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122E2A7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4556CD">
        <w:t>12</w:t>
      </w:r>
      <w:r w:rsidR="00FA447B">
        <w:t>.</w:t>
      </w:r>
      <w:r w:rsidR="00EE3A85">
        <w:t>0</w:t>
      </w:r>
      <w:r w:rsidR="002A0D95" w:rsidRPr="00707B3F">
        <w:t xml:space="preserve"> </w:t>
      </w:r>
      <w:r w:rsidRPr="00707B3F">
        <w:rPr>
          <w:sz w:val="32"/>
        </w:rPr>
        <w:t>(</w:t>
      </w:r>
      <w:r w:rsidR="00EB000F">
        <w:rPr>
          <w:sz w:val="32"/>
        </w:rPr>
        <w:t>2023</w:t>
      </w:r>
      <w:r w:rsidR="00FA447B">
        <w:rPr>
          <w:sz w:val="32"/>
        </w:rPr>
        <w:t>-</w:t>
      </w:r>
      <w:r w:rsidR="004556CD">
        <w:rPr>
          <w:sz w:val="32"/>
        </w:rPr>
        <w:t>06</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35EF0D4D"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EB000F" w:rsidRPr="00C84766">
        <w:rPr>
          <w:sz w:val="18"/>
        </w:rPr>
        <w:t>20</w:t>
      </w:r>
      <w:r w:rsidR="00EB000F">
        <w:rPr>
          <w:sz w:val="18"/>
        </w:rPr>
        <w:t>23</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18887EBE" w14:textId="5EDB1706" w:rsidR="00CC4CFD" w:rsidRDefault="00CB6F13">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CC4CFD">
        <w:t>Foreword</w:t>
      </w:r>
      <w:r w:rsidR="00CC4CFD">
        <w:tab/>
      </w:r>
      <w:r w:rsidR="00CC4CFD">
        <w:fldChar w:fldCharType="begin" w:fldLock="1"/>
      </w:r>
      <w:r w:rsidR="00CC4CFD">
        <w:instrText xml:space="preserve"> PAGEREF _Toc138758509 \h </w:instrText>
      </w:r>
      <w:r w:rsidR="00CC4CFD">
        <w:fldChar w:fldCharType="separate"/>
      </w:r>
      <w:r w:rsidR="00CC4CFD">
        <w:t>7</w:t>
      </w:r>
      <w:r w:rsidR="00CC4CFD">
        <w:fldChar w:fldCharType="end"/>
      </w:r>
    </w:p>
    <w:p w14:paraId="4772FBB7" w14:textId="450EC2B3" w:rsidR="00CC4CFD" w:rsidRDefault="00CC4CF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_Toc138758510 \h </w:instrText>
      </w:r>
      <w:r>
        <w:fldChar w:fldCharType="separate"/>
      </w:r>
      <w:r>
        <w:t>8</w:t>
      </w:r>
      <w:r>
        <w:fldChar w:fldCharType="end"/>
      </w:r>
    </w:p>
    <w:p w14:paraId="212F7A44" w14:textId="323ECF97" w:rsidR="00CC4CFD" w:rsidRDefault="00CC4CF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_Toc138758511 \h </w:instrText>
      </w:r>
      <w:r>
        <w:fldChar w:fldCharType="separate"/>
      </w:r>
      <w:r>
        <w:t>8</w:t>
      </w:r>
      <w:r>
        <w:fldChar w:fldCharType="end"/>
      </w:r>
    </w:p>
    <w:p w14:paraId="357253ED" w14:textId="0156AC9D" w:rsidR="00CC4CFD" w:rsidRDefault="00CC4CF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_Toc138758512 \h </w:instrText>
      </w:r>
      <w:r>
        <w:fldChar w:fldCharType="separate"/>
      </w:r>
      <w:r>
        <w:t>9</w:t>
      </w:r>
      <w:r>
        <w:fldChar w:fldCharType="end"/>
      </w:r>
    </w:p>
    <w:p w14:paraId="7E0A8109" w14:textId="5EE3B826" w:rsidR="00CC4CFD" w:rsidRDefault="00CC4CF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_Toc138758513 \h </w:instrText>
      </w:r>
      <w:r>
        <w:fldChar w:fldCharType="separate"/>
      </w:r>
      <w:r>
        <w:t>9</w:t>
      </w:r>
      <w:r>
        <w:fldChar w:fldCharType="end"/>
      </w:r>
    </w:p>
    <w:p w14:paraId="74054395" w14:textId="0F87764C" w:rsidR="00CC4CFD" w:rsidRDefault="00CC4CF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_Toc138758514 \h </w:instrText>
      </w:r>
      <w:r>
        <w:fldChar w:fldCharType="separate"/>
      </w:r>
      <w:r>
        <w:t>9</w:t>
      </w:r>
      <w:r>
        <w:fldChar w:fldCharType="end"/>
      </w:r>
    </w:p>
    <w:p w14:paraId="08FE9B27" w14:textId="546FD766" w:rsidR="00CC4CFD" w:rsidRDefault="00CC4CF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_Toc138758515 \h </w:instrText>
      </w:r>
      <w:r>
        <w:fldChar w:fldCharType="separate"/>
      </w:r>
      <w:r>
        <w:t>9</w:t>
      </w:r>
      <w:r>
        <w:fldChar w:fldCharType="end"/>
      </w:r>
    </w:p>
    <w:p w14:paraId="2A92C990" w14:textId="531030E0" w:rsidR="00CC4CFD" w:rsidRDefault="00CC4CF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_Toc138758516 \h </w:instrText>
      </w:r>
      <w:r>
        <w:fldChar w:fldCharType="separate"/>
      </w:r>
      <w:r>
        <w:t>10</w:t>
      </w:r>
      <w:r>
        <w:fldChar w:fldCharType="end"/>
      </w:r>
    </w:p>
    <w:p w14:paraId="5C4B5B19" w14:textId="1754D407" w:rsidR="00CC4CFD" w:rsidRDefault="00CC4CF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_Toc138758517 \h </w:instrText>
      </w:r>
      <w:r>
        <w:fldChar w:fldCharType="separate"/>
      </w:r>
      <w:r>
        <w:t>10</w:t>
      </w:r>
      <w:r>
        <w:fldChar w:fldCharType="end"/>
      </w:r>
    </w:p>
    <w:p w14:paraId="51F2BA5A" w14:textId="10D7969C" w:rsidR="00CC4CFD" w:rsidRDefault="00CC4CF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_Toc138758518 \h </w:instrText>
      </w:r>
      <w:r>
        <w:fldChar w:fldCharType="separate"/>
      </w:r>
      <w:r>
        <w:t>10</w:t>
      </w:r>
      <w:r>
        <w:fldChar w:fldCharType="end"/>
      </w:r>
    </w:p>
    <w:p w14:paraId="67E3FA97" w14:textId="24B0E1A8" w:rsidR="00CC4CFD" w:rsidRDefault="00CC4CFD">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_Toc138758519 \h </w:instrText>
      </w:r>
      <w:r>
        <w:fldChar w:fldCharType="separate"/>
      </w:r>
      <w:r>
        <w:t>10</w:t>
      </w:r>
      <w:r>
        <w:fldChar w:fldCharType="end"/>
      </w:r>
    </w:p>
    <w:p w14:paraId="30116246" w14:textId="2FA0EF97" w:rsidR="00CC4CFD" w:rsidRDefault="00CC4CFD">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_Toc138758520 \h </w:instrText>
      </w:r>
      <w:r>
        <w:fldChar w:fldCharType="separate"/>
      </w:r>
      <w:r>
        <w:t>11</w:t>
      </w:r>
      <w:r>
        <w:fldChar w:fldCharType="end"/>
      </w:r>
    </w:p>
    <w:p w14:paraId="25F3F518" w14:textId="10E1C6CA" w:rsidR="00CC4CFD" w:rsidRDefault="00CC4CF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_Toc138758521 \h </w:instrText>
      </w:r>
      <w:r>
        <w:fldChar w:fldCharType="separate"/>
      </w:r>
      <w:r>
        <w:t>11</w:t>
      </w:r>
      <w:r>
        <w:fldChar w:fldCharType="end"/>
      </w:r>
    </w:p>
    <w:p w14:paraId="1B0E4F25" w14:textId="5D73F256" w:rsidR="00CC4CFD" w:rsidRDefault="00CC4CF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_Toc138758522 \h </w:instrText>
      </w:r>
      <w:r>
        <w:fldChar w:fldCharType="separate"/>
      </w:r>
      <w:r>
        <w:t>11</w:t>
      </w:r>
      <w:r>
        <w:fldChar w:fldCharType="end"/>
      </w:r>
    </w:p>
    <w:p w14:paraId="0EFF057A" w14:textId="47AEBA4A" w:rsidR="00CC4CFD" w:rsidRDefault="00CC4CF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_Toc138758523 \h </w:instrText>
      </w:r>
      <w:r>
        <w:fldChar w:fldCharType="separate"/>
      </w:r>
      <w:r>
        <w:t>11</w:t>
      </w:r>
      <w:r>
        <w:fldChar w:fldCharType="end"/>
      </w:r>
    </w:p>
    <w:p w14:paraId="6881D449" w14:textId="1FB18400" w:rsidR="00CC4CFD" w:rsidRDefault="00CC4CFD">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_Toc138758524 \h </w:instrText>
      </w:r>
      <w:r>
        <w:fldChar w:fldCharType="separate"/>
      </w:r>
      <w:r>
        <w:t>11</w:t>
      </w:r>
      <w:r>
        <w:fldChar w:fldCharType="end"/>
      </w:r>
    </w:p>
    <w:p w14:paraId="57B9F2D9" w14:textId="40E84B13" w:rsidR="00CC4CFD" w:rsidRDefault="00CC4CF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_Toc138758525 \h </w:instrText>
      </w:r>
      <w:r>
        <w:fldChar w:fldCharType="separate"/>
      </w:r>
      <w:r>
        <w:t>12</w:t>
      </w:r>
      <w:r>
        <w:fldChar w:fldCharType="end"/>
      </w:r>
    </w:p>
    <w:p w14:paraId="13A6521D" w14:textId="11394E79" w:rsidR="00CC4CFD" w:rsidRDefault="00CC4CFD">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_Toc138758526 \h </w:instrText>
      </w:r>
      <w:r>
        <w:fldChar w:fldCharType="separate"/>
      </w:r>
      <w:r>
        <w:t>12</w:t>
      </w:r>
      <w:r>
        <w:fldChar w:fldCharType="end"/>
      </w:r>
    </w:p>
    <w:p w14:paraId="6EA8EFDC" w14:textId="57987018" w:rsidR="00CC4CFD" w:rsidRDefault="00CC4CFD">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_Toc138758527 \h </w:instrText>
      </w:r>
      <w:r>
        <w:fldChar w:fldCharType="separate"/>
      </w:r>
      <w:r>
        <w:t>13</w:t>
      </w:r>
      <w:r>
        <w:fldChar w:fldCharType="end"/>
      </w:r>
    </w:p>
    <w:p w14:paraId="6206B624" w14:textId="03928B6D" w:rsidR="00CC4CFD" w:rsidRDefault="00CC4CFD">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_Toc138758528 \h </w:instrText>
      </w:r>
      <w:r>
        <w:fldChar w:fldCharType="separate"/>
      </w:r>
      <w:r>
        <w:t>13</w:t>
      </w:r>
      <w:r>
        <w:fldChar w:fldCharType="end"/>
      </w:r>
    </w:p>
    <w:p w14:paraId="36868095" w14:textId="09E9F415" w:rsidR="00CC4CFD" w:rsidRDefault="00CC4CFD">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_Toc138758529 \h </w:instrText>
      </w:r>
      <w:r>
        <w:fldChar w:fldCharType="separate"/>
      </w:r>
      <w:r>
        <w:t>13</w:t>
      </w:r>
      <w:r>
        <w:fldChar w:fldCharType="end"/>
      </w:r>
    </w:p>
    <w:p w14:paraId="60FFB77B" w14:textId="0E7CE978" w:rsidR="00CC4CFD" w:rsidRDefault="00CC4CFD">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_Toc138758530 \h </w:instrText>
      </w:r>
      <w:r>
        <w:fldChar w:fldCharType="separate"/>
      </w:r>
      <w:r>
        <w:t>13</w:t>
      </w:r>
      <w:r>
        <w:fldChar w:fldCharType="end"/>
      </w:r>
    </w:p>
    <w:p w14:paraId="4D2EE457" w14:textId="0C353BE0" w:rsidR="00CC4CFD" w:rsidRDefault="00CC4CFD">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_Toc138758531 \h </w:instrText>
      </w:r>
      <w:r>
        <w:fldChar w:fldCharType="separate"/>
      </w:r>
      <w:r>
        <w:t>14</w:t>
      </w:r>
      <w:r>
        <w:fldChar w:fldCharType="end"/>
      </w:r>
    </w:p>
    <w:p w14:paraId="1AFAC4B6" w14:textId="03FBBE73" w:rsidR="00CC4CFD" w:rsidRDefault="00CC4CFD">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_Toc138758532 \h </w:instrText>
      </w:r>
      <w:r>
        <w:fldChar w:fldCharType="separate"/>
      </w:r>
      <w:r>
        <w:t>14</w:t>
      </w:r>
      <w:r>
        <w:fldChar w:fldCharType="end"/>
      </w:r>
    </w:p>
    <w:p w14:paraId="21592B33" w14:textId="19BF8AD9" w:rsidR="00CC4CFD" w:rsidRDefault="00CC4CFD">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_Toc138758533 \h </w:instrText>
      </w:r>
      <w:r>
        <w:fldChar w:fldCharType="separate"/>
      </w:r>
      <w:r>
        <w:t>14</w:t>
      </w:r>
      <w:r>
        <w:fldChar w:fldCharType="end"/>
      </w:r>
    </w:p>
    <w:p w14:paraId="74DAF607" w14:textId="04FC56FD" w:rsidR="00CC4CFD" w:rsidRDefault="00CC4CFD">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_Toc138758534 \h </w:instrText>
      </w:r>
      <w:r>
        <w:fldChar w:fldCharType="separate"/>
      </w:r>
      <w:r>
        <w:t>14</w:t>
      </w:r>
      <w:r>
        <w:fldChar w:fldCharType="end"/>
      </w:r>
    </w:p>
    <w:p w14:paraId="0F1D54B8" w14:textId="5334CAF4" w:rsidR="00CC4CFD" w:rsidRDefault="00CC4CFD">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_Toc138758535 \h </w:instrText>
      </w:r>
      <w:r>
        <w:fldChar w:fldCharType="separate"/>
      </w:r>
      <w:r>
        <w:t>14</w:t>
      </w:r>
      <w:r>
        <w:fldChar w:fldCharType="end"/>
      </w:r>
    </w:p>
    <w:p w14:paraId="7347D927" w14:textId="02B28323" w:rsidR="00CC4CFD" w:rsidRDefault="00CC4CFD">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_Toc138758536 \h </w:instrText>
      </w:r>
      <w:r>
        <w:fldChar w:fldCharType="separate"/>
      </w:r>
      <w:r>
        <w:t>15</w:t>
      </w:r>
      <w:r>
        <w:fldChar w:fldCharType="end"/>
      </w:r>
    </w:p>
    <w:p w14:paraId="2662A3DB" w14:textId="3E3618A9" w:rsidR="00CC4CFD" w:rsidRDefault="00CC4CFD">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_Toc138758537 \h </w:instrText>
      </w:r>
      <w:r>
        <w:fldChar w:fldCharType="separate"/>
      </w:r>
      <w:r>
        <w:t>15</w:t>
      </w:r>
      <w:r>
        <w:fldChar w:fldCharType="end"/>
      </w:r>
    </w:p>
    <w:p w14:paraId="3134D79C" w14:textId="7C2A44B9" w:rsidR="00CC4CFD" w:rsidRDefault="00CC4CFD">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_Toc138758538 \h </w:instrText>
      </w:r>
      <w:r>
        <w:fldChar w:fldCharType="separate"/>
      </w:r>
      <w:r>
        <w:t>15</w:t>
      </w:r>
      <w:r>
        <w:fldChar w:fldCharType="end"/>
      </w:r>
    </w:p>
    <w:p w14:paraId="53404759" w14:textId="48F69B19" w:rsidR="00CC4CFD" w:rsidRDefault="00CC4CFD">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_Toc138758539 \h </w:instrText>
      </w:r>
      <w:r>
        <w:fldChar w:fldCharType="separate"/>
      </w:r>
      <w:r>
        <w:t>15</w:t>
      </w:r>
      <w:r>
        <w:fldChar w:fldCharType="end"/>
      </w:r>
    </w:p>
    <w:p w14:paraId="63FE0CB4" w14:textId="790F065D" w:rsidR="00CC4CFD" w:rsidRDefault="00CC4CFD">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_Toc138758540 \h </w:instrText>
      </w:r>
      <w:r>
        <w:fldChar w:fldCharType="separate"/>
      </w:r>
      <w:r>
        <w:t>15</w:t>
      </w:r>
      <w:r>
        <w:fldChar w:fldCharType="end"/>
      </w:r>
    </w:p>
    <w:p w14:paraId="243A3A65" w14:textId="2228EE66" w:rsidR="00CC4CFD" w:rsidRDefault="00CC4CFD">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_Toc138758541 \h </w:instrText>
      </w:r>
      <w:r>
        <w:fldChar w:fldCharType="separate"/>
      </w:r>
      <w:r>
        <w:t>15</w:t>
      </w:r>
      <w:r>
        <w:fldChar w:fldCharType="end"/>
      </w:r>
    </w:p>
    <w:p w14:paraId="68DF08D5" w14:textId="066A2514" w:rsidR="00CC4CFD" w:rsidRDefault="00CC4CFD">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_Toc138758542 \h </w:instrText>
      </w:r>
      <w:r>
        <w:fldChar w:fldCharType="separate"/>
      </w:r>
      <w:r>
        <w:t>15</w:t>
      </w:r>
      <w:r>
        <w:fldChar w:fldCharType="end"/>
      </w:r>
    </w:p>
    <w:p w14:paraId="4F62D2E8" w14:textId="3491BF08" w:rsidR="00CC4CFD" w:rsidRDefault="00CC4CFD">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_Toc138758543 \h </w:instrText>
      </w:r>
      <w:r>
        <w:fldChar w:fldCharType="separate"/>
      </w:r>
      <w:r>
        <w:t>16</w:t>
      </w:r>
      <w:r>
        <w:fldChar w:fldCharType="end"/>
      </w:r>
    </w:p>
    <w:p w14:paraId="1D41EDF8" w14:textId="6C6F0BB5" w:rsidR="00CC4CFD" w:rsidRDefault="00CC4CFD">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_Toc138758544 \h </w:instrText>
      </w:r>
      <w:r>
        <w:fldChar w:fldCharType="separate"/>
      </w:r>
      <w:r>
        <w:t>16</w:t>
      </w:r>
      <w:r>
        <w:fldChar w:fldCharType="end"/>
      </w:r>
    </w:p>
    <w:p w14:paraId="0552F4DA" w14:textId="35A421A1" w:rsidR="00CC4CFD" w:rsidRDefault="00CC4CFD">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_Toc138758545 \h </w:instrText>
      </w:r>
      <w:r>
        <w:fldChar w:fldCharType="separate"/>
      </w:r>
      <w:r>
        <w:t>16</w:t>
      </w:r>
      <w:r>
        <w:fldChar w:fldCharType="end"/>
      </w:r>
    </w:p>
    <w:p w14:paraId="5A87F3AF" w14:textId="178D6F52" w:rsidR="00CC4CFD" w:rsidRDefault="00CC4CFD">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_Toc138758546 \h </w:instrText>
      </w:r>
      <w:r>
        <w:fldChar w:fldCharType="separate"/>
      </w:r>
      <w:r>
        <w:t>16</w:t>
      </w:r>
      <w:r>
        <w:fldChar w:fldCharType="end"/>
      </w:r>
    </w:p>
    <w:p w14:paraId="2C9C6C06" w14:textId="7F561429" w:rsidR="00CC4CFD" w:rsidRDefault="00CC4CFD">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_Toc138758547 \h </w:instrText>
      </w:r>
      <w:r>
        <w:fldChar w:fldCharType="separate"/>
      </w:r>
      <w:r>
        <w:t>16</w:t>
      </w:r>
      <w:r>
        <w:fldChar w:fldCharType="end"/>
      </w:r>
    </w:p>
    <w:p w14:paraId="07E8E7CB" w14:textId="46603EC9" w:rsidR="00CC4CFD" w:rsidRDefault="00CC4CFD">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_Toc138758548 \h </w:instrText>
      </w:r>
      <w:r>
        <w:fldChar w:fldCharType="separate"/>
      </w:r>
      <w:r>
        <w:t>16</w:t>
      </w:r>
      <w:r>
        <w:fldChar w:fldCharType="end"/>
      </w:r>
    </w:p>
    <w:p w14:paraId="0D110069" w14:textId="51F228C0" w:rsidR="00CC4CFD" w:rsidRDefault="00CC4CFD">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_Toc138758549 \h </w:instrText>
      </w:r>
      <w:r>
        <w:fldChar w:fldCharType="separate"/>
      </w:r>
      <w:r>
        <w:t>16</w:t>
      </w:r>
      <w:r>
        <w:fldChar w:fldCharType="end"/>
      </w:r>
    </w:p>
    <w:p w14:paraId="60496F52" w14:textId="161A690C" w:rsidR="00CC4CFD" w:rsidRDefault="00CC4CFD">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_Toc138758550 \h </w:instrText>
      </w:r>
      <w:r>
        <w:fldChar w:fldCharType="separate"/>
      </w:r>
      <w:r>
        <w:t>17</w:t>
      </w:r>
      <w:r>
        <w:fldChar w:fldCharType="end"/>
      </w:r>
    </w:p>
    <w:p w14:paraId="7C4078F3" w14:textId="4AD253E9" w:rsidR="00CC4CFD" w:rsidRDefault="00CC4CFD">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_Toc138758551 \h </w:instrText>
      </w:r>
      <w:r>
        <w:fldChar w:fldCharType="separate"/>
      </w:r>
      <w:r>
        <w:t>17</w:t>
      </w:r>
      <w:r>
        <w:fldChar w:fldCharType="end"/>
      </w:r>
    </w:p>
    <w:p w14:paraId="506CEC26" w14:textId="73D5592F" w:rsidR="00CC4CFD" w:rsidRDefault="00CC4CFD">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_Toc138758552 \h </w:instrText>
      </w:r>
      <w:r>
        <w:fldChar w:fldCharType="separate"/>
      </w:r>
      <w:r>
        <w:t>17</w:t>
      </w:r>
      <w:r>
        <w:fldChar w:fldCharType="end"/>
      </w:r>
    </w:p>
    <w:p w14:paraId="7DAC60F7" w14:textId="6A75194D" w:rsidR="00CC4CFD" w:rsidRDefault="00CC4CFD">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_Toc138758553 \h </w:instrText>
      </w:r>
      <w:r>
        <w:fldChar w:fldCharType="separate"/>
      </w:r>
      <w:r>
        <w:t>17</w:t>
      </w:r>
      <w:r>
        <w:fldChar w:fldCharType="end"/>
      </w:r>
    </w:p>
    <w:p w14:paraId="5910EAE6" w14:textId="4E499FB2" w:rsidR="00CC4CFD" w:rsidRDefault="00CC4CFD">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_Toc138758554 \h </w:instrText>
      </w:r>
      <w:r>
        <w:fldChar w:fldCharType="separate"/>
      </w:r>
      <w:r>
        <w:t>17</w:t>
      </w:r>
      <w:r>
        <w:fldChar w:fldCharType="end"/>
      </w:r>
    </w:p>
    <w:p w14:paraId="79106D77" w14:textId="63D718AF" w:rsidR="00CC4CFD" w:rsidRDefault="00CC4CFD">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_Toc138758555 \h </w:instrText>
      </w:r>
      <w:r>
        <w:fldChar w:fldCharType="separate"/>
      </w:r>
      <w:r>
        <w:t>18</w:t>
      </w:r>
      <w:r>
        <w:fldChar w:fldCharType="end"/>
      </w:r>
    </w:p>
    <w:p w14:paraId="06446E5D" w14:textId="1983A228" w:rsidR="00CC4CFD" w:rsidRDefault="00CC4CFD">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_Toc138758556 \h </w:instrText>
      </w:r>
      <w:r>
        <w:fldChar w:fldCharType="separate"/>
      </w:r>
      <w:r>
        <w:t>18</w:t>
      </w:r>
      <w:r>
        <w:fldChar w:fldCharType="end"/>
      </w:r>
    </w:p>
    <w:p w14:paraId="0A4A8A47" w14:textId="2042A0A3" w:rsidR="00CC4CFD" w:rsidRDefault="00CC4CFD">
      <w:pPr>
        <w:pStyle w:val="TOC4"/>
        <w:rPr>
          <w:rFonts w:asciiTheme="minorHAnsi" w:eastAsiaTheme="minorEastAsia" w:hAnsiTheme="minorHAnsi" w:cstheme="minorBidi"/>
          <w:kern w:val="2"/>
          <w:sz w:val="22"/>
          <w:szCs w:val="22"/>
          <w14:ligatures w14:val="standardContextual"/>
        </w:rPr>
      </w:pPr>
      <w:r>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_Toc138758557 \h </w:instrText>
      </w:r>
      <w:r>
        <w:fldChar w:fldCharType="separate"/>
      </w:r>
      <w:r>
        <w:t>18</w:t>
      </w:r>
      <w:r>
        <w:fldChar w:fldCharType="end"/>
      </w:r>
    </w:p>
    <w:p w14:paraId="68A78AE0" w14:textId="4E5F44C0" w:rsidR="00CC4CFD" w:rsidRDefault="00CC4CFD">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_Toc138758558 \h </w:instrText>
      </w:r>
      <w:r>
        <w:fldChar w:fldCharType="separate"/>
      </w:r>
      <w:r>
        <w:t>18</w:t>
      </w:r>
      <w:r>
        <w:fldChar w:fldCharType="end"/>
      </w:r>
    </w:p>
    <w:p w14:paraId="7E879F58" w14:textId="365773D9" w:rsidR="00CC4CFD" w:rsidRDefault="00CC4CFD">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_Toc138758559 \h </w:instrText>
      </w:r>
      <w:r>
        <w:fldChar w:fldCharType="separate"/>
      </w:r>
      <w:r>
        <w:t>18</w:t>
      </w:r>
      <w:r>
        <w:fldChar w:fldCharType="end"/>
      </w:r>
    </w:p>
    <w:p w14:paraId="33F8E95B" w14:textId="73C063E7" w:rsidR="00CC4CFD" w:rsidRDefault="00CC4CFD">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_Toc138758560 \h </w:instrText>
      </w:r>
      <w:r>
        <w:fldChar w:fldCharType="separate"/>
      </w:r>
      <w:r>
        <w:t>18</w:t>
      </w:r>
      <w:r>
        <w:fldChar w:fldCharType="end"/>
      </w:r>
    </w:p>
    <w:p w14:paraId="6F1D2198" w14:textId="6C2FAAF3" w:rsidR="00CC4CFD" w:rsidRDefault="00CC4CFD">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_Toc138758561 \h </w:instrText>
      </w:r>
      <w:r>
        <w:fldChar w:fldCharType="separate"/>
      </w:r>
      <w:r>
        <w:t>19</w:t>
      </w:r>
      <w:r>
        <w:fldChar w:fldCharType="end"/>
      </w:r>
    </w:p>
    <w:p w14:paraId="4B9EC6BE" w14:textId="5C9B38BB" w:rsidR="00CC4CFD" w:rsidRDefault="00CC4CFD">
      <w:pPr>
        <w:pStyle w:val="TOC3"/>
        <w:rPr>
          <w:rFonts w:asciiTheme="minorHAnsi" w:eastAsiaTheme="minorEastAsia" w:hAnsiTheme="minorHAnsi" w:cstheme="minorBidi"/>
          <w:kern w:val="2"/>
          <w:sz w:val="22"/>
          <w:szCs w:val="22"/>
          <w14:ligatures w14:val="standardContextual"/>
        </w:rPr>
      </w:pPr>
      <w:r>
        <w:lastRenderedPageBreak/>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_Toc138758562 \h </w:instrText>
      </w:r>
      <w:r>
        <w:fldChar w:fldCharType="separate"/>
      </w:r>
      <w:r>
        <w:t>19</w:t>
      </w:r>
      <w:r>
        <w:fldChar w:fldCharType="end"/>
      </w:r>
    </w:p>
    <w:p w14:paraId="253B510D" w14:textId="7B5001D9" w:rsidR="00CC4CFD" w:rsidRDefault="00CC4CFD">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_Toc138758563 \h </w:instrText>
      </w:r>
      <w:r>
        <w:fldChar w:fldCharType="separate"/>
      </w:r>
      <w:r>
        <w:t>19</w:t>
      </w:r>
      <w:r>
        <w:fldChar w:fldCharType="end"/>
      </w:r>
    </w:p>
    <w:p w14:paraId="6FA11405" w14:textId="2497DC55" w:rsidR="00CC4CFD" w:rsidRDefault="00CC4CFD">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_Toc138758564 \h </w:instrText>
      </w:r>
      <w:r>
        <w:fldChar w:fldCharType="separate"/>
      </w:r>
      <w:r>
        <w:t>19</w:t>
      </w:r>
      <w:r>
        <w:fldChar w:fldCharType="end"/>
      </w:r>
    </w:p>
    <w:p w14:paraId="1189FBC8" w14:textId="64B71A1D" w:rsidR="00CC4CFD" w:rsidRDefault="00CC4CFD">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_Toc138758565 \h </w:instrText>
      </w:r>
      <w:r>
        <w:fldChar w:fldCharType="separate"/>
      </w:r>
      <w:r>
        <w:t>20</w:t>
      </w:r>
      <w:r>
        <w:fldChar w:fldCharType="end"/>
      </w:r>
    </w:p>
    <w:p w14:paraId="758CD3C9" w14:textId="666273FF" w:rsidR="00CC4CFD" w:rsidRDefault="00CC4CFD">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_Toc138758566 \h </w:instrText>
      </w:r>
      <w:r>
        <w:fldChar w:fldCharType="separate"/>
      </w:r>
      <w:r>
        <w:t>20</w:t>
      </w:r>
      <w:r>
        <w:fldChar w:fldCharType="end"/>
      </w:r>
    </w:p>
    <w:p w14:paraId="36A5C5B3" w14:textId="68802F4D" w:rsidR="00CC4CFD" w:rsidRDefault="00CC4CFD">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_Toc138758567 \h </w:instrText>
      </w:r>
      <w:r>
        <w:fldChar w:fldCharType="separate"/>
      </w:r>
      <w:r>
        <w:t>20</w:t>
      </w:r>
      <w:r>
        <w:fldChar w:fldCharType="end"/>
      </w:r>
    </w:p>
    <w:p w14:paraId="109E2B4A" w14:textId="4C5A432C" w:rsidR="00CC4CFD" w:rsidRDefault="00CC4CFD">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_Toc138758568 \h </w:instrText>
      </w:r>
      <w:r>
        <w:fldChar w:fldCharType="separate"/>
      </w:r>
      <w:r>
        <w:t>20</w:t>
      </w:r>
      <w:r>
        <w:fldChar w:fldCharType="end"/>
      </w:r>
    </w:p>
    <w:p w14:paraId="1EEF5F65" w14:textId="65161556" w:rsidR="00CC4CFD" w:rsidRDefault="00CC4CFD">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_Toc138758569 \h </w:instrText>
      </w:r>
      <w:r>
        <w:fldChar w:fldCharType="separate"/>
      </w:r>
      <w:r>
        <w:t>21</w:t>
      </w:r>
      <w:r>
        <w:fldChar w:fldCharType="end"/>
      </w:r>
    </w:p>
    <w:p w14:paraId="602B714B" w14:textId="4371FA4E" w:rsidR="00CC4CFD" w:rsidRDefault="00CC4CFD">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_Toc138758570 \h </w:instrText>
      </w:r>
      <w:r>
        <w:fldChar w:fldCharType="separate"/>
      </w:r>
      <w:r>
        <w:t>21</w:t>
      </w:r>
      <w:r>
        <w:fldChar w:fldCharType="end"/>
      </w:r>
    </w:p>
    <w:p w14:paraId="7DA62EA6" w14:textId="724985D6" w:rsidR="00CC4CFD" w:rsidRDefault="00CC4CFD">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_Toc138758571 \h </w:instrText>
      </w:r>
      <w:r>
        <w:fldChar w:fldCharType="separate"/>
      </w:r>
      <w:r>
        <w:t>21</w:t>
      </w:r>
      <w:r>
        <w:fldChar w:fldCharType="end"/>
      </w:r>
    </w:p>
    <w:p w14:paraId="6B587F6D" w14:textId="58B71CE7" w:rsidR="00CC4CFD" w:rsidRDefault="00CC4CFD">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_Toc138758572 \h </w:instrText>
      </w:r>
      <w:r>
        <w:fldChar w:fldCharType="separate"/>
      </w:r>
      <w:r>
        <w:t>21</w:t>
      </w:r>
      <w:r>
        <w:fldChar w:fldCharType="end"/>
      </w:r>
    </w:p>
    <w:p w14:paraId="3D1D72CE" w14:textId="564EBBF1" w:rsidR="00CC4CFD" w:rsidRDefault="00CC4CFD">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_Toc138758573 \h </w:instrText>
      </w:r>
      <w:r>
        <w:fldChar w:fldCharType="separate"/>
      </w:r>
      <w:r>
        <w:t>21</w:t>
      </w:r>
      <w:r>
        <w:fldChar w:fldCharType="end"/>
      </w:r>
    </w:p>
    <w:p w14:paraId="2DCA2C91" w14:textId="0259D91B" w:rsidR="00CC4CFD" w:rsidRDefault="00CC4CFD">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_Toc138758574 \h </w:instrText>
      </w:r>
      <w:r>
        <w:fldChar w:fldCharType="separate"/>
      </w:r>
      <w:r>
        <w:t>21</w:t>
      </w:r>
      <w:r>
        <w:fldChar w:fldCharType="end"/>
      </w:r>
    </w:p>
    <w:p w14:paraId="401C8773" w14:textId="6C9D2BAB" w:rsidR="00CC4CFD" w:rsidRDefault="00CC4CFD">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_Toc138758575 \h </w:instrText>
      </w:r>
      <w:r>
        <w:fldChar w:fldCharType="separate"/>
      </w:r>
      <w:r>
        <w:t>21</w:t>
      </w:r>
      <w:r>
        <w:fldChar w:fldCharType="end"/>
      </w:r>
    </w:p>
    <w:p w14:paraId="21851947" w14:textId="73DBBD6E" w:rsidR="00CC4CFD" w:rsidRDefault="00CC4CFD">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_Toc138758576 \h </w:instrText>
      </w:r>
      <w:r>
        <w:fldChar w:fldCharType="separate"/>
      </w:r>
      <w:r>
        <w:t>22</w:t>
      </w:r>
      <w:r>
        <w:fldChar w:fldCharType="end"/>
      </w:r>
    </w:p>
    <w:p w14:paraId="0A276BBF" w14:textId="3957AF59" w:rsidR="00CC4CFD" w:rsidRDefault="00CC4CFD">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_Toc138758577 \h </w:instrText>
      </w:r>
      <w:r>
        <w:fldChar w:fldCharType="separate"/>
      </w:r>
      <w:r>
        <w:t>22</w:t>
      </w:r>
      <w:r>
        <w:fldChar w:fldCharType="end"/>
      </w:r>
    </w:p>
    <w:p w14:paraId="255D45A5" w14:textId="7572C680" w:rsidR="00CC4CFD" w:rsidRDefault="00CC4CFD">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_Toc138758578 \h </w:instrText>
      </w:r>
      <w:r>
        <w:fldChar w:fldCharType="separate"/>
      </w:r>
      <w:r>
        <w:t>22</w:t>
      </w:r>
      <w:r>
        <w:fldChar w:fldCharType="end"/>
      </w:r>
    </w:p>
    <w:p w14:paraId="06459AD2" w14:textId="08D6755C" w:rsidR="00CC4CFD" w:rsidRDefault="00CC4CFD">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_Toc138758579 \h </w:instrText>
      </w:r>
      <w:r>
        <w:fldChar w:fldCharType="separate"/>
      </w:r>
      <w:r>
        <w:t>22</w:t>
      </w:r>
      <w:r>
        <w:fldChar w:fldCharType="end"/>
      </w:r>
    </w:p>
    <w:p w14:paraId="37510F87" w14:textId="1FAE188E" w:rsidR="00CC4CFD" w:rsidRDefault="00CC4CFD">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_Toc138758580 \h </w:instrText>
      </w:r>
      <w:r>
        <w:fldChar w:fldCharType="separate"/>
      </w:r>
      <w:r>
        <w:t>22</w:t>
      </w:r>
      <w:r>
        <w:fldChar w:fldCharType="end"/>
      </w:r>
    </w:p>
    <w:p w14:paraId="3BCD9273" w14:textId="18A6FDE7" w:rsidR="00CC4CFD" w:rsidRDefault="00CC4CFD">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_Toc138758581 \h </w:instrText>
      </w:r>
      <w:r>
        <w:fldChar w:fldCharType="separate"/>
      </w:r>
      <w:r>
        <w:t>23</w:t>
      </w:r>
      <w:r>
        <w:fldChar w:fldCharType="end"/>
      </w:r>
    </w:p>
    <w:p w14:paraId="5878088A" w14:textId="4A5EF858" w:rsidR="00CC4CFD" w:rsidRDefault="00CC4CFD">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_Toc138758582 \h </w:instrText>
      </w:r>
      <w:r>
        <w:fldChar w:fldCharType="separate"/>
      </w:r>
      <w:r>
        <w:t>23</w:t>
      </w:r>
      <w:r>
        <w:fldChar w:fldCharType="end"/>
      </w:r>
    </w:p>
    <w:p w14:paraId="0FEC69E8" w14:textId="12DF9C3A" w:rsidR="00CC4CFD" w:rsidRDefault="00CC4CFD">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_Toc138758583 \h </w:instrText>
      </w:r>
      <w:r>
        <w:fldChar w:fldCharType="separate"/>
      </w:r>
      <w:r>
        <w:t>23</w:t>
      </w:r>
      <w:r>
        <w:fldChar w:fldCharType="end"/>
      </w:r>
    </w:p>
    <w:p w14:paraId="7BA79F9A" w14:textId="06D2ADD0" w:rsidR="00CC4CFD" w:rsidRDefault="00CC4CFD">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_Toc138758584 \h </w:instrText>
      </w:r>
      <w:r>
        <w:fldChar w:fldCharType="separate"/>
      </w:r>
      <w:r>
        <w:t>23</w:t>
      </w:r>
      <w:r>
        <w:fldChar w:fldCharType="end"/>
      </w:r>
    </w:p>
    <w:p w14:paraId="68A2CB3B" w14:textId="7435FCBF" w:rsidR="00CC4CFD" w:rsidRDefault="00CC4CFD">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_Toc138758585 \h </w:instrText>
      </w:r>
      <w:r>
        <w:fldChar w:fldCharType="separate"/>
      </w:r>
      <w:r>
        <w:t>23</w:t>
      </w:r>
      <w:r>
        <w:fldChar w:fldCharType="end"/>
      </w:r>
    </w:p>
    <w:p w14:paraId="485B930A" w14:textId="36EAC44B" w:rsidR="00CC4CFD" w:rsidRDefault="00CC4CFD">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_Toc138758586 \h </w:instrText>
      </w:r>
      <w:r>
        <w:fldChar w:fldCharType="separate"/>
      </w:r>
      <w:r>
        <w:t>23</w:t>
      </w:r>
      <w:r>
        <w:fldChar w:fldCharType="end"/>
      </w:r>
    </w:p>
    <w:p w14:paraId="7C24C317" w14:textId="0C8C691C" w:rsidR="00CC4CFD" w:rsidRDefault="00CC4CFD">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_Toc138758587 \h </w:instrText>
      </w:r>
      <w:r>
        <w:fldChar w:fldCharType="separate"/>
      </w:r>
      <w:r>
        <w:t>23</w:t>
      </w:r>
      <w:r>
        <w:fldChar w:fldCharType="end"/>
      </w:r>
    </w:p>
    <w:p w14:paraId="295D4F1B" w14:textId="5D4B0402" w:rsidR="00CC4CFD" w:rsidRDefault="00CC4CFD">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_Toc138758588 \h </w:instrText>
      </w:r>
      <w:r>
        <w:fldChar w:fldCharType="separate"/>
      </w:r>
      <w:r>
        <w:t>23</w:t>
      </w:r>
      <w:r>
        <w:fldChar w:fldCharType="end"/>
      </w:r>
    </w:p>
    <w:p w14:paraId="7BB07B1F" w14:textId="71FAE1ED" w:rsidR="00CC4CFD" w:rsidRDefault="00CC4CFD">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_Toc138758589 \h </w:instrText>
      </w:r>
      <w:r>
        <w:fldChar w:fldCharType="separate"/>
      </w:r>
      <w:r>
        <w:t>24</w:t>
      </w:r>
      <w:r>
        <w:fldChar w:fldCharType="end"/>
      </w:r>
    </w:p>
    <w:p w14:paraId="3C705CEE" w14:textId="3AE5EF3D" w:rsidR="00CC4CFD" w:rsidRDefault="00CC4CFD">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_Toc138758590 \h </w:instrText>
      </w:r>
      <w:r>
        <w:fldChar w:fldCharType="separate"/>
      </w:r>
      <w:r>
        <w:t>24</w:t>
      </w:r>
      <w:r>
        <w:fldChar w:fldCharType="end"/>
      </w:r>
    </w:p>
    <w:p w14:paraId="3DA9FC4A" w14:textId="53E24B18" w:rsidR="00CC4CFD" w:rsidRDefault="00CC4CFD">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_Toc138758591 \h </w:instrText>
      </w:r>
      <w:r>
        <w:fldChar w:fldCharType="separate"/>
      </w:r>
      <w:r>
        <w:t>25</w:t>
      </w:r>
      <w:r>
        <w:fldChar w:fldCharType="end"/>
      </w:r>
    </w:p>
    <w:p w14:paraId="3D4076F4" w14:textId="01A8A635" w:rsidR="00CC4CFD" w:rsidRDefault="00CC4CFD">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_Toc138758592 \h </w:instrText>
      </w:r>
      <w:r>
        <w:fldChar w:fldCharType="separate"/>
      </w:r>
      <w:r>
        <w:t>25</w:t>
      </w:r>
      <w:r>
        <w:fldChar w:fldCharType="end"/>
      </w:r>
    </w:p>
    <w:p w14:paraId="6D2040D6" w14:textId="06DCE85C" w:rsidR="00CC4CFD" w:rsidRDefault="00CC4CFD">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_Toc138758593 \h </w:instrText>
      </w:r>
      <w:r>
        <w:fldChar w:fldCharType="separate"/>
      </w:r>
      <w:r>
        <w:t>25</w:t>
      </w:r>
      <w:r>
        <w:fldChar w:fldCharType="end"/>
      </w:r>
    </w:p>
    <w:p w14:paraId="0964358D" w14:textId="7CA4290B" w:rsidR="00CC4CFD" w:rsidRDefault="00CC4CFD">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_Toc138758594 \h </w:instrText>
      </w:r>
      <w:r>
        <w:fldChar w:fldCharType="separate"/>
      </w:r>
      <w:r>
        <w:t>25</w:t>
      </w:r>
      <w:r>
        <w:fldChar w:fldCharType="end"/>
      </w:r>
    </w:p>
    <w:p w14:paraId="64671399" w14:textId="23D14797" w:rsidR="00CC4CFD" w:rsidRDefault="00CC4CFD">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_Toc138758595 \h </w:instrText>
      </w:r>
      <w:r>
        <w:fldChar w:fldCharType="separate"/>
      </w:r>
      <w:r>
        <w:t>25</w:t>
      </w:r>
      <w:r>
        <w:fldChar w:fldCharType="end"/>
      </w:r>
    </w:p>
    <w:p w14:paraId="6167C952" w14:textId="1EC5B6A9" w:rsidR="00CC4CFD" w:rsidRDefault="00CC4CFD">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_Toc138758596 \h </w:instrText>
      </w:r>
      <w:r>
        <w:fldChar w:fldCharType="separate"/>
      </w:r>
      <w:r>
        <w:t>25</w:t>
      </w:r>
      <w:r>
        <w:fldChar w:fldCharType="end"/>
      </w:r>
    </w:p>
    <w:p w14:paraId="65A3287A" w14:textId="58E9B912" w:rsidR="00CC4CFD" w:rsidRDefault="00CC4CFD">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_Toc138758597 \h </w:instrText>
      </w:r>
      <w:r>
        <w:fldChar w:fldCharType="separate"/>
      </w:r>
      <w:r>
        <w:t>25</w:t>
      </w:r>
      <w:r>
        <w:fldChar w:fldCharType="end"/>
      </w:r>
    </w:p>
    <w:p w14:paraId="3F54BA6B" w14:textId="21F6988D" w:rsidR="00CC4CFD" w:rsidRDefault="00CC4CFD">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_Toc138758598 \h </w:instrText>
      </w:r>
      <w:r>
        <w:fldChar w:fldCharType="separate"/>
      </w:r>
      <w:r>
        <w:t>26</w:t>
      </w:r>
      <w:r>
        <w:fldChar w:fldCharType="end"/>
      </w:r>
    </w:p>
    <w:p w14:paraId="30807C81" w14:textId="1F8536E0" w:rsidR="00CC4CFD" w:rsidRDefault="00CC4CFD">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_Toc138758599 \h </w:instrText>
      </w:r>
      <w:r>
        <w:fldChar w:fldCharType="separate"/>
      </w:r>
      <w:r>
        <w:t>26</w:t>
      </w:r>
      <w:r>
        <w:fldChar w:fldCharType="end"/>
      </w:r>
    </w:p>
    <w:p w14:paraId="4C352E57" w14:textId="00B03345" w:rsidR="00CC4CFD" w:rsidRDefault="00CC4CFD">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_Toc138758600 \h </w:instrText>
      </w:r>
      <w:r>
        <w:fldChar w:fldCharType="separate"/>
      </w:r>
      <w:r>
        <w:t>26</w:t>
      </w:r>
      <w:r>
        <w:fldChar w:fldCharType="end"/>
      </w:r>
    </w:p>
    <w:p w14:paraId="2F3F9267" w14:textId="41B5C48C" w:rsidR="00CC4CFD" w:rsidRDefault="00CC4CFD">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_Toc138758601 \h </w:instrText>
      </w:r>
      <w:r>
        <w:fldChar w:fldCharType="separate"/>
      </w:r>
      <w:r>
        <w:t>26</w:t>
      </w:r>
      <w:r>
        <w:fldChar w:fldCharType="end"/>
      </w:r>
    </w:p>
    <w:p w14:paraId="34E0483E" w14:textId="52AD790E" w:rsidR="00CC4CFD" w:rsidRDefault="00CC4CFD">
      <w:pPr>
        <w:pStyle w:val="TOC4"/>
        <w:rPr>
          <w:rFonts w:asciiTheme="minorHAnsi" w:eastAsiaTheme="minorEastAsia" w:hAnsiTheme="minorHAnsi" w:cstheme="minorBidi"/>
          <w:kern w:val="2"/>
          <w:sz w:val="22"/>
          <w:szCs w:val="22"/>
          <w14:ligatures w14:val="standardContextual"/>
        </w:rPr>
      </w:pPr>
      <w:r>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_Toc138758602 \h </w:instrText>
      </w:r>
      <w:r>
        <w:fldChar w:fldCharType="separate"/>
      </w:r>
      <w:r>
        <w:t>26</w:t>
      </w:r>
      <w:r>
        <w:fldChar w:fldCharType="end"/>
      </w:r>
    </w:p>
    <w:p w14:paraId="1B404FA9" w14:textId="47F2264F" w:rsidR="00CC4CFD" w:rsidRDefault="00CC4CFD">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_Toc138758603 \h </w:instrText>
      </w:r>
      <w:r>
        <w:fldChar w:fldCharType="separate"/>
      </w:r>
      <w:r>
        <w:t>26</w:t>
      </w:r>
      <w:r>
        <w:fldChar w:fldCharType="end"/>
      </w:r>
    </w:p>
    <w:p w14:paraId="0D3CD7C5" w14:textId="7B245E1B" w:rsidR="00CC4CFD" w:rsidRDefault="00CC4CFD">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_Toc138758604 \h </w:instrText>
      </w:r>
      <w:r>
        <w:fldChar w:fldCharType="separate"/>
      </w:r>
      <w:r>
        <w:t>26</w:t>
      </w:r>
      <w:r>
        <w:fldChar w:fldCharType="end"/>
      </w:r>
    </w:p>
    <w:p w14:paraId="722E5E14" w14:textId="433F438F" w:rsidR="00CC4CFD" w:rsidRDefault="00CC4CFD">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_Toc138758605 \h </w:instrText>
      </w:r>
      <w:r>
        <w:fldChar w:fldCharType="separate"/>
      </w:r>
      <w:r>
        <w:t>26</w:t>
      </w:r>
      <w:r>
        <w:fldChar w:fldCharType="end"/>
      </w:r>
    </w:p>
    <w:p w14:paraId="77DC2A56" w14:textId="074B6714" w:rsidR="00CC4CFD" w:rsidRDefault="00CC4CFD">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_Toc138758606 \h </w:instrText>
      </w:r>
      <w:r>
        <w:fldChar w:fldCharType="separate"/>
      </w:r>
      <w:r>
        <w:t>26</w:t>
      </w:r>
      <w:r>
        <w:fldChar w:fldCharType="end"/>
      </w:r>
    </w:p>
    <w:p w14:paraId="545115DC" w14:textId="70A5820D" w:rsidR="00CC4CFD" w:rsidRDefault="00CC4CFD">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_Toc138758607 \h </w:instrText>
      </w:r>
      <w:r>
        <w:fldChar w:fldCharType="separate"/>
      </w:r>
      <w:r>
        <w:t>27</w:t>
      </w:r>
      <w:r>
        <w:fldChar w:fldCharType="end"/>
      </w:r>
    </w:p>
    <w:p w14:paraId="45C07310" w14:textId="26CD0758" w:rsidR="00CC4CFD" w:rsidRDefault="00CC4CFD">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_Toc138758608 \h </w:instrText>
      </w:r>
      <w:r>
        <w:fldChar w:fldCharType="separate"/>
      </w:r>
      <w:r>
        <w:t>27</w:t>
      </w:r>
      <w:r>
        <w:fldChar w:fldCharType="end"/>
      </w:r>
    </w:p>
    <w:p w14:paraId="030AF400" w14:textId="3AF50A4B" w:rsidR="00CC4CFD" w:rsidRDefault="00CC4CFD">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_Toc138758609 \h </w:instrText>
      </w:r>
      <w:r>
        <w:fldChar w:fldCharType="separate"/>
      </w:r>
      <w:r>
        <w:t>27</w:t>
      </w:r>
      <w:r>
        <w:fldChar w:fldCharType="end"/>
      </w:r>
    </w:p>
    <w:p w14:paraId="563F468A" w14:textId="711C439E" w:rsidR="00CC4CFD" w:rsidRDefault="00CC4CFD">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_Toc138758610 \h </w:instrText>
      </w:r>
      <w:r>
        <w:fldChar w:fldCharType="separate"/>
      </w:r>
      <w:r>
        <w:t>27</w:t>
      </w:r>
      <w:r>
        <w:fldChar w:fldCharType="end"/>
      </w:r>
    </w:p>
    <w:p w14:paraId="54821239" w14:textId="77FEB707" w:rsidR="00CC4CFD" w:rsidRDefault="00CC4CFD">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_Toc138758611 \h </w:instrText>
      </w:r>
      <w:r>
        <w:fldChar w:fldCharType="separate"/>
      </w:r>
      <w:r>
        <w:t>27</w:t>
      </w:r>
      <w:r>
        <w:fldChar w:fldCharType="end"/>
      </w:r>
    </w:p>
    <w:p w14:paraId="1D01E961" w14:textId="74C4D88B" w:rsidR="00CC4CFD" w:rsidRDefault="00CC4CFD">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_Toc138758612 \h </w:instrText>
      </w:r>
      <w:r>
        <w:fldChar w:fldCharType="separate"/>
      </w:r>
      <w:r>
        <w:t>27</w:t>
      </w:r>
      <w:r>
        <w:fldChar w:fldCharType="end"/>
      </w:r>
    </w:p>
    <w:p w14:paraId="6D62EB74" w14:textId="411E7EC5" w:rsidR="00CC4CFD" w:rsidRDefault="00CC4CFD">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_Toc138758613 \h </w:instrText>
      </w:r>
      <w:r>
        <w:fldChar w:fldCharType="separate"/>
      </w:r>
      <w:r>
        <w:t>28</w:t>
      </w:r>
      <w:r>
        <w:fldChar w:fldCharType="end"/>
      </w:r>
    </w:p>
    <w:p w14:paraId="06EFAA58" w14:textId="38E8338F" w:rsidR="00CC4CFD" w:rsidRDefault="00CC4CFD">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_Toc138758614 \h </w:instrText>
      </w:r>
      <w:r>
        <w:fldChar w:fldCharType="separate"/>
      </w:r>
      <w:r>
        <w:t>29</w:t>
      </w:r>
      <w:r>
        <w:fldChar w:fldCharType="end"/>
      </w:r>
    </w:p>
    <w:p w14:paraId="3366A658" w14:textId="5EC03693" w:rsidR="00CC4CFD" w:rsidRDefault="00CC4CFD">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_Toc138758615 \h </w:instrText>
      </w:r>
      <w:r>
        <w:fldChar w:fldCharType="separate"/>
      </w:r>
      <w:r>
        <w:t>29</w:t>
      </w:r>
      <w:r>
        <w:fldChar w:fldCharType="end"/>
      </w:r>
    </w:p>
    <w:p w14:paraId="0408568A" w14:textId="60214D11" w:rsidR="00CC4CFD" w:rsidRDefault="00CC4CFD">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_Toc138758616 \h </w:instrText>
      </w:r>
      <w:r>
        <w:fldChar w:fldCharType="separate"/>
      </w:r>
      <w:r>
        <w:t>29</w:t>
      </w:r>
      <w:r>
        <w:fldChar w:fldCharType="end"/>
      </w:r>
    </w:p>
    <w:p w14:paraId="4EEC9412" w14:textId="1106028F" w:rsidR="00CC4CFD" w:rsidRDefault="00CC4CFD">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_Toc138758617 \h </w:instrText>
      </w:r>
      <w:r>
        <w:fldChar w:fldCharType="separate"/>
      </w:r>
      <w:r>
        <w:t>30</w:t>
      </w:r>
      <w:r>
        <w:fldChar w:fldCharType="end"/>
      </w:r>
    </w:p>
    <w:p w14:paraId="64F94942" w14:textId="0DC0D685" w:rsidR="00CC4CFD" w:rsidRDefault="00CC4CFD">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_Toc138758618 \h </w:instrText>
      </w:r>
      <w:r>
        <w:fldChar w:fldCharType="separate"/>
      </w:r>
      <w:r>
        <w:t>30</w:t>
      </w:r>
      <w:r>
        <w:fldChar w:fldCharType="end"/>
      </w:r>
    </w:p>
    <w:p w14:paraId="4A7C5732" w14:textId="2969D574" w:rsidR="00CC4CFD" w:rsidRDefault="00CC4CFD">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_Toc138758619 \h </w:instrText>
      </w:r>
      <w:r>
        <w:fldChar w:fldCharType="separate"/>
      </w:r>
      <w:r>
        <w:t>31</w:t>
      </w:r>
      <w:r>
        <w:fldChar w:fldCharType="end"/>
      </w:r>
    </w:p>
    <w:p w14:paraId="1F29FA6C" w14:textId="19A537D3" w:rsidR="00CC4CFD" w:rsidRDefault="00CC4CFD">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_Toc138758620 \h </w:instrText>
      </w:r>
      <w:r>
        <w:fldChar w:fldCharType="separate"/>
      </w:r>
      <w:r>
        <w:t>31</w:t>
      </w:r>
      <w:r>
        <w:fldChar w:fldCharType="end"/>
      </w:r>
    </w:p>
    <w:p w14:paraId="2878D23C" w14:textId="4F639E21" w:rsidR="00CC4CFD" w:rsidRDefault="00CC4CFD">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_Toc138758621 \h </w:instrText>
      </w:r>
      <w:r>
        <w:fldChar w:fldCharType="separate"/>
      </w:r>
      <w:r>
        <w:t>31</w:t>
      </w:r>
      <w:r>
        <w:fldChar w:fldCharType="end"/>
      </w:r>
    </w:p>
    <w:p w14:paraId="3E2608D6" w14:textId="41422CDE" w:rsidR="00CC4CFD" w:rsidRDefault="00CC4CFD">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_Toc138758622 \h </w:instrText>
      </w:r>
      <w:r>
        <w:fldChar w:fldCharType="separate"/>
      </w:r>
      <w:r>
        <w:t>32</w:t>
      </w:r>
      <w:r>
        <w:fldChar w:fldCharType="end"/>
      </w:r>
    </w:p>
    <w:p w14:paraId="542DC6B1" w14:textId="069703B8" w:rsidR="00CC4CFD" w:rsidRDefault="00CC4CFD">
      <w:pPr>
        <w:pStyle w:val="TOC4"/>
        <w:rPr>
          <w:rFonts w:asciiTheme="minorHAnsi" w:eastAsiaTheme="minorEastAsia" w:hAnsiTheme="minorHAnsi" w:cstheme="minorBidi"/>
          <w:kern w:val="2"/>
          <w:sz w:val="22"/>
          <w:szCs w:val="22"/>
          <w14:ligatures w14:val="standardContextual"/>
        </w:rPr>
      </w:pPr>
      <w:r>
        <w:lastRenderedPageBreak/>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_Toc138758623 \h </w:instrText>
      </w:r>
      <w:r>
        <w:fldChar w:fldCharType="separate"/>
      </w:r>
      <w:r>
        <w:t>32</w:t>
      </w:r>
      <w:r>
        <w:fldChar w:fldCharType="end"/>
      </w:r>
    </w:p>
    <w:p w14:paraId="7B2C630B" w14:textId="0C1B97A5" w:rsidR="00CC4CFD" w:rsidRDefault="00CC4CFD">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_Toc138758624 \h </w:instrText>
      </w:r>
      <w:r>
        <w:fldChar w:fldCharType="separate"/>
      </w:r>
      <w:r>
        <w:t>32</w:t>
      </w:r>
      <w:r>
        <w:fldChar w:fldCharType="end"/>
      </w:r>
    </w:p>
    <w:p w14:paraId="70E088AA" w14:textId="21B103CC" w:rsidR="00CC4CFD" w:rsidRDefault="00CC4CFD">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_Toc138758625 \h </w:instrText>
      </w:r>
      <w:r>
        <w:fldChar w:fldCharType="separate"/>
      </w:r>
      <w:r>
        <w:t>32</w:t>
      </w:r>
      <w:r>
        <w:fldChar w:fldCharType="end"/>
      </w:r>
    </w:p>
    <w:p w14:paraId="70E7E2B5" w14:textId="7F07EB23" w:rsidR="00CC4CFD" w:rsidRDefault="00CC4CFD">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_Toc138758626 \h </w:instrText>
      </w:r>
      <w:r>
        <w:fldChar w:fldCharType="separate"/>
      </w:r>
      <w:r>
        <w:t>33</w:t>
      </w:r>
      <w:r>
        <w:fldChar w:fldCharType="end"/>
      </w:r>
    </w:p>
    <w:p w14:paraId="0AF12AD3" w14:textId="2717E4B4" w:rsidR="00CC4CFD" w:rsidRDefault="00CC4CFD">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_Toc138758627 \h </w:instrText>
      </w:r>
      <w:r>
        <w:fldChar w:fldCharType="separate"/>
      </w:r>
      <w:r>
        <w:t>33</w:t>
      </w:r>
      <w:r>
        <w:fldChar w:fldCharType="end"/>
      </w:r>
    </w:p>
    <w:p w14:paraId="610497DF" w14:textId="5046B4DD" w:rsidR="00CC4CFD" w:rsidRDefault="00CC4CFD">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_Toc138758628 \h </w:instrText>
      </w:r>
      <w:r>
        <w:fldChar w:fldCharType="separate"/>
      </w:r>
      <w:r>
        <w:t>34</w:t>
      </w:r>
      <w:r>
        <w:fldChar w:fldCharType="end"/>
      </w:r>
    </w:p>
    <w:p w14:paraId="08434133" w14:textId="221A6F53" w:rsidR="00CC4CFD" w:rsidRDefault="00CC4CFD">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_Toc138758629 \h </w:instrText>
      </w:r>
      <w:r>
        <w:fldChar w:fldCharType="separate"/>
      </w:r>
      <w:r>
        <w:t>34</w:t>
      </w:r>
      <w:r>
        <w:fldChar w:fldCharType="end"/>
      </w:r>
    </w:p>
    <w:p w14:paraId="1728E652" w14:textId="5D8183E0" w:rsidR="00CC4CFD" w:rsidRDefault="00CC4CFD">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_Toc138758630 \h </w:instrText>
      </w:r>
      <w:r>
        <w:fldChar w:fldCharType="separate"/>
      </w:r>
      <w:r>
        <w:t>34</w:t>
      </w:r>
      <w:r>
        <w:fldChar w:fldCharType="end"/>
      </w:r>
    </w:p>
    <w:p w14:paraId="17189263" w14:textId="17AC0B6D" w:rsidR="00CC4CFD" w:rsidRDefault="00CC4CFD">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_Toc138758631 \h </w:instrText>
      </w:r>
      <w:r>
        <w:fldChar w:fldCharType="separate"/>
      </w:r>
      <w:r>
        <w:t>35</w:t>
      </w:r>
      <w:r>
        <w:fldChar w:fldCharType="end"/>
      </w:r>
    </w:p>
    <w:p w14:paraId="24B49517" w14:textId="50A8C58B" w:rsidR="00CC4CFD" w:rsidRDefault="00CC4CFD">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_Toc138758632 \h </w:instrText>
      </w:r>
      <w:r>
        <w:fldChar w:fldCharType="separate"/>
      </w:r>
      <w:r>
        <w:t>35</w:t>
      </w:r>
      <w:r>
        <w:fldChar w:fldCharType="end"/>
      </w:r>
    </w:p>
    <w:p w14:paraId="3EC864E1" w14:textId="2ABAEE2E" w:rsidR="00CC4CFD" w:rsidRDefault="00CC4CFD">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_Toc138758633 \h </w:instrText>
      </w:r>
      <w:r>
        <w:fldChar w:fldCharType="separate"/>
      </w:r>
      <w:r>
        <w:t>35</w:t>
      </w:r>
      <w:r>
        <w:fldChar w:fldCharType="end"/>
      </w:r>
    </w:p>
    <w:p w14:paraId="28D2D731" w14:textId="72D146DF" w:rsidR="00CC4CFD" w:rsidRDefault="00CC4CFD">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_Toc138758634 \h </w:instrText>
      </w:r>
      <w:r>
        <w:fldChar w:fldCharType="separate"/>
      </w:r>
      <w:r>
        <w:t>35</w:t>
      </w:r>
      <w:r>
        <w:fldChar w:fldCharType="end"/>
      </w:r>
    </w:p>
    <w:p w14:paraId="3B964945" w14:textId="4F88165A" w:rsidR="00CC4CFD" w:rsidRDefault="00CC4CFD">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_Toc138758635 \h </w:instrText>
      </w:r>
      <w:r>
        <w:fldChar w:fldCharType="separate"/>
      </w:r>
      <w:r>
        <w:t>35</w:t>
      </w:r>
      <w:r>
        <w:fldChar w:fldCharType="end"/>
      </w:r>
    </w:p>
    <w:p w14:paraId="0F85A713" w14:textId="5D66E097" w:rsidR="00CC4CFD" w:rsidRDefault="00CC4CFD">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_Toc138758636 \h </w:instrText>
      </w:r>
      <w:r>
        <w:fldChar w:fldCharType="separate"/>
      </w:r>
      <w:r>
        <w:t>36</w:t>
      </w:r>
      <w:r>
        <w:fldChar w:fldCharType="end"/>
      </w:r>
    </w:p>
    <w:p w14:paraId="15673090" w14:textId="51D42B61" w:rsidR="00CC4CFD" w:rsidRDefault="00CC4CFD">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_Toc138758637 \h </w:instrText>
      </w:r>
      <w:r>
        <w:fldChar w:fldCharType="separate"/>
      </w:r>
      <w:r>
        <w:t>36</w:t>
      </w:r>
      <w:r>
        <w:fldChar w:fldCharType="end"/>
      </w:r>
    </w:p>
    <w:p w14:paraId="32BEC1AE" w14:textId="3EBEF735" w:rsidR="00CC4CFD" w:rsidRDefault="00CC4CFD">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_Toc138758638 \h </w:instrText>
      </w:r>
      <w:r>
        <w:fldChar w:fldCharType="separate"/>
      </w:r>
      <w:r>
        <w:t>36</w:t>
      </w:r>
      <w:r>
        <w:fldChar w:fldCharType="end"/>
      </w:r>
    </w:p>
    <w:p w14:paraId="5B1900FB" w14:textId="0D8B29AF" w:rsidR="00CC4CFD" w:rsidRDefault="00CC4CFD">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_Toc138758639 \h </w:instrText>
      </w:r>
      <w:r>
        <w:fldChar w:fldCharType="separate"/>
      </w:r>
      <w:r>
        <w:t>38</w:t>
      </w:r>
      <w:r>
        <w:fldChar w:fldCharType="end"/>
      </w:r>
    </w:p>
    <w:p w14:paraId="6947960A" w14:textId="291590E2" w:rsidR="00CC4CFD" w:rsidRDefault="00CC4CFD">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_Toc138758640 \h </w:instrText>
      </w:r>
      <w:r>
        <w:fldChar w:fldCharType="separate"/>
      </w:r>
      <w:r>
        <w:t>38</w:t>
      </w:r>
      <w:r>
        <w:fldChar w:fldCharType="end"/>
      </w:r>
    </w:p>
    <w:p w14:paraId="7A53FD4F" w14:textId="02BE4B0A" w:rsidR="00CC4CFD" w:rsidRDefault="00CC4CFD">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_Toc138758641 \h </w:instrText>
      </w:r>
      <w:r>
        <w:fldChar w:fldCharType="separate"/>
      </w:r>
      <w:r>
        <w:t>38</w:t>
      </w:r>
      <w:r>
        <w:fldChar w:fldCharType="end"/>
      </w:r>
    </w:p>
    <w:p w14:paraId="0329AD53" w14:textId="50C9B380" w:rsidR="00CC4CFD" w:rsidRDefault="00CC4CFD">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_Toc138758642 \h </w:instrText>
      </w:r>
      <w:r>
        <w:fldChar w:fldCharType="separate"/>
      </w:r>
      <w:r>
        <w:t>39</w:t>
      </w:r>
      <w:r>
        <w:fldChar w:fldCharType="end"/>
      </w:r>
    </w:p>
    <w:p w14:paraId="70EAF2BC" w14:textId="3F1D6B94" w:rsidR="00CC4CFD" w:rsidRDefault="00CC4CFD">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_Toc138758643 \h </w:instrText>
      </w:r>
      <w:r>
        <w:fldChar w:fldCharType="separate"/>
      </w:r>
      <w:r>
        <w:t>39</w:t>
      </w:r>
      <w:r>
        <w:fldChar w:fldCharType="end"/>
      </w:r>
    </w:p>
    <w:p w14:paraId="006F0F3D" w14:textId="0EB8207D" w:rsidR="00CC4CFD" w:rsidRDefault="00CC4CFD">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_Toc138758644 \h </w:instrText>
      </w:r>
      <w:r>
        <w:fldChar w:fldCharType="separate"/>
      </w:r>
      <w:r>
        <w:t>39</w:t>
      </w:r>
      <w:r>
        <w:fldChar w:fldCharType="end"/>
      </w:r>
    </w:p>
    <w:p w14:paraId="3FA841CB" w14:textId="6BA95796" w:rsidR="00CC4CFD" w:rsidRDefault="00CC4CFD">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_Toc138758645 \h </w:instrText>
      </w:r>
      <w:r>
        <w:fldChar w:fldCharType="separate"/>
      </w:r>
      <w:r>
        <w:t>40</w:t>
      </w:r>
      <w:r>
        <w:fldChar w:fldCharType="end"/>
      </w:r>
    </w:p>
    <w:p w14:paraId="34F0F026" w14:textId="3B5C53E0" w:rsidR="00CC4CFD" w:rsidRDefault="00CC4CFD">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_Toc138758646 \h </w:instrText>
      </w:r>
      <w:r>
        <w:fldChar w:fldCharType="separate"/>
      </w:r>
      <w:r>
        <w:t>40</w:t>
      </w:r>
      <w:r>
        <w:fldChar w:fldCharType="end"/>
      </w:r>
    </w:p>
    <w:p w14:paraId="1A39BA39" w14:textId="262B25E8" w:rsidR="00CC4CFD" w:rsidRDefault="00CC4CFD">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_Toc138758647 \h </w:instrText>
      </w:r>
      <w:r>
        <w:fldChar w:fldCharType="separate"/>
      </w:r>
      <w:r>
        <w:t>40</w:t>
      </w:r>
      <w:r>
        <w:fldChar w:fldCharType="end"/>
      </w:r>
    </w:p>
    <w:p w14:paraId="33A9DD12" w14:textId="3BA65E61" w:rsidR="00CC4CFD" w:rsidRDefault="00CC4CFD">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_Toc138758648 \h </w:instrText>
      </w:r>
      <w:r>
        <w:fldChar w:fldCharType="separate"/>
      </w:r>
      <w:r>
        <w:t>41</w:t>
      </w:r>
      <w:r>
        <w:fldChar w:fldCharType="end"/>
      </w:r>
    </w:p>
    <w:p w14:paraId="1692D681" w14:textId="7331B08A" w:rsidR="00CC4CFD" w:rsidRDefault="00CC4CFD">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_Toc138758649 \h </w:instrText>
      </w:r>
      <w:r>
        <w:fldChar w:fldCharType="separate"/>
      </w:r>
      <w:r>
        <w:t>42</w:t>
      </w:r>
      <w:r>
        <w:fldChar w:fldCharType="end"/>
      </w:r>
    </w:p>
    <w:p w14:paraId="1A3BD9F9" w14:textId="1BDCE0D0" w:rsidR="00CC4CFD" w:rsidRDefault="00CC4CFD">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_Toc138758650 \h </w:instrText>
      </w:r>
      <w:r>
        <w:fldChar w:fldCharType="separate"/>
      </w:r>
      <w:r>
        <w:t>42</w:t>
      </w:r>
      <w:r>
        <w:fldChar w:fldCharType="end"/>
      </w:r>
    </w:p>
    <w:p w14:paraId="0525E766" w14:textId="67C37011" w:rsidR="00CC4CFD" w:rsidRDefault="00CC4CFD">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_Toc138758651 \h </w:instrText>
      </w:r>
      <w:r>
        <w:fldChar w:fldCharType="separate"/>
      </w:r>
      <w:r>
        <w:t>42</w:t>
      </w:r>
      <w:r>
        <w:fldChar w:fldCharType="end"/>
      </w:r>
    </w:p>
    <w:p w14:paraId="1A2AE18A" w14:textId="06F780B1" w:rsidR="00CC4CFD" w:rsidRDefault="00CC4CFD">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_Toc138758652 \h </w:instrText>
      </w:r>
      <w:r>
        <w:fldChar w:fldCharType="separate"/>
      </w:r>
      <w:r>
        <w:t>45</w:t>
      </w:r>
      <w:r>
        <w:fldChar w:fldCharType="end"/>
      </w:r>
    </w:p>
    <w:p w14:paraId="7A1B286C" w14:textId="2419C971" w:rsidR="00CC4CFD" w:rsidRDefault="00CC4CFD">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_Toc138758653 \h </w:instrText>
      </w:r>
      <w:r>
        <w:fldChar w:fldCharType="separate"/>
      </w:r>
      <w:r>
        <w:t>45</w:t>
      </w:r>
      <w:r>
        <w:fldChar w:fldCharType="end"/>
      </w:r>
    </w:p>
    <w:p w14:paraId="7EEAA766" w14:textId="37B58B49" w:rsidR="00CC4CFD" w:rsidRDefault="00CC4CFD">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_Toc138758654 \h </w:instrText>
      </w:r>
      <w:r>
        <w:fldChar w:fldCharType="separate"/>
      </w:r>
      <w:r>
        <w:t>45</w:t>
      </w:r>
      <w:r>
        <w:fldChar w:fldCharType="end"/>
      </w:r>
    </w:p>
    <w:p w14:paraId="0B24F11D" w14:textId="0E365918" w:rsidR="00CC4CFD" w:rsidRDefault="00CC4CFD">
      <w:pPr>
        <w:pStyle w:val="TOC3"/>
        <w:rPr>
          <w:rFonts w:asciiTheme="minorHAnsi" w:eastAsiaTheme="minorEastAsia" w:hAnsiTheme="minorHAnsi" w:cstheme="minorBidi"/>
          <w:kern w:val="2"/>
          <w:sz w:val="22"/>
          <w:szCs w:val="22"/>
          <w14:ligatures w14:val="standardContextual"/>
        </w:rPr>
      </w:pPr>
      <w:r w:rsidRPr="00D4384A">
        <w:rPr>
          <w:rFonts w:eastAsia="MS Mincho"/>
        </w:rPr>
        <w:t>9.2.9</w:t>
      </w:r>
      <w:r>
        <w:rPr>
          <w:rFonts w:asciiTheme="minorHAnsi" w:eastAsiaTheme="minorEastAsia" w:hAnsiTheme="minorHAnsi" w:cstheme="minorBidi"/>
          <w:kern w:val="2"/>
          <w:sz w:val="22"/>
          <w:szCs w:val="22"/>
          <w14:ligatures w14:val="standardContextual"/>
        </w:rPr>
        <w:tab/>
      </w:r>
      <w:r w:rsidRPr="00D4384A">
        <w:rPr>
          <w:rFonts w:eastAsia="MS Mincho"/>
        </w:rPr>
        <w:t>NR CGI</w:t>
      </w:r>
      <w:r>
        <w:tab/>
      </w:r>
      <w:r>
        <w:fldChar w:fldCharType="begin" w:fldLock="1"/>
      </w:r>
      <w:r>
        <w:instrText xml:space="preserve"> PAGEREF _Toc138758655 \h </w:instrText>
      </w:r>
      <w:r>
        <w:fldChar w:fldCharType="separate"/>
      </w:r>
      <w:r>
        <w:t>46</w:t>
      </w:r>
      <w:r>
        <w:fldChar w:fldCharType="end"/>
      </w:r>
    </w:p>
    <w:p w14:paraId="23429F28" w14:textId="6E981504" w:rsidR="00CC4CFD" w:rsidRDefault="00CC4CFD">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_Toc138758656 \h </w:instrText>
      </w:r>
      <w:r>
        <w:fldChar w:fldCharType="separate"/>
      </w:r>
      <w:r>
        <w:t>46</w:t>
      </w:r>
      <w:r>
        <w:fldChar w:fldCharType="end"/>
      </w:r>
    </w:p>
    <w:p w14:paraId="4DE08F28" w14:textId="64A3731A" w:rsidR="00CC4CFD" w:rsidRDefault="00CC4CFD">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_Toc138758657 \h </w:instrText>
      </w:r>
      <w:r>
        <w:fldChar w:fldCharType="separate"/>
      </w:r>
      <w:r>
        <w:t>47</w:t>
      </w:r>
      <w:r>
        <w:fldChar w:fldCharType="end"/>
      </w:r>
    </w:p>
    <w:p w14:paraId="3AE0D244" w14:textId="389065CB" w:rsidR="00CC4CFD" w:rsidRDefault="00CC4CFD">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_Toc138758658 \h </w:instrText>
      </w:r>
      <w:r>
        <w:fldChar w:fldCharType="separate"/>
      </w:r>
      <w:r>
        <w:t>47</w:t>
      </w:r>
      <w:r>
        <w:fldChar w:fldCharType="end"/>
      </w:r>
    </w:p>
    <w:p w14:paraId="5DEF4149" w14:textId="191D3A75" w:rsidR="00CC4CFD" w:rsidRDefault="00CC4CFD">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_Toc138758659 \h </w:instrText>
      </w:r>
      <w:r>
        <w:fldChar w:fldCharType="separate"/>
      </w:r>
      <w:r>
        <w:t>47</w:t>
      </w:r>
      <w:r>
        <w:fldChar w:fldCharType="end"/>
      </w:r>
    </w:p>
    <w:p w14:paraId="3EA86B68" w14:textId="737F2BF9" w:rsidR="00CC4CFD" w:rsidRDefault="00CC4CFD">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_Toc138758660 \h </w:instrText>
      </w:r>
      <w:r>
        <w:fldChar w:fldCharType="separate"/>
      </w:r>
      <w:r>
        <w:t>49</w:t>
      </w:r>
      <w:r>
        <w:fldChar w:fldCharType="end"/>
      </w:r>
    </w:p>
    <w:p w14:paraId="5E2D3F1C" w14:textId="0C69568B" w:rsidR="00CC4CFD" w:rsidRDefault="00CC4CFD">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_Toc138758661 \h </w:instrText>
      </w:r>
      <w:r>
        <w:fldChar w:fldCharType="separate"/>
      </w:r>
      <w:r>
        <w:t>49</w:t>
      </w:r>
      <w:r>
        <w:fldChar w:fldCharType="end"/>
      </w:r>
    </w:p>
    <w:p w14:paraId="08DAF635" w14:textId="32F31257" w:rsidR="00CC4CFD" w:rsidRDefault="00CC4CFD">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_Toc138758662 \h </w:instrText>
      </w:r>
      <w:r>
        <w:fldChar w:fldCharType="separate"/>
      </w:r>
      <w:r>
        <w:t>52</w:t>
      </w:r>
      <w:r>
        <w:fldChar w:fldCharType="end"/>
      </w:r>
    </w:p>
    <w:p w14:paraId="53240B58" w14:textId="63923816" w:rsidR="00CC4CFD" w:rsidRDefault="00CC4CFD">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_Toc138758663 \h </w:instrText>
      </w:r>
      <w:r>
        <w:fldChar w:fldCharType="separate"/>
      </w:r>
      <w:r>
        <w:t>52</w:t>
      </w:r>
      <w:r>
        <w:fldChar w:fldCharType="end"/>
      </w:r>
    </w:p>
    <w:p w14:paraId="28D422BC" w14:textId="35CB7ABD" w:rsidR="00CC4CFD" w:rsidRDefault="00CC4CFD">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_Toc138758664 \h </w:instrText>
      </w:r>
      <w:r>
        <w:fldChar w:fldCharType="separate"/>
      </w:r>
      <w:r>
        <w:t>53</w:t>
      </w:r>
      <w:r>
        <w:fldChar w:fldCharType="end"/>
      </w:r>
    </w:p>
    <w:p w14:paraId="6D45521F" w14:textId="7E1354E3" w:rsidR="00CC4CFD" w:rsidRDefault="00CC4CFD">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_Toc138758665 \h </w:instrText>
      </w:r>
      <w:r>
        <w:fldChar w:fldCharType="separate"/>
      </w:r>
      <w:r>
        <w:t>53</w:t>
      </w:r>
      <w:r>
        <w:fldChar w:fldCharType="end"/>
      </w:r>
    </w:p>
    <w:p w14:paraId="176C6893" w14:textId="0C8AA88B" w:rsidR="00CC4CFD" w:rsidRDefault="00CC4CFD">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_Toc138758666 \h </w:instrText>
      </w:r>
      <w:r>
        <w:fldChar w:fldCharType="separate"/>
      </w:r>
      <w:r>
        <w:t>53</w:t>
      </w:r>
      <w:r>
        <w:fldChar w:fldCharType="end"/>
      </w:r>
    </w:p>
    <w:p w14:paraId="34F485E0" w14:textId="7947F800" w:rsidR="00CC4CFD" w:rsidRDefault="00CC4CFD">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_Toc138758667 \h </w:instrText>
      </w:r>
      <w:r>
        <w:fldChar w:fldCharType="separate"/>
      </w:r>
      <w:r>
        <w:t>54</w:t>
      </w:r>
      <w:r>
        <w:fldChar w:fldCharType="end"/>
      </w:r>
    </w:p>
    <w:p w14:paraId="23C0BE3D" w14:textId="27CDD88C" w:rsidR="00CC4CFD" w:rsidRDefault="00CC4CFD">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_Toc138758668 \h </w:instrText>
      </w:r>
      <w:r>
        <w:fldChar w:fldCharType="separate"/>
      </w:r>
      <w:r>
        <w:t>54</w:t>
      </w:r>
      <w:r>
        <w:fldChar w:fldCharType="end"/>
      </w:r>
    </w:p>
    <w:p w14:paraId="344EF829" w14:textId="7E6B6A35" w:rsidR="00CC4CFD" w:rsidRDefault="00CC4CFD">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_Toc138758669 \h </w:instrText>
      </w:r>
      <w:r>
        <w:fldChar w:fldCharType="separate"/>
      </w:r>
      <w:r>
        <w:t>55</w:t>
      </w:r>
      <w:r>
        <w:fldChar w:fldCharType="end"/>
      </w:r>
    </w:p>
    <w:p w14:paraId="54931A1B" w14:textId="0E9CD4D4" w:rsidR="00CC4CFD" w:rsidRDefault="00CC4CFD">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_Toc138758670 \h </w:instrText>
      </w:r>
      <w:r>
        <w:fldChar w:fldCharType="separate"/>
      </w:r>
      <w:r>
        <w:t>55</w:t>
      </w:r>
      <w:r>
        <w:fldChar w:fldCharType="end"/>
      </w:r>
    </w:p>
    <w:p w14:paraId="2A5D5627" w14:textId="4988B4AB" w:rsidR="00CC4CFD" w:rsidRDefault="00CC4CFD">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_Toc138758671 \h </w:instrText>
      </w:r>
      <w:r>
        <w:fldChar w:fldCharType="separate"/>
      </w:r>
      <w:r>
        <w:t>55</w:t>
      </w:r>
      <w:r>
        <w:fldChar w:fldCharType="end"/>
      </w:r>
    </w:p>
    <w:p w14:paraId="59BECF90" w14:textId="0D207A49" w:rsidR="00CC4CFD" w:rsidRDefault="00CC4CFD">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_Toc138758672 \h </w:instrText>
      </w:r>
      <w:r>
        <w:fldChar w:fldCharType="separate"/>
      </w:r>
      <w:r>
        <w:t>56</w:t>
      </w:r>
      <w:r>
        <w:fldChar w:fldCharType="end"/>
      </w:r>
    </w:p>
    <w:p w14:paraId="082DA666" w14:textId="346F764A" w:rsidR="00CC4CFD" w:rsidRDefault="00CC4CFD">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_Toc138758673 \h </w:instrText>
      </w:r>
      <w:r>
        <w:fldChar w:fldCharType="separate"/>
      </w:r>
      <w:r>
        <w:t>57</w:t>
      </w:r>
      <w:r>
        <w:fldChar w:fldCharType="end"/>
      </w:r>
    </w:p>
    <w:p w14:paraId="5A555DC9" w14:textId="42C5A215" w:rsidR="00CC4CFD" w:rsidRDefault="00CC4CFD">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_Toc138758674 \h </w:instrText>
      </w:r>
      <w:r>
        <w:fldChar w:fldCharType="separate"/>
      </w:r>
      <w:r>
        <w:t>58</w:t>
      </w:r>
      <w:r>
        <w:fldChar w:fldCharType="end"/>
      </w:r>
    </w:p>
    <w:p w14:paraId="17FBD3D8" w14:textId="721045C9" w:rsidR="00CC4CFD" w:rsidRDefault="00CC4CFD">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_Toc138758675 \h </w:instrText>
      </w:r>
      <w:r>
        <w:fldChar w:fldCharType="separate"/>
      </w:r>
      <w:r>
        <w:t>59</w:t>
      </w:r>
      <w:r>
        <w:fldChar w:fldCharType="end"/>
      </w:r>
    </w:p>
    <w:p w14:paraId="32FAC78E" w14:textId="3AC1BA16" w:rsidR="00CC4CFD" w:rsidRDefault="00CC4CFD">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_Toc138758676 \h </w:instrText>
      </w:r>
      <w:r>
        <w:fldChar w:fldCharType="separate"/>
      </w:r>
      <w:r>
        <w:t>61</w:t>
      </w:r>
      <w:r>
        <w:fldChar w:fldCharType="end"/>
      </w:r>
    </w:p>
    <w:p w14:paraId="59C6745E" w14:textId="0FA9A1BF" w:rsidR="00CC4CFD" w:rsidRDefault="00CC4CFD">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_Toc138758677 \h </w:instrText>
      </w:r>
      <w:r>
        <w:fldChar w:fldCharType="separate"/>
      </w:r>
      <w:r>
        <w:t>61</w:t>
      </w:r>
      <w:r>
        <w:fldChar w:fldCharType="end"/>
      </w:r>
    </w:p>
    <w:p w14:paraId="2D6B1590" w14:textId="5C04798D" w:rsidR="00CC4CFD" w:rsidRDefault="00CC4CFD">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_Toc138758678 \h </w:instrText>
      </w:r>
      <w:r>
        <w:fldChar w:fldCharType="separate"/>
      </w:r>
      <w:r>
        <w:t>62</w:t>
      </w:r>
      <w:r>
        <w:fldChar w:fldCharType="end"/>
      </w:r>
    </w:p>
    <w:p w14:paraId="0026FFDF" w14:textId="3A76379F" w:rsidR="00CC4CFD" w:rsidRDefault="00CC4CFD">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_Toc138758679 \h </w:instrText>
      </w:r>
      <w:r>
        <w:fldChar w:fldCharType="separate"/>
      </w:r>
      <w:r>
        <w:t>62</w:t>
      </w:r>
      <w:r>
        <w:fldChar w:fldCharType="end"/>
      </w:r>
    </w:p>
    <w:p w14:paraId="7332B738" w14:textId="6D0F0197" w:rsidR="00CC4CFD" w:rsidRDefault="00CC4CFD">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_Toc138758680 \h </w:instrText>
      </w:r>
      <w:r>
        <w:fldChar w:fldCharType="separate"/>
      </w:r>
      <w:r>
        <w:t>62</w:t>
      </w:r>
      <w:r>
        <w:fldChar w:fldCharType="end"/>
      </w:r>
    </w:p>
    <w:p w14:paraId="7BABDBCC" w14:textId="1D6F75BB" w:rsidR="00CC4CFD" w:rsidRDefault="00CC4CFD">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_Toc138758681 \h </w:instrText>
      </w:r>
      <w:r>
        <w:fldChar w:fldCharType="separate"/>
      </w:r>
      <w:r>
        <w:t>62</w:t>
      </w:r>
      <w:r>
        <w:fldChar w:fldCharType="end"/>
      </w:r>
    </w:p>
    <w:p w14:paraId="0B1C2476" w14:textId="5A293531" w:rsidR="00CC4CFD" w:rsidRDefault="00CC4CFD">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_Toc138758682 \h </w:instrText>
      </w:r>
      <w:r>
        <w:fldChar w:fldCharType="separate"/>
      </w:r>
      <w:r>
        <w:t>63</w:t>
      </w:r>
      <w:r>
        <w:fldChar w:fldCharType="end"/>
      </w:r>
    </w:p>
    <w:p w14:paraId="51AF8660" w14:textId="34B3C90A" w:rsidR="00CC4CFD" w:rsidRDefault="00CC4CFD">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_Toc138758683 \h </w:instrText>
      </w:r>
      <w:r>
        <w:fldChar w:fldCharType="separate"/>
      </w:r>
      <w:r>
        <w:t>63</w:t>
      </w:r>
      <w:r>
        <w:fldChar w:fldCharType="end"/>
      </w:r>
    </w:p>
    <w:p w14:paraId="55C303F7" w14:textId="6A7C9BCD" w:rsidR="00CC4CFD" w:rsidRDefault="00CC4CFD">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_Toc138758684 \h </w:instrText>
      </w:r>
      <w:r>
        <w:fldChar w:fldCharType="separate"/>
      </w:r>
      <w:r>
        <w:t>63</w:t>
      </w:r>
      <w:r>
        <w:fldChar w:fldCharType="end"/>
      </w:r>
    </w:p>
    <w:p w14:paraId="357BF492" w14:textId="0A45F7C9" w:rsidR="00CC4CFD" w:rsidRDefault="00CC4CFD">
      <w:pPr>
        <w:pStyle w:val="TOC3"/>
        <w:rPr>
          <w:rFonts w:asciiTheme="minorHAnsi" w:eastAsiaTheme="minorEastAsia" w:hAnsiTheme="minorHAnsi" w:cstheme="minorBidi"/>
          <w:kern w:val="2"/>
          <w:sz w:val="22"/>
          <w:szCs w:val="22"/>
          <w14:ligatures w14:val="standardContextual"/>
        </w:rPr>
      </w:pPr>
      <w:r>
        <w:lastRenderedPageBreak/>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_Toc138758685 \h </w:instrText>
      </w:r>
      <w:r>
        <w:fldChar w:fldCharType="separate"/>
      </w:r>
      <w:r>
        <w:t>64</w:t>
      </w:r>
      <w:r>
        <w:fldChar w:fldCharType="end"/>
      </w:r>
    </w:p>
    <w:p w14:paraId="6F6256B5" w14:textId="44FE6AEE" w:rsidR="00CC4CFD" w:rsidRDefault="00CC4CFD">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_Toc138758686 \h </w:instrText>
      </w:r>
      <w:r>
        <w:fldChar w:fldCharType="separate"/>
      </w:r>
      <w:r>
        <w:t>64</w:t>
      </w:r>
      <w:r>
        <w:fldChar w:fldCharType="end"/>
      </w:r>
    </w:p>
    <w:p w14:paraId="2AA55D82" w14:textId="0D420F15" w:rsidR="00CC4CFD" w:rsidRDefault="00CC4CFD">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_Toc138758687 \h </w:instrText>
      </w:r>
      <w:r>
        <w:fldChar w:fldCharType="separate"/>
      </w:r>
      <w:r>
        <w:t>65</w:t>
      </w:r>
      <w:r>
        <w:fldChar w:fldCharType="end"/>
      </w:r>
    </w:p>
    <w:p w14:paraId="25011287" w14:textId="1ECD293A" w:rsidR="00CC4CFD" w:rsidRDefault="00CC4CFD">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_Toc138758688 \h </w:instrText>
      </w:r>
      <w:r>
        <w:fldChar w:fldCharType="separate"/>
      </w:r>
      <w:r>
        <w:t>65</w:t>
      </w:r>
      <w:r>
        <w:fldChar w:fldCharType="end"/>
      </w:r>
    </w:p>
    <w:p w14:paraId="353097C4" w14:textId="71829775" w:rsidR="00CC4CFD" w:rsidRDefault="00CC4CFD">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_Toc138758689 \h </w:instrText>
      </w:r>
      <w:r>
        <w:fldChar w:fldCharType="separate"/>
      </w:r>
      <w:r>
        <w:t>65</w:t>
      </w:r>
      <w:r>
        <w:fldChar w:fldCharType="end"/>
      </w:r>
    </w:p>
    <w:p w14:paraId="243B0210" w14:textId="23D437F5" w:rsidR="00CC4CFD" w:rsidRDefault="00CC4CFD">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_Toc138758690 \h </w:instrText>
      </w:r>
      <w:r>
        <w:fldChar w:fldCharType="separate"/>
      </w:r>
      <w:r>
        <w:t>66</w:t>
      </w:r>
      <w:r>
        <w:fldChar w:fldCharType="end"/>
      </w:r>
    </w:p>
    <w:p w14:paraId="06CADAB6" w14:textId="0A46CA9C" w:rsidR="00CC4CFD" w:rsidRDefault="00CC4CFD">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_Toc138758691 \h </w:instrText>
      </w:r>
      <w:r>
        <w:fldChar w:fldCharType="separate"/>
      </w:r>
      <w:r>
        <w:t>66</w:t>
      </w:r>
      <w:r>
        <w:fldChar w:fldCharType="end"/>
      </w:r>
    </w:p>
    <w:p w14:paraId="2F3522C1" w14:textId="48B40771" w:rsidR="00CC4CFD" w:rsidRDefault="00CC4CFD">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_Toc138758692 \h </w:instrText>
      </w:r>
      <w:r>
        <w:fldChar w:fldCharType="separate"/>
      </w:r>
      <w:r>
        <w:t>67</w:t>
      </w:r>
      <w:r>
        <w:fldChar w:fldCharType="end"/>
      </w:r>
    </w:p>
    <w:p w14:paraId="24830727" w14:textId="396FB586" w:rsidR="00CC4CFD" w:rsidRDefault="00CC4CFD">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_Toc138758693 \h </w:instrText>
      </w:r>
      <w:r>
        <w:fldChar w:fldCharType="separate"/>
      </w:r>
      <w:r>
        <w:t>68</w:t>
      </w:r>
      <w:r>
        <w:fldChar w:fldCharType="end"/>
      </w:r>
    </w:p>
    <w:p w14:paraId="51B6301E" w14:textId="655FB160" w:rsidR="00CC4CFD" w:rsidRDefault="00CC4CFD">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_Toc138758694 \h </w:instrText>
      </w:r>
      <w:r>
        <w:fldChar w:fldCharType="separate"/>
      </w:r>
      <w:r>
        <w:t>68</w:t>
      </w:r>
      <w:r>
        <w:fldChar w:fldCharType="end"/>
      </w:r>
    </w:p>
    <w:p w14:paraId="5560DDA4" w14:textId="7256FBB1" w:rsidR="00CC4CFD" w:rsidRDefault="00CC4CFD">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_Toc138758695 \h </w:instrText>
      </w:r>
      <w:r>
        <w:fldChar w:fldCharType="separate"/>
      </w:r>
      <w:r>
        <w:t>69</w:t>
      </w:r>
      <w:r>
        <w:fldChar w:fldCharType="end"/>
      </w:r>
    </w:p>
    <w:p w14:paraId="0023C841" w14:textId="7628D6B8" w:rsidR="00CC4CFD" w:rsidRDefault="00CC4CFD">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_Toc138758696 \h </w:instrText>
      </w:r>
      <w:r>
        <w:fldChar w:fldCharType="separate"/>
      </w:r>
      <w:r>
        <w:t>69</w:t>
      </w:r>
      <w:r>
        <w:fldChar w:fldCharType="end"/>
      </w:r>
    </w:p>
    <w:p w14:paraId="77C619C3" w14:textId="05A6A304" w:rsidR="00CC4CFD" w:rsidRDefault="00CC4CFD">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_Toc138758697 \h </w:instrText>
      </w:r>
      <w:r>
        <w:fldChar w:fldCharType="separate"/>
      </w:r>
      <w:r>
        <w:t>69</w:t>
      </w:r>
      <w:r>
        <w:fldChar w:fldCharType="end"/>
      </w:r>
    </w:p>
    <w:p w14:paraId="05D737DE" w14:textId="77BC92ED" w:rsidR="00CC4CFD" w:rsidRDefault="00CC4CFD">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_Toc138758698 \h </w:instrText>
      </w:r>
      <w:r>
        <w:fldChar w:fldCharType="separate"/>
      </w:r>
      <w:r>
        <w:t>70</w:t>
      </w:r>
      <w:r>
        <w:fldChar w:fldCharType="end"/>
      </w:r>
    </w:p>
    <w:p w14:paraId="2C870269" w14:textId="4BF0EFF9" w:rsidR="00CC4CFD" w:rsidRDefault="00CC4CFD">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_Toc138758699 \h </w:instrText>
      </w:r>
      <w:r>
        <w:fldChar w:fldCharType="separate"/>
      </w:r>
      <w:r>
        <w:t>70</w:t>
      </w:r>
      <w:r>
        <w:fldChar w:fldCharType="end"/>
      </w:r>
    </w:p>
    <w:p w14:paraId="527449EA" w14:textId="16F9B393" w:rsidR="00CC4CFD" w:rsidRDefault="00CC4CFD">
      <w:pPr>
        <w:pStyle w:val="TOC3"/>
        <w:rPr>
          <w:rFonts w:asciiTheme="minorHAnsi" w:eastAsiaTheme="minorEastAsia" w:hAnsiTheme="minorHAnsi" w:cstheme="minorBidi"/>
          <w:kern w:val="2"/>
          <w:sz w:val="22"/>
          <w:szCs w:val="22"/>
          <w14:ligatures w14:val="standardContextual"/>
        </w:rPr>
      </w:pPr>
      <w:r w:rsidRPr="00D4384A">
        <w:rPr>
          <w:rFonts w:eastAsia="SimSun"/>
        </w:rPr>
        <w:t>9.2.55</w:t>
      </w:r>
      <w:r>
        <w:rPr>
          <w:rFonts w:asciiTheme="minorHAnsi" w:eastAsiaTheme="minorEastAsia" w:hAnsiTheme="minorHAnsi" w:cstheme="minorBidi"/>
          <w:kern w:val="2"/>
          <w:sz w:val="22"/>
          <w:szCs w:val="22"/>
          <w14:ligatures w14:val="standardContextual"/>
        </w:rPr>
        <w:tab/>
      </w:r>
      <w:r w:rsidRPr="00D4384A">
        <w:rPr>
          <w:rFonts w:eastAsia="SimSun"/>
        </w:rPr>
        <w:t xml:space="preserve">SSB </w:t>
      </w:r>
      <w:r w:rsidRPr="00D4384A">
        <w:rPr>
          <w:rFonts w:eastAsia="SimSun"/>
          <w:lang w:eastAsia="zh-CN"/>
        </w:rPr>
        <w:t>Time/Frequency Configuration</w:t>
      </w:r>
      <w:r>
        <w:tab/>
      </w:r>
      <w:r>
        <w:fldChar w:fldCharType="begin" w:fldLock="1"/>
      </w:r>
      <w:r>
        <w:instrText xml:space="preserve"> PAGEREF _Toc138758700 \h </w:instrText>
      </w:r>
      <w:r>
        <w:fldChar w:fldCharType="separate"/>
      </w:r>
      <w:r>
        <w:t>70</w:t>
      </w:r>
      <w:r>
        <w:fldChar w:fldCharType="end"/>
      </w:r>
    </w:p>
    <w:p w14:paraId="524472B1" w14:textId="22338788" w:rsidR="00CC4CFD" w:rsidRDefault="00CC4CFD">
      <w:pPr>
        <w:pStyle w:val="TOC3"/>
        <w:rPr>
          <w:rFonts w:asciiTheme="minorHAnsi" w:eastAsiaTheme="minorEastAsia" w:hAnsiTheme="minorHAnsi" w:cstheme="minorBidi"/>
          <w:kern w:val="2"/>
          <w:sz w:val="22"/>
          <w:szCs w:val="22"/>
          <w14:ligatures w14:val="standardContextual"/>
        </w:rPr>
      </w:pPr>
      <w:r w:rsidRPr="00D4384A">
        <w:rPr>
          <w:rFonts w:eastAsia="SimSun"/>
        </w:rPr>
        <w:t>9.2.56</w:t>
      </w:r>
      <w:r>
        <w:rPr>
          <w:rFonts w:asciiTheme="minorHAnsi" w:eastAsiaTheme="minorEastAsia" w:hAnsiTheme="minorHAnsi" w:cstheme="minorBidi"/>
          <w:kern w:val="2"/>
          <w:sz w:val="22"/>
          <w:szCs w:val="22"/>
          <w14:ligatures w14:val="standardContextual"/>
        </w:rPr>
        <w:tab/>
      </w:r>
      <w:r w:rsidRPr="00D4384A">
        <w:rPr>
          <w:rFonts w:eastAsia="SimSun"/>
          <w:lang w:eastAsia="zh-CN"/>
        </w:rPr>
        <w:t>DL-PRS Muting Pattern</w:t>
      </w:r>
      <w:r>
        <w:tab/>
      </w:r>
      <w:r>
        <w:fldChar w:fldCharType="begin" w:fldLock="1"/>
      </w:r>
      <w:r>
        <w:instrText xml:space="preserve"> PAGEREF _Toc138758701 \h </w:instrText>
      </w:r>
      <w:r>
        <w:fldChar w:fldCharType="separate"/>
      </w:r>
      <w:r>
        <w:t>71</w:t>
      </w:r>
      <w:r>
        <w:fldChar w:fldCharType="end"/>
      </w:r>
    </w:p>
    <w:p w14:paraId="26F0E497" w14:textId="36BBF636" w:rsidR="00CC4CFD" w:rsidRDefault="00CC4CFD">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_Toc138758702 \h </w:instrText>
      </w:r>
      <w:r>
        <w:fldChar w:fldCharType="separate"/>
      </w:r>
      <w:r>
        <w:t>71</w:t>
      </w:r>
      <w:r>
        <w:fldChar w:fldCharType="end"/>
      </w:r>
    </w:p>
    <w:p w14:paraId="027E4B1A" w14:textId="09908245" w:rsidR="00CC4CFD" w:rsidRDefault="00CC4CFD">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_Toc138758703 \h </w:instrText>
      </w:r>
      <w:r>
        <w:fldChar w:fldCharType="separate"/>
      </w:r>
      <w:r>
        <w:t>71</w:t>
      </w:r>
      <w:r>
        <w:fldChar w:fldCharType="end"/>
      </w:r>
    </w:p>
    <w:p w14:paraId="4213DA8B" w14:textId="1EECBD00" w:rsidR="00CC4CFD" w:rsidRDefault="00CC4CFD">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_Toc138758704 \h </w:instrText>
      </w:r>
      <w:r>
        <w:fldChar w:fldCharType="separate"/>
      </w:r>
      <w:r>
        <w:t>72</w:t>
      </w:r>
      <w:r>
        <w:fldChar w:fldCharType="end"/>
      </w:r>
    </w:p>
    <w:p w14:paraId="0EB3E5E3" w14:textId="439DDDB1" w:rsidR="00CC4CFD" w:rsidRDefault="00CC4CFD">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_Toc138758705 \h </w:instrText>
      </w:r>
      <w:r>
        <w:fldChar w:fldCharType="separate"/>
      </w:r>
      <w:r>
        <w:t>72</w:t>
      </w:r>
      <w:r>
        <w:fldChar w:fldCharType="end"/>
      </w:r>
    </w:p>
    <w:p w14:paraId="2686E259" w14:textId="390E2721" w:rsidR="00CC4CFD" w:rsidRDefault="00CC4CFD">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_Toc138758706 \h </w:instrText>
      </w:r>
      <w:r>
        <w:fldChar w:fldCharType="separate"/>
      </w:r>
      <w:r>
        <w:t>74</w:t>
      </w:r>
      <w:r>
        <w:fldChar w:fldCharType="end"/>
      </w:r>
    </w:p>
    <w:p w14:paraId="1FA6429B" w14:textId="3E661559" w:rsidR="00CC4CFD" w:rsidRDefault="00CC4CFD">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_Toc138758707 \h </w:instrText>
      </w:r>
      <w:r>
        <w:fldChar w:fldCharType="separate"/>
      </w:r>
      <w:r>
        <w:t>74</w:t>
      </w:r>
      <w:r>
        <w:fldChar w:fldCharType="end"/>
      </w:r>
    </w:p>
    <w:p w14:paraId="4855F8B8" w14:textId="49CB6074" w:rsidR="00CC4CFD" w:rsidRDefault="00CC4CFD">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_Toc138758708 \h </w:instrText>
      </w:r>
      <w:r>
        <w:fldChar w:fldCharType="separate"/>
      </w:r>
      <w:r>
        <w:t>74</w:t>
      </w:r>
      <w:r>
        <w:fldChar w:fldCharType="end"/>
      </w:r>
    </w:p>
    <w:p w14:paraId="25337E77" w14:textId="1C03A1EF" w:rsidR="00CC4CFD" w:rsidRDefault="00CC4CFD">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_Toc138758709 \h </w:instrText>
      </w:r>
      <w:r>
        <w:fldChar w:fldCharType="separate"/>
      </w:r>
      <w:r>
        <w:t>74</w:t>
      </w:r>
      <w:r>
        <w:fldChar w:fldCharType="end"/>
      </w:r>
    </w:p>
    <w:p w14:paraId="438769FB" w14:textId="59B31C34" w:rsidR="00CC4CFD" w:rsidRDefault="00CC4CFD">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_Toc138758710 \h </w:instrText>
      </w:r>
      <w:r>
        <w:fldChar w:fldCharType="separate"/>
      </w:r>
      <w:r>
        <w:t>81</w:t>
      </w:r>
      <w:r>
        <w:fldChar w:fldCharType="end"/>
      </w:r>
    </w:p>
    <w:p w14:paraId="3CF9985A" w14:textId="230407EE" w:rsidR="00CC4CFD" w:rsidRDefault="00CC4CFD">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_Toc138758711 \h </w:instrText>
      </w:r>
      <w:r>
        <w:fldChar w:fldCharType="separate"/>
      </w:r>
      <w:r>
        <w:t>95</w:t>
      </w:r>
      <w:r>
        <w:fldChar w:fldCharType="end"/>
      </w:r>
    </w:p>
    <w:p w14:paraId="4E568A30" w14:textId="4ED0A273" w:rsidR="00CC4CFD" w:rsidRDefault="00CC4CFD">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_Toc138758712 \h </w:instrText>
      </w:r>
      <w:r>
        <w:fldChar w:fldCharType="separate"/>
      </w:r>
      <w:r>
        <w:t>142</w:t>
      </w:r>
      <w:r>
        <w:fldChar w:fldCharType="end"/>
      </w:r>
    </w:p>
    <w:p w14:paraId="690036F1" w14:textId="6ACD95F1" w:rsidR="00CC4CFD" w:rsidRDefault="00CC4CFD">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_Toc138758713 \h </w:instrText>
      </w:r>
      <w:r>
        <w:fldChar w:fldCharType="separate"/>
      </w:r>
      <w:r>
        <w:t>143</w:t>
      </w:r>
      <w:r>
        <w:fldChar w:fldCharType="end"/>
      </w:r>
    </w:p>
    <w:p w14:paraId="48489DC8" w14:textId="3184525F" w:rsidR="00CC4CFD" w:rsidRDefault="00CC4CFD">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_Toc138758714 \h </w:instrText>
      </w:r>
      <w:r>
        <w:fldChar w:fldCharType="separate"/>
      </w:r>
      <w:r>
        <w:t>147</w:t>
      </w:r>
      <w:r>
        <w:fldChar w:fldCharType="end"/>
      </w:r>
    </w:p>
    <w:p w14:paraId="24D9E084" w14:textId="24288F7C" w:rsidR="00CC4CFD" w:rsidRDefault="00CC4CFD">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_Toc138758715 \h </w:instrText>
      </w:r>
      <w:r>
        <w:fldChar w:fldCharType="separate"/>
      </w:r>
      <w:r>
        <w:t>150</w:t>
      </w:r>
      <w:r>
        <w:fldChar w:fldCharType="end"/>
      </w:r>
    </w:p>
    <w:p w14:paraId="55870025" w14:textId="681683D0" w:rsidR="00CC4CFD" w:rsidRDefault="00CC4CFD">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_Toc138758716 \h </w:instrText>
      </w:r>
      <w:r>
        <w:fldChar w:fldCharType="separate"/>
      </w:r>
      <w:r>
        <w:t>150</w:t>
      </w:r>
      <w:r>
        <w:fldChar w:fldCharType="end"/>
      </w:r>
    </w:p>
    <w:p w14:paraId="371D5D44" w14:textId="6D0D374D" w:rsidR="00CC4CFD" w:rsidRDefault="00CC4CFD">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_Toc138758717 \h </w:instrText>
      </w:r>
      <w:r>
        <w:fldChar w:fldCharType="separate"/>
      </w:r>
      <w:r>
        <w:t>150</w:t>
      </w:r>
      <w:r>
        <w:fldChar w:fldCharType="end"/>
      </w:r>
    </w:p>
    <w:p w14:paraId="7C8FBAAA" w14:textId="2BFFDDC0" w:rsidR="00CC4CFD" w:rsidRDefault="00CC4CF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_Toc138758718 \h </w:instrText>
      </w:r>
      <w:r>
        <w:fldChar w:fldCharType="separate"/>
      </w:r>
      <w:r>
        <w:t>151</w:t>
      </w:r>
      <w:r>
        <w:fldChar w:fldCharType="end"/>
      </w:r>
    </w:p>
    <w:p w14:paraId="24B85EBE" w14:textId="30F8F81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105612460"/>
      <w:bookmarkStart w:id="10" w:name="_Toc112766825"/>
      <w:bookmarkStart w:id="11" w:name="_Toc138758509"/>
      <w:r w:rsidRPr="00707B3F">
        <w:rPr>
          <w:noProof/>
        </w:rPr>
        <w:lastRenderedPageBreak/>
        <w:t>Foreword</w:t>
      </w:r>
      <w:bookmarkEnd w:id="3"/>
      <w:bookmarkEnd w:id="4"/>
      <w:bookmarkEnd w:id="5"/>
      <w:bookmarkEnd w:id="6"/>
      <w:bookmarkEnd w:id="7"/>
      <w:bookmarkEnd w:id="8"/>
      <w:bookmarkEnd w:id="9"/>
      <w:bookmarkEnd w:id="10"/>
      <w:bookmarkEnd w:id="11"/>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2" w:name="_Toc534903021"/>
      <w:bookmarkStart w:id="13" w:name="_Toc51775883"/>
      <w:bookmarkStart w:id="14" w:name="_Toc56772905"/>
      <w:bookmarkStart w:id="15" w:name="_Toc64447534"/>
      <w:bookmarkStart w:id="16" w:name="_Toc74152190"/>
      <w:bookmarkStart w:id="17" w:name="_Toc88654043"/>
      <w:bookmarkStart w:id="18" w:name="_Toc105612461"/>
      <w:bookmarkStart w:id="19" w:name="_Toc112766826"/>
      <w:bookmarkStart w:id="20" w:name="_Toc138758510"/>
      <w:r w:rsidRPr="00707B3F">
        <w:rPr>
          <w:noProof/>
        </w:rPr>
        <w:lastRenderedPageBreak/>
        <w:t>1</w:t>
      </w:r>
      <w:r w:rsidRPr="00707B3F">
        <w:rPr>
          <w:noProof/>
        </w:rPr>
        <w:tab/>
        <w:t>Scope</w:t>
      </w:r>
      <w:bookmarkEnd w:id="12"/>
      <w:bookmarkEnd w:id="13"/>
      <w:bookmarkEnd w:id="14"/>
      <w:bookmarkEnd w:id="15"/>
      <w:bookmarkEnd w:id="16"/>
      <w:bookmarkEnd w:id="17"/>
      <w:bookmarkEnd w:id="18"/>
      <w:bookmarkEnd w:id="19"/>
      <w:bookmarkEnd w:id="20"/>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1" w:name="_Toc534903022"/>
      <w:bookmarkStart w:id="22" w:name="_Toc51775884"/>
      <w:bookmarkStart w:id="23" w:name="_Toc56772906"/>
      <w:bookmarkStart w:id="24" w:name="_Toc64447535"/>
      <w:bookmarkStart w:id="25" w:name="_Toc74152191"/>
      <w:bookmarkStart w:id="26" w:name="_Toc88654044"/>
      <w:bookmarkStart w:id="27" w:name="_Toc105612462"/>
      <w:bookmarkStart w:id="28" w:name="_Toc112766827"/>
      <w:bookmarkStart w:id="29" w:name="_Toc138758511"/>
      <w:r w:rsidRPr="00707B3F">
        <w:rPr>
          <w:noProof/>
        </w:rPr>
        <w:t>2</w:t>
      </w:r>
      <w:r w:rsidRPr="00707B3F">
        <w:rPr>
          <w:noProof/>
        </w:rPr>
        <w:tab/>
        <w:t>References</w:t>
      </w:r>
      <w:bookmarkEnd w:id="21"/>
      <w:bookmarkEnd w:id="22"/>
      <w:bookmarkEnd w:id="23"/>
      <w:bookmarkEnd w:id="24"/>
      <w:bookmarkEnd w:id="25"/>
      <w:bookmarkEnd w:id="26"/>
      <w:bookmarkEnd w:id="27"/>
      <w:bookmarkEnd w:id="28"/>
      <w:bookmarkEnd w:id="29"/>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0" w:name="OLE_LINK1"/>
      <w:bookmarkStart w:id="31" w:name="OLE_LINK2"/>
      <w:bookmarkStart w:id="32" w:name="OLE_LINK3"/>
      <w:bookmarkStart w:id="33"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0"/>
    <w:bookmarkEnd w:id="31"/>
    <w:bookmarkEnd w:id="32"/>
    <w:bookmarkEnd w:id="33"/>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4" w:name="_Hlk515363528"/>
      <w:r w:rsidRPr="00707B3F">
        <w:rPr>
          <w:noProof/>
        </w:rPr>
        <w:t>3GPP TS 36.211</w:t>
      </w:r>
      <w:bookmarkEnd w:id="34"/>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5" w:name="_Hlk515363508"/>
      <w:r w:rsidRPr="00707B3F">
        <w:rPr>
          <w:noProof/>
        </w:rPr>
        <w:t>IEEE Std 802.11™-2012</w:t>
      </w:r>
      <w:bookmarkEnd w:id="35"/>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6" w:name="_Toc534903023"/>
      <w:bookmarkStart w:id="37" w:name="_Toc51775885"/>
      <w:bookmarkStart w:id="38" w:name="_Toc56772907"/>
      <w:bookmarkStart w:id="39" w:name="_Toc64447536"/>
      <w:bookmarkStart w:id="40" w:name="_Toc74152192"/>
      <w:bookmarkStart w:id="41" w:name="_Toc88654045"/>
      <w:bookmarkStart w:id="42" w:name="_Toc105612463"/>
      <w:bookmarkStart w:id="43" w:name="_Toc112766828"/>
      <w:bookmarkStart w:id="44" w:name="_Toc138758512"/>
      <w:r w:rsidRPr="00707B3F">
        <w:rPr>
          <w:noProof/>
        </w:rPr>
        <w:t>3</w:t>
      </w:r>
      <w:r w:rsidRPr="00707B3F">
        <w:rPr>
          <w:noProof/>
        </w:rPr>
        <w:tab/>
        <w:t xml:space="preserve">Definitions, </w:t>
      </w:r>
      <w:r w:rsidR="008028A4" w:rsidRPr="00707B3F">
        <w:rPr>
          <w:noProof/>
        </w:rPr>
        <w:t>symbols and abbreviations</w:t>
      </w:r>
      <w:bookmarkEnd w:id="36"/>
      <w:bookmarkEnd w:id="37"/>
      <w:bookmarkEnd w:id="38"/>
      <w:bookmarkEnd w:id="39"/>
      <w:bookmarkEnd w:id="40"/>
      <w:bookmarkEnd w:id="41"/>
      <w:bookmarkEnd w:id="42"/>
      <w:bookmarkEnd w:id="43"/>
      <w:bookmarkEnd w:id="44"/>
    </w:p>
    <w:p w14:paraId="6AD6E583" w14:textId="77777777" w:rsidR="00080512" w:rsidRPr="00707B3F" w:rsidRDefault="00080512">
      <w:pPr>
        <w:pStyle w:val="Heading2"/>
        <w:rPr>
          <w:noProof/>
        </w:rPr>
      </w:pPr>
      <w:bookmarkStart w:id="45" w:name="_Toc534903024"/>
      <w:bookmarkStart w:id="46" w:name="_Toc51775886"/>
      <w:bookmarkStart w:id="47" w:name="_Toc56772908"/>
      <w:bookmarkStart w:id="48" w:name="_Toc64447537"/>
      <w:bookmarkStart w:id="49" w:name="_Toc74152193"/>
      <w:bookmarkStart w:id="50" w:name="_Toc88654046"/>
      <w:bookmarkStart w:id="51" w:name="_Toc105612464"/>
      <w:bookmarkStart w:id="52" w:name="_Toc112766829"/>
      <w:bookmarkStart w:id="53" w:name="_Toc138758513"/>
      <w:r w:rsidRPr="00707B3F">
        <w:rPr>
          <w:noProof/>
        </w:rPr>
        <w:t>3.1</w:t>
      </w:r>
      <w:r w:rsidRPr="00707B3F">
        <w:rPr>
          <w:noProof/>
        </w:rPr>
        <w:tab/>
        <w:t>Definitions</w:t>
      </w:r>
      <w:bookmarkEnd w:id="45"/>
      <w:bookmarkEnd w:id="46"/>
      <w:bookmarkEnd w:id="47"/>
      <w:bookmarkEnd w:id="48"/>
      <w:bookmarkEnd w:id="49"/>
      <w:bookmarkEnd w:id="50"/>
      <w:bookmarkEnd w:id="51"/>
      <w:bookmarkEnd w:id="52"/>
      <w:bookmarkEnd w:id="53"/>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4" w:name="OLE_LINK6"/>
      <w:bookmarkStart w:id="55" w:name="OLE_LINK7"/>
      <w:bookmarkStart w:id="56" w:name="OLE_LINK8"/>
      <w:r w:rsidR="00DF62CD" w:rsidRPr="00707B3F">
        <w:rPr>
          <w:noProof/>
        </w:rPr>
        <w:t xml:space="preserve">3GPP </w:t>
      </w:r>
      <w:bookmarkEnd w:id="54"/>
      <w:bookmarkEnd w:id="55"/>
      <w:bookmarkEnd w:id="5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57" w:name="_Toc534903025"/>
      <w:bookmarkStart w:id="58" w:name="_Toc51775887"/>
      <w:bookmarkStart w:id="59" w:name="_Toc56772909"/>
      <w:bookmarkStart w:id="60" w:name="_Toc64447538"/>
      <w:bookmarkStart w:id="61" w:name="_Toc74152194"/>
      <w:bookmarkStart w:id="62" w:name="_Toc88654047"/>
      <w:bookmarkStart w:id="63" w:name="_Toc105612465"/>
      <w:bookmarkStart w:id="64" w:name="_Toc112766830"/>
      <w:bookmarkStart w:id="65" w:name="_Toc138758514"/>
      <w:r w:rsidRPr="00707B3F">
        <w:rPr>
          <w:noProof/>
        </w:rPr>
        <w:t>3.2</w:t>
      </w:r>
      <w:r w:rsidRPr="00707B3F">
        <w:rPr>
          <w:noProof/>
        </w:rPr>
        <w:tab/>
        <w:t>Symbols</w:t>
      </w:r>
      <w:bookmarkEnd w:id="57"/>
      <w:bookmarkEnd w:id="58"/>
      <w:bookmarkEnd w:id="59"/>
      <w:bookmarkEnd w:id="60"/>
      <w:bookmarkEnd w:id="61"/>
      <w:bookmarkEnd w:id="62"/>
      <w:bookmarkEnd w:id="63"/>
      <w:bookmarkEnd w:id="64"/>
      <w:bookmarkEnd w:id="65"/>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66" w:name="_Toc534903026"/>
      <w:bookmarkStart w:id="67" w:name="_Toc51775888"/>
      <w:bookmarkStart w:id="68" w:name="_Toc56772910"/>
      <w:bookmarkStart w:id="69" w:name="_Toc64447539"/>
      <w:bookmarkStart w:id="70" w:name="_Toc74152195"/>
      <w:bookmarkStart w:id="71" w:name="_Toc88654048"/>
      <w:bookmarkStart w:id="72" w:name="_Toc105612466"/>
      <w:bookmarkStart w:id="73" w:name="_Toc112766831"/>
      <w:bookmarkStart w:id="74" w:name="_Toc138758515"/>
      <w:r w:rsidRPr="00707B3F">
        <w:rPr>
          <w:noProof/>
        </w:rPr>
        <w:t>3.3</w:t>
      </w:r>
      <w:r w:rsidRPr="00707B3F">
        <w:rPr>
          <w:noProof/>
        </w:rPr>
        <w:tab/>
        <w:t>Abbreviations</w:t>
      </w:r>
      <w:bookmarkEnd w:id="66"/>
      <w:bookmarkEnd w:id="67"/>
      <w:bookmarkEnd w:id="68"/>
      <w:bookmarkEnd w:id="69"/>
      <w:bookmarkEnd w:id="70"/>
      <w:bookmarkEnd w:id="71"/>
      <w:bookmarkEnd w:id="72"/>
      <w:bookmarkEnd w:id="73"/>
      <w:bookmarkEnd w:id="74"/>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75" w:name="_Toc534903027"/>
      <w:bookmarkStart w:id="76" w:name="_Toc51775889"/>
      <w:bookmarkStart w:id="77" w:name="_Toc56772911"/>
      <w:bookmarkStart w:id="78" w:name="_Toc64447540"/>
      <w:bookmarkStart w:id="79" w:name="_Toc74152196"/>
      <w:bookmarkStart w:id="80" w:name="_Toc88654049"/>
      <w:bookmarkStart w:id="81" w:name="_Toc105612467"/>
      <w:bookmarkStart w:id="82" w:name="_Toc112766832"/>
      <w:bookmarkStart w:id="83" w:name="_Toc138758516"/>
      <w:r w:rsidRPr="00707B3F">
        <w:rPr>
          <w:noProof/>
        </w:rPr>
        <w:t>4</w:t>
      </w:r>
      <w:r w:rsidRPr="00707B3F">
        <w:rPr>
          <w:noProof/>
        </w:rPr>
        <w:tab/>
      </w:r>
      <w:r w:rsidR="008B0DC7" w:rsidRPr="00707B3F">
        <w:rPr>
          <w:noProof/>
        </w:rPr>
        <w:t>General</w:t>
      </w:r>
      <w:bookmarkEnd w:id="75"/>
      <w:bookmarkEnd w:id="76"/>
      <w:bookmarkEnd w:id="77"/>
      <w:bookmarkEnd w:id="78"/>
      <w:bookmarkEnd w:id="79"/>
      <w:bookmarkEnd w:id="80"/>
      <w:bookmarkEnd w:id="81"/>
      <w:bookmarkEnd w:id="82"/>
      <w:bookmarkEnd w:id="83"/>
    </w:p>
    <w:p w14:paraId="393E5296" w14:textId="77777777" w:rsidR="00080512" w:rsidRPr="00707B3F" w:rsidRDefault="00080512">
      <w:pPr>
        <w:pStyle w:val="Heading2"/>
        <w:rPr>
          <w:noProof/>
        </w:rPr>
      </w:pPr>
      <w:bookmarkStart w:id="84" w:name="_Toc534903028"/>
      <w:bookmarkStart w:id="85" w:name="_Toc51775890"/>
      <w:bookmarkStart w:id="86" w:name="_Toc56772912"/>
      <w:bookmarkStart w:id="87" w:name="_Toc64447541"/>
      <w:bookmarkStart w:id="88" w:name="_Toc74152197"/>
      <w:bookmarkStart w:id="89" w:name="_Toc88654050"/>
      <w:bookmarkStart w:id="90" w:name="_Toc105612468"/>
      <w:bookmarkStart w:id="91" w:name="_Toc112766833"/>
      <w:bookmarkStart w:id="92" w:name="_Toc138758517"/>
      <w:r w:rsidRPr="00707B3F">
        <w:rPr>
          <w:noProof/>
        </w:rPr>
        <w:t>4.1</w:t>
      </w:r>
      <w:r w:rsidRPr="00707B3F">
        <w:rPr>
          <w:noProof/>
        </w:rPr>
        <w:tab/>
      </w:r>
      <w:r w:rsidR="008B0DC7" w:rsidRPr="00707B3F">
        <w:rPr>
          <w:noProof/>
        </w:rPr>
        <w:t>Procedure specification principles</w:t>
      </w:r>
      <w:bookmarkEnd w:id="84"/>
      <w:bookmarkEnd w:id="85"/>
      <w:bookmarkEnd w:id="86"/>
      <w:bookmarkEnd w:id="87"/>
      <w:bookmarkEnd w:id="88"/>
      <w:bookmarkEnd w:id="89"/>
      <w:bookmarkEnd w:id="90"/>
      <w:bookmarkEnd w:id="91"/>
      <w:bookmarkEnd w:id="92"/>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93" w:name="_Toc534903029"/>
      <w:bookmarkStart w:id="94" w:name="_Toc51775891"/>
      <w:bookmarkStart w:id="95" w:name="_Toc56772913"/>
      <w:bookmarkStart w:id="96" w:name="_Toc64447542"/>
      <w:bookmarkStart w:id="97" w:name="_Toc74152198"/>
      <w:bookmarkStart w:id="98" w:name="_Toc88654051"/>
      <w:bookmarkStart w:id="99" w:name="_Toc105612469"/>
      <w:bookmarkStart w:id="100" w:name="_Toc112766834"/>
      <w:bookmarkStart w:id="101" w:name="_Toc138758518"/>
      <w:r w:rsidRPr="00707B3F">
        <w:rPr>
          <w:noProof/>
        </w:rPr>
        <w:t>4.2</w:t>
      </w:r>
      <w:r w:rsidRPr="00707B3F">
        <w:rPr>
          <w:noProof/>
        </w:rPr>
        <w:tab/>
      </w:r>
      <w:r w:rsidR="008B0DC7" w:rsidRPr="00707B3F">
        <w:rPr>
          <w:noProof/>
        </w:rPr>
        <w:t>Forwards and backwards compatibility</w:t>
      </w:r>
      <w:bookmarkEnd w:id="93"/>
      <w:bookmarkEnd w:id="94"/>
      <w:bookmarkEnd w:id="95"/>
      <w:bookmarkEnd w:id="96"/>
      <w:bookmarkEnd w:id="97"/>
      <w:bookmarkEnd w:id="98"/>
      <w:bookmarkEnd w:id="99"/>
      <w:bookmarkEnd w:id="100"/>
      <w:bookmarkEnd w:id="10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02" w:name="_Toc534903030"/>
      <w:bookmarkStart w:id="103" w:name="_Toc51775892"/>
      <w:bookmarkStart w:id="104" w:name="_Toc56772914"/>
      <w:bookmarkStart w:id="105" w:name="_Toc64447543"/>
      <w:bookmarkStart w:id="106" w:name="_Toc74152199"/>
      <w:bookmarkStart w:id="107" w:name="_Toc88654052"/>
      <w:bookmarkStart w:id="108" w:name="_Toc105612470"/>
      <w:bookmarkStart w:id="109" w:name="_Toc112766835"/>
      <w:bookmarkStart w:id="110" w:name="_Toc138758519"/>
      <w:r w:rsidRPr="00707B3F">
        <w:rPr>
          <w:noProof/>
        </w:rPr>
        <w:t>4.3</w:t>
      </w:r>
      <w:r w:rsidRPr="00707B3F">
        <w:rPr>
          <w:noProof/>
        </w:rPr>
        <w:tab/>
        <w:t>Specification notations</w:t>
      </w:r>
      <w:bookmarkEnd w:id="102"/>
      <w:bookmarkEnd w:id="103"/>
      <w:bookmarkEnd w:id="104"/>
      <w:bookmarkEnd w:id="105"/>
      <w:bookmarkEnd w:id="106"/>
      <w:bookmarkEnd w:id="107"/>
      <w:bookmarkEnd w:id="108"/>
      <w:bookmarkEnd w:id="109"/>
      <w:bookmarkEnd w:id="110"/>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11" w:name="_Toc534903031"/>
      <w:bookmarkStart w:id="112" w:name="_Toc51775893"/>
      <w:bookmarkStart w:id="113" w:name="_Toc56772915"/>
      <w:bookmarkStart w:id="114" w:name="_Toc64447544"/>
      <w:bookmarkStart w:id="115" w:name="_Toc74152200"/>
      <w:bookmarkStart w:id="116" w:name="_Toc88654053"/>
      <w:bookmarkStart w:id="117" w:name="_Toc105612471"/>
      <w:bookmarkStart w:id="118" w:name="_Toc112766836"/>
      <w:bookmarkStart w:id="119" w:name="_Toc138758520"/>
      <w:r w:rsidRPr="00707B3F">
        <w:rPr>
          <w:noProof/>
        </w:rPr>
        <w:lastRenderedPageBreak/>
        <w:t>5</w:t>
      </w:r>
      <w:r w:rsidRPr="00707B3F">
        <w:rPr>
          <w:noProof/>
        </w:rPr>
        <w:tab/>
        <w:t>NRPPa services</w:t>
      </w:r>
      <w:bookmarkEnd w:id="111"/>
      <w:bookmarkEnd w:id="112"/>
      <w:bookmarkEnd w:id="113"/>
      <w:bookmarkEnd w:id="114"/>
      <w:bookmarkEnd w:id="115"/>
      <w:bookmarkEnd w:id="116"/>
      <w:bookmarkEnd w:id="117"/>
      <w:bookmarkEnd w:id="118"/>
      <w:bookmarkEnd w:id="119"/>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20" w:name="_Toc534903032"/>
      <w:bookmarkStart w:id="121" w:name="_Toc51775894"/>
      <w:bookmarkStart w:id="122" w:name="_Toc56772916"/>
      <w:bookmarkStart w:id="123" w:name="_Toc64447545"/>
      <w:bookmarkStart w:id="124" w:name="_Toc74152201"/>
      <w:bookmarkStart w:id="125" w:name="_Toc88654054"/>
      <w:bookmarkStart w:id="126" w:name="_Toc105612472"/>
      <w:bookmarkStart w:id="127" w:name="_Toc112766837"/>
      <w:bookmarkStart w:id="128" w:name="_Toc138758521"/>
      <w:r w:rsidRPr="00707B3F">
        <w:rPr>
          <w:noProof/>
        </w:rPr>
        <w:t>5.1</w:t>
      </w:r>
      <w:r w:rsidRPr="00707B3F">
        <w:rPr>
          <w:noProof/>
        </w:rPr>
        <w:tab/>
        <w:t>NRPPa procedure modules</w:t>
      </w:r>
      <w:bookmarkEnd w:id="120"/>
      <w:bookmarkEnd w:id="121"/>
      <w:bookmarkEnd w:id="122"/>
      <w:bookmarkEnd w:id="123"/>
      <w:bookmarkEnd w:id="124"/>
      <w:bookmarkEnd w:id="125"/>
      <w:bookmarkEnd w:id="126"/>
      <w:bookmarkEnd w:id="127"/>
      <w:bookmarkEnd w:id="128"/>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29" w:name="_Toc534903033"/>
      <w:bookmarkStart w:id="130" w:name="_Toc51775895"/>
      <w:bookmarkStart w:id="131" w:name="_Toc56772917"/>
      <w:bookmarkStart w:id="132" w:name="_Toc64447546"/>
      <w:bookmarkStart w:id="133" w:name="_Toc74152202"/>
      <w:bookmarkStart w:id="134" w:name="_Toc88654055"/>
      <w:bookmarkStart w:id="135" w:name="_Toc105612473"/>
      <w:bookmarkStart w:id="136" w:name="_Toc112766838"/>
      <w:bookmarkStart w:id="137" w:name="_Toc138758522"/>
      <w:r w:rsidRPr="00707B3F">
        <w:rPr>
          <w:noProof/>
        </w:rPr>
        <w:t>5.2</w:t>
      </w:r>
      <w:r w:rsidRPr="00707B3F">
        <w:rPr>
          <w:noProof/>
        </w:rPr>
        <w:tab/>
        <w:t>Parallel transactions</w:t>
      </w:r>
      <w:bookmarkEnd w:id="129"/>
      <w:bookmarkEnd w:id="130"/>
      <w:bookmarkEnd w:id="131"/>
      <w:bookmarkEnd w:id="132"/>
      <w:bookmarkEnd w:id="133"/>
      <w:bookmarkEnd w:id="134"/>
      <w:bookmarkEnd w:id="135"/>
      <w:bookmarkEnd w:id="136"/>
      <w:bookmarkEnd w:id="137"/>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38" w:name="_Toc534903034"/>
      <w:bookmarkStart w:id="139" w:name="_Toc51775896"/>
      <w:bookmarkStart w:id="140" w:name="_Toc56772918"/>
      <w:bookmarkStart w:id="141" w:name="_Toc64447547"/>
      <w:bookmarkStart w:id="142" w:name="_Toc74152203"/>
      <w:bookmarkStart w:id="143" w:name="_Toc88654056"/>
      <w:bookmarkStart w:id="144" w:name="_Toc105612474"/>
      <w:bookmarkStart w:id="145" w:name="_Toc112766839"/>
      <w:bookmarkStart w:id="146" w:name="_Toc138758523"/>
      <w:r w:rsidRPr="00707B3F">
        <w:rPr>
          <w:noProof/>
        </w:rPr>
        <w:t>6</w:t>
      </w:r>
      <w:r w:rsidRPr="00707B3F">
        <w:rPr>
          <w:noProof/>
        </w:rPr>
        <w:tab/>
        <w:t>Services expected from lower layer</w:t>
      </w:r>
      <w:bookmarkEnd w:id="138"/>
      <w:bookmarkEnd w:id="139"/>
      <w:bookmarkEnd w:id="140"/>
      <w:bookmarkEnd w:id="141"/>
      <w:bookmarkEnd w:id="142"/>
      <w:bookmarkEnd w:id="143"/>
      <w:bookmarkEnd w:id="144"/>
      <w:bookmarkEnd w:id="145"/>
      <w:bookmarkEnd w:id="146"/>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47" w:name="_Toc534903035"/>
      <w:bookmarkStart w:id="148" w:name="_Toc51775897"/>
      <w:bookmarkStart w:id="149" w:name="_Toc56772919"/>
      <w:bookmarkStart w:id="150" w:name="_Toc64447548"/>
      <w:bookmarkStart w:id="151" w:name="_Toc74152204"/>
      <w:bookmarkStart w:id="152" w:name="_Toc88654057"/>
      <w:bookmarkStart w:id="153" w:name="_Toc105612475"/>
      <w:bookmarkStart w:id="154" w:name="_Toc112766840"/>
      <w:bookmarkStart w:id="155" w:name="_Toc138758524"/>
      <w:r w:rsidRPr="00707B3F">
        <w:rPr>
          <w:noProof/>
        </w:rPr>
        <w:t>7</w:t>
      </w:r>
      <w:r w:rsidRPr="00707B3F">
        <w:rPr>
          <w:noProof/>
        </w:rPr>
        <w:tab/>
        <w:t>Functions of NRPPa</w:t>
      </w:r>
      <w:bookmarkEnd w:id="147"/>
      <w:bookmarkEnd w:id="148"/>
      <w:bookmarkEnd w:id="149"/>
      <w:bookmarkEnd w:id="150"/>
      <w:bookmarkEnd w:id="151"/>
      <w:bookmarkEnd w:id="152"/>
      <w:bookmarkEnd w:id="153"/>
      <w:bookmarkEnd w:id="154"/>
      <w:bookmarkEnd w:id="155"/>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56" w:name="_Toc534903036"/>
      <w:bookmarkStart w:id="157" w:name="_Toc51775898"/>
      <w:bookmarkStart w:id="158" w:name="_Toc56772920"/>
      <w:bookmarkStart w:id="159" w:name="_Toc64447549"/>
      <w:bookmarkStart w:id="160" w:name="_Toc74152205"/>
      <w:bookmarkStart w:id="161" w:name="_Toc88654058"/>
      <w:bookmarkStart w:id="162" w:name="_Toc105612476"/>
      <w:bookmarkStart w:id="163" w:name="_Toc112766841"/>
      <w:bookmarkStart w:id="164" w:name="_Toc138758525"/>
      <w:r w:rsidRPr="00707B3F">
        <w:rPr>
          <w:noProof/>
        </w:rPr>
        <w:t>8</w:t>
      </w:r>
      <w:r w:rsidRPr="00707B3F">
        <w:rPr>
          <w:noProof/>
        </w:rPr>
        <w:tab/>
        <w:t>NRPPa procedures</w:t>
      </w:r>
      <w:bookmarkEnd w:id="156"/>
      <w:bookmarkEnd w:id="157"/>
      <w:bookmarkEnd w:id="158"/>
      <w:bookmarkEnd w:id="159"/>
      <w:bookmarkEnd w:id="160"/>
      <w:bookmarkEnd w:id="161"/>
      <w:bookmarkEnd w:id="162"/>
      <w:bookmarkEnd w:id="163"/>
      <w:bookmarkEnd w:id="164"/>
    </w:p>
    <w:p w14:paraId="5C797BB3" w14:textId="77777777" w:rsidR="0012221A" w:rsidRPr="00707B3F" w:rsidRDefault="0012221A" w:rsidP="0012221A">
      <w:pPr>
        <w:pStyle w:val="Heading2"/>
        <w:rPr>
          <w:noProof/>
        </w:rPr>
      </w:pPr>
      <w:bookmarkStart w:id="165" w:name="_Toc534903037"/>
      <w:bookmarkStart w:id="166" w:name="_Toc51775899"/>
      <w:bookmarkStart w:id="167" w:name="_Toc56772921"/>
      <w:bookmarkStart w:id="168" w:name="_Toc64447550"/>
      <w:bookmarkStart w:id="169" w:name="_Toc74152206"/>
      <w:bookmarkStart w:id="170" w:name="_Toc88654059"/>
      <w:bookmarkStart w:id="171" w:name="_Toc105612477"/>
      <w:bookmarkStart w:id="172" w:name="_Toc112766842"/>
      <w:bookmarkStart w:id="173" w:name="_Toc138758526"/>
      <w:r w:rsidRPr="00707B3F">
        <w:rPr>
          <w:noProof/>
        </w:rPr>
        <w:t>8.1</w:t>
      </w:r>
      <w:r w:rsidRPr="00707B3F">
        <w:rPr>
          <w:noProof/>
        </w:rPr>
        <w:tab/>
        <w:t>Elementary procedures</w:t>
      </w:r>
      <w:bookmarkEnd w:id="165"/>
      <w:bookmarkEnd w:id="166"/>
      <w:bookmarkEnd w:id="167"/>
      <w:bookmarkEnd w:id="168"/>
      <w:bookmarkEnd w:id="169"/>
      <w:bookmarkEnd w:id="170"/>
      <w:bookmarkEnd w:id="171"/>
      <w:bookmarkEnd w:id="172"/>
      <w:bookmarkEnd w:id="173"/>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74" w:name="_Toc534903038"/>
      <w:bookmarkStart w:id="175" w:name="_Toc51775900"/>
      <w:bookmarkStart w:id="176" w:name="_Toc56772922"/>
      <w:bookmarkStart w:id="177" w:name="_Toc64447551"/>
      <w:bookmarkStart w:id="178" w:name="_Toc74152207"/>
      <w:bookmarkStart w:id="179" w:name="_Toc88654060"/>
      <w:bookmarkStart w:id="180" w:name="_Toc105612478"/>
      <w:bookmarkStart w:id="181" w:name="_Toc112766843"/>
      <w:bookmarkStart w:id="182" w:name="_Toc138758527"/>
      <w:r w:rsidRPr="00707B3F">
        <w:rPr>
          <w:noProof/>
        </w:rPr>
        <w:t>8.2</w:t>
      </w:r>
      <w:r w:rsidRPr="00707B3F">
        <w:rPr>
          <w:noProof/>
        </w:rPr>
        <w:tab/>
        <w:t>Location Information Transfer Procedures</w:t>
      </w:r>
      <w:bookmarkEnd w:id="174"/>
      <w:bookmarkEnd w:id="175"/>
      <w:bookmarkEnd w:id="176"/>
      <w:bookmarkEnd w:id="177"/>
      <w:bookmarkEnd w:id="178"/>
      <w:bookmarkEnd w:id="179"/>
      <w:bookmarkEnd w:id="180"/>
      <w:bookmarkEnd w:id="181"/>
      <w:bookmarkEnd w:id="182"/>
    </w:p>
    <w:p w14:paraId="75E8A5E0" w14:textId="77777777" w:rsidR="0012221A" w:rsidRPr="00707B3F" w:rsidRDefault="0012221A" w:rsidP="0012221A">
      <w:pPr>
        <w:pStyle w:val="Heading3"/>
        <w:rPr>
          <w:noProof/>
        </w:rPr>
      </w:pPr>
      <w:bookmarkStart w:id="183" w:name="_Toc534903039"/>
      <w:bookmarkStart w:id="184" w:name="_Toc51775901"/>
      <w:bookmarkStart w:id="185" w:name="_Toc56772923"/>
      <w:bookmarkStart w:id="186" w:name="_Toc64447552"/>
      <w:bookmarkStart w:id="187" w:name="_Toc74152208"/>
      <w:bookmarkStart w:id="188" w:name="_Toc88654061"/>
      <w:bookmarkStart w:id="189" w:name="_Toc105612479"/>
      <w:bookmarkStart w:id="190" w:name="_Toc112766844"/>
      <w:bookmarkStart w:id="191" w:name="_Toc138758528"/>
      <w:r w:rsidRPr="00707B3F">
        <w:rPr>
          <w:noProof/>
        </w:rPr>
        <w:t>8.2.1</w:t>
      </w:r>
      <w:r w:rsidRPr="00707B3F">
        <w:rPr>
          <w:noProof/>
        </w:rPr>
        <w:tab/>
        <w:t>E-CID Measurement Initiation</w:t>
      </w:r>
      <w:bookmarkEnd w:id="183"/>
      <w:bookmarkEnd w:id="184"/>
      <w:bookmarkEnd w:id="185"/>
      <w:bookmarkEnd w:id="186"/>
      <w:bookmarkEnd w:id="187"/>
      <w:bookmarkEnd w:id="188"/>
      <w:bookmarkEnd w:id="189"/>
      <w:bookmarkEnd w:id="190"/>
      <w:bookmarkEnd w:id="191"/>
    </w:p>
    <w:p w14:paraId="7930674D" w14:textId="77777777" w:rsidR="000B2037" w:rsidRPr="00707B3F" w:rsidRDefault="000B2037" w:rsidP="000B2037">
      <w:pPr>
        <w:pStyle w:val="Heading4"/>
        <w:rPr>
          <w:noProof/>
        </w:rPr>
      </w:pPr>
      <w:bookmarkStart w:id="192" w:name="_Toc534903040"/>
      <w:bookmarkStart w:id="193" w:name="_Toc51775902"/>
      <w:bookmarkStart w:id="194" w:name="_Toc56772924"/>
      <w:bookmarkStart w:id="195" w:name="_Toc64447553"/>
      <w:bookmarkStart w:id="196" w:name="_Toc74152209"/>
      <w:bookmarkStart w:id="197" w:name="_Toc88654062"/>
      <w:bookmarkStart w:id="198" w:name="_Toc105612480"/>
      <w:bookmarkStart w:id="199" w:name="_Toc112766845"/>
      <w:bookmarkStart w:id="200" w:name="_Toc138758529"/>
      <w:r w:rsidRPr="00707B3F">
        <w:rPr>
          <w:noProof/>
        </w:rPr>
        <w:t>8.2.1.1</w:t>
      </w:r>
      <w:r w:rsidRPr="00707B3F">
        <w:rPr>
          <w:noProof/>
        </w:rPr>
        <w:tab/>
        <w:t>General</w:t>
      </w:r>
      <w:bookmarkEnd w:id="192"/>
      <w:bookmarkEnd w:id="193"/>
      <w:bookmarkEnd w:id="194"/>
      <w:bookmarkEnd w:id="195"/>
      <w:bookmarkEnd w:id="196"/>
      <w:bookmarkEnd w:id="197"/>
      <w:bookmarkEnd w:id="198"/>
      <w:bookmarkEnd w:id="199"/>
      <w:bookmarkEnd w:id="200"/>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01" w:name="_Toc534903041"/>
      <w:bookmarkStart w:id="202" w:name="_Toc51775903"/>
      <w:bookmarkStart w:id="203" w:name="_Toc56772925"/>
      <w:bookmarkStart w:id="204" w:name="_Toc64447554"/>
      <w:bookmarkStart w:id="205" w:name="_Toc74152210"/>
      <w:bookmarkStart w:id="206" w:name="_Toc88654063"/>
      <w:bookmarkStart w:id="207" w:name="_Toc105612481"/>
      <w:bookmarkStart w:id="208" w:name="_Toc112766846"/>
      <w:bookmarkStart w:id="209" w:name="_Toc138758530"/>
      <w:r w:rsidRPr="00707B3F">
        <w:rPr>
          <w:noProof/>
        </w:rPr>
        <w:t>8.2.1.2</w:t>
      </w:r>
      <w:r w:rsidRPr="00707B3F">
        <w:rPr>
          <w:noProof/>
        </w:rPr>
        <w:tab/>
        <w:t>Successful Operation</w:t>
      </w:r>
      <w:bookmarkEnd w:id="201"/>
      <w:bookmarkEnd w:id="202"/>
      <w:bookmarkEnd w:id="203"/>
      <w:bookmarkEnd w:id="204"/>
      <w:bookmarkEnd w:id="205"/>
      <w:bookmarkEnd w:id="206"/>
      <w:bookmarkEnd w:id="207"/>
      <w:bookmarkEnd w:id="208"/>
      <w:bookmarkEnd w:id="209"/>
    </w:p>
    <w:bookmarkStart w:id="210" w:name="_MON_1318320815"/>
    <w:bookmarkStart w:id="211" w:name="_MON_1318314392"/>
    <w:bookmarkEnd w:id="210"/>
    <w:bookmarkEnd w:id="211"/>
    <w:bookmarkStart w:id="212" w:name="_MON_1318314530"/>
    <w:bookmarkEnd w:id="212"/>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26pt" o:ole="">
            <v:imagedata r:id="rId11" o:title=""/>
          </v:shape>
          <o:OLEObject Type="Embed" ProgID="Word.Picture.8" ShapeID="_x0000_i1025" DrawAspect="Content" ObjectID="_1749371302"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13" w:name="_Toc534903042"/>
      <w:bookmarkStart w:id="214" w:name="_Toc51775904"/>
      <w:bookmarkStart w:id="215" w:name="_Toc56772926"/>
      <w:bookmarkStart w:id="216" w:name="_Toc64447555"/>
      <w:bookmarkStart w:id="217" w:name="_Toc74152211"/>
      <w:bookmarkStart w:id="218" w:name="_Toc88654064"/>
      <w:bookmarkStart w:id="219" w:name="_Toc105612482"/>
      <w:bookmarkStart w:id="220" w:name="_Toc112766847"/>
      <w:bookmarkStart w:id="221" w:name="_Toc138758531"/>
      <w:r w:rsidRPr="00707B3F">
        <w:rPr>
          <w:noProof/>
        </w:rPr>
        <w:t>8.2.1.3</w:t>
      </w:r>
      <w:r w:rsidRPr="00707B3F">
        <w:rPr>
          <w:noProof/>
        </w:rPr>
        <w:tab/>
        <w:t>Unsuccessful Operation</w:t>
      </w:r>
      <w:bookmarkEnd w:id="213"/>
      <w:bookmarkEnd w:id="214"/>
      <w:bookmarkEnd w:id="215"/>
      <w:bookmarkEnd w:id="216"/>
      <w:bookmarkEnd w:id="217"/>
      <w:bookmarkEnd w:id="218"/>
      <w:bookmarkEnd w:id="219"/>
      <w:bookmarkEnd w:id="220"/>
      <w:bookmarkEnd w:id="221"/>
    </w:p>
    <w:bookmarkStart w:id="222" w:name="_MON_1318314549"/>
    <w:bookmarkEnd w:id="222"/>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75pt;height:126pt" o:ole="">
            <v:imagedata r:id="rId13" o:title=""/>
          </v:shape>
          <o:OLEObject Type="Embed" ProgID="Word.Picture.8" ShapeID="_x0000_i1026" DrawAspect="Content" ObjectID="_1749371303"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23" w:name="_Toc534903043"/>
      <w:bookmarkStart w:id="224" w:name="_Toc51775905"/>
      <w:bookmarkStart w:id="225" w:name="_Toc56772927"/>
      <w:bookmarkStart w:id="226" w:name="_Toc64447556"/>
      <w:bookmarkStart w:id="227" w:name="_Toc74152212"/>
      <w:bookmarkStart w:id="228" w:name="_Toc88654065"/>
      <w:bookmarkStart w:id="229" w:name="_Toc105612483"/>
      <w:bookmarkStart w:id="230" w:name="_Toc112766848"/>
      <w:bookmarkStart w:id="231" w:name="_Toc138758532"/>
      <w:r w:rsidRPr="00707B3F">
        <w:rPr>
          <w:noProof/>
        </w:rPr>
        <w:t>8.2.2</w:t>
      </w:r>
      <w:r w:rsidRPr="00707B3F">
        <w:rPr>
          <w:noProof/>
        </w:rPr>
        <w:tab/>
        <w:t>E-CID Measurement Failure Indication</w:t>
      </w:r>
      <w:bookmarkEnd w:id="223"/>
      <w:bookmarkEnd w:id="224"/>
      <w:bookmarkEnd w:id="225"/>
      <w:bookmarkEnd w:id="226"/>
      <w:bookmarkEnd w:id="227"/>
      <w:bookmarkEnd w:id="228"/>
      <w:bookmarkEnd w:id="229"/>
      <w:bookmarkEnd w:id="230"/>
      <w:bookmarkEnd w:id="231"/>
    </w:p>
    <w:p w14:paraId="716ACE2D" w14:textId="77777777" w:rsidR="000B2037" w:rsidRPr="00707B3F" w:rsidRDefault="000B2037" w:rsidP="000B2037">
      <w:pPr>
        <w:pStyle w:val="Heading4"/>
        <w:rPr>
          <w:noProof/>
        </w:rPr>
      </w:pPr>
      <w:bookmarkStart w:id="232" w:name="_Toc534903044"/>
      <w:bookmarkStart w:id="233" w:name="_Toc51775906"/>
      <w:bookmarkStart w:id="234" w:name="_Toc56772928"/>
      <w:bookmarkStart w:id="235" w:name="_Toc64447557"/>
      <w:bookmarkStart w:id="236" w:name="_Toc74152213"/>
      <w:bookmarkStart w:id="237" w:name="_Toc88654066"/>
      <w:bookmarkStart w:id="238" w:name="_Toc105612484"/>
      <w:bookmarkStart w:id="239" w:name="_Toc112766849"/>
      <w:bookmarkStart w:id="240" w:name="_Toc138758533"/>
      <w:r w:rsidRPr="00707B3F">
        <w:rPr>
          <w:noProof/>
        </w:rPr>
        <w:t>8.2.2.1</w:t>
      </w:r>
      <w:r w:rsidRPr="00707B3F">
        <w:rPr>
          <w:noProof/>
        </w:rPr>
        <w:tab/>
        <w:t>General</w:t>
      </w:r>
      <w:bookmarkEnd w:id="232"/>
      <w:bookmarkEnd w:id="233"/>
      <w:bookmarkEnd w:id="234"/>
      <w:bookmarkEnd w:id="235"/>
      <w:bookmarkEnd w:id="236"/>
      <w:bookmarkEnd w:id="237"/>
      <w:bookmarkEnd w:id="238"/>
      <w:bookmarkEnd w:id="239"/>
      <w:bookmarkEnd w:id="24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41" w:name="_Toc534903045"/>
      <w:bookmarkStart w:id="242" w:name="_Toc51775907"/>
      <w:bookmarkStart w:id="243" w:name="_Toc56772929"/>
      <w:bookmarkStart w:id="244" w:name="_Toc64447558"/>
      <w:bookmarkStart w:id="245" w:name="_Toc74152214"/>
      <w:bookmarkStart w:id="246" w:name="_Toc88654067"/>
      <w:bookmarkStart w:id="247" w:name="_Toc105612485"/>
      <w:bookmarkStart w:id="248" w:name="_Toc112766850"/>
      <w:bookmarkStart w:id="249" w:name="_Toc138758534"/>
      <w:r w:rsidRPr="00707B3F">
        <w:rPr>
          <w:noProof/>
        </w:rPr>
        <w:t>8.2.2.2</w:t>
      </w:r>
      <w:r w:rsidRPr="00707B3F">
        <w:rPr>
          <w:noProof/>
        </w:rPr>
        <w:tab/>
        <w:t>Successful Operation</w:t>
      </w:r>
      <w:bookmarkEnd w:id="241"/>
      <w:bookmarkEnd w:id="242"/>
      <w:bookmarkEnd w:id="243"/>
      <w:bookmarkEnd w:id="244"/>
      <w:bookmarkEnd w:id="245"/>
      <w:bookmarkEnd w:id="246"/>
      <w:bookmarkEnd w:id="247"/>
      <w:bookmarkEnd w:id="248"/>
      <w:bookmarkEnd w:id="249"/>
    </w:p>
    <w:bookmarkStart w:id="250" w:name="_MON_1318271543"/>
    <w:bookmarkEnd w:id="250"/>
    <w:bookmarkStart w:id="251" w:name="_MON_1318272044"/>
    <w:bookmarkEnd w:id="251"/>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2pt" o:ole="">
            <v:imagedata r:id="rId15" o:title=""/>
          </v:shape>
          <o:OLEObject Type="Embed" ProgID="Word.Picture.8" ShapeID="_x0000_i1027" DrawAspect="Content" ObjectID="_1749371304"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52" w:name="_Toc534903046"/>
      <w:bookmarkStart w:id="253" w:name="_Toc51775908"/>
      <w:bookmarkStart w:id="254" w:name="_Toc56772930"/>
      <w:bookmarkStart w:id="255" w:name="_Toc64447559"/>
      <w:bookmarkStart w:id="256" w:name="_Toc74152215"/>
      <w:bookmarkStart w:id="257" w:name="_Toc88654068"/>
      <w:bookmarkStart w:id="258" w:name="_Toc105612486"/>
      <w:bookmarkStart w:id="259" w:name="_Toc112766851"/>
      <w:bookmarkStart w:id="260" w:name="_Toc138758535"/>
      <w:r w:rsidRPr="00707B3F">
        <w:rPr>
          <w:noProof/>
        </w:rPr>
        <w:t>8.2.2.3</w:t>
      </w:r>
      <w:r w:rsidRPr="00707B3F">
        <w:rPr>
          <w:noProof/>
        </w:rPr>
        <w:tab/>
        <w:t>Unsuccessful Operation</w:t>
      </w:r>
      <w:bookmarkEnd w:id="252"/>
      <w:bookmarkEnd w:id="253"/>
      <w:bookmarkEnd w:id="254"/>
      <w:bookmarkEnd w:id="255"/>
      <w:bookmarkEnd w:id="256"/>
      <w:bookmarkEnd w:id="257"/>
      <w:bookmarkEnd w:id="258"/>
      <w:bookmarkEnd w:id="259"/>
      <w:bookmarkEnd w:id="260"/>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61" w:name="_Toc534903047"/>
      <w:bookmarkStart w:id="262" w:name="_Toc51775909"/>
      <w:bookmarkStart w:id="263" w:name="_Toc56772931"/>
      <w:bookmarkStart w:id="264" w:name="_Toc64447560"/>
      <w:bookmarkStart w:id="265" w:name="_Toc74152216"/>
      <w:bookmarkStart w:id="266" w:name="_Toc88654069"/>
      <w:bookmarkStart w:id="267" w:name="_Toc105612487"/>
      <w:bookmarkStart w:id="268" w:name="_Toc112766852"/>
      <w:bookmarkStart w:id="269" w:name="_Toc138758536"/>
      <w:r w:rsidRPr="00707B3F">
        <w:rPr>
          <w:noProof/>
        </w:rPr>
        <w:lastRenderedPageBreak/>
        <w:t>8.2.3</w:t>
      </w:r>
      <w:r w:rsidRPr="00707B3F">
        <w:rPr>
          <w:noProof/>
        </w:rPr>
        <w:tab/>
        <w:t>E-CID Measurement Report</w:t>
      </w:r>
      <w:bookmarkEnd w:id="261"/>
      <w:bookmarkEnd w:id="262"/>
      <w:bookmarkEnd w:id="263"/>
      <w:bookmarkEnd w:id="264"/>
      <w:bookmarkEnd w:id="265"/>
      <w:bookmarkEnd w:id="266"/>
      <w:bookmarkEnd w:id="267"/>
      <w:bookmarkEnd w:id="268"/>
      <w:bookmarkEnd w:id="269"/>
    </w:p>
    <w:p w14:paraId="5A37383B" w14:textId="77777777" w:rsidR="000B2037" w:rsidRPr="00707B3F" w:rsidRDefault="000B2037" w:rsidP="000B2037">
      <w:pPr>
        <w:pStyle w:val="Heading4"/>
        <w:rPr>
          <w:noProof/>
        </w:rPr>
      </w:pPr>
      <w:bookmarkStart w:id="270" w:name="_Toc534903048"/>
      <w:bookmarkStart w:id="271" w:name="_Toc51775910"/>
      <w:bookmarkStart w:id="272" w:name="_Toc56772932"/>
      <w:bookmarkStart w:id="273" w:name="_Toc64447561"/>
      <w:bookmarkStart w:id="274" w:name="_Toc74152217"/>
      <w:bookmarkStart w:id="275" w:name="_Toc88654070"/>
      <w:bookmarkStart w:id="276" w:name="_Toc105612488"/>
      <w:bookmarkStart w:id="277" w:name="_Toc112766853"/>
      <w:bookmarkStart w:id="278" w:name="_Toc138758537"/>
      <w:r w:rsidRPr="00707B3F">
        <w:rPr>
          <w:noProof/>
        </w:rPr>
        <w:t>8.2.3.1</w:t>
      </w:r>
      <w:r w:rsidRPr="00707B3F">
        <w:rPr>
          <w:noProof/>
        </w:rPr>
        <w:tab/>
        <w:t>General</w:t>
      </w:r>
      <w:bookmarkEnd w:id="270"/>
      <w:bookmarkEnd w:id="271"/>
      <w:bookmarkEnd w:id="272"/>
      <w:bookmarkEnd w:id="273"/>
      <w:bookmarkEnd w:id="274"/>
      <w:bookmarkEnd w:id="275"/>
      <w:bookmarkEnd w:id="276"/>
      <w:bookmarkEnd w:id="277"/>
      <w:bookmarkEnd w:id="278"/>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79" w:name="_Toc534903049"/>
      <w:bookmarkStart w:id="280" w:name="_Toc51775911"/>
      <w:bookmarkStart w:id="281" w:name="_Toc56772933"/>
      <w:bookmarkStart w:id="282" w:name="_Toc64447562"/>
      <w:bookmarkStart w:id="283" w:name="_Toc74152218"/>
      <w:bookmarkStart w:id="284" w:name="_Toc88654071"/>
      <w:bookmarkStart w:id="285" w:name="_Toc105612489"/>
      <w:bookmarkStart w:id="286" w:name="_Toc112766854"/>
      <w:bookmarkStart w:id="287" w:name="_Toc138758538"/>
      <w:r w:rsidRPr="00707B3F">
        <w:rPr>
          <w:noProof/>
        </w:rPr>
        <w:t>8.2.3.2</w:t>
      </w:r>
      <w:r w:rsidRPr="00707B3F">
        <w:rPr>
          <w:noProof/>
        </w:rPr>
        <w:tab/>
        <w:t>Successful Operation</w:t>
      </w:r>
      <w:bookmarkEnd w:id="279"/>
      <w:bookmarkEnd w:id="280"/>
      <w:bookmarkEnd w:id="281"/>
      <w:bookmarkEnd w:id="282"/>
      <w:bookmarkEnd w:id="283"/>
      <w:bookmarkEnd w:id="284"/>
      <w:bookmarkEnd w:id="285"/>
      <w:bookmarkEnd w:id="286"/>
      <w:bookmarkEnd w:id="287"/>
    </w:p>
    <w:bookmarkStart w:id="288" w:name="_MON_1318272011"/>
    <w:bookmarkEnd w:id="288"/>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2pt" o:ole="">
            <v:imagedata r:id="rId17" o:title=""/>
          </v:shape>
          <o:OLEObject Type="Embed" ProgID="Word.Picture.8" ShapeID="_x0000_i1028" DrawAspect="Content" ObjectID="_1749371305"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89" w:name="_Toc534903050"/>
      <w:bookmarkStart w:id="290" w:name="_Toc51775912"/>
      <w:bookmarkStart w:id="291" w:name="_Toc56772934"/>
      <w:bookmarkStart w:id="292" w:name="_Toc64447563"/>
      <w:bookmarkStart w:id="293" w:name="_Toc74152219"/>
      <w:bookmarkStart w:id="294" w:name="_Toc88654072"/>
      <w:bookmarkStart w:id="295" w:name="_Toc105612490"/>
      <w:bookmarkStart w:id="296" w:name="_Toc112766855"/>
      <w:bookmarkStart w:id="297" w:name="_Toc138758539"/>
      <w:r w:rsidRPr="00707B3F">
        <w:rPr>
          <w:noProof/>
        </w:rPr>
        <w:t>8.2.3.3</w:t>
      </w:r>
      <w:r w:rsidRPr="00707B3F">
        <w:rPr>
          <w:noProof/>
        </w:rPr>
        <w:tab/>
        <w:t>Unsuccessful Operation</w:t>
      </w:r>
      <w:bookmarkEnd w:id="289"/>
      <w:bookmarkEnd w:id="290"/>
      <w:bookmarkEnd w:id="291"/>
      <w:bookmarkEnd w:id="292"/>
      <w:bookmarkEnd w:id="293"/>
      <w:bookmarkEnd w:id="294"/>
      <w:bookmarkEnd w:id="295"/>
      <w:bookmarkEnd w:id="296"/>
      <w:bookmarkEnd w:id="297"/>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98" w:name="_Toc534903051"/>
      <w:bookmarkStart w:id="299" w:name="_Toc51775913"/>
      <w:bookmarkStart w:id="300" w:name="_Toc56772935"/>
      <w:bookmarkStart w:id="301" w:name="_Toc64447564"/>
      <w:bookmarkStart w:id="302" w:name="_Toc74152220"/>
      <w:bookmarkStart w:id="303" w:name="_Toc88654073"/>
      <w:bookmarkStart w:id="304" w:name="_Toc105612491"/>
      <w:bookmarkStart w:id="305" w:name="_Toc112766856"/>
      <w:bookmarkStart w:id="306" w:name="_Toc138758540"/>
      <w:r w:rsidRPr="00707B3F">
        <w:rPr>
          <w:noProof/>
        </w:rPr>
        <w:t>8.2.4</w:t>
      </w:r>
      <w:r w:rsidRPr="00707B3F">
        <w:rPr>
          <w:noProof/>
        </w:rPr>
        <w:tab/>
        <w:t>E-CID Measurement Termination</w:t>
      </w:r>
      <w:bookmarkEnd w:id="298"/>
      <w:bookmarkEnd w:id="299"/>
      <w:bookmarkEnd w:id="300"/>
      <w:bookmarkEnd w:id="301"/>
      <w:bookmarkEnd w:id="302"/>
      <w:bookmarkEnd w:id="303"/>
      <w:bookmarkEnd w:id="304"/>
      <w:bookmarkEnd w:id="305"/>
      <w:bookmarkEnd w:id="306"/>
    </w:p>
    <w:p w14:paraId="377ABA72" w14:textId="77777777" w:rsidR="000B2037" w:rsidRPr="00707B3F" w:rsidRDefault="000B2037" w:rsidP="000B2037">
      <w:pPr>
        <w:pStyle w:val="Heading4"/>
        <w:rPr>
          <w:noProof/>
        </w:rPr>
      </w:pPr>
      <w:bookmarkStart w:id="307" w:name="_Toc534903052"/>
      <w:bookmarkStart w:id="308" w:name="_Toc51775914"/>
      <w:bookmarkStart w:id="309" w:name="_Toc56772936"/>
      <w:bookmarkStart w:id="310" w:name="_Toc64447565"/>
      <w:bookmarkStart w:id="311" w:name="_Toc74152221"/>
      <w:bookmarkStart w:id="312" w:name="_Toc88654074"/>
      <w:bookmarkStart w:id="313" w:name="_Toc105612492"/>
      <w:bookmarkStart w:id="314" w:name="_Toc112766857"/>
      <w:bookmarkStart w:id="315" w:name="_Toc138758541"/>
      <w:r w:rsidRPr="00707B3F">
        <w:rPr>
          <w:noProof/>
        </w:rPr>
        <w:t>8.2.4.1</w:t>
      </w:r>
      <w:r w:rsidRPr="00707B3F">
        <w:rPr>
          <w:noProof/>
        </w:rPr>
        <w:tab/>
        <w:t>General</w:t>
      </w:r>
      <w:bookmarkEnd w:id="307"/>
      <w:bookmarkEnd w:id="308"/>
      <w:bookmarkEnd w:id="309"/>
      <w:bookmarkEnd w:id="310"/>
      <w:bookmarkEnd w:id="311"/>
      <w:bookmarkEnd w:id="312"/>
      <w:bookmarkEnd w:id="313"/>
      <w:bookmarkEnd w:id="314"/>
      <w:bookmarkEnd w:id="31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16" w:name="_Toc534903053"/>
      <w:bookmarkStart w:id="317" w:name="_Toc51775915"/>
      <w:bookmarkStart w:id="318" w:name="_Toc56772937"/>
      <w:bookmarkStart w:id="319" w:name="_Toc64447566"/>
      <w:bookmarkStart w:id="320" w:name="_Toc74152222"/>
      <w:bookmarkStart w:id="321" w:name="_Toc88654075"/>
      <w:bookmarkStart w:id="322" w:name="_Toc105612493"/>
      <w:bookmarkStart w:id="323" w:name="_Toc112766858"/>
      <w:bookmarkStart w:id="324" w:name="_Toc138758542"/>
      <w:r w:rsidRPr="00707B3F">
        <w:rPr>
          <w:noProof/>
        </w:rPr>
        <w:t>8.2.4.2</w:t>
      </w:r>
      <w:r w:rsidRPr="00707B3F">
        <w:rPr>
          <w:noProof/>
        </w:rPr>
        <w:tab/>
        <w:t>Successful Operation</w:t>
      </w:r>
      <w:bookmarkEnd w:id="316"/>
      <w:bookmarkEnd w:id="317"/>
      <w:bookmarkEnd w:id="318"/>
      <w:bookmarkEnd w:id="319"/>
      <w:bookmarkEnd w:id="320"/>
      <w:bookmarkEnd w:id="321"/>
      <w:bookmarkEnd w:id="322"/>
      <w:bookmarkEnd w:id="323"/>
      <w:bookmarkEnd w:id="324"/>
    </w:p>
    <w:bookmarkStart w:id="325" w:name="_MON_1318314775"/>
    <w:bookmarkEnd w:id="325"/>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2pt" o:ole="">
            <v:imagedata r:id="rId19" o:title=""/>
          </v:shape>
          <o:OLEObject Type="Embed" ProgID="Word.Picture.8" ShapeID="_x0000_i1029" DrawAspect="Content" ObjectID="_1749371306"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26" w:name="_Toc534903054"/>
      <w:bookmarkStart w:id="327" w:name="_Toc51775916"/>
      <w:bookmarkStart w:id="328" w:name="_Toc56772938"/>
      <w:bookmarkStart w:id="329" w:name="_Toc64447567"/>
      <w:bookmarkStart w:id="330" w:name="_Toc74152223"/>
      <w:bookmarkStart w:id="331" w:name="_Toc88654076"/>
      <w:bookmarkStart w:id="332" w:name="_Toc105612494"/>
      <w:bookmarkStart w:id="333" w:name="_Toc112766859"/>
      <w:bookmarkStart w:id="334" w:name="_Toc138758543"/>
      <w:r w:rsidRPr="00707B3F">
        <w:rPr>
          <w:noProof/>
        </w:rPr>
        <w:t>8.2.4.3</w:t>
      </w:r>
      <w:r w:rsidRPr="00707B3F">
        <w:rPr>
          <w:noProof/>
        </w:rPr>
        <w:tab/>
        <w:t>Unsuccessful Operation</w:t>
      </w:r>
      <w:bookmarkEnd w:id="326"/>
      <w:bookmarkEnd w:id="327"/>
      <w:bookmarkEnd w:id="328"/>
      <w:bookmarkEnd w:id="329"/>
      <w:bookmarkEnd w:id="330"/>
      <w:bookmarkEnd w:id="331"/>
      <w:bookmarkEnd w:id="332"/>
      <w:bookmarkEnd w:id="333"/>
      <w:bookmarkEnd w:id="334"/>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35" w:name="_Toc534903055"/>
      <w:bookmarkStart w:id="336" w:name="_Toc51775917"/>
      <w:bookmarkStart w:id="337" w:name="_Toc56772939"/>
      <w:bookmarkStart w:id="338" w:name="_Toc64447568"/>
      <w:bookmarkStart w:id="339" w:name="_Toc74152224"/>
      <w:bookmarkStart w:id="340" w:name="_Toc88654077"/>
      <w:bookmarkStart w:id="341" w:name="_Toc105612495"/>
      <w:bookmarkStart w:id="342" w:name="_Toc112766860"/>
      <w:bookmarkStart w:id="343" w:name="_Toc138758544"/>
      <w:r w:rsidRPr="00707B3F">
        <w:rPr>
          <w:noProof/>
        </w:rPr>
        <w:t>8.2.5</w:t>
      </w:r>
      <w:r w:rsidRPr="00707B3F">
        <w:rPr>
          <w:noProof/>
        </w:rPr>
        <w:tab/>
        <w:t>OTDOA Information Exchange</w:t>
      </w:r>
      <w:bookmarkEnd w:id="335"/>
      <w:bookmarkEnd w:id="336"/>
      <w:bookmarkEnd w:id="337"/>
      <w:bookmarkEnd w:id="338"/>
      <w:bookmarkEnd w:id="339"/>
      <w:bookmarkEnd w:id="340"/>
      <w:bookmarkEnd w:id="341"/>
      <w:bookmarkEnd w:id="342"/>
      <w:bookmarkEnd w:id="343"/>
    </w:p>
    <w:p w14:paraId="3EFA0957" w14:textId="77777777" w:rsidR="0053349C" w:rsidRPr="00707B3F" w:rsidRDefault="0053349C" w:rsidP="0053349C">
      <w:pPr>
        <w:pStyle w:val="Heading4"/>
        <w:rPr>
          <w:noProof/>
        </w:rPr>
      </w:pPr>
      <w:bookmarkStart w:id="344" w:name="_Toc534903056"/>
      <w:bookmarkStart w:id="345" w:name="_Toc51775918"/>
      <w:bookmarkStart w:id="346" w:name="_Toc56772940"/>
      <w:bookmarkStart w:id="347" w:name="_Toc64447569"/>
      <w:bookmarkStart w:id="348" w:name="_Toc74152225"/>
      <w:bookmarkStart w:id="349" w:name="_Toc88654078"/>
      <w:bookmarkStart w:id="350" w:name="_Toc105612496"/>
      <w:bookmarkStart w:id="351" w:name="_Toc112766861"/>
      <w:bookmarkStart w:id="352" w:name="_Toc138758545"/>
      <w:r w:rsidRPr="00707B3F">
        <w:rPr>
          <w:noProof/>
        </w:rPr>
        <w:t>8.2.5.1</w:t>
      </w:r>
      <w:r w:rsidRPr="00707B3F">
        <w:rPr>
          <w:noProof/>
        </w:rPr>
        <w:tab/>
        <w:t>General</w:t>
      </w:r>
      <w:bookmarkEnd w:id="344"/>
      <w:bookmarkEnd w:id="345"/>
      <w:bookmarkEnd w:id="346"/>
      <w:bookmarkEnd w:id="347"/>
      <w:bookmarkEnd w:id="348"/>
      <w:bookmarkEnd w:id="349"/>
      <w:bookmarkEnd w:id="350"/>
      <w:bookmarkEnd w:id="351"/>
      <w:bookmarkEnd w:id="352"/>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53" w:name="_Toc534903057"/>
      <w:bookmarkStart w:id="354" w:name="_Toc51775919"/>
      <w:bookmarkStart w:id="355" w:name="_Toc56772941"/>
      <w:bookmarkStart w:id="356" w:name="_Toc64447570"/>
      <w:bookmarkStart w:id="357" w:name="_Toc74152226"/>
      <w:bookmarkStart w:id="358" w:name="_Toc88654079"/>
      <w:bookmarkStart w:id="359" w:name="_Toc105612497"/>
      <w:bookmarkStart w:id="360" w:name="_Toc112766862"/>
      <w:bookmarkStart w:id="361" w:name="_Toc138758546"/>
      <w:r w:rsidRPr="00707B3F">
        <w:rPr>
          <w:noProof/>
        </w:rPr>
        <w:t>8.2.5.2</w:t>
      </w:r>
      <w:r w:rsidRPr="00707B3F">
        <w:rPr>
          <w:noProof/>
        </w:rPr>
        <w:tab/>
        <w:t>Successful Operation</w:t>
      </w:r>
      <w:bookmarkEnd w:id="353"/>
      <w:bookmarkEnd w:id="354"/>
      <w:bookmarkEnd w:id="355"/>
      <w:bookmarkEnd w:id="356"/>
      <w:bookmarkEnd w:id="357"/>
      <w:bookmarkEnd w:id="358"/>
      <w:bookmarkEnd w:id="359"/>
      <w:bookmarkEnd w:id="360"/>
      <w:bookmarkEnd w:id="361"/>
    </w:p>
    <w:bookmarkStart w:id="362" w:name="_MON_1589033594"/>
    <w:bookmarkEnd w:id="362"/>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pt;height:126pt" o:ole="">
            <v:imagedata r:id="rId21" o:title=""/>
          </v:shape>
          <o:OLEObject Type="Embed" ProgID="Word.Picture.8" ShapeID="_x0000_i1030" DrawAspect="Content" ObjectID="_1749371307"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63" w:name="_Toc534903058"/>
      <w:bookmarkStart w:id="364" w:name="_Toc51775920"/>
      <w:bookmarkStart w:id="365" w:name="_Toc56772942"/>
      <w:bookmarkStart w:id="366" w:name="_Toc64447571"/>
      <w:bookmarkStart w:id="367" w:name="_Toc74152227"/>
      <w:bookmarkStart w:id="368" w:name="_Toc88654080"/>
      <w:bookmarkStart w:id="369" w:name="_Toc105612498"/>
      <w:bookmarkStart w:id="370" w:name="_Toc112766863"/>
      <w:bookmarkStart w:id="371" w:name="_Toc138758547"/>
      <w:r w:rsidRPr="00707B3F">
        <w:rPr>
          <w:noProof/>
        </w:rPr>
        <w:t>8.2.5.3</w:t>
      </w:r>
      <w:r w:rsidRPr="00707B3F">
        <w:rPr>
          <w:noProof/>
        </w:rPr>
        <w:tab/>
        <w:t>Unsuccessful Operation</w:t>
      </w:r>
      <w:bookmarkEnd w:id="363"/>
      <w:bookmarkEnd w:id="364"/>
      <w:bookmarkEnd w:id="365"/>
      <w:bookmarkEnd w:id="366"/>
      <w:bookmarkEnd w:id="367"/>
      <w:bookmarkEnd w:id="368"/>
      <w:bookmarkEnd w:id="369"/>
      <w:bookmarkEnd w:id="370"/>
      <w:bookmarkEnd w:id="371"/>
    </w:p>
    <w:bookmarkStart w:id="372" w:name="_MON_1589033650"/>
    <w:bookmarkEnd w:id="372"/>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pt;height:126pt" o:ole="">
            <v:imagedata r:id="rId23" o:title=""/>
          </v:shape>
          <o:OLEObject Type="Embed" ProgID="Word.Picture.8" ShapeID="_x0000_i1031" DrawAspect="Content" ObjectID="_1749371308"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73" w:name="_Toc51775921"/>
      <w:bookmarkStart w:id="374" w:name="_Toc56772943"/>
      <w:bookmarkStart w:id="375" w:name="_Toc64447572"/>
      <w:bookmarkStart w:id="376" w:name="_Toc74152228"/>
      <w:bookmarkStart w:id="377" w:name="_Toc88654081"/>
      <w:bookmarkStart w:id="378" w:name="_Toc105612499"/>
      <w:bookmarkStart w:id="379" w:name="_Toc112766864"/>
      <w:bookmarkStart w:id="380" w:name="_Toc534903059"/>
      <w:bookmarkStart w:id="381" w:name="_Toc138758548"/>
      <w:r w:rsidRPr="0054226D">
        <w:rPr>
          <w:noProof/>
        </w:rPr>
        <w:t>8.</w:t>
      </w:r>
      <w:r>
        <w:rPr>
          <w:noProof/>
        </w:rPr>
        <w:t>2.6</w:t>
      </w:r>
      <w:r w:rsidRPr="0054226D">
        <w:rPr>
          <w:noProof/>
        </w:rPr>
        <w:tab/>
      </w:r>
      <w:r>
        <w:rPr>
          <w:noProof/>
        </w:rPr>
        <w:t>Positioning</w:t>
      </w:r>
      <w:r w:rsidRPr="0054226D">
        <w:rPr>
          <w:noProof/>
        </w:rPr>
        <w:t xml:space="preserve"> Information Exchange</w:t>
      </w:r>
      <w:bookmarkEnd w:id="373"/>
      <w:bookmarkEnd w:id="374"/>
      <w:bookmarkEnd w:id="375"/>
      <w:bookmarkEnd w:id="376"/>
      <w:bookmarkEnd w:id="377"/>
      <w:bookmarkEnd w:id="378"/>
      <w:bookmarkEnd w:id="379"/>
      <w:bookmarkEnd w:id="381"/>
    </w:p>
    <w:p w14:paraId="67715EEC" w14:textId="77777777" w:rsidR="00125019" w:rsidRPr="0054226D" w:rsidRDefault="00125019" w:rsidP="00125019">
      <w:pPr>
        <w:pStyle w:val="Heading4"/>
        <w:rPr>
          <w:noProof/>
        </w:rPr>
      </w:pPr>
      <w:bookmarkStart w:id="382" w:name="_Toc534730099"/>
      <w:bookmarkStart w:id="383" w:name="_Toc51775922"/>
      <w:bookmarkStart w:id="384" w:name="_Toc56772944"/>
      <w:bookmarkStart w:id="385" w:name="_Toc64447573"/>
      <w:bookmarkStart w:id="386" w:name="_Toc74152229"/>
      <w:bookmarkStart w:id="387" w:name="_Toc88654082"/>
      <w:bookmarkStart w:id="388" w:name="_Toc105612500"/>
      <w:bookmarkStart w:id="389" w:name="_Toc112766865"/>
      <w:bookmarkStart w:id="390" w:name="_Toc138758549"/>
      <w:r w:rsidRPr="0054226D">
        <w:rPr>
          <w:noProof/>
        </w:rPr>
        <w:t>8.</w:t>
      </w:r>
      <w:r>
        <w:rPr>
          <w:noProof/>
        </w:rPr>
        <w:t>2.6</w:t>
      </w:r>
      <w:r w:rsidRPr="0054226D">
        <w:rPr>
          <w:noProof/>
        </w:rPr>
        <w:t>.1</w:t>
      </w:r>
      <w:r w:rsidRPr="0054226D">
        <w:rPr>
          <w:noProof/>
        </w:rPr>
        <w:tab/>
        <w:t>General</w:t>
      </w:r>
      <w:bookmarkEnd w:id="382"/>
      <w:bookmarkEnd w:id="383"/>
      <w:bookmarkEnd w:id="384"/>
      <w:bookmarkEnd w:id="385"/>
      <w:bookmarkEnd w:id="386"/>
      <w:bookmarkEnd w:id="387"/>
      <w:bookmarkEnd w:id="388"/>
      <w:bookmarkEnd w:id="389"/>
      <w:bookmarkEnd w:id="390"/>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91" w:name="_Toc534730100"/>
      <w:bookmarkStart w:id="392" w:name="_Toc51775923"/>
      <w:bookmarkStart w:id="393" w:name="_Toc56772945"/>
      <w:bookmarkStart w:id="394" w:name="_Toc64447574"/>
      <w:bookmarkStart w:id="395" w:name="_Toc74152230"/>
      <w:bookmarkStart w:id="396" w:name="_Toc88654083"/>
      <w:bookmarkStart w:id="397" w:name="_Toc105612501"/>
      <w:bookmarkStart w:id="398" w:name="_Toc112766866"/>
      <w:bookmarkStart w:id="399" w:name="_Toc138758550"/>
      <w:r w:rsidRPr="0054226D">
        <w:rPr>
          <w:noProof/>
        </w:rPr>
        <w:lastRenderedPageBreak/>
        <w:t>8.</w:t>
      </w:r>
      <w:r>
        <w:rPr>
          <w:noProof/>
        </w:rPr>
        <w:t>2.6</w:t>
      </w:r>
      <w:r w:rsidRPr="0054226D">
        <w:rPr>
          <w:noProof/>
        </w:rPr>
        <w:t>.2</w:t>
      </w:r>
      <w:r w:rsidRPr="0054226D">
        <w:rPr>
          <w:noProof/>
        </w:rPr>
        <w:tab/>
        <w:t>Successful Operation</w:t>
      </w:r>
      <w:bookmarkEnd w:id="391"/>
      <w:bookmarkEnd w:id="392"/>
      <w:bookmarkEnd w:id="393"/>
      <w:bookmarkEnd w:id="394"/>
      <w:bookmarkEnd w:id="395"/>
      <w:bookmarkEnd w:id="396"/>
      <w:bookmarkEnd w:id="397"/>
      <w:bookmarkEnd w:id="398"/>
      <w:bookmarkEnd w:id="399"/>
    </w:p>
    <w:bookmarkStart w:id="400" w:name="_MON_1634472777"/>
    <w:bookmarkEnd w:id="400"/>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pt" o:ole="">
            <v:imagedata r:id="rId25" o:title=""/>
          </v:shape>
          <o:OLEObject Type="Embed" ProgID="Word.Picture.8" ShapeID="_x0000_i1032" DrawAspect="Content" ObjectID="_1749371309"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01" w:name="_Toc534730101"/>
      <w:bookmarkStart w:id="402" w:name="_Toc51775924"/>
      <w:bookmarkStart w:id="403" w:name="_Toc56772946"/>
      <w:bookmarkStart w:id="404" w:name="_Toc64447575"/>
      <w:bookmarkStart w:id="405"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06" w:name="_Toc88654084"/>
      <w:bookmarkStart w:id="407" w:name="_Toc105612502"/>
      <w:bookmarkStart w:id="408" w:name="_Toc112766867"/>
      <w:bookmarkStart w:id="409" w:name="_Toc138758551"/>
      <w:r w:rsidRPr="0054226D">
        <w:rPr>
          <w:noProof/>
        </w:rPr>
        <w:t>8.2.</w:t>
      </w:r>
      <w:r>
        <w:rPr>
          <w:noProof/>
        </w:rPr>
        <w:t>6</w:t>
      </w:r>
      <w:r w:rsidRPr="0054226D">
        <w:rPr>
          <w:noProof/>
        </w:rPr>
        <w:t>.3</w:t>
      </w:r>
      <w:r w:rsidRPr="0054226D">
        <w:rPr>
          <w:noProof/>
        </w:rPr>
        <w:tab/>
        <w:t>Unsuccessful Operation</w:t>
      </w:r>
      <w:bookmarkEnd w:id="401"/>
      <w:bookmarkEnd w:id="402"/>
      <w:bookmarkEnd w:id="403"/>
      <w:bookmarkEnd w:id="404"/>
      <w:bookmarkEnd w:id="405"/>
      <w:bookmarkEnd w:id="406"/>
      <w:bookmarkEnd w:id="407"/>
      <w:bookmarkEnd w:id="408"/>
      <w:bookmarkEnd w:id="409"/>
    </w:p>
    <w:bookmarkStart w:id="410" w:name="_MON_1488409918"/>
    <w:bookmarkEnd w:id="410"/>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pt" o:ole="">
            <v:imagedata r:id="rId27" o:title=""/>
          </v:shape>
          <o:OLEObject Type="Embed" ProgID="Word.Picture.8" ShapeID="_x0000_i1033" DrawAspect="Content" ObjectID="_1749371310"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11" w:name="_Toc534730102"/>
      <w:bookmarkStart w:id="412" w:name="_Toc51775925"/>
      <w:bookmarkStart w:id="413" w:name="_Toc56772947"/>
      <w:bookmarkStart w:id="414" w:name="_Toc64447576"/>
      <w:bookmarkStart w:id="415" w:name="_Toc74152232"/>
      <w:bookmarkStart w:id="416" w:name="_Toc88654085"/>
      <w:bookmarkStart w:id="417" w:name="_Toc105612503"/>
      <w:bookmarkStart w:id="418" w:name="_Toc112766868"/>
      <w:bookmarkStart w:id="419" w:name="_Toc138758552"/>
      <w:r w:rsidRPr="0054226D">
        <w:rPr>
          <w:noProof/>
        </w:rPr>
        <w:t>8.2.</w:t>
      </w:r>
      <w:r>
        <w:rPr>
          <w:noProof/>
        </w:rPr>
        <w:t>6</w:t>
      </w:r>
      <w:r w:rsidRPr="0054226D">
        <w:rPr>
          <w:noProof/>
        </w:rPr>
        <w:t>.4</w:t>
      </w:r>
      <w:r w:rsidRPr="0054226D">
        <w:rPr>
          <w:noProof/>
        </w:rPr>
        <w:tab/>
        <w:t>Abnormal Conditions</w:t>
      </w:r>
      <w:bookmarkEnd w:id="411"/>
      <w:bookmarkEnd w:id="412"/>
      <w:bookmarkEnd w:id="413"/>
      <w:bookmarkEnd w:id="414"/>
      <w:bookmarkEnd w:id="415"/>
      <w:bookmarkEnd w:id="416"/>
      <w:bookmarkEnd w:id="417"/>
      <w:bookmarkEnd w:id="418"/>
      <w:bookmarkEnd w:id="419"/>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20" w:name="_Toc534730103"/>
      <w:bookmarkStart w:id="421" w:name="_Toc51775926"/>
      <w:bookmarkStart w:id="422" w:name="_Toc56772948"/>
      <w:bookmarkStart w:id="423" w:name="_Toc64447577"/>
      <w:bookmarkStart w:id="424" w:name="_Toc74152233"/>
      <w:bookmarkStart w:id="425" w:name="_Toc88654086"/>
      <w:bookmarkStart w:id="426" w:name="_Toc105612504"/>
      <w:bookmarkStart w:id="427" w:name="_Toc112766869"/>
      <w:bookmarkStart w:id="428" w:name="_Toc138758553"/>
      <w:r w:rsidRPr="0054226D">
        <w:rPr>
          <w:noProof/>
        </w:rPr>
        <w:t>8.2.</w:t>
      </w:r>
      <w:r>
        <w:rPr>
          <w:noProof/>
        </w:rPr>
        <w:t>7</w:t>
      </w:r>
      <w:r w:rsidRPr="0054226D">
        <w:rPr>
          <w:noProof/>
        </w:rPr>
        <w:tab/>
      </w:r>
      <w:r>
        <w:rPr>
          <w:noProof/>
        </w:rPr>
        <w:t>Positioning</w:t>
      </w:r>
      <w:r w:rsidRPr="0054226D">
        <w:rPr>
          <w:noProof/>
        </w:rPr>
        <w:t xml:space="preserve"> Information Update</w:t>
      </w:r>
      <w:bookmarkEnd w:id="420"/>
      <w:bookmarkEnd w:id="421"/>
      <w:bookmarkEnd w:id="422"/>
      <w:bookmarkEnd w:id="423"/>
      <w:bookmarkEnd w:id="424"/>
      <w:bookmarkEnd w:id="425"/>
      <w:bookmarkEnd w:id="426"/>
      <w:bookmarkEnd w:id="427"/>
      <w:bookmarkEnd w:id="428"/>
    </w:p>
    <w:p w14:paraId="2C82F034" w14:textId="77777777" w:rsidR="00125019" w:rsidRPr="0054226D" w:rsidRDefault="00125019" w:rsidP="00125019">
      <w:pPr>
        <w:pStyle w:val="Heading4"/>
        <w:rPr>
          <w:noProof/>
        </w:rPr>
      </w:pPr>
      <w:bookmarkStart w:id="429" w:name="_Toc534730104"/>
      <w:bookmarkStart w:id="430" w:name="_Toc51775927"/>
      <w:bookmarkStart w:id="431" w:name="_Toc56772949"/>
      <w:bookmarkStart w:id="432" w:name="_Toc64447578"/>
      <w:bookmarkStart w:id="433" w:name="_Toc74152234"/>
      <w:bookmarkStart w:id="434" w:name="_Toc88654087"/>
      <w:bookmarkStart w:id="435" w:name="_Toc105612505"/>
      <w:bookmarkStart w:id="436" w:name="_Toc112766870"/>
      <w:bookmarkStart w:id="437" w:name="_Toc138758554"/>
      <w:r w:rsidRPr="0054226D">
        <w:rPr>
          <w:noProof/>
        </w:rPr>
        <w:t>8.2.</w:t>
      </w:r>
      <w:r>
        <w:rPr>
          <w:noProof/>
        </w:rPr>
        <w:t>7</w:t>
      </w:r>
      <w:r w:rsidRPr="0054226D">
        <w:rPr>
          <w:noProof/>
        </w:rPr>
        <w:t>.1</w:t>
      </w:r>
      <w:r w:rsidRPr="0054226D">
        <w:rPr>
          <w:noProof/>
        </w:rPr>
        <w:tab/>
        <w:t>General</w:t>
      </w:r>
      <w:bookmarkEnd w:id="429"/>
      <w:bookmarkEnd w:id="430"/>
      <w:bookmarkEnd w:id="431"/>
      <w:bookmarkEnd w:id="432"/>
      <w:bookmarkEnd w:id="433"/>
      <w:bookmarkEnd w:id="434"/>
      <w:bookmarkEnd w:id="435"/>
      <w:bookmarkEnd w:id="436"/>
      <w:bookmarkEnd w:id="437"/>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38" w:name="_Toc534730105"/>
      <w:bookmarkStart w:id="439" w:name="_Toc51775928"/>
      <w:bookmarkStart w:id="440" w:name="_Toc56772950"/>
      <w:bookmarkStart w:id="441" w:name="_Toc64447579"/>
      <w:bookmarkStart w:id="442" w:name="_Toc74152235"/>
      <w:bookmarkStart w:id="443" w:name="_Toc88654088"/>
      <w:bookmarkStart w:id="444" w:name="_Toc105612506"/>
      <w:bookmarkStart w:id="445" w:name="_Toc112766871"/>
      <w:bookmarkStart w:id="446" w:name="_Toc138758555"/>
      <w:r w:rsidRPr="0054226D">
        <w:rPr>
          <w:noProof/>
        </w:rPr>
        <w:lastRenderedPageBreak/>
        <w:t>8.2.</w:t>
      </w:r>
      <w:r>
        <w:rPr>
          <w:noProof/>
        </w:rPr>
        <w:t>7</w:t>
      </w:r>
      <w:r w:rsidRPr="0054226D">
        <w:rPr>
          <w:noProof/>
        </w:rPr>
        <w:t>.2</w:t>
      </w:r>
      <w:r w:rsidRPr="0054226D">
        <w:rPr>
          <w:noProof/>
        </w:rPr>
        <w:tab/>
        <w:t>Successful Operation</w:t>
      </w:r>
      <w:bookmarkEnd w:id="438"/>
      <w:bookmarkEnd w:id="439"/>
      <w:bookmarkEnd w:id="440"/>
      <w:bookmarkEnd w:id="441"/>
      <w:bookmarkEnd w:id="442"/>
      <w:bookmarkEnd w:id="443"/>
      <w:bookmarkEnd w:id="444"/>
      <w:bookmarkEnd w:id="445"/>
      <w:bookmarkEnd w:id="446"/>
    </w:p>
    <w:bookmarkStart w:id="447" w:name="_MON_1634472865"/>
    <w:bookmarkEnd w:id="447"/>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pt" o:ole="">
            <v:imagedata r:id="rId29" o:title=""/>
          </v:shape>
          <o:OLEObject Type="Embed" ProgID="Word.Picture.8" ShapeID="_x0000_i1034" DrawAspect="Content" ObjectID="_1749371311"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448" w:name="_Toc534730106"/>
      <w:bookmarkStart w:id="449" w:name="_Toc51775929"/>
      <w:bookmarkStart w:id="450" w:name="_Toc56772951"/>
      <w:bookmarkStart w:id="451" w:name="_Toc64447580"/>
      <w:bookmarkStart w:id="452" w:name="_Toc74152236"/>
      <w:bookmarkStart w:id="453" w:name="_Toc88654089"/>
      <w:bookmarkStart w:id="454" w:name="_Toc105612507"/>
      <w:bookmarkStart w:id="45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456" w:name="_Toc138758556"/>
      <w:r w:rsidRPr="0054226D">
        <w:rPr>
          <w:noProof/>
        </w:rPr>
        <w:t>8.2.</w:t>
      </w:r>
      <w:r>
        <w:rPr>
          <w:noProof/>
        </w:rPr>
        <w:t>7</w:t>
      </w:r>
      <w:r w:rsidRPr="0054226D">
        <w:rPr>
          <w:noProof/>
        </w:rPr>
        <w:t>.3</w:t>
      </w:r>
      <w:r w:rsidRPr="0054226D">
        <w:rPr>
          <w:noProof/>
        </w:rPr>
        <w:tab/>
        <w:t>Unsuccessful Operation</w:t>
      </w:r>
      <w:bookmarkEnd w:id="448"/>
      <w:bookmarkEnd w:id="449"/>
      <w:bookmarkEnd w:id="450"/>
      <w:bookmarkEnd w:id="451"/>
      <w:bookmarkEnd w:id="452"/>
      <w:bookmarkEnd w:id="453"/>
      <w:bookmarkEnd w:id="454"/>
      <w:bookmarkEnd w:id="455"/>
      <w:bookmarkEnd w:id="456"/>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57" w:name="_Toc534730107"/>
      <w:bookmarkStart w:id="458" w:name="_Toc51775930"/>
      <w:bookmarkStart w:id="459" w:name="_Toc56772952"/>
      <w:bookmarkStart w:id="460" w:name="_Toc64447581"/>
      <w:bookmarkStart w:id="461" w:name="_Toc74152237"/>
      <w:bookmarkStart w:id="462" w:name="_Toc88654090"/>
      <w:bookmarkStart w:id="463" w:name="_Toc105612508"/>
      <w:bookmarkStart w:id="464" w:name="_Toc112766873"/>
      <w:bookmarkStart w:id="465" w:name="_Toc138758557"/>
      <w:r w:rsidRPr="0054226D">
        <w:rPr>
          <w:noProof/>
        </w:rPr>
        <w:t>8.2.</w:t>
      </w:r>
      <w:r>
        <w:rPr>
          <w:noProof/>
        </w:rPr>
        <w:t>7</w:t>
      </w:r>
      <w:r w:rsidRPr="0054226D">
        <w:rPr>
          <w:noProof/>
        </w:rPr>
        <w:t>.4</w:t>
      </w:r>
      <w:r w:rsidRPr="0054226D">
        <w:rPr>
          <w:noProof/>
        </w:rPr>
        <w:tab/>
        <w:t>Abnormal Conditions</w:t>
      </w:r>
      <w:bookmarkEnd w:id="457"/>
      <w:bookmarkEnd w:id="458"/>
      <w:bookmarkEnd w:id="459"/>
      <w:bookmarkEnd w:id="460"/>
      <w:bookmarkEnd w:id="461"/>
      <w:bookmarkEnd w:id="462"/>
      <w:bookmarkEnd w:id="463"/>
      <w:bookmarkEnd w:id="464"/>
      <w:bookmarkEnd w:id="465"/>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66" w:name="_Toc51775931"/>
      <w:bookmarkStart w:id="467" w:name="_Toc56772953"/>
      <w:bookmarkStart w:id="468" w:name="_Toc64447582"/>
      <w:bookmarkStart w:id="469" w:name="_Toc74152238"/>
      <w:bookmarkStart w:id="470" w:name="_Toc88654091"/>
      <w:bookmarkStart w:id="471" w:name="_Toc105612509"/>
      <w:bookmarkStart w:id="472" w:name="_Toc112766874"/>
      <w:bookmarkStart w:id="473" w:name="_Toc138758558"/>
      <w:r w:rsidRPr="00707B3F">
        <w:rPr>
          <w:noProof/>
        </w:rPr>
        <w:t>8.2.</w:t>
      </w:r>
      <w:r>
        <w:rPr>
          <w:noProof/>
        </w:rPr>
        <w:t>8</w:t>
      </w:r>
      <w:r w:rsidRPr="00707B3F">
        <w:rPr>
          <w:noProof/>
        </w:rPr>
        <w:tab/>
      </w:r>
      <w:r w:rsidRPr="007E39C2">
        <w:rPr>
          <w:noProof/>
        </w:rPr>
        <w:t>TRP Information Exchange</w:t>
      </w:r>
      <w:bookmarkEnd w:id="466"/>
      <w:bookmarkEnd w:id="467"/>
      <w:bookmarkEnd w:id="468"/>
      <w:bookmarkEnd w:id="469"/>
      <w:bookmarkEnd w:id="470"/>
      <w:bookmarkEnd w:id="471"/>
      <w:bookmarkEnd w:id="472"/>
      <w:bookmarkEnd w:id="473"/>
    </w:p>
    <w:p w14:paraId="218F0123" w14:textId="77777777" w:rsidR="00125019" w:rsidRPr="00707B3F" w:rsidRDefault="00125019" w:rsidP="00125019">
      <w:pPr>
        <w:pStyle w:val="Heading4"/>
        <w:rPr>
          <w:noProof/>
        </w:rPr>
      </w:pPr>
      <w:bookmarkStart w:id="474" w:name="_Toc51775932"/>
      <w:bookmarkStart w:id="475" w:name="_Toc56772954"/>
      <w:bookmarkStart w:id="476" w:name="_Toc64447583"/>
      <w:bookmarkStart w:id="477" w:name="_Toc74152239"/>
      <w:bookmarkStart w:id="478" w:name="_Toc88654092"/>
      <w:bookmarkStart w:id="479" w:name="_Toc105612510"/>
      <w:bookmarkStart w:id="480" w:name="_Toc112766875"/>
      <w:bookmarkStart w:id="481" w:name="_Toc138758559"/>
      <w:r w:rsidRPr="00707B3F">
        <w:rPr>
          <w:noProof/>
        </w:rPr>
        <w:t>8.2.</w:t>
      </w:r>
      <w:r>
        <w:rPr>
          <w:noProof/>
        </w:rPr>
        <w:t>8</w:t>
      </w:r>
      <w:r w:rsidRPr="00707B3F">
        <w:rPr>
          <w:noProof/>
        </w:rPr>
        <w:t>.1</w:t>
      </w:r>
      <w:r w:rsidRPr="00707B3F">
        <w:rPr>
          <w:noProof/>
        </w:rPr>
        <w:tab/>
        <w:t>General</w:t>
      </w:r>
      <w:bookmarkEnd w:id="474"/>
      <w:bookmarkEnd w:id="475"/>
      <w:bookmarkEnd w:id="476"/>
      <w:bookmarkEnd w:id="477"/>
      <w:bookmarkEnd w:id="478"/>
      <w:bookmarkEnd w:id="479"/>
      <w:bookmarkEnd w:id="480"/>
      <w:bookmarkEnd w:id="481"/>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82" w:name="_Toc51775933"/>
      <w:bookmarkStart w:id="483" w:name="_Toc56772955"/>
      <w:bookmarkStart w:id="484" w:name="_Toc64447584"/>
      <w:bookmarkStart w:id="485" w:name="_Toc74152240"/>
      <w:bookmarkStart w:id="486" w:name="_Toc88654093"/>
      <w:bookmarkStart w:id="487" w:name="_Toc105612511"/>
      <w:bookmarkStart w:id="488" w:name="_Toc112766876"/>
      <w:bookmarkStart w:id="489" w:name="_Toc138758560"/>
      <w:r w:rsidRPr="00707B3F">
        <w:rPr>
          <w:noProof/>
        </w:rPr>
        <w:t>8.2.</w:t>
      </w:r>
      <w:r>
        <w:rPr>
          <w:noProof/>
        </w:rPr>
        <w:t>8</w:t>
      </w:r>
      <w:r w:rsidRPr="00707B3F">
        <w:rPr>
          <w:noProof/>
        </w:rPr>
        <w:t>.2</w:t>
      </w:r>
      <w:r w:rsidRPr="00707B3F">
        <w:rPr>
          <w:noProof/>
        </w:rPr>
        <w:tab/>
        <w:t>Successful Operation</w:t>
      </w:r>
      <w:bookmarkEnd w:id="482"/>
      <w:bookmarkEnd w:id="483"/>
      <w:bookmarkEnd w:id="484"/>
      <w:bookmarkEnd w:id="485"/>
      <w:bookmarkEnd w:id="486"/>
      <w:bookmarkEnd w:id="487"/>
      <w:bookmarkEnd w:id="488"/>
      <w:bookmarkEnd w:id="489"/>
    </w:p>
    <w:bookmarkStart w:id="490" w:name="_MON_1634654171"/>
    <w:bookmarkEnd w:id="490"/>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pt;height:123pt" o:ole="">
            <v:imagedata r:id="rId31" o:title=""/>
          </v:shape>
          <o:OLEObject Type="Embed" ProgID="Word.Picture.8" ShapeID="_x0000_i1035" DrawAspect="Content" ObjectID="_1749371312"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9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92" w:name="_Toc56772956"/>
      <w:bookmarkStart w:id="493" w:name="_Toc64447585"/>
      <w:bookmarkStart w:id="494" w:name="_Toc74152241"/>
      <w:bookmarkStart w:id="495" w:name="_Toc88654094"/>
      <w:bookmarkStart w:id="496" w:name="_Toc105612512"/>
      <w:bookmarkStart w:id="497" w:name="_Toc112766877"/>
      <w:bookmarkStart w:id="498" w:name="_Toc138758561"/>
      <w:r w:rsidRPr="00707B3F">
        <w:rPr>
          <w:noProof/>
        </w:rPr>
        <w:t>8.2.</w:t>
      </w:r>
      <w:r>
        <w:rPr>
          <w:noProof/>
        </w:rPr>
        <w:t>8</w:t>
      </w:r>
      <w:r w:rsidRPr="00707B3F">
        <w:rPr>
          <w:noProof/>
        </w:rPr>
        <w:t>.3</w:t>
      </w:r>
      <w:r w:rsidRPr="00707B3F">
        <w:rPr>
          <w:noProof/>
        </w:rPr>
        <w:tab/>
        <w:t>Unsuccessful Operation</w:t>
      </w:r>
      <w:bookmarkEnd w:id="491"/>
      <w:bookmarkEnd w:id="492"/>
      <w:bookmarkEnd w:id="493"/>
      <w:bookmarkEnd w:id="494"/>
      <w:bookmarkEnd w:id="495"/>
      <w:bookmarkEnd w:id="496"/>
      <w:bookmarkEnd w:id="497"/>
      <w:bookmarkEnd w:id="498"/>
    </w:p>
    <w:bookmarkStart w:id="499" w:name="_MON_1634654242"/>
    <w:bookmarkEnd w:id="499"/>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pt;height:123pt" o:ole="">
            <v:imagedata r:id="rId33" o:title=""/>
          </v:shape>
          <o:OLEObject Type="Embed" ProgID="Word.Picture.8" ShapeID="_x0000_i1036" DrawAspect="Content" ObjectID="_1749371313"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00" w:name="_Toc51775935"/>
      <w:bookmarkStart w:id="501" w:name="_Toc56772957"/>
      <w:bookmarkStart w:id="502" w:name="_Toc64447586"/>
      <w:bookmarkStart w:id="503" w:name="_Toc74152242"/>
      <w:bookmarkStart w:id="504" w:name="_Toc88654095"/>
      <w:bookmarkStart w:id="505" w:name="_Toc105612513"/>
      <w:bookmarkStart w:id="506" w:name="_Toc112766878"/>
      <w:bookmarkStart w:id="507" w:name="_Toc138758562"/>
      <w:r w:rsidRPr="004151EA">
        <w:rPr>
          <w:noProof/>
        </w:rPr>
        <w:t>8.2.</w:t>
      </w:r>
      <w:r>
        <w:rPr>
          <w:noProof/>
        </w:rPr>
        <w:t>9</w:t>
      </w:r>
      <w:r w:rsidRPr="004151EA">
        <w:rPr>
          <w:noProof/>
        </w:rPr>
        <w:tab/>
        <w:t>Positioning Activation</w:t>
      </w:r>
      <w:bookmarkEnd w:id="500"/>
      <w:bookmarkEnd w:id="501"/>
      <w:bookmarkEnd w:id="502"/>
      <w:bookmarkEnd w:id="503"/>
      <w:bookmarkEnd w:id="504"/>
      <w:bookmarkEnd w:id="505"/>
      <w:bookmarkEnd w:id="506"/>
      <w:bookmarkEnd w:id="507"/>
    </w:p>
    <w:p w14:paraId="7B7D94D6" w14:textId="77777777" w:rsidR="00125019" w:rsidRPr="004151EA" w:rsidRDefault="00125019" w:rsidP="00125019">
      <w:pPr>
        <w:pStyle w:val="Heading4"/>
      </w:pPr>
      <w:bookmarkStart w:id="508" w:name="_Toc51775936"/>
      <w:bookmarkStart w:id="509" w:name="_Toc56772958"/>
      <w:bookmarkStart w:id="510" w:name="_Toc64447587"/>
      <w:bookmarkStart w:id="511" w:name="_Toc74152243"/>
      <w:bookmarkStart w:id="512" w:name="_Toc88654096"/>
      <w:bookmarkStart w:id="513" w:name="_Toc105612514"/>
      <w:bookmarkStart w:id="514" w:name="_Toc112766879"/>
      <w:bookmarkStart w:id="515" w:name="_Toc138758563"/>
      <w:r w:rsidRPr="004151EA">
        <w:t>8.2.</w:t>
      </w:r>
      <w:r>
        <w:t>9</w:t>
      </w:r>
      <w:r w:rsidRPr="004151EA">
        <w:t>.1</w:t>
      </w:r>
      <w:r w:rsidRPr="004151EA">
        <w:tab/>
        <w:t>General</w:t>
      </w:r>
      <w:bookmarkEnd w:id="508"/>
      <w:bookmarkEnd w:id="509"/>
      <w:bookmarkEnd w:id="510"/>
      <w:bookmarkEnd w:id="511"/>
      <w:bookmarkEnd w:id="512"/>
      <w:bookmarkEnd w:id="513"/>
      <w:bookmarkEnd w:id="514"/>
      <w:bookmarkEnd w:id="51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16" w:name="_Toc51775937"/>
      <w:bookmarkStart w:id="517" w:name="_Toc56772959"/>
      <w:bookmarkStart w:id="518" w:name="_Toc64447588"/>
      <w:bookmarkStart w:id="519" w:name="_Toc74152244"/>
      <w:bookmarkStart w:id="520" w:name="_Toc88654097"/>
      <w:bookmarkStart w:id="521" w:name="_Toc105612515"/>
      <w:bookmarkStart w:id="522" w:name="_Toc112766880"/>
      <w:bookmarkStart w:id="523" w:name="_Toc138758564"/>
      <w:r w:rsidRPr="004151EA">
        <w:t>8.2.</w:t>
      </w:r>
      <w:r>
        <w:t>9</w:t>
      </w:r>
      <w:r w:rsidRPr="004151EA">
        <w:t>.2</w:t>
      </w:r>
      <w:r w:rsidRPr="004151EA">
        <w:tab/>
        <w:t>Successful Operation</w:t>
      </w:r>
      <w:bookmarkEnd w:id="516"/>
      <w:bookmarkEnd w:id="517"/>
      <w:bookmarkEnd w:id="518"/>
      <w:bookmarkEnd w:id="519"/>
      <w:bookmarkEnd w:id="520"/>
      <w:bookmarkEnd w:id="521"/>
      <w:bookmarkEnd w:id="522"/>
      <w:bookmarkEnd w:id="523"/>
    </w:p>
    <w:bookmarkStart w:id="524" w:name="_MON_1651512469"/>
    <w:bookmarkEnd w:id="524"/>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pt" o:ole="">
            <v:imagedata r:id="rId35" o:title=""/>
          </v:shape>
          <o:OLEObject Type="Embed" ProgID="Word.Picture.8" ShapeID="_x0000_i1037" DrawAspect="Content" ObjectID="_1749371314"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25" w:name="_Toc51775938"/>
      <w:bookmarkStart w:id="526" w:name="_Toc56772960"/>
      <w:bookmarkStart w:id="527" w:name="_Toc64447589"/>
      <w:bookmarkStart w:id="528" w:name="_Toc74152245"/>
      <w:bookmarkStart w:id="529" w:name="_Toc88654098"/>
      <w:bookmarkStart w:id="530" w:name="_Toc105612516"/>
      <w:bookmarkStart w:id="531" w:name="_Toc112766881"/>
      <w:bookmarkStart w:id="532" w:name="_Toc138758565"/>
      <w:r w:rsidRPr="004151EA">
        <w:t>8.2.</w:t>
      </w:r>
      <w:r>
        <w:t>9</w:t>
      </w:r>
      <w:r w:rsidRPr="004151EA">
        <w:t>.3</w:t>
      </w:r>
      <w:r w:rsidRPr="004151EA">
        <w:tab/>
        <w:t>Unsuccessful Operation</w:t>
      </w:r>
      <w:bookmarkEnd w:id="525"/>
      <w:bookmarkEnd w:id="526"/>
      <w:bookmarkEnd w:id="527"/>
      <w:bookmarkEnd w:id="528"/>
      <w:bookmarkEnd w:id="529"/>
      <w:bookmarkEnd w:id="530"/>
      <w:bookmarkEnd w:id="531"/>
      <w:bookmarkEnd w:id="532"/>
    </w:p>
    <w:bookmarkStart w:id="533" w:name="_MON_1651514036"/>
    <w:bookmarkEnd w:id="533"/>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pt" o:ole="">
            <v:imagedata r:id="rId37" o:title=""/>
          </v:shape>
          <o:OLEObject Type="Embed" ProgID="Word.Picture.8" ShapeID="_x0000_i1038" DrawAspect="Content" ObjectID="_1749371315"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534"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535" w:name="_Toc56772961"/>
      <w:bookmarkStart w:id="536" w:name="_Toc64447590"/>
      <w:bookmarkStart w:id="537" w:name="_Toc74152246"/>
      <w:bookmarkStart w:id="538" w:name="_Toc88654099"/>
      <w:bookmarkStart w:id="539" w:name="_Toc105612517"/>
      <w:bookmarkStart w:id="540" w:name="_Toc112766882"/>
      <w:bookmarkStart w:id="541" w:name="_Toc138758566"/>
      <w:r w:rsidRPr="004151EA">
        <w:t>8.2.</w:t>
      </w:r>
      <w:r>
        <w:t>9</w:t>
      </w:r>
      <w:r w:rsidRPr="004151EA">
        <w:t>.4</w:t>
      </w:r>
      <w:r w:rsidRPr="004151EA">
        <w:tab/>
        <w:t>Abnormal Conditions</w:t>
      </w:r>
      <w:bookmarkEnd w:id="534"/>
      <w:bookmarkEnd w:id="535"/>
      <w:bookmarkEnd w:id="536"/>
      <w:bookmarkEnd w:id="537"/>
      <w:bookmarkEnd w:id="538"/>
      <w:bookmarkEnd w:id="539"/>
      <w:bookmarkEnd w:id="540"/>
      <w:bookmarkEnd w:id="541"/>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542" w:name="_Toc51775940"/>
      <w:bookmarkStart w:id="543" w:name="_Toc56772962"/>
      <w:bookmarkStart w:id="544" w:name="_Toc64447591"/>
      <w:bookmarkStart w:id="545" w:name="_Toc74152247"/>
      <w:bookmarkStart w:id="546" w:name="_Toc88654100"/>
      <w:bookmarkStart w:id="547" w:name="_Toc105612518"/>
      <w:bookmarkStart w:id="548" w:name="_Toc112766883"/>
      <w:bookmarkStart w:id="549" w:name="_Toc138758567"/>
      <w:r w:rsidRPr="004151EA">
        <w:rPr>
          <w:noProof/>
        </w:rPr>
        <w:t>8.2.</w:t>
      </w:r>
      <w:r>
        <w:rPr>
          <w:noProof/>
        </w:rPr>
        <w:t>10</w:t>
      </w:r>
      <w:r w:rsidRPr="004151EA">
        <w:rPr>
          <w:noProof/>
        </w:rPr>
        <w:tab/>
        <w:t>Positioning Deactivation</w:t>
      </w:r>
      <w:bookmarkEnd w:id="542"/>
      <w:bookmarkEnd w:id="543"/>
      <w:bookmarkEnd w:id="544"/>
      <w:bookmarkEnd w:id="545"/>
      <w:bookmarkEnd w:id="546"/>
      <w:bookmarkEnd w:id="547"/>
      <w:bookmarkEnd w:id="548"/>
      <w:bookmarkEnd w:id="549"/>
    </w:p>
    <w:p w14:paraId="58CD22A9" w14:textId="77777777" w:rsidR="00125019" w:rsidRPr="004151EA" w:rsidRDefault="00125019" w:rsidP="00125019">
      <w:pPr>
        <w:pStyle w:val="Heading4"/>
      </w:pPr>
      <w:bookmarkStart w:id="550" w:name="_Toc51775941"/>
      <w:bookmarkStart w:id="551" w:name="_Toc56772963"/>
      <w:bookmarkStart w:id="552" w:name="_Toc64447592"/>
      <w:bookmarkStart w:id="553" w:name="_Toc74152248"/>
      <w:bookmarkStart w:id="554" w:name="_Toc88654101"/>
      <w:bookmarkStart w:id="555" w:name="_Toc105612519"/>
      <w:bookmarkStart w:id="556" w:name="_Toc112766884"/>
      <w:bookmarkStart w:id="557" w:name="_Toc138758568"/>
      <w:r w:rsidRPr="004151EA">
        <w:t>8.2.</w:t>
      </w:r>
      <w:r>
        <w:t>10</w:t>
      </w:r>
      <w:r w:rsidRPr="004151EA">
        <w:t>.1</w:t>
      </w:r>
      <w:r w:rsidRPr="004151EA">
        <w:tab/>
        <w:t>General</w:t>
      </w:r>
      <w:bookmarkEnd w:id="550"/>
      <w:bookmarkEnd w:id="551"/>
      <w:bookmarkEnd w:id="552"/>
      <w:bookmarkEnd w:id="553"/>
      <w:bookmarkEnd w:id="554"/>
      <w:bookmarkEnd w:id="555"/>
      <w:bookmarkEnd w:id="556"/>
      <w:bookmarkEnd w:id="557"/>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558" w:name="_Toc51775942"/>
      <w:bookmarkStart w:id="559" w:name="_Toc56772964"/>
      <w:bookmarkStart w:id="560" w:name="_Toc64447593"/>
      <w:bookmarkStart w:id="561" w:name="_Toc74152249"/>
      <w:bookmarkStart w:id="562" w:name="_Toc88654102"/>
      <w:bookmarkStart w:id="563" w:name="_Toc105612520"/>
      <w:bookmarkStart w:id="564" w:name="_Toc112766885"/>
      <w:bookmarkStart w:id="565" w:name="_Toc138758569"/>
      <w:r w:rsidRPr="004151EA">
        <w:lastRenderedPageBreak/>
        <w:t>8.2.</w:t>
      </w:r>
      <w:r>
        <w:t>10</w:t>
      </w:r>
      <w:r w:rsidRPr="004151EA">
        <w:t>.2</w:t>
      </w:r>
      <w:r w:rsidRPr="004151EA">
        <w:tab/>
        <w:t>Successful Operation</w:t>
      </w:r>
      <w:bookmarkEnd w:id="558"/>
      <w:bookmarkEnd w:id="559"/>
      <w:bookmarkEnd w:id="560"/>
      <w:bookmarkEnd w:id="561"/>
      <w:bookmarkEnd w:id="562"/>
      <w:bookmarkEnd w:id="563"/>
      <w:bookmarkEnd w:id="564"/>
      <w:bookmarkEnd w:id="565"/>
    </w:p>
    <w:bookmarkStart w:id="566" w:name="_MON_1651514810"/>
    <w:bookmarkEnd w:id="566"/>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pt" o:ole="">
            <v:imagedata r:id="rId39" o:title=""/>
          </v:shape>
          <o:OLEObject Type="Embed" ProgID="Word.Picture.8" ShapeID="_x0000_i1039" DrawAspect="Content" ObjectID="_1749371316"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67" w:name="_Toc51775943"/>
      <w:bookmarkStart w:id="568" w:name="_Toc56772965"/>
      <w:bookmarkStart w:id="569" w:name="_Toc64447594"/>
      <w:bookmarkStart w:id="570" w:name="_Toc74152250"/>
      <w:bookmarkStart w:id="571" w:name="_Toc88654103"/>
      <w:bookmarkStart w:id="572" w:name="_Toc105612521"/>
      <w:bookmarkStart w:id="573" w:name="_Toc112766886"/>
      <w:bookmarkStart w:id="574" w:name="_Toc138758570"/>
      <w:r w:rsidRPr="004151EA">
        <w:t>8.2.</w:t>
      </w:r>
      <w:r>
        <w:t>10</w:t>
      </w:r>
      <w:r w:rsidRPr="004151EA">
        <w:t>.3</w:t>
      </w:r>
      <w:r w:rsidRPr="004151EA">
        <w:tab/>
        <w:t>Unsuccessful Operation</w:t>
      </w:r>
      <w:bookmarkEnd w:id="567"/>
      <w:bookmarkEnd w:id="568"/>
      <w:bookmarkEnd w:id="569"/>
      <w:bookmarkEnd w:id="570"/>
      <w:bookmarkEnd w:id="571"/>
      <w:bookmarkEnd w:id="572"/>
      <w:bookmarkEnd w:id="573"/>
      <w:bookmarkEnd w:id="574"/>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75" w:name="_Toc51775944"/>
      <w:bookmarkStart w:id="576" w:name="_Toc56772966"/>
      <w:bookmarkStart w:id="577" w:name="_Toc64447595"/>
      <w:bookmarkStart w:id="578" w:name="_Toc74152251"/>
      <w:bookmarkStart w:id="579" w:name="_Toc88654104"/>
      <w:bookmarkStart w:id="580" w:name="_Toc105612522"/>
      <w:bookmarkStart w:id="581" w:name="_Toc112766887"/>
      <w:bookmarkStart w:id="582" w:name="_Toc138758571"/>
      <w:r w:rsidRPr="004151EA">
        <w:t>8.2.</w:t>
      </w:r>
      <w:r>
        <w:t>10</w:t>
      </w:r>
      <w:r w:rsidRPr="004151EA">
        <w:t>.4</w:t>
      </w:r>
      <w:r w:rsidRPr="004151EA">
        <w:tab/>
        <w:t>Abnormal Conditions</w:t>
      </w:r>
      <w:bookmarkEnd w:id="575"/>
      <w:bookmarkEnd w:id="576"/>
      <w:bookmarkEnd w:id="577"/>
      <w:bookmarkEnd w:id="578"/>
      <w:bookmarkEnd w:id="579"/>
      <w:bookmarkEnd w:id="580"/>
      <w:bookmarkEnd w:id="581"/>
      <w:bookmarkEnd w:id="582"/>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83" w:name="_Toc51775945"/>
      <w:bookmarkStart w:id="584" w:name="_Toc56772967"/>
      <w:bookmarkStart w:id="585" w:name="_Toc64447596"/>
      <w:bookmarkStart w:id="586" w:name="_Toc74152252"/>
      <w:bookmarkStart w:id="587" w:name="_Toc88654105"/>
      <w:bookmarkStart w:id="588" w:name="_Toc105612523"/>
      <w:bookmarkStart w:id="589" w:name="_Toc112766888"/>
      <w:bookmarkStart w:id="590" w:name="_Toc138758572"/>
      <w:r w:rsidRPr="00707B3F">
        <w:rPr>
          <w:noProof/>
        </w:rPr>
        <w:t>8.3</w:t>
      </w:r>
      <w:r w:rsidRPr="00707B3F">
        <w:rPr>
          <w:noProof/>
        </w:rPr>
        <w:tab/>
        <w:t>Management Procedures</w:t>
      </w:r>
      <w:bookmarkEnd w:id="380"/>
      <w:bookmarkEnd w:id="583"/>
      <w:bookmarkEnd w:id="584"/>
      <w:bookmarkEnd w:id="585"/>
      <w:bookmarkEnd w:id="586"/>
      <w:bookmarkEnd w:id="587"/>
      <w:bookmarkEnd w:id="588"/>
      <w:bookmarkEnd w:id="589"/>
      <w:bookmarkEnd w:id="590"/>
    </w:p>
    <w:p w14:paraId="3ECFF7C7" w14:textId="77777777" w:rsidR="00DF07DA" w:rsidRPr="00707B3F" w:rsidRDefault="00DF07DA" w:rsidP="00DF07DA">
      <w:pPr>
        <w:pStyle w:val="Heading4"/>
        <w:rPr>
          <w:noProof/>
        </w:rPr>
      </w:pPr>
      <w:bookmarkStart w:id="591" w:name="_Toc534903060"/>
      <w:bookmarkStart w:id="592" w:name="_Toc51775946"/>
      <w:bookmarkStart w:id="593" w:name="_Toc56772968"/>
      <w:bookmarkStart w:id="594" w:name="_Toc64447597"/>
      <w:bookmarkStart w:id="595" w:name="_Toc74152253"/>
      <w:bookmarkStart w:id="596" w:name="_Toc88654106"/>
      <w:bookmarkStart w:id="597" w:name="_Toc105612524"/>
      <w:bookmarkStart w:id="598" w:name="_Toc112766889"/>
      <w:bookmarkStart w:id="599" w:name="_Toc138758573"/>
      <w:r w:rsidRPr="00707B3F">
        <w:rPr>
          <w:noProof/>
        </w:rPr>
        <w:t>8.3.1</w:t>
      </w:r>
      <w:r w:rsidRPr="00707B3F">
        <w:rPr>
          <w:noProof/>
        </w:rPr>
        <w:tab/>
        <w:t>Error Indication</w:t>
      </w:r>
      <w:bookmarkEnd w:id="591"/>
      <w:bookmarkEnd w:id="592"/>
      <w:bookmarkEnd w:id="593"/>
      <w:bookmarkEnd w:id="594"/>
      <w:bookmarkEnd w:id="595"/>
      <w:bookmarkEnd w:id="596"/>
      <w:bookmarkEnd w:id="597"/>
      <w:bookmarkEnd w:id="598"/>
      <w:bookmarkEnd w:id="599"/>
    </w:p>
    <w:p w14:paraId="4B6166D5" w14:textId="77777777" w:rsidR="00DF07DA" w:rsidRPr="00707B3F" w:rsidRDefault="00DF07DA" w:rsidP="00DF07DA">
      <w:pPr>
        <w:pStyle w:val="Heading4"/>
        <w:rPr>
          <w:noProof/>
        </w:rPr>
      </w:pPr>
      <w:bookmarkStart w:id="600" w:name="_Toc534903061"/>
      <w:bookmarkStart w:id="601" w:name="_Toc51775947"/>
      <w:bookmarkStart w:id="602" w:name="_Toc56772969"/>
      <w:bookmarkStart w:id="603" w:name="_Toc64447598"/>
      <w:bookmarkStart w:id="604" w:name="_Toc74152254"/>
      <w:bookmarkStart w:id="605" w:name="_Toc88654107"/>
      <w:bookmarkStart w:id="606" w:name="_Toc105612525"/>
      <w:bookmarkStart w:id="607" w:name="_Toc112766890"/>
      <w:bookmarkStart w:id="608" w:name="_Toc138758574"/>
      <w:r w:rsidRPr="00707B3F">
        <w:rPr>
          <w:noProof/>
        </w:rPr>
        <w:t>8.3.1.1</w:t>
      </w:r>
      <w:r w:rsidRPr="00707B3F">
        <w:rPr>
          <w:noProof/>
        </w:rPr>
        <w:tab/>
        <w:t>General</w:t>
      </w:r>
      <w:bookmarkEnd w:id="600"/>
      <w:bookmarkEnd w:id="601"/>
      <w:bookmarkEnd w:id="602"/>
      <w:bookmarkEnd w:id="603"/>
      <w:bookmarkEnd w:id="604"/>
      <w:bookmarkEnd w:id="605"/>
      <w:bookmarkEnd w:id="606"/>
      <w:bookmarkEnd w:id="607"/>
      <w:bookmarkEnd w:id="608"/>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09" w:name="_Toc534903062"/>
      <w:bookmarkStart w:id="610" w:name="_Toc51775948"/>
      <w:bookmarkStart w:id="611" w:name="_Toc56772970"/>
      <w:bookmarkStart w:id="612" w:name="_Toc64447599"/>
      <w:bookmarkStart w:id="613" w:name="_Toc74152255"/>
      <w:bookmarkStart w:id="614" w:name="_Toc88654108"/>
      <w:bookmarkStart w:id="615" w:name="_Toc105612526"/>
      <w:bookmarkStart w:id="616" w:name="_Toc112766891"/>
      <w:bookmarkStart w:id="617" w:name="_Toc138758575"/>
      <w:r w:rsidRPr="00707B3F">
        <w:rPr>
          <w:noProof/>
        </w:rPr>
        <w:t>8.3.1.2</w:t>
      </w:r>
      <w:r w:rsidRPr="00707B3F">
        <w:rPr>
          <w:noProof/>
        </w:rPr>
        <w:tab/>
        <w:t>Successful Operation</w:t>
      </w:r>
      <w:bookmarkEnd w:id="609"/>
      <w:bookmarkEnd w:id="610"/>
      <w:bookmarkEnd w:id="611"/>
      <w:bookmarkEnd w:id="612"/>
      <w:bookmarkEnd w:id="613"/>
      <w:bookmarkEnd w:id="614"/>
      <w:bookmarkEnd w:id="615"/>
      <w:bookmarkEnd w:id="616"/>
      <w:bookmarkEnd w:id="617"/>
    </w:p>
    <w:bookmarkStart w:id="618" w:name="_MON_1256574058"/>
    <w:bookmarkStart w:id="619" w:name="_MON_1318076554"/>
    <w:bookmarkStart w:id="620" w:name="_MON_1318076594"/>
    <w:bookmarkStart w:id="621" w:name="_MON_1318076600"/>
    <w:bookmarkStart w:id="622" w:name="_MON_1005512419"/>
    <w:bookmarkStart w:id="623" w:name="_MON_1008778238"/>
    <w:bookmarkStart w:id="624" w:name="_MON_1254840926"/>
    <w:bookmarkStart w:id="625" w:name="_MON_1256469412"/>
    <w:bookmarkEnd w:id="618"/>
    <w:bookmarkEnd w:id="619"/>
    <w:bookmarkEnd w:id="620"/>
    <w:bookmarkEnd w:id="621"/>
    <w:bookmarkEnd w:id="622"/>
    <w:bookmarkEnd w:id="623"/>
    <w:bookmarkEnd w:id="624"/>
    <w:bookmarkEnd w:id="625"/>
    <w:bookmarkStart w:id="626" w:name="_MON_1256573471"/>
    <w:bookmarkEnd w:id="626"/>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5pt;height:100.5pt" o:ole="" fillcolor="window">
            <v:imagedata r:id="rId41" o:title=""/>
          </v:shape>
          <o:OLEObject Type="Embed" ProgID="Word.Picture.8" ShapeID="_x0000_i1040" DrawAspect="Content" ObjectID="_1749371317"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627" w:name="_MON_1579957469"/>
    <w:bookmarkEnd w:id="627"/>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100.5pt" o:ole="" fillcolor="window">
            <v:imagedata r:id="rId43" o:title=""/>
          </v:shape>
          <o:OLEObject Type="Embed" ProgID="Word.Picture.8" ShapeID="_x0000_i1041" DrawAspect="Content" ObjectID="_1749371318"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628" w:name="_Toc534903063"/>
      <w:bookmarkStart w:id="629" w:name="_Toc51775949"/>
      <w:bookmarkStart w:id="630" w:name="_Toc56772971"/>
      <w:bookmarkStart w:id="631" w:name="_Toc64447600"/>
      <w:bookmarkStart w:id="632" w:name="_Toc74152256"/>
      <w:bookmarkStart w:id="633" w:name="_Toc88654109"/>
      <w:bookmarkStart w:id="634" w:name="_Toc105612527"/>
      <w:bookmarkStart w:id="635" w:name="_Toc112766892"/>
      <w:bookmarkStart w:id="636" w:name="_Toc138758576"/>
      <w:r w:rsidRPr="00707B3F">
        <w:rPr>
          <w:noProof/>
        </w:rPr>
        <w:t>8.3.1.3</w:t>
      </w:r>
      <w:r w:rsidRPr="00707B3F">
        <w:rPr>
          <w:noProof/>
        </w:rPr>
        <w:tab/>
        <w:t>Abnormal Conditions</w:t>
      </w:r>
      <w:bookmarkEnd w:id="628"/>
      <w:bookmarkEnd w:id="629"/>
      <w:bookmarkEnd w:id="630"/>
      <w:bookmarkEnd w:id="631"/>
      <w:bookmarkEnd w:id="632"/>
      <w:bookmarkEnd w:id="633"/>
      <w:bookmarkEnd w:id="634"/>
      <w:bookmarkEnd w:id="635"/>
      <w:bookmarkEnd w:id="636"/>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637" w:name="_MON_1409498847"/>
      <w:bookmarkStart w:id="638" w:name="_MON_1397978433"/>
      <w:bookmarkStart w:id="639" w:name="_MON_1397984489"/>
      <w:bookmarkStart w:id="640" w:name="_MON_1397977586"/>
      <w:bookmarkStart w:id="641" w:name="_MON_1397978290"/>
      <w:bookmarkStart w:id="642" w:name="_MON_1397979649"/>
      <w:bookmarkStart w:id="643" w:name="_MON_1397979870"/>
      <w:bookmarkStart w:id="644" w:name="_MON_1397979984"/>
      <w:bookmarkStart w:id="645" w:name="_MON_1318271908"/>
      <w:bookmarkStart w:id="646" w:name="_Toc51775950"/>
      <w:bookmarkStart w:id="647" w:name="_Toc56772972"/>
      <w:bookmarkStart w:id="648" w:name="_Toc64447601"/>
      <w:bookmarkStart w:id="649" w:name="_Toc74152257"/>
      <w:bookmarkStart w:id="650" w:name="_Toc88654110"/>
      <w:bookmarkStart w:id="651" w:name="_Toc105612528"/>
      <w:bookmarkStart w:id="652" w:name="_Toc112766893"/>
      <w:bookmarkStart w:id="653" w:name="_Toc534903064"/>
      <w:bookmarkStart w:id="654" w:name="_Toc138758577"/>
      <w:bookmarkEnd w:id="637"/>
      <w:bookmarkEnd w:id="638"/>
      <w:bookmarkEnd w:id="639"/>
      <w:bookmarkEnd w:id="640"/>
      <w:bookmarkEnd w:id="641"/>
      <w:bookmarkEnd w:id="642"/>
      <w:bookmarkEnd w:id="643"/>
      <w:bookmarkEnd w:id="644"/>
      <w:bookmarkEnd w:id="645"/>
      <w:r w:rsidRPr="00707B3F">
        <w:rPr>
          <w:noProof/>
        </w:rPr>
        <w:t>8.</w:t>
      </w:r>
      <w:r>
        <w:rPr>
          <w:noProof/>
        </w:rPr>
        <w:t>4</w:t>
      </w:r>
      <w:r w:rsidRPr="00707B3F">
        <w:rPr>
          <w:noProof/>
        </w:rPr>
        <w:tab/>
      </w:r>
      <w:r>
        <w:rPr>
          <w:noProof/>
        </w:rPr>
        <w:t>Assistance Information Transfer Procedures</w:t>
      </w:r>
      <w:bookmarkEnd w:id="646"/>
      <w:bookmarkEnd w:id="647"/>
      <w:bookmarkEnd w:id="648"/>
      <w:bookmarkEnd w:id="649"/>
      <w:bookmarkEnd w:id="650"/>
      <w:bookmarkEnd w:id="651"/>
      <w:bookmarkEnd w:id="652"/>
      <w:bookmarkEnd w:id="654"/>
    </w:p>
    <w:p w14:paraId="455A8F54" w14:textId="77777777" w:rsidR="00125019" w:rsidRPr="00707B3F" w:rsidRDefault="00125019" w:rsidP="00125019">
      <w:pPr>
        <w:pStyle w:val="Heading3"/>
        <w:rPr>
          <w:noProof/>
        </w:rPr>
      </w:pPr>
      <w:bookmarkStart w:id="655" w:name="_Toc51775951"/>
      <w:bookmarkStart w:id="656" w:name="_Toc56772973"/>
      <w:bookmarkStart w:id="657" w:name="_Toc64447602"/>
      <w:bookmarkStart w:id="658" w:name="_Toc74152258"/>
      <w:bookmarkStart w:id="659" w:name="_Toc88654111"/>
      <w:bookmarkStart w:id="660" w:name="_Toc105612529"/>
      <w:bookmarkStart w:id="661" w:name="_Toc112766894"/>
      <w:bookmarkStart w:id="662" w:name="_Toc13875857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655"/>
      <w:bookmarkEnd w:id="656"/>
      <w:bookmarkEnd w:id="657"/>
      <w:bookmarkEnd w:id="658"/>
      <w:bookmarkEnd w:id="659"/>
      <w:bookmarkEnd w:id="660"/>
      <w:bookmarkEnd w:id="661"/>
      <w:bookmarkEnd w:id="662"/>
    </w:p>
    <w:p w14:paraId="3E395784" w14:textId="77777777" w:rsidR="00125019" w:rsidRPr="00707B3F" w:rsidRDefault="00125019" w:rsidP="00125019">
      <w:pPr>
        <w:pStyle w:val="Heading4"/>
        <w:rPr>
          <w:noProof/>
        </w:rPr>
      </w:pPr>
      <w:bookmarkStart w:id="663" w:name="_Toc51775952"/>
      <w:bookmarkStart w:id="664" w:name="_Toc56772974"/>
      <w:bookmarkStart w:id="665" w:name="_Toc64447603"/>
      <w:bookmarkStart w:id="666" w:name="_Toc74152259"/>
      <w:bookmarkStart w:id="667" w:name="_Toc88654112"/>
      <w:bookmarkStart w:id="668" w:name="_Toc105612530"/>
      <w:bookmarkStart w:id="669" w:name="_Toc112766895"/>
      <w:bookmarkStart w:id="670" w:name="_Toc138758579"/>
      <w:r w:rsidRPr="00707B3F">
        <w:rPr>
          <w:noProof/>
        </w:rPr>
        <w:t>8.</w:t>
      </w:r>
      <w:r>
        <w:rPr>
          <w:noProof/>
        </w:rPr>
        <w:t>4</w:t>
      </w:r>
      <w:r w:rsidRPr="00707B3F">
        <w:rPr>
          <w:noProof/>
        </w:rPr>
        <w:t>.1.1</w:t>
      </w:r>
      <w:r w:rsidRPr="00707B3F">
        <w:rPr>
          <w:noProof/>
        </w:rPr>
        <w:tab/>
        <w:t>General</w:t>
      </w:r>
      <w:bookmarkEnd w:id="663"/>
      <w:bookmarkEnd w:id="664"/>
      <w:bookmarkEnd w:id="665"/>
      <w:bookmarkEnd w:id="666"/>
      <w:bookmarkEnd w:id="667"/>
      <w:bookmarkEnd w:id="668"/>
      <w:bookmarkEnd w:id="669"/>
      <w:bookmarkEnd w:id="670"/>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71" w:name="_Toc51775953"/>
      <w:bookmarkStart w:id="672" w:name="_Toc56772975"/>
      <w:bookmarkStart w:id="673" w:name="_Toc64447604"/>
      <w:bookmarkStart w:id="674" w:name="_Toc74152260"/>
      <w:bookmarkStart w:id="675" w:name="_Toc88654113"/>
      <w:bookmarkStart w:id="676" w:name="_Toc105612531"/>
      <w:bookmarkStart w:id="677" w:name="_Toc112766896"/>
      <w:bookmarkStart w:id="678" w:name="_Toc138758580"/>
      <w:r w:rsidRPr="00707B3F">
        <w:rPr>
          <w:noProof/>
        </w:rPr>
        <w:t>8.</w:t>
      </w:r>
      <w:r>
        <w:rPr>
          <w:noProof/>
        </w:rPr>
        <w:t>4</w:t>
      </w:r>
      <w:r w:rsidRPr="00707B3F">
        <w:rPr>
          <w:noProof/>
        </w:rPr>
        <w:t>.1.2</w:t>
      </w:r>
      <w:r w:rsidRPr="00707B3F">
        <w:rPr>
          <w:noProof/>
        </w:rPr>
        <w:tab/>
        <w:t>Successful Operation</w:t>
      </w:r>
      <w:bookmarkEnd w:id="671"/>
      <w:bookmarkEnd w:id="672"/>
      <w:bookmarkEnd w:id="673"/>
      <w:bookmarkEnd w:id="674"/>
      <w:bookmarkEnd w:id="675"/>
      <w:bookmarkEnd w:id="676"/>
      <w:bookmarkEnd w:id="677"/>
      <w:bookmarkEnd w:id="678"/>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2pt" o:ole="">
            <v:imagedata r:id="rId45" o:title=""/>
          </v:shape>
          <o:OLEObject Type="Embed" ProgID="Word.Picture.8" ShapeID="_x0000_i1042" DrawAspect="Content" ObjectID="_1749371319"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lastRenderedPageBreak/>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79" w:name="_Toc51775954"/>
      <w:bookmarkStart w:id="680" w:name="_Toc56772976"/>
      <w:bookmarkStart w:id="681" w:name="_Toc64447605"/>
      <w:bookmarkStart w:id="682" w:name="_Toc74152261"/>
      <w:bookmarkStart w:id="683" w:name="_Toc88654114"/>
      <w:bookmarkStart w:id="684" w:name="_Toc105612532"/>
      <w:bookmarkStart w:id="685" w:name="_Toc112766897"/>
      <w:bookmarkStart w:id="686" w:name="_Toc138758581"/>
      <w:r w:rsidRPr="00707B3F">
        <w:rPr>
          <w:noProof/>
        </w:rPr>
        <w:t>8.</w:t>
      </w:r>
      <w:r>
        <w:rPr>
          <w:noProof/>
        </w:rPr>
        <w:t>4</w:t>
      </w:r>
      <w:r w:rsidRPr="00707B3F">
        <w:rPr>
          <w:noProof/>
        </w:rPr>
        <w:t>.1.3</w:t>
      </w:r>
      <w:r w:rsidRPr="00707B3F">
        <w:rPr>
          <w:noProof/>
        </w:rPr>
        <w:tab/>
        <w:t>Abnormal Conditions</w:t>
      </w:r>
      <w:bookmarkEnd w:id="679"/>
      <w:bookmarkEnd w:id="680"/>
      <w:bookmarkEnd w:id="681"/>
      <w:bookmarkEnd w:id="682"/>
      <w:bookmarkEnd w:id="683"/>
      <w:bookmarkEnd w:id="684"/>
      <w:bookmarkEnd w:id="685"/>
      <w:bookmarkEnd w:id="686"/>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87" w:name="_Toc534730118"/>
      <w:bookmarkStart w:id="688" w:name="_Toc51775955"/>
      <w:bookmarkStart w:id="689" w:name="_Toc56772977"/>
      <w:bookmarkStart w:id="690" w:name="_Toc64447606"/>
      <w:bookmarkStart w:id="691" w:name="_Toc74152262"/>
      <w:bookmarkStart w:id="692" w:name="_Toc88654115"/>
      <w:bookmarkStart w:id="693" w:name="_Toc105612533"/>
      <w:bookmarkStart w:id="694" w:name="_Toc112766898"/>
      <w:bookmarkStart w:id="695" w:name="_Toc138758582"/>
      <w:r w:rsidRPr="0054226D">
        <w:t>8.</w:t>
      </w:r>
      <w:r>
        <w:t>4</w:t>
      </w:r>
      <w:r w:rsidRPr="0054226D">
        <w:t>.2</w:t>
      </w:r>
      <w:r w:rsidRPr="0054226D">
        <w:tab/>
        <w:t>Assistance Information Feedback</w:t>
      </w:r>
      <w:bookmarkEnd w:id="687"/>
      <w:bookmarkEnd w:id="688"/>
      <w:bookmarkEnd w:id="689"/>
      <w:bookmarkEnd w:id="690"/>
      <w:bookmarkEnd w:id="691"/>
      <w:bookmarkEnd w:id="692"/>
      <w:bookmarkEnd w:id="693"/>
      <w:bookmarkEnd w:id="694"/>
      <w:bookmarkEnd w:id="695"/>
    </w:p>
    <w:p w14:paraId="487C1C65" w14:textId="77777777" w:rsidR="00125019" w:rsidRPr="0054226D" w:rsidRDefault="00125019" w:rsidP="00125019">
      <w:pPr>
        <w:pStyle w:val="Heading4"/>
      </w:pPr>
      <w:bookmarkStart w:id="696" w:name="_Toc534730119"/>
      <w:bookmarkStart w:id="697" w:name="_Toc51775956"/>
      <w:bookmarkStart w:id="698" w:name="_Toc56772978"/>
      <w:bookmarkStart w:id="699" w:name="_Toc64447607"/>
      <w:bookmarkStart w:id="700" w:name="_Toc74152263"/>
      <w:bookmarkStart w:id="701" w:name="_Toc88654116"/>
      <w:bookmarkStart w:id="702" w:name="_Toc105612534"/>
      <w:bookmarkStart w:id="703" w:name="_Toc112766899"/>
      <w:bookmarkStart w:id="704" w:name="_Toc138758583"/>
      <w:r w:rsidRPr="0054226D">
        <w:t>8.</w:t>
      </w:r>
      <w:r>
        <w:t>4</w:t>
      </w:r>
      <w:r w:rsidRPr="0054226D">
        <w:t>.2.1</w:t>
      </w:r>
      <w:r w:rsidRPr="0054226D">
        <w:tab/>
        <w:t>General</w:t>
      </w:r>
      <w:bookmarkEnd w:id="696"/>
      <w:bookmarkEnd w:id="697"/>
      <w:bookmarkEnd w:id="698"/>
      <w:bookmarkEnd w:id="699"/>
      <w:bookmarkEnd w:id="700"/>
      <w:bookmarkEnd w:id="701"/>
      <w:bookmarkEnd w:id="702"/>
      <w:bookmarkEnd w:id="703"/>
      <w:bookmarkEnd w:id="704"/>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05" w:name="_Toc534730120"/>
      <w:bookmarkStart w:id="706" w:name="_Toc51775957"/>
      <w:bookmarkStart w:id="707" w:name="_Toc56772979"/>
      <w:bookmarkStart w:id="708" w:name="_Toc64447608"/>
      <w:bookmarkStart w:id="709" w:name="_Toc74152264"/>
      <w:bookmarkStart w:id="710" w:name="_Toc88654117"/>
      <w:bookmarkStart w:id="711" w:name="_Toc105612535"/>
      <w:bookmarkStart w:id="712" w:name="_Toc112766900"/>
      <w:bookmarkStart w:id="713" w:name="_Toc138758584"/>
      <w:r w:rsidRPr="0054226D">
        <w:t>8.</w:t>
      </w:r>
      <w:r>
        <w:t>4</w:t>
      </w:r>
      <w:r w:rsidRPr="0054226D">
        <w:t>.2.2</w:t>
      </w:r>
      <w:r w:rsidRPr="0054226D">
        <w:tab/>
        <w:t>Successful Operation</w:t>
      </w:r>
      <w:bookmarkEnd w:id="705"/>
      <w:bookmarkEnd w:id="706"/>
      <w:bookmarkEnd w:id="707"/>
      <w:bookmarkEnd w:id="708"/>
      <w:bookmarkEnd w:id="709"/>
      <w:bookmarkEnd w:id="710"/>
      <w:bookmarkEnd w:id="711"/>
      <w:bookmarkEnd w:id="712"/>
      <w:bookmarkEnd w:id="713"/>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2pt" o:ole="">
            <v:imagedata r:id="rId47" o:title=""/>
          </v:shape>
          <o:OLEObject Type="Embed" ProgID="Word.Picture.8" ShapeID="_x0000_i1043" DrawAspect="Content" ObjectID="_1749371320"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714"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715" w:name="_Toc534730121"/>
      <w:bookmarkStart w:id="716" w:name="_Toc51775958"/>
      <w:bookmarkStart w:id="717" w:name="_Toc56772980"/>
      <w:bookmarkStart w:id="718" w:name="_Toc64447609"/>
      <w:bookmarkStart w:id="719" w:name="_Toc74152265"/>
      <w:bookmarkStart w:id="720" w:name="_Toc88654118"/>
      <w:bookmarkStart w:id="721" w:name="_Toc105612536"/>
      <w:bookmarkStart w:id="722" w:name="_Toc112766901"/>
      <w:bookmarkStart w:id="723" w:name="_Toc138758585"/>
      <w:bookmarkEnd w:id="714"/>
      <w:r w:rsidRPr="0054226D">
        <w:t>8.</w:t>
      </w:r>
      <w:r>
        <w:t>4</w:t>
      </w:r>
      <w:r w:rsidRPr="0054226D">
        <w:t>.2.3</w:t>
      </w:r>
      <w:r w:rsidRPr="0054226D">
        <w:tab/>
        <w:t>Abnormal Conditions</w:t>
      </w:r>
      <w:bookmarkEnd w:id="715"/>
      <w:bookmarkEnd w:id="716"/>
      <w:bookmarkEnd w:id="717"/>
      <w:bookmarkEnd w:id="718"/>
      <w:bookmarkEnd w:id="719"/>
      <w:bookmarkEnd w:id="720"/>
      <w:bookmarkEnd w:id="721"/>
      <w:bookmarkEnd w:id="722"/>
      <w:bookmarkEnd w:id="723"/>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724" w:name="_Toc51775959"/>
      <w:bookmarkStart w:id="725" w:name="_Toc56772981"/>
      <w:bookmarkStart w:id="726" w:name="_Toc64447610"/>
      <w:bookmarkStart w:id="727" w:name="_Toc74152266"/>
      <w:bookmarkStart w:id="728" w:name="_Toc88654119"/>
      <w:bookmarkStart w:id="729" w:name="_Toc105612537"/>
      <w:bookmarkStart w:id="730" w:name="_Toc112766902"/>
      <w:bookmarkStart w:id="731" w:name="_Toc138758586"/>
      <w:r w:rsidRPr="002571EA">
        <w:t>8.</w:t>
      </w:r>
      <w:r>
        <w:t>5</w:t>
      </w:r>
      <w:r w:rsidRPr="002571EA">
        <w:tab/>
        <w:t xml:space="preserve">Measurement </w:t>
      </w:r>
      <w:r>
        <w:rPr>
          <w:lang w:eastAsia="zh-CN"/>
        </w:rPr>
        <w:t>Information Transfer</w:t>
      </w:r>
      <w:bookmarkEnd w:id="724"/>
      <w:bookmarkEnd w:id="725"/>
      <w:bookmarkEnd w:id="726"/>
      <w:bookmarkEnd w:id="727"/>
      <w:bookmarkEnd w:id="728"/>
      <w:bookmarkEnd w:id="729"/>
      <w:bookmarkEnd w:id="730"/>
      <w:bookmarkEnd w:id="731"/>
    </w:p>
    <w:p w14:paraId="1FB4EC11" w14:textId="77777777" w:rsidR="00125019" w:rsidRPr="002571EA" w:rsidRDefault="00125019" w:rsidP="00125019">
      <w:pPr>
        <w:pStyle w:val="Heading3"/>
      </w:pPr>
      <w:bookmarkStart w:id="732" w:name="_Toc478159723"/>
      <w:bookmarkStart w:id="733" w:name="_Toc51775960"/>
      <w:bookmarkStart w:id="734" w:name="_Toc56772982"/>
      <w:bookmarkStart w:id="735" w:name="_Toc64447611"/>
      <w:bookmarkStart w:id="736" w:name="_Toc74152267"/>
      <w:bookmarkStart w:id="737" w:name="_Toc88654120"/>
      <w:bookmarkStart w:id="738" w:name="_Toc105612538"/>
      <w:bookmarkStart w:id="739" w:name="_Toc112766903"/>
      <w:bookmarkStart w:id="740" w:name="_Toc138758587"/>
      <w:r w:rsidRPr="002571EA">
        <w:t>8.</w:t>
      </w:r>
      <w:r>
        <w:t>5</w:t>
      </w:r>
      <w:r w:rsidRPr="002571EA">
        <w:t>.1</w:t>
      </w:r>
      <w:r w:rsidRPr="002571EA">
        <w:tab/>
        <w:t>Measurement</w:t>
      </w:r>
      <w:bookmarkEnd w:id="732"/>
      <w:bookmarkEnd w:id="733"/>
      <w:bookmarkEnd w:id="734"/>
      <w:bookmarkEnd w:id="735"/>
      <w:bookmarkEnd w:id="736"/>
      <w:bookmarkEnd w:id="737"/>
      <w:bookmarkEnd w:id="738"/>
      <w:bookmarkEnd w:id="739"/>
      <w:bookmarkEnd w:id="740"/>
    </w:p>
    <w:p w14:paraId="7AD11A5E" w14:textId="77777777" w:rsidR="00125019" w:rsidRPr="002571EA" w:rsidRDefault="00125019" w:rsidP="00125019">
      <w:pPr>
        <w:pStyle w:val="Heading4"/>
      </w:pPr>
      <w:bookmarkStart w:id="741" w:name="_Toc478159724"/>
      <w:bookmarkStart w:id="742" w:name="_Toc51775961"/>
      <w:bookmarkStart w:id="743" w:name="_Toc56772983"/>
      <w:bookmarkStart w:id="744" w:name="_Toc64447612"/>
      <w:bookmarkStart w:id="745" w:name="_Toc74152268"/>
      <w:bookmarkStart w:id="746" w:name="_Toc88654121"/>
      <w:bookmarkStart w:id="747" w:name="_Toc105612539"/>
      <w:bookmarkStart w:id="748" w:name="_Toc112766904"/>
      <w:bookmarkStart w:id="749" w:name="_Toc138758588"/>
      <w:r w:rsidRPr="002571EA">
        <w:t>8.</w:t>
      </w:r>
      <w:r>
        <w:t>5</w:t>
      </w:r>
      <w:r w:rsidRPr="002571EA">
        <w:t>.1.1</w:t>
      </w:r>
      <w:r w:rsidRPr="002571EA">
        <w:tab/>
        <w:t>General</w:t>
      </w:r>
      <w:bookmarkEnd w:id="741"/>
      <w:bookmarkEnd w:id="742"/>
      <w:bookmarkEnd w:id="743"/>
      <w:bookmarkEnd w:id="744"/>
      <w:bookmarkEnd w:id="745"/>
      <w:bookmarkEnd w:id="746"/>
      <w:bookmarkEnd w:id="747"/>
      <w:bookmarkEnd w:id="748"/>
      <w:bookmarkEnd w:id="74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750" w:name="_Toc478159725"/>
      <w:bookmarkStart w:id="751" w:name="_Toc51775962"/>
      <w:bookmarkStart w:id="752" w:name="_Toc56772984"/>
      <w:bookmarkStart w:id="753" w:name="_Toc64447613"/>
      <w:bookmarkStart w:id="754" w:name="_Toc74152269"/>
      <w:bookmarkStart w:id="755" w:name="_Toc88654122"/>
      <w:bookmarkStart w:id="756" w:name="_Toc105612540"/>
      <w:bookmarkStart w:id="757" w:name="_Toc112766905"/>
      <w:bookmarkStart w:id="758" w:name="_Toc138758589"/>
      <w:r w:rsidRPr="002571EA">
        <w:lastRenderedPageBreak/>
        <w:t>8.</w:t>
      </w:r>
      <w:r>
        <w:t>5</w:t>
      </w:r>
      <w:r w:rsidRPr="002571EA">
        <w:t>.1.2</w:t>
      </w:r>
      <w:r w:rsidRPr="002571EA">
        <w:tab/>
        <w:t>Successful Operation</w:t>
      </w:r>
      <w:bookmarkEnd w:id="750"/>
      <w:bookmarkEnd w:id="751"/>
      <w:bookmarkEnd w:id="752"/>
      <w:bookmarkEnd w:id="753"/>
      <w:bookmarkEnd w:id="754"/>
      <w:bookmarkEnd w:id="755"/>
      <w:bookmarkEnd w:id="756"/>
      <w:bookmarkEnd w:id="757"/>
      <w:bookmarkEnd w:id="758"/>
    </w:p>
    <w:bookmarkStart w:id="759" w:name="_MON_1397978406"/>
    <w:bookmarkEnd w:id="759"/>
    <w:p w14:paraId="07BA1100" w14:textId="77777777" w:rsidR="00125019" w:rsidRPr="002571EA" w:rsidRDefault="00125019" w:rsidP="00125019">
      <w:pPr>
        <w:pStyle w:val="TH"/>
      </w:pPr>
      <w:r w:rsidRPr="002571EA">
        <w:object w:dxaOrig="6768" w:dyaOrig="2655" w14:anchorId="0742F2D6">
          <v:shape id="_x0000_i1044" type="#_x0000_t75" style="width:321pt;height:123pt" o:ole="">
            <v:imagedata r:id="rId49" o:title=""/>
          </v:shape>
          <o:OLEObject Type="Embed" ProgID="Word.Picture.8" ShapeID="_x0000_i1044" DrawAspect="Content" ObjectID="_1749371321"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760" w:name="_Toc478159726"/>
      <w:bookmarkStart w:id="761"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762"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763" w:name="_Toc64447614"/>
      <w:bookmarkStart w:id="764"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765" w:name="_Toc88654123"/>
      <w:bookmarkStart w:id="766" w:name="_Toc105612541"/>
      <w:bookmarkStart w:id="767" w:name="_Toc112766906"/>
      <w:bookmarkStart w:id="768" w:name="_Toc138758590"/>
      <w:r w:rsidRPr="002571EA">
        <w:t>8.</w:t>
      </w:r>
      <w:r>
        <w:t>5</w:t>
      </w:r>
      <w:r w:rsidRPr="002571EA">
        <w:t>.1.3</w:t>
      </w:r>
      <w:r w:rsidRPr="002571EA">
        <w:tab/>
        <w:t>Unsuccessful Operation</w:t>
      </w:r>
      <w:bookmarkEnd w:id="760"/>
      <w:bookmarkEnd w:id="761"/>
      <w:bookmarkEnd w:id="762"/>
      <w:bookmarkEnd w:id="763"/>
      <w:bookmarkEnd w:id="764"/>
      <w:bookmarkEnd w:id="765"/>
      <w:bookmarkEnd w:id="766"/>
      <w:bookmarkEnd w:id="767"/>
      <w:bookmarkEnd w:id="768"/>
    </w:p>
    <w:bookmarkStart w:id="769" w:name="_MON_1397979636"/>
    <w:bookmarkEnd w:id="769"/>
    <w:p w14:paraId="267F5877" w14:textId="77777777" w:rsidR="00125019" w:rsidRPr="002571EA" w:rsidRDefault="00125019" w:rsidP="00125019">
      <w:pPr>
        <w:pStyle w:val="TH"/>
      </w:pPr>
      <w:r w:rsidRPr="002571EA">
        <w:object w:dxaOrig="6768" w:dyaOrig="2655" w14:anchorId="2E6AB477">
          <v:shape id="_x0000_i1045" type="#_x0000_t75" style="width:321pt;height:123pt" o:ole="">
            <v:imagedata r:id="rId51" o:title=""/>
          </v:shape>
          <o:OLEObject Type="Embed" ProgID="Word.Picture.8" ShapeID="_x0000_i1045" DrawAspect="Content" ObjectID="_1749371322"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770" w:name="_Toc478159727"/>
      <w:bookmarkStart w:id="771" w:name="_Toc51775964"/>
      <w:bookmarkStart w:id="772" w:name="_Toc56772986"/>
      <w:bookmarkStart w:id="773" w:name="_Toc64447615"/>
      <w:bookmarkStart w:id="774" w:name="_Toc74152271"/>
      <w:bookmarkStart w:id="775" w:name="_Toc88654124"/>
      <w:bookmarkStart w:id="776" w:name="_Toc105612542"/>
      <w:bookmarkStart w:id="777" w:name="_Toc112766907"/>
      <w:bookmarkStart w:id="778" w:name="_Toc138758591"/>
      <w:r w:rsidRPr="002571EA">
        <w:t>8.</w:t>
      </w:r>
      <w:r>
        <w:t>5</w:t>
      </w:r>
      <w:r w:rsidRPr="002571EA">
        <w:t>.1.4</w:t>
      </w:r>
      <w:r w:rsidRPr="002571EA">
        <w:tab/>
        <w:t>Abnormal Conditions</w:t>
      </w:r>
      <w:bookmarkEnd w:id="770"/>
      <w:bookmarkEnd w:id="771"/>
      <w:bookmarkEnd w:id="772"/>
      <w:bookmarkEnd w:id="773"/>
      <w:bookmarkEnd w:id="774"/>
      <w:bookmarkEnd w:id="775"/>
      <w:bookmarkEnd w:id="776"/>
      <w:bookmarkEnd w:id="777"/>
      <w:bookmarkEnd w:id="778"/>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779" w:name="_Toc51775965"/>
      <w:bookmarkStart w:id="780" w:name="_Toc56772987"/>
      <w:bookmarkStart w:id="781" w:name="_Toc64447616"/>
      <w:bookmarkStart w:id="782" w:name="_Toc74152272"/>
      <w:bookmarkStart w:id="783" w:name="_Toc88654125"/>
      <w:bookmarkStart w:id="784" w:name="_Toc105612543"/>
      <w:bookmarkStart w:id="785" w:name="_Toc112766908"/>
      <w:bookmarkStart w:id="786" w:name="_Toc478159728"/>
      <w:bookmarkStart w:id="787" w:name="_Toc138758592"/>
      <w:r w:rsidRPr="002571EA">
        <w:t>8.</w:t>
      </w:r>
      <w:r>
        <w:t>5</w:t>
      </w:r>
      <w:r w:rsidRPr="002571EA">
        <w:t>.</w:t>
      </w:r>
      <w:r>
        <w:t>2</w:t>
      </w:r>
      <w:r w:rsidRPr="002571EA">
        <w:tab/>
        <w:t>Measurement</w:t>
      </w:r>
      <w:r>
        <w:t xml:space="preserve"> Report</w:t>
      </w:r>
      <w:bookmarkEnd w:id="779"/>
      <w:bookmarkEnd w:id="780"/>
      <w:bookmarkEnd w:id="781"/>
      <w:bookmarkEnd w:id="782"/>
      <w:bookmarkEnd w:id="783"/>
      <w:bookmarkEnd w:id="784"/>
      <w:bookmarkEnd w:id="785"/>
      <w:bookmarkEnd w:id="787"/>
    </w:p>
    <w:p w14:paraId="4253B45F" w14:textId="77777777" w:rsidR="00125019" w:rsidRPr="002571EA" w:rsidRDefault="00125019" w:rsidP="00125019">
      <w:pPr>
        <w:pStyle w:val="Heading4"/>
      </w:pPr>
      <w:bookmarkStart w:id="788" w:name="_Toc51775966"/>
      <w:bookmarkStart w:id="789" w:name="_Toc56772988"/>
      <w:bookmarkStart w:id="790" w:name="_Toc64447617"/>
      <w:bookmarkStart w:id="791" w:name="_Toc74152273"/>
      <w:bookmarkStart w:id="792" w:name="_Toc88654126"/>
      <w:bookmarkStart w:id="793" w:name="_Toc105612544"/>
      <w:bookmarkStart w:id="794" w:name="_Toc112766909"/>
      <w:bookmarkStart w:id="795" w:name="_Toc138758593"/>
      <w:r w:rsidRPr="002571EA">
        <w:t>8.</w:t>
      </w:r>
      <w:r>
        <w:t>5</w:t>
      </w:r>
      <w:r w:rsidRPr="002571EA">
        <w:t>.</w:t>
      </w:r>
      <w:r>
        <w:t>2</w:t>
      </w:r>
      <w:r w:rsidRPr="002571EA">
        <w:t>.1</w:t>
      </w:r>
      <w:r w:rsidRPr="002571EA">
        <w:tab/>
        <w:t>General</w:t>
      </w:r>
      <w:bookmarkEnd w:id="788"/>
      <w:bookmarkEnd w:id="789"/>
      <w:bookmarkEnd w:id="790"/>
      <w:bookmarkEnd w:id="791"/>
      <w:bookmarkEnd w:id="792"/>
      <w:bookmarkEnd w:id="793"/>
      <w:bookmarkEnd w:id="794"/>
      <w:bookmarkEnd w:id="795"/>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796" w:name="_Toc51775967"/>
      <w:bookmarkStart w:id="797" w:name="_Toc56772989"/>
      <w:bookmarkStart w:id="798" w:name="_Toc64447618"/>
      <w:bookmarkStart w:id="799" w:name="_Toc74152274"/>
      <w:bookmarkStart w:id="800" w:name="_Toc88654127"/>
      <w:bookmarkStart w:id="801" w:name="_Toc105612545"/>
      <w:bookmarkStart w:id="802" w:name="_Toc112766910"/>
      <w:bookmarkStart w:id="803" w:name="_Toc138758594"/>
      <w:r w:rsidRPr="002571EA">
        <w:t>8.</w:t>
      </w:r>
      <w:r>
        <w:t>5</w:t>
      </w:r>
      <w:r w:rsidRPr="002571EA">
        <w:t>.</w:t>
      </w:r>
      <w:r>
        <w:t>2</w:t>
      </w:r>
      <w:r w:rsidRPr="002571EA">
        <w:t>.2</w:t>
      </w:r>
      <w:r w:rsidRPr="002571EA">
        <w:tab/>
        <w:t>Successful Operation</w:t>
      </w:r>
      <w:bookmarkEnd w:id="796"/>
      <w:bookmarkEnd w:id="797"/>
      <w:bookmarkEnd w:id="798"/>
      <w:bookmarkEnd w:id="799"/>
      <w:bookmarkEnd w:id="800"/>
      <w:bookmarkEnd w:id="801"/>
      <w:bookmarkEnd w:id="802"/>
      <w:bookmarkEnd w:id="803"/>
    </w:p>
    <w:bookmarkStart w:id="804" w:name="_MON_1634549011"/>
    <w:bookmarkEnd w:id="804"/>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2pt" o:ole="">
            <v:imagedata r:id="rId53" o:title=""/>
          </v:shape>
          <o:OLEObject Type="Embed" ProgID="Word.Picture.8" ShapeID="_x0000_i1046" DrawAspect="Content" ObjectID="_1749371323" r:id="rId54"/>
        </w:object>
      </w:r>
    </w:p>
    <w:p w14:paraId="25997AA4" w14:textId="07413231" w:rsidR="00125019" w:rsidRPr="002571EA" w:rsidRDefault="00125019" w:rsidP="00125019">
      <w:pPr>
        <w:pStyle w:val="TF"/>
      </w:pPr>
      <w:r w:rsidRPr="002571EA">
        <w:t>Figure 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805" w:name="_Toc51775968"/>
      <w:bookmarkStart w:id="806" w:name="_Toc56772990"/>
      <w:bookmarkStart w:id="807" w:name="_Toc64447619"/>
      <w:bookmarkStart w:id="808" w:name="_Toc74152275"/>
      <w:bookmarkStart w:id="809" w:name="_Toc88654128"/>
      <w:bookmarkStart w:id="810" w:name="_Toc105612546"/>
      <w:bookmarkStart w:id="811" w:name="_Toc112766911"/>
      <w:bookmarkStart w:id="812" w:name="_Toc138758595"/>
      <w:r w:rsidRPr="002571EA">
        <w:t>8.</w:t>
      </w:r>
      <w:r>
        <w:t>5</w:t>
      </w:r>
      <w:r w:rsidRPr="002571EA">
        <w:t>.</w:t>
      </w:r>
      <w:r>
        <w:t>3</w:t>
      </w:r>
      <w:r w:rsidRPr="002571EA">
        <w:tab/>
        <w:t>Measurement Update</w:t>
      </w:r>
      <w:bookmarkEnd w:id="786"/>
      <w:bookmarkEnd w:id="805"/>
      <w:bookmarkEnd w:id="806"/>
      <w:bookmarkEnd w:id="807"/>
      <w:bookmarkEnd w:id="808"/>
      <w:bookmarkEnd w:id="809"/>
      <w:bookmarkEnd w:id="810"/>
      <w:bookmarkEnd w:id="811"/>
      <w:bookmarkEnd w:id="812"/>
    </w:p>
    <w:p w14:paraId="6CB9F2E0" w14:textId="77777777" w:rsidR="00125019" w:rsidRPr="002571EA" w:rsidRDefault="00125019" w:rsidP="00125019">
      <w:pPr>
        <w:pStyle w:val="Heading4"/>
      </w:pPr>
      <w:bookmarkStart w:id="813" w:name="_Toc478159729"/>
      <w:bookmarkStart w:id="814" w:name="_Toc51775969"/>
      <w:bookmarkStart w:id="815" w:name="_Toc56772991"/>
      <w:bookmarkStart w:id="816" w:name="_Toc64447620"/>
      <w:bookmarkStart w:id="817" w:name="_Toc74152276"/>
      <w:bookmarkStart w:id="818" w:name="_Toc88654129"/>
      <w:bookmarkStart w:id="819" w:name="_Toc105612547"/>
      <w:bookmarkStart w:id="820" w:name="_Toc112766912"/>
      <w:bookmarkStart w:id="821" w:name="_Toc138758596"/>
      <w:r w:rsidRPr="002571EA">
        <w:t>8.</w:t>
      </w:r>
      <w:r>
        <w:t>5</w:t>
      </w:r>
      <w:r w:rsidRPr="002571EA">
        <w:t>.</w:t>
      </w:r>
      <w:r>
        <w:t>3</w:t>
      </w:r>
      <w:r w:rsidRPr="002571EA">
        <w:t>.1</w:t>
      </w:r>
      <w:r w:rsidRPr="002571EA">
        <w:tab/>
        <w:t>General</w:t>
      </w:r>
      <w:bookmarkEnd w:id="813"/>
      <w:bookmarkEnd w:id="814"/>
      <w:bookmarkEnd w:id="815"/>
      <w:bookmarkEnd w:id="816"/>
      <w:bookmarkEnd w:id="817"/>
      <w:bookmarkEnd w:id="818"/>
      <w:bookmarkEnd w:id="819"/>
      <w:bookmarkEnd w:id="820"/>
      <w:bookmarkEnd w:id="82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822" w:name="_Toc478159730"/>
      <w:bookmarkStart w:id="823" w:name="_Toc51775970"/>
      <w:bookmarkStart w:id="824" w:name="_Toc56772992"/>
      <w:bookmarkStart w:id="825" w:name="_Toc64447621"/>
      <w:bookmarkStart w:id="826" w:name="_Toc74152277"/>
      <w:bookmarkStart w:id="827" w:name="_Toc88654130"/>
      <w:bookmarkStart w:id="828" w:name="_Toc105612548"/>
      <w:bookmarkStart w:id="829" w:name="_Toc112766913"/>
      <w:bookmarkStart w:id="830" w:name="_Toc138758597"/>
      <w:r w:rsidRPr="002571EA">
        <w:t>8.</w:t>
      </w:r>
      <w:r>
        <w:t>5</w:t>
      </w:r>
      <w:r w:rsidRPr="002571EA">
        <w:t>.</w:t>
      </w:r>
      <w:r>
        <w:t>3</w:t>
      </w:r>
      <w:r w:rsidRPr="002571EA">
        <w:t>.2</w:t>
      </w:r>
      <w:r w:rsidRPr="002571EA">
        <w:tab/>
        <w:t>Successful Operation</w:t>
      </w:r>
      <w:bookmarkEnd w:id="822"/>
      <w:bookmarkEnd w:id="823"/>
      <w:bookmarkEnd w:id="824"/>
      <w:bookmarkEnd w:id="825"/>
      <w:bookmarkEnd w:id="826"/>
      <w:bookmarkEnd w:id="827"/>
      <w:bookmarkEnd w:id="828"/>
      <w:bookmarkEnd w:id="829"/>
      <w:bookmarkEnd w:id="830"/>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2pt" o:ole="">
            <v:imagedata r:id="rId55" o:title=""/>
          </v:shape>
          <o:OLEObject Type="Embed" ProgID="Word.Picture.8" ShapeID="_x0000_i1047" DrawAspect="Content" ObjectID="_1749371324"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831" w:name="_Toc478159731"/>
      <w:bookmarkStart w:id="832" w:name="_Toc51775971"/>
      <w:bookmarkStart w:id="833" w:name="_Toc56772993"/>
      <w:bookmarkStart w:id="834" w:name="_Toc64447622"/>
      <w:bookmarkStart w:id="835" w:name="_Toc74152278"/>
      <w:bookmarkStart w:id="836" w:name="_Toc88654131"/>
      <w:bookmarkStart w:id="837" w:name="_Toc105612549"/>
      <w:bookmarkStart w:id="838" w:name="_Toc112766914"/>
      <w:bookmarkStart w:id="839" w:name="_Toc138758598"/>
      <w:r w:rsidRPr="002571EA">
        <w:lastRenderedPageBreak/>
        <w:t>8.</w:t>
      </w:r>
      <w:r>
        <w:t>5</w:t>
      </w:r>
      <w:r w:rsidRPr="002571EA">
        <w:t>.</w:t>
      </w:r>
      <w:r>
        <w:t>3</w:t>
      </w:r>
      <w:r w:rsidRPr="002571EA">
        <w:t>.3</w:t>
      </w:r>
      <w:r w:rsidRPr="002571EA">
        <w:tab/>
        <w:t>Unsuccessful Operation</w:t>
      </w:r>
      <w:bookmarkEnd w:id="831"/>
      <w:bookmarkEnd w:id="832"/>
      <w:bookmarkEnd w:id="833"/>
      <w:bookmarkEnd w:id="834"/>
      <w:bookmarkEnd w:id="835"/>
      <w:bookmarkEnd w:id="836"/>
      <w:bookmarkEnd w:id="837"/>
      <w:bookmarkEnd w:id="838"/>
      <w:bookmarkEnd w:id="83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840" w:name="_Toc478159732"/>
      <w:bookmarkStart w:id="841" w:name="_Toc51775972"/>
      <w:bookmarkStart w:id="842" w:name="_Toc56772994"/>
      <w:bookmarkStart w:id="843" w:name="_Toc64447623"/>
      <w:bookmarkStart w:id="844" w:name="_Toc74152279"/>
      <w:bookmarkStart w:id="845" w:name="_Toc88654132"/>
      <w:bookmarkStart w:id="846" w:name="_Toc105612550"/>
      <w:bookmarkStart w:id="847" w:name="_Toc112766915"/>
      <w:bookmarkStart w:id="848" w:name="_Toc138758599"/>
      <w:r w:rsidRPr="002571EA">
        <w:t>8.</w:t>
      </w:r>
      <w:r>
        <w:t>5</w:t>
      </w:r>
      <w:r w:rsidRPr="002571EA">
        <w:t>.</w:t>
      </w:r>
      <w:r>
        <w:t>3</w:t>
      </w:r>
      <w:r w:rsidRPr="002571EA">
        <w:t>.4</w:t>
      </w:r>
      <w:r w:rsidRPr="002571EA">
        <w:tab/>
        <w:t>Abnormal Conditions</w:t>
      </w:r>
      <w:bookmarkEnd w:id="840"/>
      <w:bookmarkEnd w:id="841"/>
      <w:bookmarkEnd w:id="842"/>
      <w:bookmarkEnd w:id="843"/>
      <w:bookmarkEnd w:id="844"/>
      <w:bookmarkEnd w:id="845"/>
      <w:bookmarkEnd w:id="846"/>
      <w:bookmarkEnd w:id="847"/>
      <w:bookmarkEnd w:id="848"/>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849" w:name="_Toc478159733"/>
      <w:bookmarkStart w:id="850" w:name="_Toc51775973"/>
      <w:bookmarkStart w:id="851" w:name="_Toc56772995"/>
      <w:bookmarkStart w:id="852" w:name="_Toc64447624"/>
      <w:bookmarkStart w:id="853" w:name="_Toc74152280"/>
      <w:bookmarkStart w:id="854" w:name="_Toc88654133"/>
      <w:bookmarkStart w:id="855" w:name="_Toc105612551"/>
      <w:bookmarkStart w:id="856" w:name="_Toc112766916"/>
      <w:bookmarkStart w:id="857" w:name="_Toc138758600"/>
      <w:r w:rsidRPr="002571EA">
        <w:t>8.</w:t>
      </w:r>
      <w:r>
        <w:t>5</w:t>
      </w:r>
      <w:r w:rsidRPr="002571EA">
        <w:t>.</w:t>
      </w:r>
      <w:r>
        <w:t>4</w:t>
      </w:r>
      <w:r w:rsidRPr="002571EA">
        <w:tab/>
        <w:t>Measurement Abort</w:t>
      </w:r>
      <w:bookmarkEnd w:id="849"/>
      <w:bookmarkEnd w:id="850"/>
      <w:bookmarkEnd w:id="851"/>
      <w:bookmarkEnd w:id="852"/>
      <w:bookmarkEnd w:id="853"/>
      <w:bookmarkEnd w:id="854"/>
      <w:bookmarkEnd w:id="855"/>
      <w:bookmarkEnd w:id="856"/>
      <w:bookmarkEnd w:id="857"/>
    </w:p>
    <w:p w14:paraId="2446227B" w14:textId="77777777" w:rsidR="00125019" w:rsidRPr="002571EA" w:rsidRDefault="00125019" w:rsidP="00125019">
      <w:pPr>
        <w:pStyle w:val="Heading4"/>
      </w:pPr>
      <w:bookmarkStart w:id="858" w:name="_Toc478159734"/>
      <w:bookmarkStart w:id="859" w:name="_Toc51775974"/>
      <w:bookmarkStart w:id="860" w:name="_Toc56772996"/>
      <w:bookmarkStart w:id="861" w:name="_Toc64447625"/>
      <w:bookmarkStart w:id="862" w:name="_Toc74152281"/>
      <w:bookmarkStart w:id="863" w:name="_Toc88654134"/>
      <w:bookmarkStart w:id="864" w:name="_Toc105612552"/>
      <w:bookmarkStart w:id="865" w:name="_Toc112766917"/>
      <w:bookmarkStart w:id="866" w:name="_Toc138758601"/>
      <w:r w:rsidRPr="002571EA">
        <w:t>8.</w:t>
      </w:r>
      <w:r>
        <w:t>5</w:t>
      </w:r>
      <w:r w:rsidRPr="002571EA">
        <w:t>.</w:t>
      </w:r>
      <w:r>
        <w:t>4</w:t>
      </w:r>
      <w:r w:rsidRPr="002571EA">
        <w:t>.1</w:t>
      </w:r>
      <w:r w:rsidRPr="002571EA">
        <w:tab/>
        <w:t>General</w:t>
      </w:r>
      <w:bookmarkEnd w:id="858"/>
      <w:bookmarkEnd w:id="859"/>
      <w:bookmarkEnd w:id="860"/>
      <w:bookmarkEnd w:id="861"/>
      <w:bookmarkEnd w:id="862"/>
      <w:bookmarkEnd w:id="863"/>
      <w:bookmarkEnd w:id="864"/>
      <w:bookmarkEnd w:id="865"/>
      <w:bookmarkEnd w:id="866"/>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867" w:name="_Toc478159735"/>
      <w:bookmarkStart w:id="868" w:name="_Toc51775975"/>
      <w:bookmarkStart w:id="869" w:name="_Toc56772997"/>
      <w:bookmarkStart w:id="870" w:name="_Toc64447626"/>
      <w:bookmarkStart w:id="871" w:name="_Toc74152282"/>
      <w:bookmarkStart w:id="872" w:name="_Toc88654135"/>
      <w:bookmarkStart w:id="873" w:name="_Toc105612553"/>
      <w:bookmarkStart w:id="874" w:name="_Toc112766918"/>
      <w:bookmarkStart w:id="875" w:name="_Toc138758602"/>
      <w:r w:rsidRPr="002571EA">
        <w:t>8.</w:t>
      </w:r>
      <w:r>
        <w:t>5</w:t>
      </w:r>
      <w:r w:rsidRPr="002571EA">
        <w:t>.</w:t>
      </w:r>
      <w:r>
        <w:t>4</w:t>
      </w:r>
      <w:r w:rsidRPr="002571EA">
        <w:t>.2</w:t>
      </w:r>
      <w:r w:rsidRPr="002571EA">
        <w:tab/>
        <w:t>Successful Operation</w:t>
      </w:r>
      <w:bookmarkEnd w:id="867"/>
      <w:bookmarkEnd w:id="868"/>
      <w:bookmarkEnd w:id="869"/>
      <w:bookmarkEnd w:id="870"/>
      <w:bookmarkEnd w:id="871"/>
      <w:bookmarkEnd w:id="872"/>
      <w:bookmarkEnd w:id="873"/>
      <w:bookmarkEnd w:id="874"/>
      <w:bookmarkEnd w:id="875"/>
    </w:p>
    <w:bookmarkStart w:id="876" w:name="_MON_1634548733"/>
    <w:bookmarkEnd w:id="876"/>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2pt" o:ole="">
            <v:imagedata r:id="rId57" o:title=""/>
          </v:shape>
          <o:OLEObject Type="Embed" ProgID="Word.Picture.8" ShapeID="_x0000_i1048" DrawAspect="Content" ObjectID="_1749371325"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877" w:name="_Toc478159736"/>
      <w:bookmarkStart w:id="878" w:name="_Toc51775976"/>
      <w:bookmarkStart w:id="879" w:name="_Toc56772998"/>
      <w:bookmarkStart w:id="880" w:name="_Toc64447627"/>
      <w:bookmarkStart w:id="881" w:name="_Toc74152283"/>
      <w:bookmarkStart w:id="882" w:name="_Toc88654136"/>
      <w:bookmarkStart w:id="883" w:name="_Toc105612554"/>
      <w:bookmarkStart w:id="884" w:name="_Toc112766919"/>
      <w:bookmarkStart w:id="885" w:name="_Toc138758603"/>
      <w:r w:rsidRPr="002571EA">
        <w:t>8.</w:t>
      </w:r>
      <w:r>
        <w:t>5</w:t>
      </w:r>
      <w:r w:rsidRPr="002571EA">
        <w:t>.</w:t>
      </w:r>
      <w:r>
        <w:t>4</w:t>
      </w:r>
      <w:r w:rsidRPr="002571EA">
        <w:t>.3</w:t>
      </w:r>
      <w:r w:rsidRPr="002571EA">
        <w:tab/>
        <w:t>Unsuccessful Operation</w:t>
      </w:r>
      <w:bookmarkEnd w:id="877"/>
      <w:bookmarkEnd w:id="878"/>
      <w:bookmarkEnd w:id="879"/>
      <w:bookmarkEnd w:id="880"/>
      <w:bookmarkEnd w:id="881"/>
      <w:bookmarkEnd w:id="882"/>
      <w:bookmarkEnd w:id="883"/>
      <w:bookmarkEnd w:id="884"/>
      <w:bookmarkEnd w:id="88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886" w:name="_Toc478159737"/>
      <w:bookmarkStart w:id="887" w:name="_Toc51775977"/>
      <w:bookmarkStart w:id="888" w:name="_Toc56772999"/>
      <w:bookmarkStart w:id="889" w:name="_Toc64447628"/>
      <w:bookmarkStart w:id="890" w:name="_Toc74152284"/>
      <w:bookmarkStart w:id="891" w:name="_Toc88654137"/>
      <w:bookmarkStart w:id="892" w:name="_Toc105612555"/>
      <w:bookmarkStart w:id="893" w:name="_Toc112766920"/>
      <w:bookmarkStart w:id="894" w:name="_Toc138758604"/>
      <w:r w:rsidRPr="002571EA">
        <w:t>8.</w:t>
      </w:r>
      <w:r>
        <w:t>5</w:t>
      </w:r>
      <w:r w:rsidRPr="002571EA">
        <w:t>.</w:t>
      </w:r>
      <w:r>
        <w:t>4</w:t>
      </w:r>
      <w:r w:rsidRPr="002571EA">
        <w:t>.4</w:t>
      </w:r>
      <w:r w:rsidRPr="002571EA">
        <w:tab/>
        <w:t>Abnormal Conditions</w:t>
      </w:r>
      <w:bookmarkEnd w:id="886"/>
      <w:bookmarkEnd w:id="887"/>
      <w:bookmarkEnd w:id="888"/>
      <w:bookmarkEnd w:id="889"/>
      <w:bookmarkEnd w:id="890"/>
      <w:bookmarkEnd w:id="891"/>
      <w:bookmarkEnd w:id="892"/>
      <w:bookmarkEnd w:id="893"/>
      <w:bookmarkEnd w:id="89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895" w:name="_Toc51775978"/>
      <w:bookmarkStart w:id="896" w:name="_Toc56773000"/>
      <w:bookmarkStart w:id="897" w:name="_Toc64447629"/>
      <w:bookmarkStart w:id="898" w:name="_Toc74152285"/>
      <w:bookmarkStart w:id="899" w:name="_Toc88654138"/>
      <w:bookmarkStart w:id="900" w:name="_Toc105612556"/>
      <w:bookmarkStart w:id="901" w:name="_Toc112766921"/>
      <w:bookmarkStart w:id="902" w:name="_Toc138758605"/>
      <w:r w:rsidRPr="002571EA">
        <w:t>8.</w:t>
      </w:r>
      <w:r>
        <w:t>5</w:t>
      </w:r>
      <w:r w:rsidRPr="002571EA">
        <w:t>.</w:t>
      </w:r>
      <w:r>
        <w:t>5</w:t>
      </w:r>
      <w:r w:rsidRPr="002571EA">
        <w:tab/>
        <w:t>Measurement</w:t>
      </w:r>
      <w:r>
        <w:t xml:space="preserve"> Failure Indication</w:t>
      </w:r>
      <w:bookmarkEnd w:id="895"/>
      <w:bookmarkEnd w:id="896"/>
      <w:bookmarkEnd w:id="897"/>
      <w:bookmarkEnd w:id="898"/>
      <w:bookmarkEnd w:id="899"/>
      <w:bookmarkEnd w:id="900"/>
      <w:bookmarkEnd w:id="901"/>
      <w:bookmarkEnd w:id="902"/>
    </w:p>
    <w:p w14:paraId="22E5BD81" w14:textId="77777777" w:rsidR="00125019" w:rsidRPr="002571EA" w:rsidRDefault="00125019" w:rsidP="00125019">
      <w:pPr>
        <w:pStyle w:val="Heading4"/>
      </w:pPr>
      <w:bookmarkStart w:id="903" w:name="_Toc51775979"/>
      <w:bookmarkStart w:id="904" w:name="_Toc56773001"/>
      <w:bookmarkStart w:id="905" w:name="_Toc64447630"/>
      <w:bookmarkStart w:id="906" w:name="_Toc74152286"/>
      <w:bookmarkStart w:id="907" w:name="_Toc88654139"/>
      <w:bookmarkStart w:id="908" w:name="_Toc105612557"/>
      <w:bookmarkStart w:id="909" w:name="_Toc112766922"/>
      <w:bookmarkStart w:id="910" w:name="_Toc138758606"/>
      <w:r w:rsidRPr="002571EA">
        <w:t>8.</w:t>
      </w:r>
      <w:r>
        <w:t>5</w:t>
      </w:r>
      <w:r w:rsidRPr="002571EA">
        <w:t>.</w:t>
      </w:r>
      <w:r>
        <w:t>5</w:t>
      </w:r>
      <w:r w:rsidRPr="002571EA">
        <w:t>.1</w:t>
      </w:r>
      <w:r w:rsidRPr="002571EA">
        <w:tab/>
        <w:t>General</w:t>
      </w:r>
      <w:bookmarkEnd w:id="903"/>
      <w:bookmarkEnd w:id="904"/>
      <w:bookmarkEnd w:id="905"/>
      <w:bookmarkEnd w:id="906"/>
      <w:bookmarkEnd w:id="907"/>
      <w:bookmarkEnd w:id="908"/>
      <w:bookmarkEnd w:id="909"/>
      <w:bookmarkEnd w:id="910"/>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911" w:name="_Toc51775980"/>
      <w:bookmarkStart w:id="912" w:name="_Toc56773002"/>
      <w:bookmarkStart w:id="913" w:name="_Toc64447631"/>
      <w:bookmarkStart w:id="914" w:name="_Toc74152287"/>
      <w:bookmarkStart w:id="915" w:name="_Toc88654140"/>
      <w:bookmarkStart w:id="916" w:name="_Toc105612558"/>
      <w:bookmarkStart w:id="917" w:name="_Toc112766923"/>
      <w:bookmarkStart w:id="918" w:name="_Toc138758607"/>
      <w:r w:rsidRPr="002571EA">
        <w:lastRenderedPageBreak/>
        <w:t>8.</w:t>
      </w:r>
      <w:r>
        <w:t>5</w:t>
      </w:r>
      <w:r w:rsidRPr="002571EA">
        <w:t>.</w:t>
      </w:r>
      <w:r>
        <w:t>5</w:t>
      </w:r>
      <w:r w:rsidRPr="002571EA">
        <w:t>.2</w:t>
      </w:r>
      <w:r w:rsidRPr="002571EA">
        <w:tab/>
        <w:t>Successful Operation</w:t>
      </w:r>
      <w:bookmarkEnd w:id="911"/>
      <w:bookmarkEnd w:id="912"/>
      <w:bookmarkEnd w:id="913"/>
      <w:bookmarkEnd w:id="914"/>
      <w:bookmarkEnd w:id="915"/>
      <w:bookmarkEnd w:id="916"/>
      <w:bookmarkEnd w:id="917"/>
      <w:bookmarkEnd w:id="918"/>
    </w:p>
    <w:bookmarkStart w:id="919" w:name="_MON_1634550742"/>
    <w:bookmarkEnd w:id="919"/>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2pt" o:ole="">
            <v:imagedata r:id="rId59" o:title=""/>
          </v:shape>
          <o:OLEObject Type="Embed" ProgID="Word.Picture.8" ShapeID="_x0000_i1049" DrawAspect="Content" ObjectID="_1749371326"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920" w:name="_Toc51775981"/>
      <w:bookmarkStart w:id="921" w:name="_Toc56773003"/>
      <w:bookmarkStart w:id="922" w:name="_Toc64447632"/>
      <w:bookmarkStart w:id="923" w:name="_Toc74152288"/>
      <w:bookmarkStart w:id="924" w:name="_Toc88654141"/>
      <w:bookmarkStart w:id="925" w:name="_Toc105612559"/>
      <w:bookmarkStart w:id="926" w:name="_Toc112766924"/>
      <w:bookmarkStart w:id="927" w:name="_Toc138758608"/>
      <w:r w:rsidRPr="00707B3F">
        <w:rPr>
          <w:noProof/>
        </w:rPr>
        <w:t>9</w:t>
      </w:r>
      <w:r w:rsidRPr="00707B3F">
        <w:rPr>
          <w:noProof/>
        </w:rPr>
        <w:tab/>
        <w:t>Elements for NRPPa Communication</w:t>
      </w:r>
      <w:bookmarkEnd w:id="653"/>
      <w:bookmarkEnd w:id="920"/>
      <w:bookmarkEnd w:id="921"/>
      <w:bookmarkEnd w:id="922"/>
      <w:bookmarkEnd w:id="923"/>
      <w:bookmarkEnd w:id="924"/>
      <w:bookmarkEnd w:id="925"/>
      <w:bookmarkEnd w:id="926"/>
      <w:bookmarkEnd w:id="927"/>
    </w:p>
    <w:p w14:paraId="010F502E" w14:textId="77777777" w:rsidR="00FC46E8" w:rsidRPr="00707B3F" w:rsidRDefault="00FC46E8" w:rsidP="00FC46E8">
      <w:pPr>
        <w:pStyle w:val="Heading2"/>
        <w:rPr>
          <w:noProof/>
        </w:rPr>
      </w:pPr>
      <w:bookmarkStart w:id="928" w:name="_Toc534903065"/>
      <w:bookmarkStart w:id="929" w:name="_Toc51775982"/>
      <w:bookmarkStart w:id="930" w:name="_Toc56773004"/>
      <w:bookmarkStart w:id="931" w:name="_Toc64447633"/>
      <w:bookmarkStart w:id="932" w:name="_Toc74152289"/>
      <w:bookmarkStart w:id="933" w:name="_Toc88654142"/>
      <w:bookmarkStart w:id="934" w:name="_Toc105612560"/>
      <w:bookmarkStart w:id="935" w:name="_Toc112766925"/>
      <w:bookmarkStart w:id="936" w:name="_Toc138758609"/>
      <w:r w:rsidRPr="00707B3F">
        <w:rPr>
          <w:noProof/>
        </w:rPr>
        <w:t>9.0</w:t>
      </w:r>
      <w:r w:rsidRPr="00707B3F">
        <w:rPr>
          <w:noProof/>
        </w:rPr>
        <w:tab/>
        <w:t>General</w:t>
      </w:r>
      <w:bookmarkEnd w:id="928"/>
      <w:bookmarkEnd w:id="929"/>
      <w:bookmarkEnd w:id="930"/>
      <w:bookmarkEnd w:id="931"/>
      <w:bookmarkEnd w:id="932"/>
      <w:bookmarkEnd w:id="933"/>
      <w:bookmarkEnd w:id="934"/>
      <w:bookmarkEnd w:id="935"/>
      <w:bookmarkEnd w:id="936"/>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937" w:name="_Toc534903066"/>
      <w:bookmarkStart w:id="938" w:name="_Toc51775983"/>
      <w:bookmarkStart w:id="939" w:name="_Toc56773005"/>
      <w:bookmarkStart w:id="940" w:name="_Toc64447634"/>
      <w:bookmarkStart w:id="941" w:name="_Toc74152290"/>
      <w:bookmarkStart w:id="942" w:name="_Toc88654143"/>
      <w:bookmarkStart w:id="943" w:name="_Toc105612561"/>
      <w:bookmarkStart w:id="944" w:name="_Toc112766926"/>
      <w:bookmarkStart w:id="945" w:name="_Toc138758610"/>
      <w:r w:rsidRPr="00707B3F">
        <w:rPr>
          <w:noProof/>
        </w:rPr>
        <w:t>9.1</w:t>
      </w:r>
      <w:r w:rsidRPr="00707B3F">
        <w:rPr>
          <w:noProof/>
        </w:rPr>
        <w:tab/>
        <w:t>Message Functional Definition and Content</w:t>
      </w:r>
      <w:bookmarkEnd w:id="937"/>
      <w:bookmarkEnd w:id="938"/>
      <w:bookmarkEnd w:id="939"/>
      <w:bookmarkEnd w:id="940"/>
      <w:bookmarkEnd w:id="941"/>
      <w:bookmarkEnd w:id="942"/>
      <w:bookmarkEnd w:id="943"/>
      <w:bookmarkEnd w:id="944"/>
      <w:bookmarkEnd w:id="945"/>
    </w:p>
    <w:p w14:paraId="7E16733C" w14:textId="77777777" w:rsidR="00FC46E8" w:rsidRPr="00707B3F" w:rsidRDefault="00FC46E8" w:rsidP="00FC46E8">
      <w:pPr>
        <w:pStyle w:val="Heading3"/>
        <w:rPr>
          <w:noProof/>
        </w:rPr>
      </w:pPr>
      <w:bookmarkStart w:id="946" w:name="_Toc534903067"/>
      <w:bookmarkStart w:id="947" w:name="_Toc51775984"/>
      <w:bookmarkStart w:id="948" w:name="_Toc56773006"/>
      <w:bookmarkStart w:id="949" w:name="_Toc64447635"/>
      <w:bookmarkStart w:id="950" w:name="_Toc74152291"/>
      <w:bookmarkStart w:id="951" w:name="_Toc88654144"/>
      <w:bookmarkStart w:id="952" w:name="_Toc105612562"/>
      <w:bookmarkStart w:id="953" w:name="_Toc112766927"/>
      <w:bookmarkStart w:id="954" w:name="_Toc138758611"/>
      <w:r w:rsidRPr="00707B3F">
        <w:rPr>
          <w:noProof/>
        </w:rPr>
        <w:t>9.1.1</w:t>
      </w:r>
      <w:r w:rsidRPr="00707B3F">
        <w:rPr>
          <w:noProof/>
        </w:rPr>
        <w:tab/>
        <w:t>Messages for Location Information Transfer Procedures</w:t>
      </w:r>
      <w:bookmarkEnd w:id="946"/>
      <w:bookmarkEnd w:id="947"/>
      <w:bookmarkEnd w:id="948"/>
      <w:bookmarkEnd w:id="949"/>
      <w:bookmarkEnd w:id="950"/>
      <w:bookmarkEnd w:id="951"/>
      <w:bookmarkEnd w:id="952"/>
      <w:bookmarkEnd w:id="953"/>
      <w:bookmarkEnd w:id="954"/>
    </w:p>
    <w:p w14:paraId="3E4FD33C" w14:textId="77777777" w:rsidR="00104B83" w:rsidRPr="00707B3F" w:rsidRDefault="00104B83" w:rsidP="00104B83">
      <w:pPr>
        <w:pStyle w:val="Heading4"/>
        <w:rPr>
          <w:noProof/>
        </w:rPr>
      </w:pPr>
      <w:bookmarkStart w:id="955" w:name="_Toc534903068"/>
      <w:bookmarkStart w:id="956" w:name="_Toc51775985"/>
      <w:bookmarkStart w:id="957" w:name="_Toc56773007"/>
      <w:bookmarkStart w:id="958" w:name="_Toc64447636"/>
      <w:bookmarkStart w:id="959" w:name="_Toc74152292"/>
      <w:bookmarkStart w:id="960" w:name="_Toc88654145"/>
      <w:bookmarkStart w:id="961" w:name="_Toc105612563"/>
      <w:bookmarkStart w:id="962" w:name="_Toc112766928"/>
      <w:bookmarkStart w:id="963" w:name="_Toc138758612"/>
      <w:r w:rsidRPr="00707B3F">
        <w:rPr>
          <w:noProof/>
        </w:rPr>
        <w:t>9.1.1.1</w:t>
      </w:r>
      <w:r w:rsidRPr="00707B3F">
        <w:rPr>
          <w:noProof/>
        </w:rPr>
        <w:tab/>
        <w:t>E-CID MEASUREMENT INITIATION REQUEST</w:t>
      </w:r>
      <w:bookmarkEnd w:id="955"/>
      <w:bookmarkEnd w:id="956"/>
      <w:bookmarkEnd w:id="957"/>
      <w:bookmarkEnd w:id="958"/>
      <w:bookmarkEnd w:id="959"/>
      <w:bookmarkEnd w:id="960"/>
      <w:bookmarkEnd w:id="961"/>
      <w:bookmarkEnd w:id="962"/>
      <w:bookmarkEnd w:id="963"/>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964" w:name="_Toc534903069"/>
      <w:bookmarkStart w:id="965" w:name="_Toc51775986"/>
      <w:bookmarkStart w:id="966" w:name="_Toc56773008"/>
      <w:bookmarkStart w:id="967" w:name="_Toc64447637"/>
      <w:bookmarkStart w:id="968" w:name="_Toc74152293"/>
      <w:bookmarkStart w:id="969" w:name="_Toc88654146"/>
      <w:bookmarkStart w:id="970" w:name="_Toc105612564"/>
      <w:bookmarkStart w:id="971" w:name="_Toc112766929"/>
      <w:bookmarkStart w:id="972" w:name="_Toc138758613"/>
      <w:r w:rsidRPr="00707B3F">
        <w:rPr>
          <w:noProof/>
        </w:rPr>
        <w:t>9.1.1.2</w:t>
      </w:r>
      <w:r w:rsidRPr="00707B3F">
        <w:rPr>
          <w:noProof/>
        </w:rPr>
        <w:tab/>
        <w:t>E-CID MEASUREMENT INITIATION RESPONSE</w:t>
      </w:r>
      <w:bookmarkEnd w:id="964"/>
      <w:bookmarkEnd w:id="965"/>
      <w:bookmarkEnd w:id="966"/>
      <w:bookmarkEnd w:id="967"/>
      <w:bookmarkEnd w:id="968"/>
      <w:bookmarkEnd w:id="969"/>
      <w:bookmarkEnd w:id="970"/>
      <w:bookmarkEnd w:id="971"/>
      <w:bookmarkEnd w:id="972"/>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973" w:name="_Toc534903070"/>
      <w:bookmarkStart w:id="974" w:name="_Toc51775987"/>
      <w:bookmarkStart w:id="975" w:name="_Toc56773009"/>
      <w:bookmarkStart w:id="976" w:name="_Toc64447638"/>
      <w:bookmarkStart w:id="977" w:name="_Toc74152294"/>
      <w:bookmarkStart w:id="978" w:name="_Toc88654147"/>
      <w:bookmarkStart w:id="979" w:name="_Toc105612565"/>
      <w:bookmarkStart w:id="980" w:name="_Toc112766930"/>
      <w:bookmarkStart w:id="981" w:name="_Toc138758614"/>
      <w:r w:rsidRPr="00707B3F">
        <w:rPr>
          <w:noProof/>
        </w:rPr>
        <w:t>9.1.1.3</w:t>
      </w:r>
      <w:r w:rsidRPr="00707B3F">
        <w:rPr>
          <w:noProof/>
        </w:rPr>
        <w:tab/>
        <w:t>E-CID MEASUREMENT INITIATION FAILURE</w:t>
      </w:r>
      <w:bookmarkEnd w:id="973"/>
      <w:bookmarkEnd w:id="974"/>
      <w:bookmarkEnd w:id="975"/>
      <w:bookmarkEnd w:id="976"/>
      <w:bookmarkEnd w:id="977"/>
      <w:bookmarkEnd w:id="978"/>
      <w:bookmarkEnd w:id="979"/>
      <w:bookmarkEnd w:id="980"/>
      <w:bookmarkEnd w:id="981"/>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982" w:name="_Toc534903071"/>
      <w:bookmarkStart w:id="983" w:name="_Toc51775988"/>
      <w:bookmarkStart w:id="984" w:name="_Toc56773010"/>
      <w:bookmarkStart w:id="985" w:name="_Toc64447639"/>
      <w:bookmarkStart w:id="986" w:name="_Toc74152295"/>
      <w:bookmarkStart w:id="987" w:name="_Toc88654148"/>
      <w:bookmarkStart w:id="988" w:name="_Toc105612566"/>
      <w:bookmarkStart w:id="989" w:name="_Toc112766931"/>
      <w:bookmarkStart w:id="990" w:name="_Toc138758615"/>
      <w:r w:rsidRPr="00707B3F">
        <w:rPr>
          <w:noProof/>
        </w:rPr>
        <w:t>9.1.1.4</w:t>
      </w:r>
      <w:r w:rsidRPr="00707B3F">
        <w:rPr>
          <w:noProof/>
        </w:rPr>
        <w:tab/>
        <w:t>E-CID MEASUREMENT FAILURE INDICATION</w:t>
      </w:r>
      <w:bookmarkEnd w:id="982"/>
      <w:bookmarkEnd w:id="983"/>
      <w:bookmarkEnd w:id="984"/>
      <w:bookmarkEnd w:id="985"/>
      <w:bookmarkEnd w:id="986"/>
      <w:bookmarkEnd w:id="987"/>
      <w:bookmarkEnd w:id="988"/>
      <w:bookmarkEnd w:id="989"/>
      <w:bookmarkEnd w:id="990"/>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991" w:name="_Toc534903072"/>
      <w:bookmarkStart w:id="992" w:name="_Toc51775989"/>
      <w:bookmarkStart w:id="993" w:name="_Toc56773011"/>
      <w:bookmarkStart w:id="994" w:name="_Toc64447640"/>
      <w:bookmarkStart w:id="995" w:name="_Toc74152296"/>
      <w:bookmarkStart w:id="996" w:name="_Toc88654149"/>
      <w:bookmarkStart w:id="997" w:name="_Toc105612567"/>
      <w:bookmarkStart w:id="998" w:name="_Toc112766932"/>
      <w:bookmarkStart w:id="999" w:name="_Toc138758616"/>
      <w:r w:rsidRPr="00707B3F">
        <w:rPr>
          <w:noProof/>
        </w:rPr>
        <w:t>9.1.1.5</w:t>
      </w:r>
      <w:r w:rsidRPr="00707B3F">
        <w:rPr>
          <w:noProof/>
        </w:rPr>
        <w:tab/>
        <w:t>E-CID MEASUREMENT REPORT</w:t>
      </w:r>
      <w:bookmarkEnd w:id="991"/>
      <w:bookmarkEnd w:id="992"/>
      <w:bookmarkEnd w:id="993"/>
      <w:bookmarkEnd w:id="994"/>
      <w:bookmarkEnd w:id="995"/>
      <w:bookmarkEnd w:id="996"/>
      <w:bookmarkEnd w:id="997"/>
      <w:bookmarkEnd w:id="998"/>
      <w:bookmarkEnd w:id="999"/>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000" w:name="_Toc534903073"/>
      <w:bookmarkStart w:id="1001" w:name="_Toc51775990"/>
      <w:bookmarkStart w:id="1002" w:name="_Toc56773012"/>
      <w:bookmarkStart w:id="1003" w:name="_Toc64447641"/>
      <w:bookmarkStart w:id="1004" w:name="_Toc74152297"/>
      <w:bookmarkStart w:id="1005" w:name="_Toc88654150"/>
      <w:bookmarkStart w:id="1006" w:name="_Toc105612568"/>
      <w:bookmarkStart w:id="1007" w:name="_Toc112766933"/>
      <w:bookmarkStart w:id="1008" w:name="_Toc138758617"/>
      <w:r w:rsidRPr="00707B3F">
        <w:rPr>
          <w:noProof/>
        </w:rPr>
        <w:t>9.1.1.6</w:t>
      </w:r>
      <w:r w:rsidRPr="00707B3F">
        <w:rPr>
          <w:noProof/>
        </w:rPr>
        <w:tab/>
        <w:t>E-CID MEASUREMENT TERMINATION COMMAND</w:t>
      </w:r>
      <w:bookmarkEnd w:id="1000"/>
      <w:bookmarkEnd w:id="1001"/>
      <w:bookmarkEnd w:id="1002"/>
      <w:bookmarkEnd w:id="1003"/>
      <w:bookmarkEnd w:id="1004"/>
      <w:bookmarkEnd w:id="1005"/>
      <w:bookmarkEnd w:id="1006"/>
      <w:bookmarkEnd w:id="1007"/>
      <w:bookmarkEnd w:id="1008"/>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009" w:name="_Toc534903074"/>
      <w:bookmarkStart w:id="1010" w:name="_Toc51775991"/>
      <w:bookmarkStart w:id="1011" w:name="_Toc56773013"/>
      <w:bookmarkStart w:id="1012" w:name="_Toc64447642"/>
      <w:bookmarkStart w:id="1013" w:name="_Toc74152298"/>
      <w:bookmarkStart w:id="1014" w:name="_Toc88654151"/>
      <w:bookmarkStart w:id="1015" w:name="_Toc105612569"/>
      <w:bookmarkStart w:id="1016" w:name="_Toc112766934"/>
      <w:bookmarkStart w:id="1017" w:name="_Toc138758618"/>
      <w:r w:rsidRPr="00707B3F">
        <w:rPr>
          <w:noProof/>
        </w:rPr>
        <w:t>9.1.1.7</w:t>
      </w:r>
      <w:r w:rsidRPr="00707B3F">
        <w:rPr>
          <w:noProof/>
        </w:rPr>
        <w:tab/>
        <w:t>OTDOA INFORMATION REQUEST</w:t>
      </w:r>
      <w:bookmarkEnd w:id="1009"/>
      <w:bookmarkEnd w:id="1010"/>
      <w:bookmarkEnd w:id="1011"/>
      <w:bookmarkEnd w:id="1012"/>
      <w:bookmarkEnd w:id="1013"/>
      <w:bookmarkEnd w:id="1014"/>
      <w:bookmarkEnd w:id="1015"/>
      <w:bookmarkEnd w:id="1016"/>
      <w:bookmarkEnd w:id="1017"/>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018" w:name="_Toc534903075"/>
      <w:bookmarkStart w:id="1019" w:name="_Toc51775992"/>
      <w:bookmarkStart w:id="1020" w:name="_Toc56773014"/>
      <w:bookmarkStart w:id="1021" w:name="_Toc64447643"/>
      <w:bookmarkStart w:id="1022" w:name="_Toc74152299"/>
      <w:bookmarkStart w:id="1023" w:name="_Toc88654152"/>
      <w:bookmarkStart w:id="1024" w:name="_Toc105612570"/>
      <w:bookmarkStart w:id="1025" w:name="_Toc112766935"/>
      <w:bookmarkStart w:id="1026" w:name="_Toc138758619"/>
      <w:r w:rsidRPr="00707B3F">
        <w:rPr>
          <w:noProof/>
        </w:rPr>
        <w:t>9.1.1.8</w:t>
      </w:r>
      <w:r w:rsidRPr="00707B3F">
        <w:rPr>
          <w:noProof/>
        </w:rPr>
        <w:tab/>
        <w:t>OTDOA INFORMATION RESPONSE</w:t>
      </w:r>
      <w:bookmarkEnd w:id="1018"/>
      <w:bookmarkEnd w:id="1019"/>
      <w:bookmarkEnd w:id="1020"/>
      <w:bookmarkEnd w:id="1021"/>
      <w:bookmarkEnd w:id="1022"/>
      <w:bookmarkEnd w:id="1023"/>
      <w:bookmarkEnd w:id="1024"/>
      <w:bookmarkEnd w:id="1025"/>
      <w:bookmarkEnd w:id="1026"/>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027" w:name="_Toc534903076"/>
      <w:bookmarkStart w:id="1028" w:name="_Toc51775993"/>
      <w:bookmarkStart w:id="1029" w:name="_Toc56773015"/>
      <w:bookmarkStart w:id="1030" w:name="_Toc64447644"/>
      <w:bookmarkStart w:id="1031" w:name="_Toc74152300"/>
      <w:bookmarkStart w:id="1032" w:name="_Toc88654153"/>
      <w:bookmarkStart w:id="1033" w:name="_Toc105612571"/>
      <w:bookmarkStart w:id="1034" w:name="_Toc112766936"/>
      <w:bookmarkStart w:id="1035" w:name="_Toc138758620"/>
      <w:r w:rsidRPr="00707B3F">
        <w:rPr>
          <w:noProof/>
        </w:rPr>
        <w:t>9.1.1.9</w:t>
      </w:r>
      <w:r w:rsidRPr="00707B3F">
        <w:rPr>
          <w:noProof/>
        </w:rPr>
        <w:tab/>
        <w:t>OTDOA INFORMATION FAILURE</w:t>
      </w:r>
      <w:bookmarkEnd w:id="1027"/>
      <w:bookmarkEnd w:id="1028"/>
      <w:bookmarkEnd w:id="1029"/>
      <w:bookmarkEnd w:id="1030"/>
      <w:bookmarkEnd w:id="1031"/>
      <w:bookmarkEnd w:id="1032"/>
      <w:bookmarkEnd w:id="1033"/>
      <w:bookmarkEnd w:id="1034"/>
      <w:bookmarkEnd w:id="1035"/>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036" w:name="_Toc51775994"/>
      <w:bookmarkStart w:id="1037" w:name="_Toc56773016"/>
      <w:bookmarkStart w:id="1038" w:name="_Toc64447645"/>
      <w:bookmarkStart w:id="1039" w:name="_Toc74152301"/>
      <w:bookmarkStart w:id="1040" w:name="_Toc88654154"/>
      <w:bookmarkStart w:id="1041" w:name="_Toc105612572"/>
      <w:bookmarkStart w:id="1042" w:name="_Toc112766937"/>
      <w:bookmarkStart w:id="1043" w:name="_Toc534903077"/>
      <w:bookmarkStart w:id="1044" w:name="_Toc138758621"/>
      <w:r w:rsidRPr="00707B3F">
        <w:rPr>
          <w:noProof/>
        </w:rPr>
        <w:t>9.1.1.</w:t>
      </w:r>
      <w:r>
        <w:rPr>
          <w:noProof/>
        </w:rPr>
        <w:t>10</w:t>
      </w:r>
      <w:r w:rsidRPr="00707B3F">
        <w:rPr>
          <w:noProof/>
        </w:rPr>
        <w:tab/>
      </w:r>
      <w:r>
        <w:rPr>
          <w:noProof/>
        </w:rPr>
        <w:t>POSITIONING</w:t>
      </w:r>
      <w:r w:rsidRPr="00707B3F">
        <w:rPr>
          <w:noProof/>
        </w:rPr>
        <w:t xml:space="preserve"> INFORMATION REQUEST</w:t>
      </w:r>
      <w:bookmarkEnd w:id="1036"/>
      <w:bookmarkEnd w:id="1037"/>
      <w:bookmarkEnd w:id="1038"/>
      <w:bookmarkEnd w:id="1039"/>
      <w:bookmarkEnd w:id="1040"/>
      <w:bookmarkEnd w:id="1041"/>
      <w:bookmarkEnd w:id="1042"/>
      <w:bookmarkEnd w:id="1044"/>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045" w:name="_Toc51775995"/>
      <w:bookmarkStart w:id="1046" w:name="_Toc56773017"/>
      <w:bookmarkStart w:id="1047" w:name="_Toc64447646"/>
      <w:bookmarkStart w:id="1048" w:name="_Toc74152302"/>
      <w:bookmarkStart w:id="1049" w:name="_Toc88654155"/>
      <w:bookmarkStart w:id="1050" w:name="_Toc105612573"/>
      <w:bookmarkStart w:id="1051" w:name="_Toc112766938"/>
      <w:bookmarkStart w:id="1052" w:name="_Toc138758622"/>
      <w:r w:rsidRPr="00707B3F">
        <w:rPr>
          <w:noProof/>
        </w:rPr>
        <w:t>9.1.1.</w:t>
      </w:r>
      <w:r>
        <w:rPr>
          <w:noProof/>
        </w:rPr>
        <w:t>11</w:t>
      </w:r>
      <w:r w:rsidRPr="00707B3F">
        <w:rPr>
          <w:noProof/>
        </w:rPr>
        <w:tab/>
      </w:r>
      <w:r>
        <w:rPr>
          <w:noProof/>
        </w:rPr>
        <w:t>POSITIONING</w:t>
      </w:r>
      <w:r w:rsidRPr="00707B3F">
        <w:rPr>
          <w:noProof/>
        </w:rPr>
        <w:t xml:space="preserve"> INFORMATION RESPONSE</w:t>
      </w:r>
      <w:bookmarkEnd w:id="1045"/>
      <w:bookmarkEnd w:id="1046"/>
      <w:bookmarkEnd w:id="1047"/>
      <w:bookmarkEnd w:id="1048"/>
      <w:bookmarkEnd w:id="1049"/>
      <w:bookmarkEnd w:id="1050"/>
      <w:bookmarkEnd w:id="1051"/>
      <w:bookmarkEnd w:id="1052"/>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053" w:name="_Hlk50141307"/>
            <w:r>
              <w:rPr>
                <w:noProof/>
              </w:rPr>
              <w:t>SRS Configuration</w:t>
            </w:r>
            <w:bookmarkEnd w:id="1053"/>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054" w:name="_Toc51775996"/>
      <w:bookmarkStart w:id="1055" w:name="_Toc56773018"/>
      <w:bookmarkStart w:id="1056" w:name="_Toc64447647"/>
      <w:bookmarkStart w:id="1057" w:name="_Toc74152303"/>
      <w:bookmarkStart w:id="1058" w:name="_Toc88654156"/>
      <w:bookmarkStart w:id="1059" w:name="_Toc105612574"/>
      <w:bookmarkStart w:id="1060" w:name="_Toc112766939"/>
      <w:bookmarkStart w:id="1061" w:name="_Toc138758623"/>
      <w:r w:rsidRPr="00707B3F">
        <w:rPr>
          <w:noProof/>
        </w:rPr>
        <w:t>9.1.1.</w:t>
      </w:r>
      <w:r>
        <w:rPr>
          <w:noProof/>
        </w:rPr>
        <w:t>12</w:t>
      </w:r>
      <w:r w:rsidRPr="00707B3F">
        <w:rPr>
          <w:noProof/>
        </w:rPr>
        <w:tab/>
      </w:r>
      <w:r>
        <w:rPr>
          <w:noProof/>
        </w:rPr>
        <w:t>POSITIONING</w:t>
      </w:r>
      <w:r w:rsidRPr="00707B3F">
        <w:rPr>
          <w:noProof/>
        </w:rPr>
        <w:t xml:space="preserve"> INFORMATION FAILURE</w:t>
      </w:r>
      <w:bookmarkEnd w:id="1054"/>
      <w:bookmarkEnd w:id="1055"/>
      <w:bookmarkEnd w:id="1056"/>
      <w:bookmarkEnd w:id="1057"/>
      <w:bookmarkEnd w:id="1058"/>
      <w:bookmarkEnd w:id="1059"/>
      <w:bookmarkEnd w:id="1060"/>
      <w:bookmarkEnd w:id="1061"/>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062" w:name="_Toc51775997"/>
      <w:bookmarkStart w:id="1063" w:name="_Toc56773019"/>
      <w:bookmarkStart w:id="1064" w:name="_Toc64447648"/>
      <w:bookmarkStart w:id="1065" w:name="_Toc74152304"/>
      <w:bookmarkStart w:id="1066" w:name="_Toc88654157"/>
      <w:bookmarkStart w:id="1067" w:name="_Toc105612575"/>
      <w:bookmarkStart w:id="1068" w:name="_Toc112766940"/>
      <w:bookmarkStart w:id="1069" w:name="_Toc138758624"/>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062"/>
      <w:bookmarkEnd w:id="1063"/>
      <w:bookmarkEnd w:id="1064"/>
      <w:bookmarkEnd w:id="1065"/>
      <w:bookmarkEnd w:id="1066"/>
      <w:bookmarkEnd w:id="1067"/>
      <w:bookmarkEnd w:id="1068"/>
      <w:bookmarkEnd w:id="1069"/>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070" w:name="_Toc51775998"/>
      <w:bookmarkStart w:id="1071" w:name="_Toc56773020"/>
      <w:bookmarkStart w:id="1072" w:name="_Toc64447649"/>
      <w:bookmarkStart w:id="1073" w:name="_Toc74152305"/>
      <w:bookmarkStart w:id="1074" w:name="_Toc88654158"/>
      <w:bookmarkStart w:id="1075" w:name="_Toc105612576"/>
      <w:bookmarkStart w:id="1076" w:name="_Toc112766941"/>
      <w:bookmarkStart w:id="1077" w:name="_Toc138758625"/>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070"/>
      <w:bookmarkEnd w:id="1071"/>
      <w:bookmarkEnd w:id="1072"/>
      <w:bookmarkEnd w:id="1073"/>
      <w:bookmarkEnd w:id="1074"/>
      <w:bookmarkEnd w:id="1075"/>
      <w:bookmarkEnd w:id="1076"/>
      <w:bookmarkEnd w:id="1077"/>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078" w:name="_Toc51775999"/>
      <w:bookmarkStart w:id="1079" w:name="_Toc56773021"/>
      <w:bookmarkStart w:id="1080" w:name="_Toc64447650"/>
      <w:bookmarkStart w:id="1081" w:name="_Toc74152306"/>
      <w:bookmarkStart w:id="1082" w:name="_Toc88654159"/>
      <w:bookmarkStart w:id="1083" w:name="_Toc105612577"/>
      <w:bookmarkStart w:id="1084" w:name="_Toc112766942"/>
      <w:bookmarkStart w:id="1085" w:name="_Toc138758626"/>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078"/>
      <w:bookmarkEnd w:id="1079"/>
      <w:bookmarkEnd w:id="1080"/>
      <w:bookmarkEnd w:id="1081"/>
      <w:bookmarkEnd w:id="1082"/>
      <w:bookmarkEnd w:id="1083"/>
      <w:bookmarkEnd w:id="1084"/>
      <w:bookmarkEnd w:id="1085"/>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086" w:name="_Toc51776000"/>
      <w:bookmarkStart w:id="1087" w:name="_Toc56773022"/>
      <w:bookmarkStart w:id="1088" w:name="_Toc64447651"/>
      <w:bookmarkStart w:id="1089" w:name="_Toc74152307"/>
      <w:bookmarkStart w:id="1090" w:name="_Toc88654160"/>
      <w:bookmarkStart w:id="1091" w:name="_Toc105612578"/>
      <w:bookmarkStart w:id="1092" w:name="_Toc112766943"/>
      <w:bookmarkStart w:id="1093" w:name="_Toc138758627"/>
      <w:r w:rsidRPr="00707B3F">
        <w:rPr>
          <w:noProof/>
        </w:rPr>
        <w:t>9.1.</w:t>
      </w:r>
      <w:r>
        <w:rPr>
          <w:noProof/>
        </w:rPr>
        <w:t>1</w:t>
      </w:r>
      <w:r w:rsidRPr="00707B3F">
        <w:rPr>
          <w:noProof/>
        </w:rPr>
        <w:t>.</w:t>
      </w:r>
      <w:r>
        <w:rPr>
          <w:noProof/>
        </w:rPr>
        <w:t>16</w:t>
      </w:r>
      <w:r w:rsidRPr="00707B3F">
        <w:rPr>
          <w:noProof/>
        </w:rPr>
        <w:tab/>
      </w:r>
      <w:r>
        <w:rPr>
          <w:noProof/>
        </w:rPr>
        <w:t>TRP INFORMATION FAILURE</w:t>
      </w:r>
      <w:bookmarkEnd w:id="1086"/>
      <w:bookmarkEnd w:id="1087"/>
      <w:bookmarkEnd w:id="1088"/>
      <w:bookmarkEnd w:id="1089"/>
      <w:bookmarkEnd w:id="1090"/>
      <w:bookmarkEnd w:id="1091"/>
      <w:bookmarkEnd w:id="1092"/>
      <w:bookmarkEnd w:id="1093"/>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094" w:name="_Toc51776001"/>
      <w:bookmarkStart w:id="1095" w:name="_Toc56773023"/>
      <w:bookmarkStart w:id="1096" w:name="_Toc64447652"/>
      <w:bookmarkStart w:id="1097" w:name="_Toc74152308"/>
      <w:bookmarkStart w:id="1098" w:name="_Toc88654161"/>
      <w:bookmarkStart w:id="1099" w:name="_Toc105612579"/>
      <w:bookmarkStart w:id="1100" w:name="_Toc112766944"/>
      <w:bookmarkStart w:id="1101" w:name="_Toc13875862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094"/>
      <w:bookmarkEnd w:id="1095"/>
      <w:bookmarkEnd w:id="1096"/>
      <w:bookmarkEnd w:id="1097"/>
      <w:bookmarkEnd w:id="1098"/>
      <w:bookmarkEnd w:id="1099"/>
      <w:bookmarkEnd w:id="1100"/>
      <w:bookmarkEnd w:id="1101"/>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102" w:name="_Toc51776002"/>
      <w:bookmarkStart w:id="1103" w:name="_Toc56773024"/>
      <w:bookmarkStart w:id="1104" w:name="_Toc64447653"/>
      <w:bookmarkStart w:id="1105" w:name="_Toc74152309"/>
      <w:bookmarkStart w:id="1106" w:name="_Toc88654162"/>
      <w:bookmarkStart w:id="1107" w:name="_Toc105612580"/>
      <w:bookmarkStart w:id="1108" w:name="_Toc112766945"/>
      <w:bookmarkStart w:id="1109" w:name="_Toc138758629"/>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102"/>
      <w:bookmarkEnd w:id="1103"/>
      <w:bookmarkEnd w:id="1104"/>
      <w:bookmarkEnd w:id="1105"/>
      <w:bookmarkEnd w:id="1106"/>
      <w:bookmarkEnd w:id="1107"/>
      <w:bookmarkEnd w:id="1108"/>
      <w:bookmarkEnd w:id="1109"/>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110" w:name="_Toc51776003"/>
      <w:bookmarkStart w:id="1111" w:name="_Toc56773025"/>
      <w:bookmarkStart w:id="1112" w:name="_Toc64447654"/>
      <w:bookmarkStart w:id="1113" w:name="_Toc74152310"/>
      <w:bookmarkStart w:id="1114" w:name="_Toc88654163"/>
      <w:bookmarkStart w:id="1115" w:name="_Toc105612581"/>
      <w:bookmarkStart w:id="1116" w:name="_Toc112766946"/>
      <w:bookmarkStart w:id="1117" w:name="_Toc13875863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110"/>
      <w:bookmarkEnd w:id="1111"/>
      <w:bookmarkEnd w:id="1112"/>
      <w:bookmarkEnd w:id="1113"/>
      <w:bookmarkEnd w:id="1114"/>
      <w:bookmarkEnd w:id="1115"/>
      <w:bookmarkEnd w:id="1116"/>
      <w:bookmarkEnd w:id="1117"/>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118" w:name="_Toc51776004"/>
      <w:bookmarkStart w:id="1119" w:name="_Toc56773026"/>
      <w:bookmarkStart w:id="1120" w:name="_Toc64447655"/>
      <w:bookmarkStart w:id="1121" w:name="_Toc74152311"/>
      <w:bookmarkStart w:id="1122" w:name="_Toc88654164"/>
      <w:bookmarkStart w:id="1123" w:name="_Toc105612582"/>
      <w:bookmarkStart w:id="1124" w:name="_Toc112766947"/>
      <w:bookmarkStart w:id="1125" w:name="_Toc138758631"/>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118"/>
      <w:bookmarkEnd w:id="1119"/>
      <w:bookmarkEnd w:id="1120"/>
      <w:bookmarkEnd w:id="1121"/>
      <w:bookmarkEnd w:id="1122"/>
      <w:bookmarkEnd w:id="1123"/>
      <w:bookmarkEnd w:id="1124"/>
      <w:bookmarkEnd w:id="1125"/>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126" w:name="_Toc51776005"/>
      <w:bookmarkStart w:id="1127" w:name="_Toc56773027"/>
      <w:bookmarkStart w:id="1128" w:name="_Toc64447656"/>
      <w:bookmarkStart w:id="1129" w:name="_Toc74152312"/>
      <w:bookmarkStart w:id="1130" w:name="_Toc88654165"/>
      <w:bookmarkStart w:id="1131" w:name="_Toc105612583"/>
      <w:bookmarkStart w:id="1132" w:name="_Toc112766948"/>
      <w:bookmarkStart w:id="1133" w:name="_Toc138758632"/>
      <w:r w:rsidRPr="00707B3F">
        <w:rPr>
          <w:noProof/>
        </w:rPr>
        <w:t>9.1.2</w:t>
      </w:r>
      <w:r w:rsidRPr="00707B3F">
        <w:rPr>
          <w:noProof/>
        </w:rPr>
        <w:tab/>
        <w:t>Messages for Management Procedures</w:t>
      </w:r>
      <w:bookmarkEnd w:id="1043"/>
      <w:bookmarkEnd w:id="1126"/>
      <w:bookmarkEnd w:id="1127"/>
      <w:bookmarkEnd w:id="1128"/>
      <w:bookmarkEnd w:id="1129"/>
      <w:bookmarkEnd w:id="1130"/>
      <w:bookmarkEnd w:id="1131"/>
      <w:bookmarkEnd w:id="1132"/>
      <w:bookmarkEnd w:id="1133"/>
    </w:p>
    <w:p w14:paraId="55F247F6" w14:textId="77777777" w:rsidR="00FC46E8" w:rsidRPr="00707B3F" w:rsidRDefault="00FC46E8" w:rsidP="00CC4CFD">
      <w:pPr>
        <w:pStyle w:val="Heading4"/>
        <w:keepNext w:val="0"/>
        <w:keepLines w:val="0"/>
        <w:widowControl w:val="0"/>
        <w:rPr>
          <w:noProof/>
        </w:rPr>
      </w:pPr>
      <w:bookmarkStart w:id="1134" w:name="_Toc534903078"/>
      <w:bookmarkStart w:id="1135" w:name="_Toc51776006"/>
      <w:bookmarkStart w:id="1136" w:name="_Toc56773028"/>
      <w:bookmarkStart w:id="1137" w:name="_Toc64447657"/>
      <w:bookmarkStart w:id="1138" w:name="_Toc74152313"/>
      <w:bookmarkStart w:id="1139" w:name="_Toc88654166"/>
      <w:bookmarkStart w:id="1140" w:name="_Toc105612584"/>
      <w:bookmarkStart w:id="1141" w:name="_Toc112766949"/>
      <w:bookmarkStart w:id="1142" w:name="_Toc138758633"/>
      <w:r w:rsidRPr="00707B3F">
        <w:rPr>
          <w:noProof/>
        </w:rPr>
        <w:t>9.1.2.1</w:t>
      </w:r>
      <w:r w:rsidRPr="00707B3F">
        <w:rPr>
          <w:noProof/>
        </w:rPr>
        <w:tab/>
        <w:t>ERROR INDICATION</w:t>
      </w:r>
      <w:bookmarkEnd w:id="1134"/>
      <w:bookmarkEnd w:id="1135"/>
      <w:bookmarkEnd w:id="1136"/>
      <w:bookmarkEnd w:id="1137"/>
      <w:bookmarkEnd w:id="1138"/>
      <w:bookmarkEnd w:id="1139"/>
      <w:bookmarkEnd w:id="1140"/>
      <w:bookmarkEnd w:id="1141"/>
      <w:bookmarkEnd w:id="1142"/>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143" w:name="_Toc534730141"/>
      <w:bookmarkStart w:id="1144" w:name="_Toc51776007"/>
      <w:bookmarkStart w:id="1145" w:name="_Toc56773029"/>
      <w:bookmarkStart w:id="1146" w:name="_Toc64447658"/>
      <w:bookmarkStart w:id="1147" w:name="_Toc74152314"/>
      <w:bookmarkStart w:id="1148" w:name="_Toc88654167"/>
      <w:bookmarkStart w:id="1149" w:name="_Toc105612585"/>
      <w:bookmarkStart w:id="1150" w:name="_Toc112766950"/>
      <w:bookmarkStart w:id="1151" w:name="_Toc534903079"/>
      <w:bookmarkStart w:id="1152" w:name="_Toc138758634"/>
      <w:r w:rsidRPr="0054226D">
        <w:t>9.1.</w:t>
      </w:r>
      <w:r>
        <w:t>3</w:t>
      </w:r>
      <w:r w:rsidRPr="0054226D">
        <w:tab/>
        <w:t>Messages for Assistance Information Transfer Procedures</w:t>
      </w:r>
      <w:bookmarkEnd w:id="1143"/>
      <w:bookmarkEnd w:id="1144"/>
      <w:bookmarkEnd w:id="1145"/>
      <w:bookmarkEnd w:id="1146"/>
      <w:bookmarkEnd w:id="1147"/>
      <w:bookmarkEnd w:id="1148"/>
      <w:bookmarkEnd w:id="1149"/>
      <w:bookmarkEnd w:id="1150"/>
      <w:bookmarkEnd w:id="1152"/>
    </w:p>
    <w:p w14:paraId="0C7B99C1" w14:textId="77777777" w:rsidR="00073A17" w:rsidRPr="0054226D" w:rsidRDefault="00073A17" w:rsidP="00CC4CFD">
      <w:pPr>
        <w:pStyle w:val="Heading4"/>
        <w:keepNext w:val="0"/>
        <w:keepLines w:val="0"/>
        <w:widowControl w:val="0"/>
      </w:pPr>
      <w:bookmarkStart w:id="1153" w:name="_Toc534730142"/>
      <w:bookmarkStart w:id="1154" w:name="_Toc51776008"/>
      <w:bookmarkStart w:id="1155" w:name="_Toc56773030"/>
      <w:bookmarkStart w:id="1156" w:name="_Toc64447659"/>
      <w:bookmarkStart w:id="1157" w:name="_Toc74152315"/>
      <w:bookmarkStart w:id="1158" w:name="_Toc88654168"/>
      <w:bookmarkStart w:id="1159" w:name="_Toc105612586"/>
      <w:bookmarkStart w:id="1160" w:name="_Toc112766951"/>
      <w:bookmarkStart w:id="1161" w:name="_Toc138758635"/>
      <w:r w:rsidRPr="0054226D">
        <w:t>9.1.</w:t>
      </w:r>
      <w:r>
        <w:t>3</w:t>
      </w:r>
      <w:r w:rsidRPr="0054226D">
        <w:t>.1</w:t>
      </w:r>
      <w:r w:rsidRPr="0054226D">
        <w:tab/>
        <w:t>ASSISTANCE INFORMATION CONTROL</w:t>
      </w:r>
      <w:bookmarkEnd w:id="1153"/>
      <w:bookmarkEnd w:id="1154"/>
      <w:bookmarkEnd w:id="1155"/>
      <w:bookmarkEnd w:id="1156"/>
      <w:bookmarkEnd w:id="1157"/>
      <w:bookmarkEnd w:id="1158"/>
      <w:bookmarkEnd w:id="1159"/>
      <w:bookmarkEnd w:id="1160"/>
      <w:bookmarkEnd w:id="1161"/>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CC4CFD">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162" w:name="_Toc534730143"/>
      <w:bookmarkStart w:id="1163" w:name="_Toc51776009"/>
      <w:bookmarkStart w:id="1164" w:name="_Toc56773031"/>
      <w:bookmarkStart w:id="1165" w:name="_Toc64447660"/>
      <w:bookmarkStart w:id="1166" w:name="_Toc74152316"/>
      <w:bookmarkStart w:id="1167" w:name="_Toc88654169"/>
      <w:bookmarkStart w:id="1168" w:name="_Toc105612587"/>
      <w:bookmarkStart w:id="1169" w:name="_Toc112766952"/>
      <w:bookmarkStart w:id="1170" w:name="_Toc138758636"/>
      <w:r w:rsidRPr="0054226D">
        <w:t>9.1.</w:t>
      </w:r>
      <w:r>
        <w:t>3</w:t>
      </w:r>
      <w:r w:rsidRPr="0054226D">
        <w:t>.2</w:t>
      </w:r>
      <w:r w:rsidRPr="0054226D">
        <w:tab/>
        <w:t>ASSISTANCE INFORMATION FEEDBACK</w:t>
      </w:r>
      <w:bookmarkEnd w:id="1162"/>
      <w:bookmarkEnd w:id="1163"/>
      <w:bookmarkEnd w:id="1164"/>
      <w:bookmarkEnd w:id="1165"/>
      <w:bookmarkEnd w:id="1166"/>
      <w:bookmarkEnd w:id="1167"/>
      <w:bookmarkEnd w:id="1168"/>
      <w:bookmarkEnd w:id="1169"/>
      <w:bookmarkEnd w:id="1170"/>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171" w:name="_Toc51776010"/>
      <w:bookmarkStart w:id="1172" w:name="_Toc56773032"/>
      <w:bookmarkStart w:id="1173" w:name="_Toc64447661"/>
      <w:bookmarkStart w:id="1174" w:name="_Toc74152317"/>
      <w:bookmarkStart w:id="1175" w:name="_Toc88654170"/>
      <w:bookmarkStart w:id="1176" w:name="_Toc105612588"/>
      <w:bookmarkStart w:id="1177" w:name="_Toc112766953"/>
      <w:bookmarkStart w:id="1178" w:name="_Toc138758637"/>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171"/>
      <w:bookmarkEnd w:id="1172"/>
      <w:bookmarkEnd w:id="1173"/>
      <w:bookmarkEnd w:id="1174"/>
      <w:bookmarkEnd w:id="1175"/>
      <w:bookmarkEnd w:id="1176"/>
      <w:bookmarkEnd w:id="1177"/>
      <w:bookmarkEnd w:id="1178"/>
    </w:p>
    <w:p w14:paraId="7B528DA3" w14:textId="77777777" w:rsidR="00073A17" w:rsidRPr="00707B3F" w:rsidRDefault="00073A17" w:rsidP="00CC4CFD">
      <w:pPr>
        <w:pStyle w:val="Heading4"/>
        <w:keepNext w:val="0"/>
        <w:keepLines w:val="0"/>
        <w:widowControl w:val="0"/>
        <w:rPr>
          <w:noProof/>
        </w:rPr>
      </w:pPr>
      <w:bookmarkStart w:id="1179" w:name="_Toc51776011"/>
      <w:bookmarkStart w:id="1180" w:name="_Toc56773033"/>
      <w:bookmarkStart w:id="1181" w:name="_Toc64447662"/>
      <w:bookmarkStart w:id="1182" w:name="_Toc74152318"/>
      <w:bookmarkStart w:id="1183" w:name="_Toc88654171"/>
      <w:bookmarkStart w:id="1184" w:name="_Toc105612589"/>
      <w:bookmarkStart w:id="1185" w:name="_Toc112766954"/>
      <w:bookmarkStart w:id="1186" w:name="_Toc138758638"/>
      <w:r w:rsidRPr="00707B3F">
        <w:rPr>
          <w:noProof/>
        </w:rPr>
        <w:t>9.1.</w:t>
      </w:r>
      <w:r>
        <w:rPr>
          <w:noProof/>
        </w:rPr>
        <w:t>4</w:t>
      </w:r>
      <w:r w:rsidRPr="00707B3F">
        <w:rPr>
          <w:noProof/>
        </w:rPr>
        <w:t>.</w:t>
      </w:r>
      <w:r>
        <w:rPr>
          <w:noProof/>
        </w:rPr>
        <w:t>1</w:t>
      </w:r>
      <w:r w:rsidRPr="00707B3F">
        <w:rPr>
          <w:noProof/>
        </w:rPr>
        <w:tab/>
      </w:r>
      <w:r>
        <w:rPr>
          <w:noProof/>
        </w:rPr>
        <w:t>MEASUREMENT REQUEST</w:t>
      </w:r>
      <w:bookmarkEnd w:id="1179"/>
      <w:bookmarkEnd w:id="1180"/>
      <w:bookmarkEnd w:id="1181"/>
      <w:bookmarkEnd w:id="1182"/>
      <w:bookmarkEnd w:id="1183"/>
      <w:bookmarkEnd w:id="1184"/>
      <w:bookmarkEnd w:id="1185"/>
      <w:bookmarkEnd w:id="1186"/>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w:t>
            </w:r>
            <w:r>
              <w:rPr>
                <w:bCs/>
              </w:rPr>
              <w:lastRenderedPageBreak/>
              <w:t>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w:t>
            </w:r>
            <w:r w:rsidRPr="003D7B83">
              <w:rPr>
                <w:noProof/>
                <w:lang w:val="sv-SE"/>
              </w:rPr>
              <w:lastRenderedPageBreak/>
              <w:t>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 xml:space="preserve">1024ms, </w:t>
            </w:r>
            <w:r w:rsidR="00437212" w:rsidRPr="007D55E2">
              <w:rPr>
                <w:rFonts w:eastAsia="SimSun"/>
                <w:noProof/>
                <w:lang w:val="sv-SE"/>
              </w:rPr>
              <w:lastRenderedPageBreak/>
              <w:t>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lastRenderedPageBreak/>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187" w:name="OLE_LINK17"/>
            <w:r w:rsidRPr="002A1C8D">
              <w:t>System Frame Number</w:t>
            </w:r>
            <w:bookmarkEnd w:id="1187"/>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188" w:name="_Toc51776012"/>
      <w:bookmarkStart w:id="1189" w:name="_Toc56773034"/>
      <w:bookmarkStart w:id="1190" w:name="_Toc64447663"/>
      <w:bookmarkStart w:id="1191" w:name="_Toc74152319"/>
      <w:bookmarkStart w:id="1192" w:name="_Toc88654172"/>
      <w:bookmarkStart w:id="1193" w:name="_Toc105612590"/>
      <w:bookmarkStart w:id="1194" w:name="_Toc112766955"/>
      <w:bookmarkStart w:id="1195" w:name="_Toc138758639"/>
      <w:r w:rsidRPr="00707B3F">
        <w:rPr>
          <w:noProof/>
        </w:rPr>
        <w:lastRenderedPageBreak/>
        <w:t>9.1.</w:t>
      </w:r>
      <w:r>
        <w:rPr>
          <w:noProof/>
        </w:rPr>
        <w:t>4</w:t>
      </w:r>
      <w:r w:rsidRPr="00707B3F">
        <w:rPr>
          <w:noProof/>
        </w:rPr>
        <w:t>.</w:t>
      </w:r>
      <w:r>
        <w:rPr>
          <w:noProof/>
        </w:rPr>
        <w:t>2</w:t>
      </w:r>
      <w:r w:rsidRPr="00707B3F">
        <w:rPr>
          <w:noProof/>
        </w:rPr>
        <w:tab/>
      </w:r>
      <w:r>
        <w:rPr>
          <w:noProof/>
        </w:rPr>
        <w:t>MEASUREMENT RESPONSE</w:t>
      </w:r>
      <w:bookmarkEnd w:id="1188"/>
      <w:bookmarkEnd w:id="1189"/>
      <w:bookmarkEnd w:id="1190"/>
      <w:bookmarkEnd w:id="1191"/>
      <w:bookmarkEnd w:id="1192"/>
      <w:bookmarkEnd w:id="1193"/>
      <w:bookmarkEnd w:id="1194"/>
      <w:bookmarkEnd w:id="1195"/>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196" w:name="_Toc51776013"/>
      <w:bookmarkStart w:id="1197" w:name="_Toc56773035"/>
      <w:bookmarkStart w:id="1198" w:name="_Toc64447664"/>
      <w:bookmarkStart w:id="1199" w:name="_Toc74152320"/>
      <w:bookmarkStart w:id="1200" w:name="_Toc88654173"/>
      <w:bookmarkStart w:id="1201" w:name="_Toc105612591"/>
      <w:bookmarkStart w:id="1202" w:name="_Toc112766956"/>
      <w:bookmarkStart w:id="1203" w:name="_Toc138758640"/>
      <w:r w:rsidRPr="00707B3F">
        <w:rPr>
          <w:noProof/>
        </w:rPr>
        <w:t>9.1.</w:t>
      </w:r>
      <w:r>
        <w:rPr>
          <w:noProof/>
        </w:rPr>
        <w:t>4</w:t>
      </w:r>
      <w:r w:rsidRPr="00707B3F">
        <w:rPr>
          <w:noProof/>
        </w:rPr>
        <w:t>.</w:t>
      </w:r>
      <w:r>
        <w:rPr>
          <w:noProof/>
        </w:rPr>
        <w:t>3</w:t>
      </w:r>
      <w:r w:rsidRPr="00707B3F">
        <w:rPr>
          <w:noProof/>
        </w:rPr>
        <w:tab/>
      </w:r>
      <w:r>
        <w:rPr>
          <w:noProof/>
        </w:rPr>
        <w:t>MEASUREMENT FAILURE</w:t>
      </w:r>
      <w:bookmarkEnd w:id="1196"/>
      <w:bookmarkEnd w:id="1197"/>
      <w:bookmarkEnd w:id="1198"/>
      <w:bookmarkEnd w:id="1199"/>
      <w:bookmarkEnd w:id="1200"/>
      <w:bookmarkEnd w:id="1201"/>
      <w:bookmarkEnd w:id="1202"/>
      <w:bookmarkEnd w:id="1203"/>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204" w:name="_Toc51776014"/>
      <w:bookmarkStart w:id="1205" w:name="_Toc56773036"/>
      <w:bookmarkStart w:id="1206" w:name="_Toc64447665"/>
      <w:bookmarkStart w:id="1207" w:name="_Toc74152321"/>
      <w:bookmarkStart w:id="1208" w:name="_Toc88654174"/>
      <w:bookmarkStart w:id="1209" w:name="_Toc105612592"/>
      <w:bookmarkStart w:id="1210" w:name="_Toc112766957"/>
      <w:bookmarkStart w:id="1211" w:name="_Toc138758641"/>
      <w:r w:rsidRPr="00707B3F">
        <w:rPr>
          <w:noProof/>
        </w:rPr>
        <w:t>9.1.</w:t>
      </w:r>
      <w:r>
        <w:rPr>
          <w:noProof/>
        </w:rPr>
        <w:t>4</w:t>
      </w:r>
      <w:r w:rsidRPr="00707B3F">
        <w:rPr>
          <w:noProof/>
        </w:rPr>
        <w:t>.</w:t>
      </w:r>
      <w:r>
        <w:rPr>
          <w:noProof/>
        </w:rPr>
        <w:t>4</w:t>
      </w:r>
      <w:r w:rsidRPr="00707B3F">
        <w:rPr>
          <w:noProof/>
        </w:rPr>
        <w:tab/>
      </w:r>
      <w:r>
        <w:rPr>
          <w:noProof/>
        </w:rPr>
        <w:t>MEASUREMENT REPORT</w:t>
      </w:r>
      <w:bookmarkEnd w:id="1204"/>
      <w:bookmarkEnd w:id="1205"/>
      <w:bookmarkEnd w:id="1206"/>
      <w:bookmarkEnd w:id="1207"/>
      <w:bookmarkEnd w:id="1208"/>
      <w:bookmarkEnd w:id="1209"/>
      <w:bookmarkEnd w:id="1210"/>
      <w:bookmarkEnd w:id="1211"/>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lastRenderedPageBreak/>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212" w:name="_Toc51776015"/>
      <w:bookmarkStart w:id="1213" w:name="_Toc56773037"/>
      <w:bookmarkStart w:id="1214" w:name="_Toc64447666"/>
      <w:bookmarkStart w:id="1215" w:name="_Toc74152322"/>
      <w:bookmarkStart w:id="1216" w:name="_Toc88654175"/>
      <w:bookmarkStart w:id="1217" w:name="_Toc105612593"/>
      <w:bookmarkStart w:id="1218" w:name="_Toc112766958"/>
      <w:bookmarkStart w:id="1219" w:name="_Toc138758642"/>
      <w:r w:rsidRPr="00707B3F">
        <w:rPr>
          <w:noProof/>
        </w:rPr>
        <w:t>9.1.</w:t>
      </w:r>
      <w:r>
        <w:rPr>
          <w:noProof/>
        </w:rPr>
        <w:t>4</w:t>
      </w:r>
      <w:r w:rsidRPr="00707B3F">
        <w:rPr>
          <w:noProof/>
        </w:rPr>
        <w:t>.</w:t>
      </w:r>
      <w:r>
        <w:rPr>
          <w:noProof/>
        </w:rPr>
        <w:t>5</w:t>
      </w:r>
      <w:r w:rsidRPr="00707B3F">
        <w:rPr>
          <w:noProof/>
        </w:rPr>
        <w:tab/>
      </w:r>
      <w:r>
        <w:rPr>
          <w:noProof/>
        </w:rPr>
        <w:t>MEASUREMENT UPDATE</w:t>
      </w:r>
      <w:bookmarkEnd w:id="1212"/>
      <w:bookmarkEnd w:id="1213"/>
      <w:bookmarkEnd w:id="1214"/>
      <w:bookmarkEnd w:id="1215"/>
      <w:bookmarkEnd w:id="1216"/>
      <w:bookmarkEnd w:id="1217"/>
      <w:bookmarkEnd w:id="1218"/>
      <w:bookmarkEnd w:id="1219"/>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220" w:name="_Toc51776016"/>
      <w:bookmarkStart w:id="1221" w:name="_Toc56773038"/>
      <w:bookmarkStart w:id="1222" w:name="_Toc64447667"/>
      <w:bookmarkStart w:id="1223" w:name="_Toc74152323"/>
      <w:bookmarkStart w:id="1224" w:name="_Toc88654176"/>
      <w:bookmarkStart w:id="1225" w:name="_Toc105612594"/>
      <w:bookmarkStart w:id="1226" w:name="_Toc112766959"/>
      <w:bookmarkStart w:id="1227" w:name="_Toc138758643"/>
      <w:r w:rsidRPr="00707B3F">
        <w:rPr>
          <w:noProof/>
        </w:rPr>
        <w:t>9.1.</w:t>
      </w:r>
      <w:r>
        <w:rPr>
          <w:noProof/>
        </w:rPr>
        <w:t>4</w:t>
      </w:r>
      <w:r w:rsidRPr="00707B3F">
        <w:rPr>
          <w:noProof/>
        </w:rPr>
        <w:t>.</w:t>
      </w:r>
      <w:r>
        <w:rPr>
          <w:noProof/>
        </w:rPr>
        <w:t>6</w:t>
      </w:r>
      <w:r w:rsidRPr="00707B3F">
        <w:rPr>
          <w:noProof/>
        </w:rPr>
        <w:tab/>
      </w:r>
      <w:r>
        <w:rPr>
          <w:noProof/>
        </w:rPr>
        <w:t>MEASUREMENT ABORT</w:t>
      </w:r>
      <w:bookmarkEnd w:id="1220"/>
      <w:bookmarkEnd w:id="1221"/>
      <w:bookmarkEnd w:id="1222"/>
      <w:bookmarkEnd w:id="1223"/>
      <w:bookmarkEnd w:id="1224"/>
      <w:bookmarkEnd w:id="1225"/>
      <w:bookmarkEnd w:id="1226"/>
      <w:bookmarkEnd w:id="1227"/>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228" w:name="_Toc51776017"/>
      <w:bookmarkStart w:id="1229" w:name="_Toc56773039"/>
      <w:bookmarkStart w:id="1230" w:name="_Toc64447668"/>
      <w:bookmarkStart w:id="1231" w:name="_Toc74152324"/>
      <w:bookmarkStart w:id="1232" w:name="_Toc88654177"/>
      <w:bookmarkStart w:id="1233" w:name="_Toc105612595"/>
      <w:bookmarkStart w:id="1234" w:name="_Toc112766960"/>
      <w:bookmarkStart w:id="1235" w:name="_Toc138758644"/>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228"/>
      <w:bookmarkEnd w:id="1229"/>
      <w:bookmarkEnd w:id="1230"/>
      <w:bookmarkEnd w:id="1231"/>
      <w:bookmarkEnd w:id="1232"/>
      <w:bookmarkEnd w:id="1233"/>
      <w:bookmarkEnd w:id="1234"/>
      <w:bookmarkEnd w:id="1235"/>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 xml:space="preserve">INTEGER </w:t>
            </w:r>
            <w:r w:rsidRPr="00707B3F">
              <w:rPr>
                <w:noProof/>
              </w:rPr>
              <w:lastRenderedPageBreak/>
              <w:t>(1..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236" w:name="_Toc51776018"/>
      <w:bookmarkStart w:id="1237" w:name="_Toc56773040"/>
      <w:bookmarkStart w:id="1238" w:name="_Toc64447669"/>
      <w:bookmarkStart w:id="1239" w:name="_Toc74152325"/>
      <w:bookmarkStart w:id="1240" w:name="_Toc88654178"/>
      <w:bookmarkStart w:id="1241" w:name="_Toc105612596"/>
      <w:bookmarkStart w:id="1242" w:name="_Toc112766961"/>
      <w:bookmarkStart w:id="1243" w:name="_Toc138758645"/>
      <w:r w:rsidRPr="00707B3F">
        <w:rPr>
          <w:noProof/>
        </w:rPr>
        <w:t>9.2</w:t>
      </w:r>
      <w:r w:rsidRPr="00707B3F">
        <w:rPr>
          <w:noProof/>
        </w:rPr>
        <w:tab/>
        <w:t>Information Element definitions</w:t>
      </w:r>
      <w:bookmarkEnd w:id="1151"/>
      <w:bookmarkEnd w:id="1236"/>
      <w:bookmarkEnd w:id="1237"/>
      <w:bookmarkEnd w:id="1238"/>
      <w:bookmarkEnd w:id="1239"/>
      <w:bookmarkEnd w:id="1240"/>
      <w:bookmarkEnd w:id="1241"/>
      <w:bookmarkEnd w:id="1242"/>
      <w:bookmarkEnd w:id="1243"/>
    </w:p>
    <w:p w14:paraId="1BEA1C1E" w14:textId="77777777" w:rsidR="00FC46E8" w:rsidRPr="00707B3F" w:rsidRDefault="00FC46E8" w:rsidP="00CC4CFD">
      <w:pPr>
        <w:pStyle w:val="Heading3"/>
        <w:keepNext w:val="0"/>
        <w:keepLines w:val="0"/>
        <w:widowControl w:val="0"/>
        <w:rPr>
          <w:noProof/>
        </w:rPr>
      </w:pPr>
      <w:bookmarkStart w:id="1244" w:name="_Toc534903080"/>
      <w:bookmarkStart w:id="1245" w:name="_Toc51776019"/>
      <w:bookmarkStart w:id="1246" w:name="_Toc56773041"/>
      <w:bookmarkStart w:id="1247" w:name="_Toc64447670"/>
      <w:bookmarkStart w:id="1248" w:name="_Toc74152326"/>
      <w:bookmarkStart w:id="1249" w:name="_Toc88654179"/>
      <w:bookmarkStart w:id="1250" w:name="_Toc105612597"/>
      <w:bookmarkStart w:id="1251" w:name="_Toc112766962"/>
      <w:bookmarkStart w:id="1252" w:name="_Toc138758646"/>
      <w:r w:rsidRPr="00707B3F">
        <w:rPr>
          <w:noProof/>
        </w:rPr>
        <w:t>9.2.0</w:t>
      </w:r>
      <w:r w:rsidRPr="00707B3F">
        <w:rPr>
          <w:noProof/>
        </w:rPr>
        <w:tab/>
        <w:t>General</w:t>
      </w:r>
      <w:bookmarkEnd w:id="1244"/>
      <w:bookmarkEnd w:id="1245"/>
      <w:bookmarkEnd w:id="1246"/>
      <w:bookmarkEnd w:id="1247"/>
      <w:bookmarkEnd w:id="1248"/>
      <w:bookmarkEnd w:id="1249"/>
      <w:bookmarkEnd w:id="1250"/>
      <w:bookmarkEnd w:id="1251"/>
      <w:bookmarkEnd w:id="1252"/>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253" w:name="_Toc534903081"/>
      <w:bookmarkStart w:id="1254" w:name="_Toc51776020"/>
      <w:bookmarkStart w:id="1255" w:name="_Toc56773042"/>
      <w:bookmarkStart w:id="1256" w:name="_Toc64447671"/>
      <w:bookmarkStart w:id="1257" w:name="_Toc74152327"/>
      <w:bookmarkStart w:id="1258" w:name="_Toc88654180"/>
      <w:bookmarkStart w:id="1259" w:name="_Toc105612598"/>
      <w:bookmarkStart w:id="1260" w:name="_Toc112766963"/>
      <w:bookmarkStart w:id="1261" w:name="_Toc138758647"/>
      <w:r w:rsidRPr="00707B3F">
        <w:rPr>
          <w:noProof/>
        </w:rPr>
        <w:t>9.2.1</w:t>
      </w:r>
      <w:r w:rsidRPr="00707B3F">
        <w:rPr>
          <w:noProof/>
        </w:rPr>
        <w:tab/>
        <w:t>Cause</w:t>
      </w:r>
      <w:bookmarkEnd w:id="1253"/>
      <w:bookmarkEnd w:id="1254"/>
      <w:bookmarkEnd w:id="1255"/>
      <w:bookmarkEnd w:id="1256"/>
      <w:bookmarkEnd w:id="1257"/>
      <w:bookmarkEnd w:id="1258"/>
      <w:bookmarkEnd w:id="1259"/>
      <w:bookmarkEnd w:id="1260"/>
      <w:bookmarkEnd w:id="1261"/>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lastRenderedPageBreak/>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262" w:name="_Toc534903082"/>
      <w:bookmarkStart w:id="1263" w:name="_Toc51776021"/>
      <w:bookmarkStart w:id="1264" w:name="_Toc56773043"/>
      <w:bookmarkStart w:id="1265" w:name="_Toc64447672"/>
      <w:bookmarkStart w:id="1266" w:name="_Toc74152328"/>
      <w:bookmarkStart w:id="1267" w:name="_Toc88654181"/>
      <w:bookmarkStart w:id="1268" w:name="_Toc105612599"/>
      <w:bookmarkStart w:id="1269" w:name="_Toc112766964"/>
      <w:bookmarkStart w:id="1270" w:name="_Toc138758648"/>
      <w:r w:rsidRPr="00707B3F">
        <w:rPr>
          <w:noProof/>
        </w:rPr>
        <w:t>9.2.2</w:t>
      </w:r>
      <w:r w:rsidRPr="00707B3F">
        <w:rPr>
          <w:noProof/>
        </w:rPr>
        <w:tab/>
        <w:t>Criticality Diagnostics</w:t>
      </w:r>
      <w:bookmarkEnd w:id="1262"/>
      <w:bookmarkEnd w:id="1263"/>
      <w:bookmarkEnd w:id="1264"/>
      <w:bookmarkEnd w:id="1265"/>
      <w:bookmarkEnd w:id="1266"/>
      <w:bookmarkEnd w:id="1267"/>
      <w:bookmarkEnd w:id="1268"/>
      <w:bookmarkEnd w:id="1269"/>
      <w:bookmarkEnd w:id="1270"/>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INTEGER </w:t>
            </w:r>
            <w:r w:rsidRPr="00707B3F">
              <w:rPr>
                <w:noProof/>
                <w:snapToGrid w:val="0"/>
              </w:rPr>
              <w:lastRenderedPageBreak/>
              <w:t>(0..65535)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lastRenderedPageBreak/>
              <w:t>The IE I</w:t>
            </w:r>
            <w:r w:rsidRPr="00707B3F">
              <w:rPr>
                <w:rFonts w:eastAsia="MS Mincho"/>
                <w:noProof/>
                <w:snapToGrid w:val="0"/>
              </w:rPr>
              <w:t>D</w:t>
            </w:r>
            <w:r w:rsidRPr="00707B3F">
              <w:rPr>
                <w:noProof/>
                <w:snapToGrid w:val="0"/>
              </w:rPr>
              <w:t xml:space="preserve"> of the not understood </w:t>
            </w:r>
            <w:r w:rsidRPr="00707B3F">
              <w:rPr>
                <w:noProof/>
                <w:snapToGrid w:val="0"/>
              </w:rPr>
              <w:lastRenderedPageBreak/>
              <w:t>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lastRenderedPageBreak/>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271" w:name="_Toc534903083"/>
      <w:bookmarkStart w:id="1272" w:name="_Toc51776022"/>
      <w:bookmarkStart w:id="1273" w:name="_Toc56773044"/>
      <w:bookmarkStart w:id="1274" w:name="_Toc64447673"/>
      <w:bookmarkStart w:id="1275" w:name="_Toc74152329"/>
      <w:bookmarkStart w:id="1276" w:name="_Toc88654182"/>
      <w:bookmarkStart w:id="1277" w:name="_Toc105612600"/>
      <w:bookmarkStart w:id="1278" w:name="_Toc112766965"/>
      <w:bookmarkStart w:id="1279" w:name="_Toc138758649"/>
      <w:r w:rsidRPr="00707B3F">
        <w:rPr>
          <w:noProof/>
        </w:rPr>
        <w:t>9.2.3</w:t>
      </w:r>
      <w:r w:rsidRPr="00707B3F">
        <w:rPr>
          <w:noProof/>
        </w:rPr>
        <w:tab/>
        <w:t>Message Type</w:t>
      </w:r>
      <w:bookmarkEnd w:id="1271"/>
      <w:bookmarkEnd w:id="1272"/>
      <w:bookmarkEnd w:id="1273"/>
      <w:bookmarkEnd w:id="1274"/>
      <w:bookmarkEnd w:id="1275"/>
      <w:bookmarkEnd w:id="1276"/>
      <w:bookmarkEnd w:id="1277"/>
      <w:bookmarkEnd w:id="1278"/>
      <w:bookmarkEnd w:id="1279"/>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280" w:name="_Toc534903084"/>
      <w:bookmarkStart w:id="1281" w:name="_Toc51776023"/>
      <w:bookmarkStart w:id="1282" w:name="_Toc56773045"/>
      <w:bookmarkStart w:id="1283" w:name="_Toc64447674"/>
      <w:bookmarkStart w:id="1284" w:name="_Toc74152330"/>
      <w:bookmarkStart w:id="1285" w:name="_Toc88654183"/>
      <w:bookmarkStart w:id="1286" w:name="_Toc105612601"/>
      <w:bookmarkStart w:id="1287" w:name="_Toc112766966"/>
      <w:bookmarkStart w:id="1288" w:name="_Toc138758650"/>
      <w:r w:rsidRPr="00707B3F">
        <w:rPr>
          <w:noProof/>
        </w:rPr>
        <w:t>9.2.4</w:t>
      </w:r>
      <w:r w:rsidRPr="00707B3F">
        <w:rPr>
          <w:noProof/>
        </w:rPr>
        <w:tab/>
        <w:t>NRPPa Transaction ID</w:t>
      </w:r>
      <w:bookmarkEnd w:id="1280"/>
      <w:bookmarkEnd w:id="1281"/>
      <w:bookmarkEnd w:id="1282"/>
      <w:bookmarkEnd w:id="1283"/>
      <w:bookmarkEnd w:id="1284"/>
      <w:bookmarkEnd w:id="1285"/>
      <w:bookmarkEnd w:id="1286"/>
      <w:bookmarkEnd w:id="1287"/>
      <w:bookmarkEnd w:id="1288"/>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289" w:name="_Toc534903085"/>
      <w:bookmarkStart w:id="1290" w:name="_Toc51776024"/>
      <w:bookmarkStart w:id="1291" w:name="_Toc56773046"/>
      <w:bookmarkStart w:id="1292" w:name="_Toc64447675"/>
      <w:bookmarkStart w:id="1293" w:name="_Toc74152331"/>
      <w:bookmarkStart w:id="1294" w:name="_Toc88654184"/>
      <w:bookmarkStart w:id="1295" w:name="_Toc105612602"/>
      <w:bookmarkStart w:id="1296" w:name="_Toc112766967"/>
      <w:bookmarkStart w:id="1297" w:name="_Toc138758651"/>
      <w:r w:rsidRPr="00707B3F">
        <w:rPr>
          <w:noProof/>
        </w:rPr>
        <w:t>9.2.5</w:t>
      </w:r>
      <w:r w:rsidRPr="00707B3F">
        <w:rPr>
          <w:noProof/>
        </w:rPr>
        <w:tab/>
        <w:t>E-CID Measurement Result</w:t>
      </w:r>
      <w:bookmarkEnd w:id="1289"/>
      <w:bookmarkEnd w:id="1290"/>
      <w:bookmarkEnd w:id="1291"/>
      <w:bookmarkEnd w:id="1292"/>
      <w:bookmarkEnd w:id="1293"/>
      <w:bookmarkEnd w:id="1294"/>
      <w:bookmarkEnd w:id="1295"/>
      <w:bookmarkEnd w:id="1296"/>
      <w:bookmarkEnd w:id="1297"/>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 xml:space="preserve">Geographical </w:t>
            </w:r>
            <w:r w:rsidRPr="00FF5905">
              <w:rPr>
                <w:i/>
                <w:lang w:val="en-US" w:eastAsia="zh-CN" w:bidi="he-IL"/>
              </w:rPr>
              <w:lastRenderedPageBreak/>
              <w:t>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lastRenderedPageBreak/>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 xml:space="preserve">SS-RSRP measurement aggregated at cell </w:t>
            </w:r>
            <w:r>
              <w:rPr>
                <w:bCs/>
                <w:noProof/>
                <w:lang w:eastAsia="zh-CN"/>
              </w:rPr>
              <w:lastRenderedPageBreak/>
              <w:t>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lastRenderedPageBreak/>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 xml:space="preserve">CSI-RSRQ measurement </w:t>
            </w:r>
            <w:r>
              <w:rPr>
                <w:bCs/>
                <w:noProof/>
                <w:lang w:eastAsia="zh-CN"/>
              </w:rPr>
              <w:lastRenderedPageBreak/>
              <w:t>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lastRenderedPageBreak/>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298" w:name="_Toc534903086"/>
      <w:bookmarkStart w:id="1299" w:name="_Toc51776025"/>
      <w:bookmarkStart w:id="1300" w:name="_Toc56773047"/>
      <w:bookmarkStart w:id="1301" w:name="_Toc64447676"/>
      <w:bookmarkStart w:id="1302" w:name="_Toc74152332"/>
      <w:bookmarkStart w:id="1303" w:name="_Toc88654185"/>
      <w:bookmarkStart w:id="1304" w:name="_Toc105612603"/>
      <w:bookmarkStart w:id="1305" w:name="_Toc112766968"/>
      <w:bookmarkStart w:id="1306" w:name="_Toc138758652"/>
      <w:r w:rsidRPr="00707B3F">
        <w:rPr>
          <w:noProof/>
        </w:rPr>
        <w:t>9.2.6</w:t>
      </w:r>
      <w:r w:rsidRPr="00707B3F">
        <w:rPr>
          <w:noProof/>
        </w:rPr>
        <w:tab/>
        <w:t>NG-RAN CGI</w:t>
      </w:r>
      <w:bookmarkEnd w:id="1298"/>
      <w:bookmarkEnd w:id="1299"/>
      <w:bookmarkEnd w:id="1300"/>
      <w:bookmarkEnd w:id="1301"/>
      <w:bookmarkEnd w:id="1302"/>
      <w:bookmarkEnd w:id="1303"/>
      <w:bookmarkEnd w:id="1304"/>
      <w:bookmarkEnd w:id="1305"/>
      <w:bookmarkEnd w:id="1306"/>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307" w:name="_Toc534903087"/>
      <w:bookmarkStart w:id="1308" w:name="_Toc51776026"/>
      <w:bookmarkStart w:id="1309" w:name="_Toc56773048"/>
      <w:bookmarkStart w:id="1310" w:name="_Toc64447677"/>
      <w:bookmarkStart w:id="1311" w:name="_Toc74152333"/>
      <w:bookmarkStart w:id="1312" w:name="_Toc88654186"/>
      <w:bookmarkStart w:id="1313" w:name="_Toc105612604"/>
      <w:bookmarkStart w:id="1314" w:name="_Toc112766969"/>
      <w:bookmarkStart w:id="1315" w:name="_Toc138758653"/>
      <w:r w:rsidRPr="00707B3F">
        <w:rPr>
          <w:noProof/>
        </w:rPr>
        <w:t>9.2.7</w:t>
      </w:r>
      <w:r w:rsidRPr="00707B3F">
        <w:rPr>
          <w:noProof/>
        </w:rPr>
        <w:tab/>
        <w:t>CGI EUTRA</w:t>
      </w:r>
      <w:bookmarkEnd w:id="1307"/>
      <w:bookmarkEnd w:id="1308"/>
      <w:bookmarkEnd w:id="1309"/>
      <w:bookmarkEnd w:id="1310"/>
      <w:bookmarkEnd w:id="1311"/>
      <w:bookmarkEnd w:id="1312"/>
      <w:bookmarkEnd w:id="1313"/>
      <w:bookmarkEnd w:id="1314"/>
      <w:bookmarkEnd w:id="1315"/>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316" w:name="_Toc534903088"/>
      <w:bookmarkStart w:id="1317" w:name="_Toc51776027"/>
      <w:bookmarkStart w:id="1318" w:name="_Toc56773049"/>
      <w:bookmarkStart w:id="1319" w:name="_Toc64447678"/>
      <w:bookmarkStart w:id="1320" w:name="_Toc74152334"/>
      <w:bookmarkStart w:id="1321" w:name="_Toc88654187"/>
      <w:bookmarkStart w:id="1322" w:name="_Toc105612605"/>
      <w:bookmarkStart w:id="1323" w:name="_Toc112766970"/>
      <w:bookmarkStart w:id="1324" w:name="_Toc138758654"/>
      <w:r w:rsidRPr="00707B3F">
        <w:rPr>
          <w:noProof/>
        </w:rPr>
        <w:t>9.2.8</w:t>
      </w:r>
      <w:r w:rsidRPr="00707B3F">
        <w:rPr>
          <w:noProof/>
        </w:rPr>
        <w:tab/>
        <w:t>PLMN Identity</w:t>
      </w:r>
      <w:bookmarkEnd w:id="1316"/>
      <w:bookmarkEnd w:id="1317"/>
      <w:bookmarkEnd w:id="1318"/>
      <w:bookmarkEnd w:id="1319"/>
      <w:bookmarkEnd w:id="1320"/>
      <w:bookmarkEnd w:id="1321"/>
      <w:bookmarkEnd w:id="1322"/>
      <w:bookmarkEnd w:id="1323"/>
      <w:bookmarkEnd w:id="1324"/>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 xml:space="preserve">OCTET STRING </w:t>
            </w:r>
            <w:r w:rsidRPr="00707B3F">
              <w:rPr>
                <w:rFonts w:cs="Arial"/>
                <w:noProof/>
                <w:lang w:eastAsia="ja-JP"/>
              </w:rPr>
              <w:lastRenderedPageBreak/>
              <w:t>(SIZE(3))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lastRenderedPageBreak/>
              <w:t xml:space="preserve">Digits 0 to 9 encoded 0000 to </w:t>
            </w:r>
            <w:r w:rsidRPr="00707B3F">
              <w:rPr>
                <w:rFonts w:cs="Arial"/>
                <w:noProof/>
                <w:lang w:eastAsia="ja-JP"/>
              </w:rPr>
              <w:lastRenderedPageBreak/>
              <w:t>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325" w:name="_Toc51776028"/>
      <w:bookmarkStart w:id="1326" w:name="_Toc56773050"/>
      <w:bookmarkStart w:id="1327" w:name="_Toc64447679"/>
      <w:bookmarkStart w:id="1328" w:name="_Toc74152335"/>
      <w:bookmarkStart w:id="1329" w:name="_Toc88654188"/>
      <w:bookmarkStart w:id="1330" w:name="_Toc105612606"/>
      <w:bookmarkStart w:id="1331" w:name="_Toc112766971"/>
      <w:bookmarkStart w:id="1332" w:name="_Toc534903089"/>
      <w:bookmarkStart w:id="1333" w:name="_Toc138758655"/>
      <w:r w:rsidRPr="00B93B75">
        <w:rPr>
          <w:rFonts w:eastAsia="MS Mincho"/>
        </w:rPr>
        <w:t>9.2.</w:t>
      </w:r>
      <w:r>
        <w:rPr>
          <w:rFonts w:eastAsia="MS Mincho"/>
        </w:rPr>
        <w:t>9</w:t>
      </w:r>
      <w:r w:rsidRPr="00B93B75">
        <w:rPr>
          <w:rFonts w:eastAsia="MS Mincho"/>
        </w:rPr>
        <w:tab/>
        <w:t>NR CGI</w:t>
      </w:r>
      <w:bookmarkEnd w:id="1325"/>
      <w:bookmarkEnd w:id="1326"/>
      <w:bookmarkEnd w:id="1327"/>
      <w:bookmarkEnd w:id="1328"/>
      <w:bookmarkEnd w:id="1329"/>
      <w:bookmarkEnd w:id="1330"/>
      <w:bookmarkEnd w:id="1331"/>
      <w:bookmarkEnd w:id="1333"/>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334" w:name="_Toc51776029"/>
      <w:bookmarkStart w:id="1335" w:name="_Toc56773051"/>
      <w:bookmarkStart w:id="1336" w:name="_Toc64447680"/>
      <w:bookmarkStart w:id="1337" w:name="_Toc74152336"/>
      <w:bookmarkStart w:id="1338" w:name="_Toc88654189"/>
      <w:bookmarkStart w:id="1339" w:name="_Toc105612607"/>
      <w:bookmarkStart w:id="1340" w:name="_Toc112766972"/>
      <w:bookmarkStart w:id="1341" w:name="_Toc138758656"/>
      <w:r w:rsidRPr="00707B3F">
        <w:rPr>
          <w:noProof/>
        </w:rPr>
        <w:t>9.2.10</w:t>
      </w:r>
      <w:r w:rsidRPr="00707B3F">
        <w:rPr>
          <w:noProof/>
        </w:rPr>
        <w:tab/>
        <w:t>NG-RAN Access Point Position</w:t>
      </w:r>
      <w:bookmarkEnd w:id="1332"/>
      <w:bookmarkEnd w:id="1334"/>
      <w:bookmarkEnd w:id="1335"/>
      <w:bookmarkEnd w:id="1336"/>
      <w:bookmarkEnd w:id="1337"/>
      <w:bookmarkEnd w:id="1338"/>
      <w:bookmarkEnd w:id="1339"/>
      <w:bookmarkEnd w:id="1340"/>
      <w:bookmarkEnd w:id="1341"/>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w:t>
            </w:r>
            <w:r w:rsidRPr="00707B3F">
              <w:rPr>
                <w:noProof/>
              </w:rPr>
              <w:lastRenderedPageBreak/>
              <w:t xml:space="preserve">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lastRenderedPageBreak/>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342" w:name="_Toc534903090"/>
      <w:bookmarkStart w:id="1343" w:name="_Toc51776030"/>
      <w:bookmarkStart w:id="1344" w:name="_Toc56773052"/>
      <w:bookmarkStart w:id="1345" w:name="_Toc64447681"/>
      <w:bookmarkStart w:id="1346" w:name="_Toc74152337"/>
      <w:bookmarkStart w:id="1347" w:name="_Toc88654190"/>
      <w:bookmarkStart w:id="1348" w:name="_Toc105612608"/>
      <w:bookmarkStart w:id="1349" w:name="_Toc112766973"/>
      <w:bookmarkStart w:id="1350" w:name="_Toc138758657"/>
      <w:r w:rsidRPr="00707B3F">
        <w:rPr>
          <w:noProof/>
        </w:rPr>
        <w:t>9.2.11</w:t>
      </w:r>
      <w:r w:rsidRPr="00707B3F">
        <w:rPr>
          <w:noProof/>
        </w:rPr>
        <w:tab/>
        <w:t>TAC</w:t>
      </w:r>
      <w:bookmarkEnd w:id="1342"/>
      <w:bookmarkEnd w:id="1343"/>
      <w:bookmarkEnd w:id="1344"/>
      <w:bookmarkEnd w:id="1345"/>
      <w:bookmarkEnd w:id="1346"/>
      <w:bookmarkEnd w:id="1347"/>
      <w:bookmarkEnd w:id="1348"/>
      <w:bookmarkEnd w:id="1349"/>
      <w:bookmarkEnd w:id="1350"/>
    </w:p>
    <w:p w14:paraId="090052A9" w14:textId="77777777" w:rsidR="008E34F8" w:rsidRPr="00707B3F" w:rsidRDefault="008E34F8" w:rsidP="00CC4CFD">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351" w:name="_Toc534903091"/>
      <w:bookmarkStart w:id="1352" w:name="_Toc51776031"/>
      <w:bookmarkStart w:id="1353" w:name="_Toc56773053"/>
      <w:bookmarkStart w:id="1354" w:name="_Toc64447682"/>
      <w:bookmarkStart w:id="1355" w:name="_Toc74152338"/>
      <w:bookmarkStart w:id="1356" w:name="_Toc88654191"/>
      <w:bookmarkStart w:id="1357" w:name="_Toc105612609"/>
      <w:bookmarkStart w:id="1358" w:name="_Toc112766974"/>
      <w:bookmarkStart w:id="1359" w:name="_Toc138758658"/>
      <w:r w:rsidRPr="00707B3F">
        <w:rPr>
          <w:noProof/>
          <w:lang w:eastAsia="zh-CN"/>
        </w:rPr>
        <w:t>9.2.12</w:t>
      </w:r>
      <w:r w:rsidRPr="00707B3F">
        <w:rPr>
          <w:noProof/>
          <w:lang w:eastAsia="zh-CN"/>
        </w:rPr>
        <w:tab/>
        <w:t>Cell Portion ID</w:t>
      </w:r>
      <w:bookmarkEnd w:id="1351"/>
      <w:bookmarkEnd w:id="1352"/>
      <w:bookmarkEnd w:id="1353"/>
      <w:bookmarkEnd w:id="1354"/>
      <w:bookmarkEnd w:id="1355"/>
      <w:bookmarkEnd w:id="1356"/>
      <w:bookmarkEnd w:id="1357"/>
      <w:bookmarkEnd w:id="1358"/>
      <w:bookmarkEnd w:id="1359"/>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360" w:name="_Toc534903092"/>
      <w:bookmarkStart w:id="1361" w:name="_Toc51776032"/>
      <w:bookmarkStart w:id="1362" w:name="_Toc56773054"/>
      <w:bookmarkStart w:id="1363" w:name="_Toc64447683"/>
      <w:bookmarkStart w:id="1364" w:name="_Toc74152339"/>
      <w:bookmarkStart w:id="1365" w:name="_Toc88654192"/>
      <w:bookmarkStart w:id="1366" w:name="_Toc105612610"/>
      <w:bookmarkStart w:id="1367" w:name="_Toc112766975"/>
      <w:bookmarkStart w:id="1368" w:name="_Toc138758659"/>
      <w:r w:rsidRPr="00707B3F">
        <w:rPr>
          <w:noProof/>
        </w:rPr>
        <w:t>9.2.13</w:t>
      </w:r>
      <w:r w:rsidRPr="00707B3F">
        <w:rPr>
          <w:noProof/>
        </w:rPr>
        <w:tab/>
      </w:r>
      <w:r w:rsidR="00A46763" w:rsidRPr="00707B3F">
        <w:rPr>
          <w:noProof/>
        </w:rPr>
        <w:t>Other</w:t>
      </w:r>
      <w:r w:rsidRPr="00707B3F">
        <w:rPr>
          <w:noProof/>
        </w:rPr>
        <w:t>-RAT Measurement Result</w:t>
      </w:r>
      <w:bookmarkEnd w:id="1360"/>
      <w:bookmarkEnd w:id="1361"/>
      <w:bookmarkEnd w:id="1362"/>
      <w:bookmarkEnd w:id="1363"/>
      <w:bookmarkEnd w:id="1364"/>
      <w:bookmarkEnd w:id="1365"/>
      <w:bookmarkEnd w:id="1366"/>
      <w:bookmarkEnd w:id="1367"/>
      <w:bookmarkEnd w:id="1368"/>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 xml:space="preserve">&gt;&gt;&gt;&gt;Physical CellId UTRA </w:t>
            </w:r>
            <w:r w:rsidRPr="00707B3F">
              <w:rPr>
                <w:noProof/>
              </w:rPr>
              <w:lastRenderedPageBreak/>
              <w:t>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lastRenderedPageBreak/>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w:t>
            </w:r>
            <w:r w:rsidRPr="00707B3F">
              <w:rPr>
                <w:noProof/>
              </w:rPr>
              <w:lastRenderedPageBreak/>
              <w:t xml:space="preserve">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lastRenderedPageBreak/>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369" w:name="_Toc534903093"/>
      <w:bookmarkStart w:id="1370" w:name="_Toc51776033"/>
      <w:bookmarkStart w:id="1371" w:name="_Toc56773055"/>
      <w:bookmarkStart w:id="1372" w:name="_Toc64447684"/>
      <w:bookmarkStart w:id="1373" w:name="_Toc74152340"/>
      <w:bookmarkStart w:id="1374" w:name="_Toc88654193"/>
      <w:bookmarkStart w:id="1375" w:name="_Toc105612611"/>
      <w:bookmarkStart w:id="1376" w:name="_Toc112766976"/>
      <w:bookmarkStart w:id="1377" w:name="_Toc138758660"/>
      <w:r w:rsidRPr="00707B3F">
        <w:rPr>
          <w:noProof/>
        </w:rPr>
        <w:t>9.2.14</w:t>
      </w:r>
      <w:r w:rsidRPr="00707B3F">
        <w:rPr>
          <w:noProof/>
        </w:rPr>
        <w:tab/>
        <w:t>WLAN Measurement Result</w:t>
      </w:r>
      <w:bookmarkEnd w:id="1369"/>
      <w:bookmarkEnd w:id="1370"/>
      <w:bookmarkEnd w:id="1371"/>
      <w:bookmarkEnd w:id="1372"/>
      <w:bookmarkEnd w:id="1373"/>
      <w:bookmarkEnd w:id="1374"/>
      <w:bookmarkEnd w:id="1375"/>
      <w:bookmarkEnd w:id="1376"/>
      <w:bookmarkEnd w:id="1377"/>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378" w:name="_Toc534903094"/>
      <w:bookmarkStart w:id="1379" w:name="_Toc51776034"/>
      <w:bookmarkStart w:id="1380" w:name="_Toc56773056"/>
      <w:bookmarkStart w:id="1381" w:name="_Toc64447685"/>
      <w:bookmarkStart w:id="1382" w:name="_Toc74152341"/>
      <w:bookmarkStart w:id="1383" w:name="_Toc88654194"/>
      <w:bookmarkStart w:id="1384" w:name="_Toc105612612"/>
      <w:bookmarkStart w:id="1385" w:name="_Toc112766977"/>
      <w:bookmarkStart w:id="1386" w:name="_Toc138758661"/>
      <w:r w:rsidRPr="00707B3F">
        <w:rPr>
          <w:noProof/>
        </w:rPr>
        <w:t>9.2.15</w:t>
      </w:r>
      <w:r w:rsidRPr="00707B3F">
        <w:rPr>
          <w:noProof/>
        </w:rPr>
        <w:tab/>
        <w:t>OTDOA Cell Information</w:t>
      </w:r>
      <w:bookmarkEnd w:id="1378"/>
      <w:bookmarkEnd w:id="1379"/>
      <w:bookmarkEnd w:id="1380"/>
      <w:bookmarkEnd w:id="1381"/>
      <w:bookmarkEnd w:id="1382"/>
      <w:bookmarkEnd w:id="1383"/>
      <w:bookmarkEnd w:id="1384"/>
      <w:bookmarkEnd w:id="1385"/>
      <w:bookmarkEnd w:id="1386"/>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 xml:space="preserve">INTEGER </w:t>
            </w:r>
            <w:r w:rsidRPr="00707B3F">
              <w:rPr>
                <w:noProof/>
              </w:rPr>
              <w:lastRenderedPageBreak/>
              <w:t>(0..503,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lastRenderedPageBreak/>
              <w:t xml:space="preserve">Physical Cell ID of </w:t>
            </w:r>
            <w:r w:rsidRPr="00707B3F">
              <w:rPr>
                <w:noProof/>
              </w:rPr>
              <w:lastRenderedPageBreak/>
              <w:t>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configuration of positioning reference signals </w:t>
            </w:r>
            <w:r w:rsidRPr="00707B3F">
              <w:rPr>
                <w:rFonts w:cs="Arial"/>
                <w:noProof/>
                <w:szCs w:val="18"/>
              </w:rPr>
              <w:lastRenderedPageBreak/>
              <w:t>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 xml:space="preserve">Time in seconds relative to 00:00:00 on 1 January 1900 (calculated as continuous time without leap seconds and traceable to a common time reference) where binary encoding of the integer part is in the first 32 bits and binary encoding of the fraction part in the </w:t>
            </w:r>
            <w:r w:rsidRPr="00707B3F">
              <w:rPr>
                <w:rFonts w:cs="Arial"/>
                <w:noProof/>
                <w:szCs w:val="18"/>
              </w:rPr>
              <w:lastRenderedPageBreak/>
              <w:t>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387" w:name="_Toc534903095"/>
      <w:bookmarkStart w:id="1388" w:name="_Toc51776035"/>
      <w:bookmarkStart w:id="1389" w:name="_Toc56773057"/>
      <w:bookmarkStart w:id="1390" w:name="_Toc64447686"/>
      <w:bookmarkStart w:id="1391" w:name="_Toc74152342"/>
      <w:bookmarkStart w:id="1392" w:name="_Toc88654195"/>
      <w:bookmarkStart w:id="1393" w:name="_Toc105612613"/>
      <w:bookmarkStart w:id="1394" w:name="_Toc112766978"/>
      <w:bookmarkStart w:id="1395" w:name="_Toc138758662"/>
      <w:r w:rsidRPr="00707B3F">
        <w:rPr>
          <w:noProof/>
        </w:rPr>
        <w:t>9.2.16</w:t>
      </w:r>
      <w:r w:rsidRPr="00707B3F">
        <w:rPr>
          <w:noProof/>
        </w:rPr>
        <w:tab/>
        <w:t xml:space="preserve">PRS Muting Configuration </w:t>
      </w:r>
      <w:r w:rsidR="00EF7E83" w:rsidRPr="00707B3F">
        <w:rPr>
          <w:noProof/>
        </w:rPr>
        <w:t>EUTRA</w:t>
      </w:r>
      <w:bookmarkEnd w:id="1387"/>
      <w:bookmarkEnd w:id="1388"/>
      <w:bookmarkEnd w:id="1389"/>
      <w:bookmarkEnd w:id="1390"/>
      <w:bookmarkEnd w:id="1391"/>
      <w:bookmarkEnd w:id="1392"/>
      <w:bookmarkEnd w:id="1393"/>
      <w:bookmarkEnd w:id="1394"/>
      <w:bookmarkEnd w:id="1395"/>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396" w:name="_Toc534903096"/>
      <w:bookmarkStart w:id="1397" w:name="_Toc51776036"/>
      <w:bookmarkStart w:id="1398" w:name="_Toc56773058"/>
      <w:bookmarkStart w:id="1399" w:name="_Toc64447687"/>
      <w:bookmarkStart w:id="1400" w:name="_Toc74152343"/>
      <w:bookmarkStart w:id="1401" w:name="_Toc88654196"/>
      <w:bookmarkStart w:id="1402" w:name="_Toc105612614"/>
      <w:bookmarkStart w:id="1403" w:name="_Toc112766979"/>
      <w:bookmarkStart w:id="1404" w:name="_Toc138758663"/>
      <w:r w:rsidRPr="00707B3F">
        <w:rPr>
          <w:noProof/>
        </w:rPr>
        <w:t>9.2.17</w:t>
      </w:r>
      <w:r w:rsidRPr="00707B3F">
        <w:rPr>
          <w:noProof/>
        </w:rPr>
        <w:tab/>
        <w:t xml:space="preserve">PRS Frequency Hopping Configuration </w:t>
      </w:r>
      <w:r w:rsidR="00D7644C" w:rsidRPr="00707B3F">
        <w:rPr>
          <w:noProof/>
        </w:rPr>
        <w:t>EUTRA</w:t>
      </w:r>
      <w:bookmarkEnd w:id="1396"/>
      <w:bookmarkEnd w:id="1397"/>
      <w:bookmarkEnd w:id="1398"/>
      <w:bookmarkEnd w:id="1399"/>
      <w:bookmarkEnd w:id="1400"/>
      <w:bookmarkEnd w:id="1401"/>
      <w:bookmarkEnd w:id="1402"/>
      <w:bookmarkEnd w:id="1403"/>
      <w:bookmarkEnd w:id="1404"/>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405" w:name="_Toc534903097"/>
      <w:bookmarkStart w:id="1406" w:name="_Toc51776037"/>
      <w:bookmarkStart w:id="1407" w:name="_Toc56773059"/>
      <w:bookmarkStart w:id="1408" w:name="_Toc64447688"/>
      <w:bookmarkStart w:id="1409" w:name="_Toc74152344"/>
      <w:bookmarkStart w:id="1410" w:name="_Toc88654197"/>
      <w:bookmarkStart w:id="1411" w:name="_Toc105612615"/>
      <w:bookmarkStart w:id="1412" w:name="_Toc112766980"/>
      <w:bookmarkStart w:id="1413" w:name="_Toc138758664"/>
      <w:r>
        <w:lastRenderedPageBreak/>
        <w:t>9.2.18</w:t>
      </w:r>
      <w:r w:rsidRPr="001E4F1C">
        <w:tab/>
      </w:r>
      <w:r>
        <w:rPr>
          <w:lang w:eastAsia="zh-CN"/>
        </w:rPr>
        <w:t>TDD Configuration EUTRA</w:t>
      </w:r>
      <w:bookmarkEnd w:id="1405"/>
      <w:bookmarkEnd w:id="1406"/>
      <w:bookmarkEnd w:id="1407"/>
      <w:bookmarkEnd w:id="1408"/>
      <w:bookmarkEnd w:id="1409"/>
      <w:bookmarkEnd w:id="1410"/>
      <w:bookmarkEnd w:id="1411"/>
      <w:bookmarkEnd w:id="1412"/>
      <w:bookmarkEnd w:id="1413"/>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414" w:name="_Toc534730164"/>
    </w:p>
    <w:p w14:paraId="73719225" w14:textId="77777777" w:rsidR="00D422B7" w:rsidRPr="0054226D" w:rsidRDefault="00D422B7" w:rsidP="00CC4CFD">
      <w:pPr>
        <w:pStyle w:val="Heading3"/>
        <w:keepNext w:val="0"/>
        <w:keepLines w:val="0"/>
        <w:widowControl w:val="0"/>
        <w:rPr>
          <w:lang w:eastAsia="zh-CN"/>
        </w:rPr>
      </w:pPr>
      <w:bookmarkStart w:id="1415" w:name="_Toc51776038"/>
      <w:bookmarkStart w:id="1416" w:name="_Toc56773060"/>
      <w:bookmarkStart w:id="1417" w:name="_Toc64447689"/>
      <w:bookmarkStart w:id="1418" w:name="_Toc74152345"/>
      <w:bookmarkStart w:id="1419" w:name="_Toc88654198"/>
      <w:bookmarkStart w:id="1420" w:name="_Toc105612616"/>
      <w:bookmarkStart w:id="1421" w:name="_Toc112766981"/>
      <w:bookmarkStart w:id="1422" w:name="_Toc138758665"/>
      <w:r w:rsidRPr="0054226D">
        <w:rPr>
          <w:lang w:eastAsia="zh-CN"/>
        </w:rPr>
        <w:t>9.2.</w:t>
      </w:r>
      <w:r>
        <w:rPr>
          <w:lang w:eastAsia="zh-CN"/>
        </w:rPr>
        <w:t>19</w:t>
      </w:r>
      <w:r w:rsidRPr="0054226D">
        <w:rPr>
          <w:lang w:eastAsia="zh-CN"/>
        </w:rPr>
        <w:tab/>
        <w:t>Assistance Information</w:t>
      </w:r>
      <w:bookmarkEnd w:id="1414"/>
      <w:bookmarkEnd w:id="1415"/>
      <w:bookmarkEnd w:id="1416"/>
      <w:bookmarkEnd w:id="1417"/>
      <w:bookmarkEnd w:id="1418"/>
      <w:bookmarkEnd w:id="1419"/>
      <w:bookmarkEnd w:id="1420"/>
      <w:bookmarkEnd w:id="1421"/>
      <w:bookmarkEnd w:id="1422"/>
    </w:p>
    <w:p w14:paraId="670090B2" w14:textId="77777777" w:rsidR="00D422B7" w:rsidRPr="0054226D" w:rsidRDefault="00D422B7" w:rsidP="00CC4CFD">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423" w:name="_Toc534730165"/>
      <w:bookmarkStart w:id="1424" w:name="_Toc51776039"/>
      <w:bookmarkStart w:id="1425" w:name="_Toc56773061"/>
      <w:bookmarkStart w:id="1426" w:name="_Toc64447690"/>
      <w:bookmarkStart w:id="1427" w:name="_Toc74152346"/>
      <w:bookmarkStart w:id="1428" w:name="_Toc88654199"/>
      <w:bookmarkStart w:id="1429" w:name="_Toc105612617"/>
      <w:bookmarkStart w:id="1430" w:name="_Toc112766982"/>
      <w:bookmarkStart w:id="1431" w:name="_Toc138758666"/>
      <w:r w:rsidRPr="0054226D">
        <w:rPr>
          <w:lang w:eastAsia="zh-CN"/>
        </w:rPr>
        <w:t>9.2.</w:t>
      </w:r>
      <w:r>
        <w:rPr>
          <w:lang w:eastAsia="zh-CN"/>
        </w:rPr>
        <w:t>20</w:t>
      </w:r>
      <w:r w:rsidRPr="0054226D">
        <w:rPr>
          <w:lang w:eastAsia="zh-CN"/>
        </w:rPr>
        <w:tab/>
        <w:t>PosSIB Segments</w:t>
      </w:r>
      <w:bookmarkEnd w:id="1423"/>
      <w:bookmarkEnd w:id="1424"/>
      <w:bookmarkEnd w:id="1425"/>
      <w:bookmarkEnd w:id="1426"/>
      <w:bookmarkEnd w:id="1427"/>
      <w:bookmarkEnd w:id="1428"/>
      <w:bookmarkEnd w:id="1429"/>
      <w:bookmarkEnd w:id="1430"/>
      <w:bookmarkEnd w:id="1431"/>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432" w:name="_Toc534730166"/>
      <w:bookmarkStart w:id="1433" w:name="_Toc51776040"/>
      <w:bookmarkStart w:id="1434" w:name="_Toc56773062"/>
      <w:bookmarkStart w:id="1435" w:name="_Toc64447691"/>
      <w:bookmarkStart w:id="1436" w:name="_Toc74152347"/>
      <w:bookmarkStart w:id="1437" w:name="_Toc88654200"/>
      <w:bookmarkStart w:id="1438" w:name="_Toc105612618"/>
      <w:bookmarkStart w:id="1439" w:name="_Toc112766983"/>
      <w:bookmarkStart w:id="1440" w:name="_Toc138758667"/>
      <w:r w:rsidRPr="0054226D">
        <w:rPr>
          <w:lang w:eastAsia="zh-CN"/>
        </w:rPr>
        <w:t>9.2.</w:t>
      </w:r>
      <w:r>
        <w:rPr>
          <w:lang w:eastAsia="zh-CN"/>
        </w:rPr>
        <w:t>21</w:t>
      </w:r>
      <w:r w:rsidRPr="0054226D">
        <w:rPr>
          <w:lang w:eastAsia="zh-CN"/>
        </w:rPr>
        <w:tab/>
        <w:t>Assistance Information Meta Data</w:t>
      </w:r>
      <w:bookmarkEnd w:id="1432"/>
      <w:bookmarkEnd w:id="1433"/>
      <w:bookmarkEnd w:id="1434"/>
      <w:bookmarkEnd w:id="1435"/>
      <w:bookmarkEnd w:id="1436"/>
      <w:bookmarkEnd w:id="1437"/>
      <w:bookmarkEnd w:id="1438"/>
      <w:bookmarkEnd w:id="1439"/>
      <w:bookmarkEnd w:id="1440"/>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7E2E58">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441" w:name="_Toc534730167"/>
      <w:bookmarkStart w:id="1442" w:name="_Toc51776041"/>
      <w:bookmarkStart w:id="1443" w:name="_Toc56773063"/>
      <w:bookmarkStart w:id="1444" w:name="_Toc64447692"/>
      <w:bookmarkStart w:id="1445" w:name="_Toc74152348"/>
      <w:bookmarkStart w:id="1446" w:name="_Toc88654201"/>
      <w:bookmarkStart w:id="1447" w:name="_Toc105612619"/>
      <w:bookmarkStart w:id="1448" w:name="_Toc112766984"/>
      <w:bookmarkStart w:id="1449" w:name="_Toc138758668"/>
      <w:r w:rsidRPr="0054226D">
        <w:rPr>
          <w:lang w:eastAsia="zh-CN"/>
        </w:rPr>
        <w:t>9.2.</w:t>
      </w:r>
      <w:r>
        <w:rPr>
          <w:lang w:eastAsia="zh-CN"/>
        </w:rPr>
        <w:t>22</w:t>
      </w:r>
      <w:r w:rsidRPr="0054226D">
        <w:rPr>
          <w:lang w:eastAsia="zh-CN"/>
        </w:rPr>
        <w:tab/>
      </w:r>
      <w:bookmarkStart w:id="1450" w:name="_Hlk8920296"/>
      <w:r w:rsidRPr="0054226D">
        <w:rPr>
          <w:lang w:eastAsia="zh-CN"/>
        </w:rPr>
        <w:t>Positioning SIB Type</w:t>
      </w:r>
      <w:bookmarkEnd w:id="1441"/>
      <w:bookmarkEnd w:id="1442"/>
      <w:bookmarkEnd w:id="1443"/>
      <w:bookmarkEnd w:id="1444"/>
      <w:bookmarkEnd w:id="1445"/>
      <w:bookmarkEnd w:id="1446"/>
      <w:bookmarkEnd w:id="1447"/>
      <w:bookmarkEnd w:id="1448"/>
      <w:bookmarkEnd w:id="1449"/>
      <w:bookmarkEnd w:id="1450"/>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451" w:name="_Toc534730168"/>
      <w:bookmarkStart w:id="1452" w:name="_Toc51776042"/>
      <w:bookmarkStart w:id="1453" w:name="_Toc56773064"/>
      <w:bookmarkStart w:id="1454" w:name="_Toc64447693"/>
      <w:bookmarkStart w:id="1455" w:name="_Toc74152349"/>
      <w:bookmarkStart w:id="1456" w:name="_Toc88654202"/>
      <w:bookmarkStart w:id="1457" w:name="_Toc105612620"/>
      <w:bookmarkStart w:id="1458" w:name="_Toc112766985"/>
      <w:bookmarkStart w:id="1459" w:name="_Toc138758669"/>
      <w:r w:rsidRPr="0054226D">
        <w:rPr>
          <w:lang w:eastAsia="zh-CN"/>
        </w:rPr>
        <w:t>9.2.</w:t>
      </w:r>
      <w:r>
        <w:rPr>
          <w:lang w:eastAsia="zh-CN"/>
        </w:rPr>
        <w:t>23</w:t>
      </w:r>
      <w:r w:rsidRPr="0054226D">
        <w:rPr>
          <w:lang w:eastAsia="zh-CN"/>
        </w:rPr>
        <w:tab/>
        <w:t>Assistance Information Failure List</w:t>
      </w:r>
      <w:bookmarkEnd w:id="1451"/>
      <w:bookmarkEnd w:id="1452"/>
      <w:bookmarkEnd w:id="1453"/>
      <w:bookmarkEnd w:id="1454"/>
      <w:bookmarkEnd w:id="1455"/>
      <w:bookmarkEnd w:id="1456"/>
      <w:bookmarkEnd w:id="1457"/>
      <w:bookmarkEnd w:id="1458"/>
      <w:bookmarkEnd w:id="1459"/>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7E2E58">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460" w:name="_Toc51776043"/>
      <w:bookmarkStart w:id="1461" w:name="_Toc56773065"/>
      <w:bookmarkStart w:id="1462" w:name="_Toc64447694"/>
      <w:bookmarkStart w:id="1463" w:name="_Toc74152350"/>
      <w:bookmarkStart w:id="1464" w:name="_Toc88654203"/>
      <w:bookmarkStart w:id="1465" w:name="_Toc105612621"/>
      <w:bookmarkStart w:id="1466" w:name="_Toc112766986"/>
      <w:bookmarkStart w:id="1467" w:name="_Toc138758670"/>
      <w:r w:rsidRPr="002571EA">
        <w:t>9.2.</w:t>
      </w:r>
      <w:r>
        <w:t>24</w:t>
      </w:r>
      <w:r w:rsidRPr="002571EA">
        <w:tab/>
      </w:r>
      <w:r>
        <w:t>TRP ID</w:t>
      </w:r>
      <w:bookmarkEnd w:id="1460"/>
      <w:bookmarkEnd w:id="1461"/>
      <w:bookmarkEnd w:id="1462"/>
      <w:bookmarkEnd w:id="1463"/>
      <w:bookmarkEnd w:id="1464"/>
      <w:bookmarkEnd w:id="1465"/>
      <w:bookmarkEnd w:id="1466"/>
      <w:bookmarkEnd w:id="1467"/>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468" w:name="_Toc51776044"/>
      <w:bookmarkStart w:id="1469" w:name="_Toc56773066"/>
      <w:bookmarkStart w:id="1470" w:name="_Toc64447695"/>
      <w:bookmarkStart w:id="1471" w:name="_Toc74152351"/>
      <w:bookmarkStart w:id="1472" w:name="_Toc88654204"/>
      <w:bookmarkStart w:id="1473" w:name="_Toc105612622"/>
      <w:bookmarkStart w:id="1474" w:name="_Toc112766987"/>
      <w:bookmarkStart w:id="1475" w:name="_Toc138758671"/>
      <w:r w:rsidRPr="002571EA">
        <w:t>9.2.</w:t>
      </w:r>
      <w:r>
        <w:t>25</w:t>
      </w:r>
      <w:r w:rsidRPr="002571EA">
        <w:tab/>
      </w:r>
      <w:r>
        <w:t>TRP Information</w:t>
      </w:r>
      <w:bookmarkEnd w:id="1468"/>
      <w:bookmarkEnd w:id="1469"/>
      <w:bookmarkEnd w:id="1470"/>
      <w:bookmarkEnd w:id="1471"/>
      <w:bookmarkEnd w:id="1472"/>
      <w:bookmarkEnd w:id="1473"/>
      <w:bookmarkEnd w:id="1474"/>
      <w:bookmarkEnd w:id="1475"/>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lastRenderedPageBreak/>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476" w:name="_Toc20953850"/>
      <w:bookmarkStart w:id="1477"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478" w:name="_Toc478159770"/>
      <w:bookmarkEnd w:id="1476"/>
      <w:bookmarkEnd w:id="1477"/>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478"/>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479" w:name="_Toc51776045"/>
      <w:bookmarkStart w:id="1480" w:name="_Toc56773067"/>
      <w:bookmarkStart w:id="1481" w:name="_Toc64447696"/>
      <w:bookmarkStart w:id="1482" w:name="_Toc74152352"/>
      <w:bookmarkStart w:id="1483" w:name="_Toc88654205"/>
      <w:bookmarkStart w:id="1484" w:name="_Toc105612623"/>
      <w:bookmarkStart w:id="1485" w:name="_Toc112766988"/>
      <w:bookmarkStart w:id="1486" w:name="_Toc138758672"/>
      <w:r w:rsidRPr="0054226D">
        <w:t>9.2.</w:t>
      </w:r>
      <w:r>
        <w:t>27</w:t>
      </w:r>
      <w:r w:rsidRPr="0054226D">
        <w:tab/>
        <w:t xml:space="preserve">Requested SRS </w:t>
      </w:r>
      <w:r>
        <w:t>Transmission Characteristics</w:t>
      </w:r>
      <w:bookmarkEnd w:id="1479"/>
      <w:bookmarkEnd w:id="1480"/>
      <w:bookmarkEnd w:id="1481"/>
      <w:bookmarkEnd w:id="1482"/>
      <w:bookmarkEnd w:id="1483"/>
      <w:bookmarkEnd w:id="1484"/>
      <w:bookmarkEnd w:id="1485"/>
      <w:bookmarkEnd w:id="1486"/>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432E6C" w:rsidRPr="0054226D" w14:paraId="57007549" w14:textId="77777777" w:rsidTr="007E2E58">
        <w:tc>
          <w:tcPr>
            <w:tcW w:w="2161" w:type="dxa"/>
          </w:tcPr>
          <w:p w14:paraId="20FEBEF0" w14:textId="77777777" w:rsidR="00432E6C" w:rsidRPr="00121B57" w:rsidRDefault="00432E6C" w:rsidP="00CC4CFD">
            <w:pPr>
              <w:pStyle w:val="TAL"/>
              <w:keepNext w:val="0"/>
              <w:keepLines w:val="0"/>
              <w:widowControl w:val="0"/>
              <w:ind w:left="142"/>
            </w:pPr>
            <w:r w:rsidRPr="00121B57">
              <w:t>&gt;FR1</w:t>
            </w:r>
          </w:p>
        </w:tc>
        <w:tc>
          <w:tcPr>
            <w:tcW w:w="1080" w:type="dxa"/>
          </w:tcPr>
          <w:p w14:paraId="67EFCDE2" w14:textId="77777777" w:rsidR="00432E6C" w:rsidRPr="00121B57" w:rsidRDefault="00432E6C" w:rsidP="00CC4CFD">
            <w:pPr>
              <w:pStyle w:val="TAL"/>
              <w:keepNext w:val="0"/>
              <w:keepLines w:val="0"/>
              <w:widowControl w:val="0"/>
            </w:pPr>
          </w:p>
        </w:tc>
        <w:tc>
          <w:tcPr>
            <w:tcW w:w="1080" w:type="dxa"/>
          </w:tcPr>
          <w:p w14:paraId="75BA48FD" w14:textId="77777777" w:rsidR="00432E6C" w:rsidRPr="00121B57" w:rsidRDefault="00432E6C" w:rsidP="00CC4CFD">
            <w:pPr>
              <w:pStyle w:val="TAL"/>
              <w:keepNext w:val="0"/>
              <w:keepLines w:val="0"/>
              <w:widowControl w:val="0"/>
            </w:pPr>
          </w:p>
        </w:tc>
        <w:tc>
          <w:tcPr>
            <w:tcW w:w="1512" w:type="dxa"/>
          </w:tcPr>
          <w:p w14:paraId="068F15B6" w14:textId="77777777" w:rsidR="00432E6C" w:rsidRPr="00121B57" w:rsidRDefault="00432E6C" w:rsidP="00CC4CFD">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3A40AE13"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5E62E944" w14:textId="77777777" w:rsidR="00432E6C" w:rsidRPr="00121B57" w:rsidRDefault="00432E6C" w:rsidP="00CC4CFD">
            <w:pPr>
              <w:pStyle w:val="TAC"/>
              <w:keepNext w:val="0"/>
              <w:keepLines w:val="0"/>
              <w:widowControl w:val="0"/>
              <w:rPr>
                <w:rFonts w:eastAsia="SimSun"/>
                <w:lang w:eastAsia="zh-CN"/>
              </w:rPr>
            </w:pPr>
          </w:p>
        </w:tc>
        <w:tc>
          <w:tcPr>
            <w:tcW w:w="1080" w:type="dxa"/>
          </w:tcPr>
          <w:p w14:paraId="139BB1CB" w14:textId="77777777" w:rsidR="00432E6C" w:rsidRPr="00121B57" w:rsidRDefault="00432E6C" w:rsidP="00CC4CFD">
            <w:pPr>
              <w:pStyle w:val="TAC"/>
              <w:keepNext w:val="0"/>
              <w:keepLines w:val="0"/>
              <w:widowControl w:val="0"/>
              <w:rPr>
                <w:rFonts w:eastAsia="SimSun"/>
                <w:lang w:eastAsia="zh-CN"/>
              </w:rPr>
            </w:pPr>
          </w:p>
        </w:tc>
      </w:tr>
      <w:tr w:rsidR="00432E6C" w:rsidRPr="0054226D" w14:paraId="11FC410D" w14:textId="77777777" w:rsidTr="007E2E58">
        <w:tc>
          <w:tcPr>
            <w:tcW w:w="2161" w:type="dxa"/>
          </w:tcPr>
          <w:p w14:paraId="47A068BB" w14:textId="77777777" w:rsidR="00432E6C" w:rsidRPr="00121B57" w:rsidRDefault="00432E6C" w:rsidP="00CC4CFD">
            <w:pPr>
              <w:pStyle w:val="TAL"/>
              <w:keepNext w:val="0"/>
              <w:keepLines w:val="0"/>
              <w:widowControl w:val="0"/>
              <w:ind w:left="142"/>
            </w:pPr>
            <w:r w:rsidRPr="00121B57">
              <w:t>&gt;FR2</w:t>
            </w:r>
          </w:p>
        </w:tc>
        <w:tc>
          <w:tcPr>
            <w:tcW w:w="1080" w:type="dxa"/>
          </w:tcPr>
          <w:p w14:paraId="6FDEA765" w14:textId="77777777" w:rsidR="00432E6C" w:rsidRPr="00121B57" w:rsidRDefault="00432E6C" w:rsidP="00CC4CFD">
            <w:pPr>
              <w:pStyle w:val="TAL"/>
              <w:keepNext w:val="0"/>
              <w:keepLines w:val="0"/>
              <w:widowControl w:val="0"/>
            </w:pPr>
          </w:p>
        </w:tc>
        <w:tc>
          <w:tcPr>
            <w:tcW w:w="1080" w:type="dxa"/>
          </w:tcPr>
          <w:p w14:paraId="4BC8C93F" w14:textId="77777777" w:rsidR="00432E6C" w:rsidRPr="00121B57" w:rsidRDefault="00432E6C" w:rsidP="00CC4CFD">
            <w:pPr>
              <w:pStyle w:val="TAL"/>
              <w:keepNext w:val="0"/>
              <w:keepLines w:val="0"/>
              <w:widowControl w:val="0"/>
            </w:pPr>
          </w:p>
        </w:tc>
        <w:tc>
          <w:tcPr>
            <w:tcW w:w="1512" w:type="dxa"/>
          </w:tcPr>
          <w:p w14:paraId="70DD63F4" w14:textId="77777777" w:rsidR="00432E6C" w:rsidRPr="00121B57" w:rsidRDefault="00432E6C" w:rsidP="00CC4CFD">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437E2664" w14:textId="77777777" w:rsidR="00432E6C" w:rsidRPr="00121B57" w:rsidRDefault="00432E6C" w:rsidP="00CC4CFD">
            <w:pPr>
              <w:pStyle w:val="TAC"/>
              <w:keepNext w:val="0"/>
              <w:keepLines w:val="0"/>
              <w:widowControl w:val="0"/>
              <w:rPr>
                <w:rFonts w:eastAsia="SimSun"/>
                <w:lang w:eastAsia="zh-CN"/>
              </w:rPr>
            </w:pPr>
          </w:p>
        </w:tc>
        <w:tc>
          <w:tcPr>
            <w:tcW w:w="1080" w:type="dxa"/>
          </w:tcPr>
          <w:p w14:paraId="5993B10E" w14:textId="77777777" w:rsidR="00432E6C" w:rsidRPr="00121B57" w:rsidRDefault="00432E6C" w:rsidP="00CC4CFD">
            <w:pPr>
              <w:pStyle w:val="TAC"/>
              <w:keepNext w:val="0"/>
              <w:keepLines w:val="0"/>
              <w:widowControl w:val="0"/>
              <w:rPr>
                <w:rFonts w:eastAsia="SimSun"/>
                <w:lang w:eastAsia="zh-CN"/>
              </w:rPr>
            </w:pPr>
          </w:p>
        </w:tc>
      </w:tr>
      <w:tr w:rsidR="00432E6C" w:rsidRPr="0054226D" w14:paraId="74163ECF" w14:textId="77777777" w:rsidTr="007E2E58">
        <w:tc>
          <w:tcPr>
            <w:tcW w:w="2161" w:type="dxa"/>
          </w:tcPr>
          <w:p w14:paraId="155856D5" w14:textId="77777777" w:rsidR="00432E6C" w:rsidRPr="00121B57" w:rsidRDefault="00432E6C" w:rsidP="00CC4CFD">
            <w:pPr>
              <w:pStyle w:val="TAL"/>
              <w:keepNext w:val="0"/>
              <w:keepLines w:val="0"/>
              <w:widowControl w:val="0"/>
            </w:pPr>
            <w:r w:rsidRPr="00755A7C">
              <w:rPr>
                <w:b/>
                <w:bCs/>
                <w:szCs w:val="18"/>
              </w:rPr>
              <w:lastRenderedPageBreak/>
              <w:t>SRS Resource Set</w:t>
            </w:r>
            <w:r>
              <w:rPr>
                <w:b/>
                <w:bCs/>
                <w:szCs w:val="18"/>
              </w:rPr>
              <w:t xml:space="preserve"> List</w:t>
            </w:r>
          </w:p>
        </w:tc>
        <w:tc>
          <w:tcPr>
            <w:tcW w:w="1080" w:type="dxa"/>
          </w:tcPr>
          <w:p w14:paraId="7907EB50" w14:textId="77777777" w:rsidR="00432E6C" w:rsidRPr="00121B57" w:rsidRDefault="00432E6C" w:rsidP="00CC4CFD">
            <w:pPr>
              <w:pStyle w:val="TAL"/>
              <w:keepNext w:val="0"/>
              <w:keepLines w:val="0"/>
              <w:widowControl w:val="0"/>
            </w:pPr>
          </w:p>
        </w:tc>
        <w:tc>
          <w:tcPr>
            <w:tcW w:w="1080" w:type="dxa"/>
          </w:tcPr>
          <w:p w14:paraId="3FDB5645" w14:textId="77777777" w:rsidR="00432E6C" w:rsidRPr="00121B57" w:rsidRDefault="00432E6C" w:rsidP="00CC4CFD">
            <w:pPr>
              <w:pStyle w:val="TAL"/>
              <w:keepNext w:val="0"/>
              <w:keepLines w:val="0"/>
              <w:widowControl w:val="0"/>
            </w:pPr>
            <w:r w:rsidRPr="00EA5FA7">
              <w:rPr>
                <w:rFonts w:cs="Arial"/>
                <w:i/>
                <w:szCs w:val="18"/>
                <w:lang w:eastAsia="ja-JP"/>
              </w:rPr>
              <w:t>0.. 1</w:t>
            </w:r>
          </w:p>
        </w:tc>
        <w:tc>
          <w:tcPr>
            <w:tcW w:w="1512" w:type="dxa"/>
          </w:tcPr>
          <w:p w14:paraId="5C8978CB" w14:textId="77777777" w:rsidR="00432E6C" w:rsidRPr="00121B57" w:rsidRDefault="00432E6C" w:rsidP="00CC4CFD">
            <w:pPr>
              <w:pStyle w:val="TAL"/>
              <w:keepNext w:val="0"/>
              <w:keepLines w:val="0"/>
              <w:widowControl w:val="0"/>
            </w:pPr>
          </w:p>
        </w:tc>
        <w:tc>
          <w:tcPr>
            <w:tcW w:w="1728" w:type="dxa"/>
          </w:tcPr>
          <w:p w14:paraId="20EBFAE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1804829A" w14:textId="77777777" w:rsidR="00432E6C" w:rsidRPr="00121B57" w:rsidRDefault="00432E6C" w:rsidP="00CC4CFD">
            <w:pPr>
              <w:pStyle w:val="TAC"/>
              <w:keepNext w:val="0"/>
              <w:keepLines w:val="0"/>
              <w:widowControl w:val="0"/>
              <w:rPr>
                <w:rFonts w:eastAsia="SimSun"/>
                <w:lang w:eastAsia="zh-CN"/>
              </w:rPr>
            </w:pPr>
          </w:p>
        </w:tc>
        <w:tc>
          <w:tcPr>
            <w:tcW w:w="1080" w:type="dxa"/>
          </w:tcPr>
          <w:p w14:paraId="001300E7" w14:textId="77777777" w:rsidR="00432E6C" w:rsidRPr="00121B57" w:rsidRDefault="00432E6C" w:rsidP="00CC4CFD">
            <w:pPr>
              <w:pStyle w:val="TAC"/>
              <w:keepNext w:val="0"/>
              <w:keepLines w:val="0"/>
              <w:widowControl w:val="0"/>
              <w:rPr>
                <w:rFonts w:eastAsia="SimSun"/>
                <w:lang w:eastAsia="zh-CN"/>
              </w:rPr>
            </w:pPr>
          </w:p>
        </w:tc>
      </w:tr>
      <w:tr w:rsidR="00432E6C" w:rsidRPr="0054226D" w14:paraId="28CC8B73" w14:textId="77777777" w:rsidTr="007E2E58">
        <w:tc>
          <w:tcPr>
            <w:tcW w:w="2161" w:type="dxa"/>
          </w:tcPr>
          <w:p w14:paraId="14748171" w14:textId="77777777" w:rsidR="00432E6C" w:rsidRPr="00115D3E" w:rsidRDefault="00432E6C" w:rsidP="00CC4CFD">
            <w:pPr>
              <w:pStyle w:val="TAL"/>
              <w:keepNext w:val="0"/>
              <w:keepLines w:val="0"/>
              <w:widowControl w:val="0"/>
              <w:ind w:left="142"/>
              <w:rPr>
                <w:b/>
                <w:bCs/>
              </w:rPr>
            </w:pPr>
            <w:r w:rsidRPr="00AF2D8F">
              <w:rPr>
                <w:b/>
                <w:bCs/>
              </w:rPr>
              <w:t>&gt;SRS Resource Set Item</w:t>
            </w:r>
          </w:p>
        </w:tc>
        <w:tc>
          <w:tcPr>
            <w:tcW w:w="1080" w:type="dxa"/>
          </w:tcPr>
          <w:p w14:paraId="54967F13" w14:textId="77777777" w:rsidR="00432E6C" w:rsidRPr="00121B57" w:rsidRDefault="00432E6C" w:rsidP="00CC4CFD">
            <w:pPr>
              <w:pStyle w:val="TAL"/>
              <w:keepNext w:val="0"/>
              <w:keepLines w:val="0"/>
              <w:widowControl w:val="0"/>
            </w:pPr>
          </w:p>
        </w:tc>
        <w:tc>
          <w:tcPr>
            <w:tcW w:w="1080" w:type="dxa"/>
          </w:tcPr>
          <w:p w14:paraId="2C95F07E" w14:textId="77777777" w:rsidR="00432E6C" w:rsidRPr="00755A7C" w:rsidRDefault="00432E6C" w:rsidP="00CC4CFD">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0F37DD87" w14:textId="77777777" w:rsidR="00432E6C" w:rsidRPr="00121B57" w:rsidRDefault="00432E6C" w:rsidP="00CC4CFD">
            <w:pPr>
              <w:pStyle w:val="TAL"/>
              <w:keepNext w:val="0"/>
              <w:keepLines w:val="0"/>
              <w:widowControl w:val="0"/>
            </w:pPr>
          </w:p>
        </w:tc>
        <w:tc>
          <w:tcPr>
            <w:tcW w:w="1728" w:type="dxa"/>
          </w:tcPr>
          <w:p w14:paraId="6D3A5005"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11CB0B2" w14:textId="77777777" w:rsidR="00432E6C" w:rsidRPr="00121B57" w:rsidRDefault="00432E6C" w:rsidP="00CC4CFD">
            <w:pPr>
              <w:pStyle w:val="TAC"/>
              <w:keepNext w:val="0"/>
              <w:keepLines w:val="0"/>
              <w:widowControl w:val="0"/>
              <w:rPr>
                <w:rFonts w:eastAsia="SimSun"/>
                <w:lang w:eastAsia="zh-CN"/>
              </w:rPr>
            </w:pPr>
          </w:p>
        </w:tc>
        <w:tc>
          <w:tcPr>
            <w:tcW w:w="1080" w:type="dxa"/>
          </w:tcPr>
          <w:p w14:paraId="74B3979E" w14:textId="77777777" w:rsidR="00432E6C" w:rsidRPr="00121B57" w:rsidRDefault="00432E6C" w:rsidP="00CC4CFD">
            <w:pPr>
              <w:pStyle w:val="TAC"/>
              <w:keepNext w:val="0"/>
              <w:keepLines w:val="0"/>
              <w:widowControl w:val="0"/>
              <w:rPr>
                <w:rFonts w:eastAsia="SimSun"/>
                <w:lang w:eastAsia="zh-CN"/>
              </w:rPr>
            </w:pPr>
          </w:p>
        </w:tc>
      </w:tr>
      <w:tr w:rsidR="00432E6C" w:rsidRPr="0054226D" w14:paraId="36526684" w14:textId="77777777" w:rsidTr="007E2E58">
        <w:tc>
          <w:tcPr>
            <w:tcW w:w="2161" w:type="dxa"/>
          </w:tcPr>
          <w:p w14:paraId="4A0E88C7" w14:textId="77777777" w:rsidR="00432E6C" w:rsidRPr="004C7327" w:rsidRDefault="00432E6C" w:rsidP="00CC4CFD">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432E6C" w:rsidRPr="00121B57" w:rsidRDefault="00432E6C" w:rsidP="00CC4CFD">
            <w:pPr>
              <w:pStyle w:val="TAL"/>
              <w:keepNext w:val="0"/>
              <w:keepLines w:val="0"/>
              <w:widowControl w:val="0"/>
            </w:pPr>
            <w:r w:rsidRPr="00121B57">
              <w:rPr>
                <w:szCs w:val="18"/>
              </w:rPr>
              <w:t>O</w:t>
            </w:r>
          </w:p>
        </w:tc>
        <w:tc>
          <w:tcPr>
            <w:tcW w:w="1080" w:type="dxa"/>
          </w:tcPr>
          <w:p w14:paraId="276C8835" w14:textId="77777777" w:rsidR="00432E6C" w:rsidRPr="00121B57" w:rsidRDefault="00432E6C" w:rsidP="00CC4CFD">
            <w:pPr>
              <w:pStyle w:val="TAL"/>
              <w:keepNext w:val="0"/>
              <w:keepLines w:val="0"/>
              <w:widowControl w:val="0"/>
            </w:pPr>
          </w:p>
        </w:tc>
        <w:tc>
          <w:tcPr>
            <w:tcW w:w="1512" w:type="dxa"/>
          </w:tcPr>
          <w:p w14:paraId="09B212A7" w14:textId="77777777" w:rsidR="00432E6C" w:rsidRPr="00121B57" w:rsidRDefault="00432E6C" w:rsidP="00CC4CFD">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432E6C" w:rsidRPr="00121B57" w:rsidRDefault="00432E6C" w:rsidP="00CC4CFD">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432E6C" w:rsidRPr="00121B57" w:rsidRDefault="00432E6C" w:rsidP="00CC4CFD">
            <w:pPr>
              <w:pStyle w:val="TAC"/>
              <w:keepNext w:val="0"/>
              <w:keepLines w:val="0"/>
              <w:widowControl w:val="0"/>
              <w:rPr>
                <w:szCs w:val="18"/>
              </w:rPr>
            </w:pPr>
          </w:p>
        </w:tc>
        <w:tc>
          <w:tcPr>
            <w:tcW w:w="1080" w:type="dxa"/>
          </w:tcPr>
          <w:p w14:paraId="67475345" w14:textId="77777777" w:rsidR="00432E6C" w:rsidRPr="00121B57" w:rsidRDefault="00432E6C" w:rsidP="00CC4CFD">
            <w:pPr>
              <w:pStyle w:val="TAC"/>
              <w:keepNext w:val="0"/>
              <w:keepLines w:val="0"/>
              <w:widowControl w:val="0"/>
              <w:rPr>
                <w:szCs w:val="18"/>
              </w:rPr>
            </w:pPr>
          </w:p>
        </w:tc>
      </w:tr>
      <w:tr w:rsidR="00432E6C" w:rsidRPr="0054226D" w14:paraId="486AD7E8" w14:textId="77777777" w:rsidTr="007E2E58">
        <w:tc>
          <w:tcPr>
            <w:tcW w:w="2161" w:type="dxa"/>
          </w:tcPr>
          <w:p w14:paraId="1233B7BD" w14:textId="77777777" w:rsidR="00432E6C" w:rsidRPr="004C7327" w:rsidRDefault="00432E6C" w:rsidP="00CC4CFD">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432E6C" w:rsidRPr="00121B57" w:rsidRDefault="00432E6C" w:rsidP="00CC4CFD">
            <w:pPr>
              <w:pStyle w:val="TAL"/>
              <w:keepNext w:val="0"/>
              <w:keepLines w:val="0"/>
              <w:widowControl w:val="0"/>
              <w:rPr>
                <w:szCs w:val="18"/>
              </w:rPr>
            </w:pPr>
          </w:p>
        </w:tc>
        <w:tc>
          <w:tcPr>
            <w:tcW w:w="1080" w:type="dxa"/>
          </w:tcPr>
          <w:p w14:paraId="11CF4AAD" w14:textId="77777777" w:rsidR="00432E6C" w:rsidRPr="00121B57" w:rsidRDefault="00432E6C" w:rsidP="00CC4CFD">
            <w:pPr>
              <w:pStyle w:val="TAL"/>
              <w:keepNext w:val="0"/>
              <w:keepLines w:val="0"/>
              <w:widowControl w:val="0"/>
            </w:pPr>
            <w:r w:rsidRPr="00EA5FA7">
              <w:rPr>
                <w:rFonts w:cs="Arial"/>
                <w:i/>
                <w:szCs w:val="18"/>
                <w:lang w:eastAsia="ja-JP"/>
              </w:rPr>
              <w:t>0.. 1</w:t>
            </w:r>
          </w:p>
        </w:tc>
        <w:tc>
          <w:tcPr>
            <w:tcW w:w="1512" w:type="dxa"/>
          </w:tcPr>
          <w:p w14:paraId="5870780F" w14:textId="77777777" w:rsidR="00432E6C" w:rsidRPr="00121B57" w:rsidRDefault="00432E6C" w:rsidP="00CC4CFD">
            <w:pPr>
              <w:pStyle w:val="TAL"/>
              <w:keepNext w:val="0"/>
              <w:keepLines w:val="0"/>
              <w:widowControl w:val="0"/>
              <w:rPr>
                <w:szCs w:val="18"/>
              </w:rPr>
            </w:pPr>
          </w:p>
        </w:tc>
        <w:tc>
          <w:tcPr>
            <w:tcW w:w="1728" w:type="dxa"/>
          </w:tcPr>
          <w:p w14:paraId="6DBAAD8A" w14:textId="77777777" w:rsidR="00432E6C" w:rsidRPr="00121B57" w:rsidRDefault="00432E6C" w:rsidP="00CC4CFD">
            <w:pPr>
              <w:pStyle w:val="TAL"/>
              <w:keepNext w:val="0"/>
              <w:keepLines w:val="0"/>
              <w:widowControl w:val="0"/>
              <w:rPr>
                <w:szCs w:val="18"/>
              </w:rPr>
            </w:pPr>
          </w:p>
        </w:tc>
        <w:tc>
          <w:tcPr>
            <w:tcW w:w="1080" w:type="dxa"/>
          </w:tcPr>
          <w:p w14:paraId="2DA07C06" w14:textId="77777777" w:rsidR="00432E6C" w:rsidRPr="00121B57" w:rsidRDefault="00432E6C" w:rsidP="00CC4CFD">
            <w:pPr>
              <w:pStyle w:val="TAC"/>
              <w:keepNext w:val="0"/>
              <w:keepLines w:val="0"/>
              <w:widowControl w:val="0"/>
              <w:rPr>
                <w:szCs w:val="18"/>
              </w:rPr>
            </w:pPr>
          </w:p>
        </w:tc>
        <w:tc>
          <w:tcPr>
            <w:tcW w:w="1080" w:type="dxa"/>
          </w:tcPr>
          <w:p w14:paraId="00C2B372" w14:textId="77777777" w:rsidR="00432E6C" w:rsidRPr="00121B57" w:rsidRDefault="00432E6C" w:rsidP="00CC4CFD">
            <w:pPr>
              <w:pStyle w:val="TAC"/>
              <w:keepNext w:val="0"/>
              <w:keepLines w:val="0"/>
              <w:widowControl w:val="0"/>
              <w:rPr>
                <w:szCs w:val="18"/>
              </w:rPr>
            </w:pPr>
          </w:p>
        </w:tc>
      </w:tr>
      <w:tr w:rsidR="00432E6C" w:rsidRPr="0054226D" w14:paraId="391EC6D1" w14:textId="77777777" w:rsidTr="007E2E58">
        <w:tc>
          <w:tcPr>
            <w:tcW w:w="2161" w:type="dxa"/>
          </w:tcPr>
          <w:p w14:paraId="45E9C1AA" w14:textId="77777777" w:rsidR="00432E6C" w:rsidRPr="004C7327" w:rsidRDefault="00432E6C" w:rsidP="00CC4CFD">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432E6C" w:rsidRPr="00121B57" w:rsidRDefault="00432E6C" w:rsidP="00CC4CFD">
            <w:pPr>
              <w:pStyle w:val="TAL"/>
              <w:keepNext w:val="0"/>
              <w:keepLines w:val="0"/>
              <w:widowControl w:val="0"/>
              <w:rPr>
                <w:szCs w:val="18"/>
              </w:rPr>
            </w:pPr>
          </w:p>
        </w:tc>
        <w:tc>
          <w:tcPr>
            <w:tcW w:w="1080" w:type="dxa"/>
          </w:tcPr>
          <w:p w14:paraId="1E36BCF7" w14:textId="77777777" w:rsidR="00432E6C" w:rsidRPr="00D219C3" w:rsidRDefault="00432E6C" w:rsidP="00CC4CFD">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432E6C" w:rsidRPr="00121B57" w:rsidRDefault="00432E6C" w:rsidP="00CC4CFD">
            <w:pPr>
              <w:pStyle w:val="TAL"/>
              <w:keepNext w:val="0"/>
              <w:keepLines w:val="0"/>
              <w:widowControl w:val="0"/>
              <w:rPr>
                <w:szCs w:val="18"/>
              </w:rPr>
            </w:pPr>
          </w:p>
        </w:tc>
        <w:tc>
          <w:tcPr>
            <w:tcW w:w="1728" w:type="dxa"/>
          </w:tcPr>
          <w:p w14:paraId="453BC118" w14:textId="77777777" w:rsidR="00432E6C" w:rsidRPr="00121B57" w:rsidRDefault="00432E6C" w:rsidP="00CC4CFD">
            <w:pPr>
              <w:pStyle w:val="TAL"/>
              <w:keepNext w:val="0"/>
              <w:keepLines w:val="0"/>
              <w:widowControl w:val="0"/>
              <w:rPr>
                <w:szCs w:val="18"/>
              </w:rPr>
            </w:pPr>
          </w:p>
        </w:tc>
        <w:tc>
          <w:tcPr>
            <w:tcW w:w="1080" w:type="dxa"/>
          </w:tcPr>
          <w:p w14:paraId="206B9D7F" w14:textId="77777777" w:rsidR="00432E6C" w:rsidRPr="00121B57" w:rsidRDefault="00432E6C" w:rsidP="00CC4CFD">
            <w:pPr>
              <w:pStyle w:val="TAC"/>
              <w:keepNext w:val="0"/>
              <w:keepLines w:val="0"/>
              <w:widowControl w:val="0"/>
              <w:rPr>
                <w:szCs w:val="18"/>
              </w:rPr>
            </w:pPr>
          </w:p>
        </w:tc>
        <w:tc>
          <w:tcPr>
            <w:tcW w:w="1080" w:type="dxa"/>
          </w:tcPr>
          <w:p w14:paraId="5B85DA91" w14:textId="77777777" w:rsidR="00432E6C" w:rsidRPr="00121B57" w:rsidRDefault="00432E6C" w:rsidP="00CC4CFD">
            <w:pPr>
              <w:pStyle w:val="TAC"/>
              <w:keepNext w:val="0"/>
              <w:keepLines w:val="0"/>
              <w:widowControl w:val="0"/>
              <w:rPr>
                <w:szCs w:val="18"/>
              </w:rPr>
            </w:pPr>
          </w:p>
        </w:tc>
      </w:tr>
      <w:tr w:rsidR="00432E6C" w:rsidRPr="0054226D" w14:paraId="7BA2D789" w14:textId="77777777" w:rsidTr="007E2E58">
        <w:tc>
          <w:tcPr>
            <w:tcW w:w="2161" w:type="dxa"/>
          </w:tcPr>
          <w:p w14:paraId="6CBE071B" w14:textId="77777777" w:rsidR="00432E6C" w:rsidRPr="00121B57" w:rsidRDefault="00432E6C" w:rsidP="00CC4CFD">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432E6C" w:rsidRPr="00121B57" w:rsidRDefault="00432E6C" w:rsidP="00CC4CFD">
            <w:pPr>
              <w:pStyle w:val="TAL"/>
              <w:keepNext w:val="0"/>
              <w:keepLines w:val="0"/>
              <w:widowControl w:val="0"/>
              <w:rPr>
                <w:szCs w:val="18"/>
              </w:rPr>
            </w:pPr>
            <w:r>
              <w:rPr>
                <w:szCs w:val="18"/>
              </w:rPr>
              <w:t>M</w:t>
            </w:r>
          </w:p>
        </w:tc>
        <w:tc>
          <w:tcPr>
            <w:tcW w:w="1080" w:type="dxa"/>
          </w:tcPr>
          <w:p w14:paraId="5ADB7D10" w14:textId="77777777" w:rsidR="00432E6C" w:rsidRPr="00121B57" w:rsidRDefault="00432E6C" w:rsidP="00CC4CFD">
            <w:pPr>
              <w:pStyle w:val="TAL"/>
              <w:keepNext w:val="0"/>
              <w:keepLines w:val="0"/>
              <w:widowControl w:val="0"/>
            </w:pPr>
          </w:p>
        </w:tc>
        <w:tc>
          <w:tcPr>
            <w:tcW w:w="1512" w:type="dxa"/>
          </w:tcPr>
          <w:p w14:paraId="3159B9D0" w14:textId="77777777" w:rsidR="00432E6C" w:rsidRPr="00121B57" w:rsidRDefault="00432E6C" w:rsidP="00CC4CFD">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432E6C" w:rsidRPr="00121B57" w:rsidRDefault="00432E6C" w:rsidP="00CC4CFD">
            <w:pPr>
              <w:pStyle w:val="TAL"/>
              <w:keepNext w:val="0"/>
              <w:keepLines w:val="0"/>
              <w:widowControl w:val="0"/>
              <w:rPr>
                <w:szCs w:val="18"/>
              </w:rPr>
            </w:pPr>
            <w:r w:rsidRPr="00B37BB8">
              <w:rPr>
                <w:szCs w:val="18"/>
              </w:rPr>
              <w:t>Milli-seconds</w:t>
            </w:r>
          </w:p>
        </w:tc>
        <w:tc>
          <w:tcPr>
            <w:tcW w:w="1080" w:type="dxa"/>
          </w:tcPr>
          <w:p w14:paraId="0352FBF6" w14:textId="77777777" w:rsidR="00432E6C" w:rsidRPr="00B37BB8" w:rsidRDefault="00432E6C" w:rsidP="00CC4CFD">
            <w:pPr>
              <w:pStyle w:val="TAC"/>
              <w:keepNext w:val="0"/>
              <w:keepLines w:val="0"/>
              <w:widowControl w:val="0"/>
              <w:rPr>
                <w:szCs w:val="18"/>
              </w:rPr>
            </w:pPr>
          </w:p>
        </w:tc>
        <w:tc>
          <w:tcPr>
            <w:tcW w:w="1080" w:type="dxa"/>
          </w:tcPr>
          <w:p w14:paraId="2198BD4C" w14:textId="77777777" w:rsidR="00432E6C" w:rsidRPr="00B37BB8" w:rsidRDefault="00432E6C" w:rsidP="00CC4CFD">
            <w:pPr>
              <w:pStyle w:val="TAC"/>
              <w:keepNext w:val="0"/>
              <w:keepLines w:val="0"/>
              <w:widowControl w:val="0"/>
              <w:rPr>
                <w:szCs w:val="18"/>
              </w:rPr>
            </w:pPr>
          </w:p>
        </w:tc>
      </w:tr>
      <w:tr w:rsidR="00432E6C" w:rsidRPr="0054226D" w14:paraId="36ABD88E" w14:textId="77777777" w:rsidTr="007E2E58">
        <w:tc>
          <w:tcPr>
            <w:tcW w:w="2161" w:type="dxa"/>
          </w:tcPr>
          <w:p w14:paraId="3133AC30" w14:textId="77777777" w:rsidR="00432E6C" w:rsidRPr="004C7327" w:rsidRDefault="00432E6C" w:rsidP="00CC4CFD">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432E6C" w:rsidRPr="00121B57" w:rsidRDefault="00432E6C" w:rsidP="00CC4CFD">
            <w:pPr>
              <w:pStyle w:val="TAL"/>
              <w:keepNext w:val="0"/>
              <w:keepLines w:val="0"/>
              <w:widowControl w:val="0"/>
              <w:rPr>
                <w:szCs w:val="18"/>
              </w:rPr>
            </w:pPr>
            <w:r w:rsidRPr="00121B57">
              <w:rPr>
                <w:rFonts w:hint="eastAsia"/>
                <w:lang w:eastAsia="zh-CN"/>
              </w:rPr>
              <w:t>O</w:t>
            </w:r>
          </w:p>
        </w:tc>
        <w:tc>
          <w:tcPr>
            <w:tcW w:w="1080" w:type="dxa"/>
          </w:tcPr>
          <w:p w14:paraId="0752F7AD" w14:textId="77777777" w:rsidR="00432E6C" w:rsidRPr="00121B57" w:rsidRDefault="00432E6C" w:rsidP="00CC4CFD">
            <w:pPr>
              <w:pStyle w:val="TAL"/>
              <w:keepNext w:val="0"/>
              <w:keepLines w:val="0"/>
              <w:widowControl w:val="0"/>
            </w:pPr>
          </w:p>
        </w:tc>
        <w:tc>
          <w:tcPr>
            <w:tcW w:w="1512" w:type="dxa"/>
          </w:tcPr>
          <w:p w14:paraId="14F44F30" w14:textId="77777777" w:rsidR="00432E6C" w:rsidRPr="00121B57" w:rsidRDefault="00432E6C" w:rsidP="00CC4CFD">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432E6C" w:rsidRPr="00121B57" w:rsidRDefault="00426287" w:rsidP="00CC4CFD">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432E6C" w:rsidRPr="00121B57" w:rsidRDefault="00432E6C" w:rsidP="00CC4CFD">
            <w:pPr>
              <w:pStyle w:val="TAC"/>
              <w:keepNext w:val="0"/>
              <w:keepLines w:val="0"/>
              <w:widowControl w:val="0"/>
              <w:rPr>
                <w:szCs w:val="18"/>
              </w:rPr>
            </w:pPr>
          </w:p>
        </w:tc>
        <w:tc>
          <w:tcPr>
            <w:tcW w:w="1080" w:type="dxa"/>
          </w:tcPr>
          <w:p w14:paraId="396A1B73" w14:textId="77777777" w:rsidR="00432E6C" w:rsidRPr="00121B57" w:rsidRDefault="00432E6C" w:rsidP="00CC4CFD">
            <w:pPr>
              <w:pStyle w:val="TAC"/>
              <w:keepNext w:val="0"/>
              <w:keepLines w:val="0"/>
              <w:widowControl w:val="0"/>
              <w:rPr>
                <w:szCs w:val="18"/>
              </w:rPr>
            </w:pPr>
          </w:p>
        </w:tc>
      </w:tr>
      <w:tr w:rsidR="00432E6C" w:rsidRPr="0054226D" w14:paraId="1BBFE7CE" w14:textId="77777777" w:rsidTr="007E2E58">
        <w:tc>
          <w:tcPr>
            <w:tcW w:w="2161" w:type="dxa"/>
          </w:tcPr>
          <w:p w14:paraId="799F87E3" w14:textId="77777777" w:rsidR="00432E6C" w:rsidRPr="004C7327" w:rsidRDefault="00432E6C" w:rsidP="00CC4CFD">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432E6C" w:rsidRPr="00121B57" w:rsidRDefault="00432E6C" w:rsidP="00CC4CFD">
            <w:pPr>
              <w:pStyle w:val="TAL"/>
              <w:keepNext w:val="0"/>
              <w:keepLines w:val="0"/>
              <w:widowControl w:val="0"/>
              <w:rPr>
                <w:lang w:eastAsia="zh-CN"/>
              </w:rPr>
            </w:pPr>
            <w:r w:rsidRPr="00121B57">
              <w:t>O</w:t>
            </w:r>
          </w:p>
        </w:tc>
        <w:tc>
          <w:tcPr>
            <w:tcW w:w="1080" w:type="dxa"/>
          </w:tcPr>
          <w:p w14:paraId="755FB20A" w14:textId="77777777" w:rsidR="00432E6C" w:rsidRPr="00121B57" w:rsidRDefault="00432E6C" w:rsidP="00CC4CFD">
            <w:pPr>
              <w:pStyle w:val="TAL"/>
              <w:keepNext w:val="0"/>
              <w:keepLines w:val="0"/>
              <w:widowControl w:val="0"/>
            </w:pPr>
          </w:p>
        </w:tc>
        <w:tc>
          <w:tcPr>
            <w:tcW w:w="1512" w:type="dxa"/>
          </w:tcPr>
          <w:p w14:paraId="733E135B" w14:textId="77777777" w:rsidR="00432E6C" w:rsidRPr="00121B57" w:rsidRDefault="00432E6C" w:rsidP="00CC4CFD">
            <w:pPr>
              <w:pStyle w:val="TAL"/>
              <w:keepNext w:val="0"/>
              <w:keepLines w:val="0"/>
              <w:widowControl w:val="0"/>
              <w:rPr>
                <w:noProof/>
                <w:lang w:eastAsia="zh-CN"/>
              </w:rPr>
            </w:pPr>
            <w:r w:rsidRPr="00121B57">
              <w:t>9.2.</w:t>
            </w:r>
            <w:r>
              <w:t>53</w:t>
            </w:r>
          </w:p>
        </w:tc>
        <w:tc>
          <w:tcPr>
            <w:tcW w:w="1728" w:type="dxa"/>
          </w:tcPr>
          <w:p w14:paraId="2F796F4A" w14:textId="77777777" w:rsidR="00432E6C" w:rsidRPr="00121B57" w:rsidRDefault="00432E6C" w:rsidP="00CC4CFD">
            <w:pPr>
              <w:pStyle w:val="TAL"/>
              <w:keepNext w:val="0"/>
              <w:keepLines w:val="0"/>
              <w:widowControl w:val="0"/>
              <w:rPr>
                <w:szCs w:val="18"/>
              </w:rPr>
            </w:pPr>
          </w:p>
        </w:tc>
        <w:tc>
          <w:tcPr>
            <w:tcW w:w="1080" w:type="dxa"/>
          </w:tcPr>
          <w:p w14:paraId="60AF2CA4" w14:textId="77777777" w:rsidR="00432E6C" w:rsidRPr="00121B57" w:rsidRDefault="00432E6C" w:rsidP="00CC4CFD">
            <w:pPr>
              <w:pStyle w:val="TAC"/>
              <w:keepNext w:val="0"/>
              <w:keepLines w:val="0"/>
              <w:widowControl w:val="0"/>
              <w:rPr>
                <w:szCs w:val="18"/>
              </w:rPr>
            </w:pPr>
          </w:p>
        </w:tc>
        <w:tc>
          <w:tcPr>
            <w:tcW w:w="1080" w:type="dxa"/>
          </w:tcPr>
          <w:p w14:paraId="3B5089B6" w14:textId="77777777" w:rsidR="00432E6C" w:rsidRPr="00121B57" w:rsidRDefault="00432E6C" w:rsidP="00CC4CFD">
            <w:pPr>
              <w:pStyle w:val="TAC"/>
              <w:keepNext w:val="0"/>
              <w:keepLines w:val="0"/>
              <w:widowControl w:val="0"/>
              <w:rPr>
                <w:szCs w:val="18"/>
              </w:rPr>
            </w:pPr>
          </w:p>
        </w:tc>
      </w:tr>
      <w:tr w:rsidR="00426287" w:rsidRPr="0054226D" w14:paraId="302BE707" w14:textId="77777777" w:rsidTr="007E2E58">
        <w:tc>
          <w:tcPr>
            <w:tcW w:w="2161" w:type="dxa"/>
          </w:tcPr>
          <w:p w14:paraId="2C2C97C3" w14:textId="77777777" w:rsidR="00426287" w:rsidRPr="004C7327" w:rsidRDefault="00426287" w:rsidP="00CC4CFD">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426287" w:rsidRPr="00121B57" w:rsidRDefault="00426287" w:rsidP="00CC4CFD">
            <w:pPr>
              <w:pStyle w:val="TAL"/>
              <w:keepNext w:val="0"/>
              <w:keepLines w:val="0"/>
              <w:widowControl w:val="0"/>
            </w:pPr>
            <w:r>
              <w:rPr>
                <w:rFonts w:hint="eastAsia"/>
                <w:lang w:eastAsia="zh-CN"/>
              </w:rPr>
              <w:t>O</w:t>
            </w:r>
          </w:p>
        </w:tc>
        <w:tc>
          <w:tcPr>
            <w:tcW w:w="1080" w:type="dxa"/>
          </w:tcPr>
          <w:p w14:paraId="7B0F0416" w14:textId="77777777" w:rsidR="00426287" w:rsidRPr="00121B57" w:rsidRDefault="00426287" w:rsidP="00CC4CFD">
            <w:pPr>
              <w:pStyle w:val="TAL"/>
              <w:keepNext w:val="0"/>
              <w:keepLines w:val="0"/>
              <w:widowControl w:val="0"/>
            </w:pPr>
          </w:p>
        </w:tc>
        <w:tc>
          <w:tcPr>
            <w:tcW w:w="1512" w:type="dxa"/>
          </w:tcPr>
          <w:p w14:paraId="0A1CC5BE" w14:textId="77777777" w:rsidR="00426287" w:rsidRPr="00121B57" w:rsidRDefault="00426287" w:rsidP="00CC4CFD">
            <w:pPr>
              <w:pStyle w:val="TAL"/>
              <w:keepNext w:val="0"/>
              <w:keepLines w:val="0"/>
              <w:widowControl w:val="0"/>
            </w:pPr>
            <w:r>
              <w:rPr>
                <w:rFonts w:hint="eastAsia"/>
                <w:lang w:eastAsia="zh-CN"/>
              </w:rPr>
              <w:t>9</w:t>
            </w:r>
            <w:r>
              <w:rPr>
                <w:lang w:eastAsia="zh-CN"/>
              </w:rPr>
              <w:t>.2.60</w:t>
            </w:r>
          </w:p>
        </w:tc>
        <w:tc>
          <w:tcPr>
            <w:tcW w:w="1728" w:type="dxa"/>
          </w:tcPr>
          <w:p w14:paraId="0CDAC658" w14:textId="77777777" w:rsidR="00426287" w:rsidRPr="00121B57" w:rsidRDefault="00426287" w:rsidP="00CC4CFD">
            <w:pPr>
              <w:pStyle w:val="TAL"/>
              <w:keepNext w:val="0"/>
              <w:keepLines w:val="0"/>
              <w:widowControl w:val="0"/>
              <w:rPr>
                <w:szCs w:val="18"/>
              </w:rPr>
            </w:pPr>
          </w:p>
        </w:tc>
        <w:tc>
          <w:tcPr>
            <w:tcW w:w="1080" w:type="dxa"/>
          </w:tcPr>
          <w:p w14:paraId="3FF7D9E9" w14:textId="77777777" w:rsidR="00426287" w:rsidRPr="00121B57" w:rsidRDefault="00426287" w:rsidP="00CC4CFD">
            <w:pPr>
              <w:pStyle w:val="TAC"/>
              <w:keepNext w:val="0"/>
              <w:keepLines w:val="0"/>
              <w:widowControl w:val="0"/>
              <w:rPr>
                <w:szCs w:val="18"/>
              </w:rPr>
            </w:pPr>
          </w:p>
        </w:tc>
        <w:tc>
          <w:tcPr>
            <w:tcW w:w="1080" w:type="dxa"/>
          </w:tcPr>
          <w:p w14:paraId="226FA579" w14:textId="77777777" w:rsidR="00426287" w:rsidRPr="00121B57" w:rsidRDefault="00426287" w:rsidP="00CC4CFD">
            <w:pPr>
              <w:pStyle w:val="TAC"/>
              <w:keepNext w:val="0"/>
              <w:keepLines w:val="0"/>
              <w:widowControl w:val="0"/>
              <w:rPr>
                <w:szCs w:val="18"/>
              </w:rPr>
            </w:pPr>
          </w:p>
        </w:tc>
      </w:tr>
      <w:tr w:rsidR="00432E6C" w:rsidRPr="0054226D" w14:paraId="7C71B249" w14:textId="77777777" w:rsidTr="007E2E58">
        <w:tc>
          <w:tcPr>
            <w:tcW w:w="2161" w:type="dxa"/>
          </w:tcPr>
          <w:p w14:paraId="1F4AC9BE" w14:textId="77777777" w:rsidR="00432E6C" w:rsidRPr="00121B57" w:rsidRDefault="00432E6C" w:rsidP="00CC4CFD">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432E6C" w:rsidRPr="00121B57" w:rsidRDefault="00432E6C" w:rsidP="00CC4CFD">
            <w:pPr>
              <w:pStyle w:val="TAL"/>
              <w:keepNext w:val="0"/>
              <w:keepLines w:val="0"/>
              <w:widowControl w:val="0"/>
              <w:rPr>
                <w:lang w:eastAsia="zh-CN"/>
              </w:rPr>
            </w:pPr>
            <w:r w:rsidRPr="00121B57">
              <w:t>O</w:t>
            </w:r>
          </w:p>
        </w:tc>
        <w:tc>
          <w:tcPr>
            <w:tcW w:w="1080" w:type="dxa"/>
          </w:tcPr>
          <w:p w14:paraId="56381BF8" w14:textId="77777777" w:rsidR="00432E6C" w:rsidRPr="00121B57" w:rsidRDefault="00432E6C" w:rsidP="00CC4CFD">
            <w:pPr>
              <w:pStyle w:val="TAL"/>
              <w:keepNext w:val="0"/>
              <w:keepLines w:val="0"/>
              <w:widowControl w:val="0"/>
            </w:pPr>
          </w:p>
        </w:tc>
        <w:tc>
          <w:tcPr>
            <w:tcW w:w="1512" w:type="dxa"/>
          </w:tcPr>
          <w:p w14:paraId="4195EDD5" w14:textId="77777777" w:rsidR="00432E6C" w:rsidRPr="00121B57" w:rsidRDefault="00432E6C" w:rsidP="00CC4CFD">
            <w:pPr>
              <w:pStyle w:val="TAL"/>
              <w:keepNext w:val="0"/>
              <w:keepLines w:val="0"/>
              <w:widowControl w:val="0"/>
              <w:rPr>
                <w:noProof/>
                <w:lang w:eastAsia="zh-CN"/>
              </w:rPr>
            </w:pPr>
            <w:r w:rsidRPr="00121B57">
              <w:t>9.2.</w:t>
            </w:r>
            <w:r>
              <w:t>54</w:t>
            </w:r>
          </w:p>
        </w:tc>
        <w:tc>
          <w:tcPr>
            <w:tcW w:w="1728" w:type="dxa"/>
          </w:tcPr>
          <w:p w14:paraId="2FD1DE12" w14:textId="77777777" w:rsidR="00432E6C" w:rsidRPr="00121B57" w:rsidRDefault="00432E6C" w:rsidP="00CC4CFD">
            <w:pPr>
              <w:pStyle w:val="TAL"/>
              <w:keepNext w:val="0"/>
              <w:keepLines w:val="0"/>
              <w:widowControl w:val="0"/>
              <w:rPr>
                <w:szCs w:val="18"/>
              </w:rPr>
            </w:pPr>
          </w:p>
        </w:tc>
        <w:tc>
          <w:tcPr>
            <w:tcW w:w="1080" w:type="dxa"/>
          </w:tcPr>
          <w:p w14:paraId="21411C47" w14:textId="77777777" w:rsidR="00432E6C" w:rsidRPr="00121B57" w:rsidRDefault="00432E6C" w:rsidP="00CC4CFD">
            <w:pPr>
              <w:pStyle w:val="TAC"/>
              <w:keepNext w:val="0"/>
              <w:keepLines w:val="0"/>
              <w:widowControl w:val="0"/>
              <w:rPr>
                <w:szCs w:val="18"/>
              </w:rPr>
            </w:pPr>
          </w:p>
        </w:tc>
        <w:tc>
          <w:tcPr>
            <w:tcW w:w="1080" w:type="dxa"/>
          </w:tcPr>
          <w:p w14:paraId="59E68B0F" w14:textId="77777777" w:rsidR="00432E6C" w:rsidRPr="00121B57" w:rsidRDefault="00432E6C" w:rsidP="00CC4CFD">
            <w:pPr>
              <w:pStyle w:val="TAC"/>
              <w:keepNext w:val="0"/>
              <w:keepLines w:val="0"/>
              <w:widowControl w:val="0"/>
              <w:rPr>
                <w:szCs w:val="18"/>
              </w:rPr>
            </w:pPr>
          </w:p>
        </w:tc>
      </w:tr>
      <w:tr w:rsidR="00432E6C" w:rsidRPr="0054226D" w14:paraId="7EE10828" w14:textId="77777777" w:rsidTr="007E2E58">
        <w:tc>
          <w:tcPr>
            <w:tcW w:w="2161" w:type="dxa"/>
          </w:tcPr>
          <w:p w14:paraId="30D193AE" w14:textId="77777777" w:rsidR="00432E6C" w:rsidRPr="00121B57" w:rsidRDefault="00432E6C" w:rsidP="00CC4CFD">
            <w:pPr>
              <w:pStyle w:val="TAL"/>
              <w:keepNext w:val="0"/>
              <w:keepLines w:val="0"/>
              <w:widowControl w:val="0"/>
            </w:pPr>
            <w:r w:rsidRPr="00A01747">
              <w:rPr>
                <w:lang w:eastAsia="zh-CN"/>
              </w:rPr>
              <w:t>SRS Frequency</w:t>
            </w:r>
          </w:p>
        </w:tc>
        <w:tc>
          <w:tcPr>
            <w:tcW w:w="1080" w:type="dxa"/>
          </w:tcPr>
          <w:p w14:paraId="731B491C" w14:textId="77777777" w:rsidR="00432E6C" w:rsidRPr="00121B57" w:rsidRDefault="00432E6C" w:rsidP="00CC4CFD">
            <w:pPr>
              <w:pStyle w:val="TAL"/>
              <w:keepNext w:val="0"/>
              <w:keepLines w:val="0"/>
              <w:widowControl w:val="0"/>
            </w:pPr>
            <w:r w:rsidRPr="00A01747">
              <w:rPr>
                <w:lang w:eastAsia="zh-CN"/>
              </w:rPr>
              <w:t>O</w:t>
            </w:r>
          </w:p>
        </w:tc>
        <w:tc>
          <w:tcPr>
            <w:tcW w:w="1080" w:type="dxa"/>
          </w:tcPr>
          <w:p w14:paraId="78D09B46" w14:textId="77777777" w:rsidR="00432E6C" w:rsidRPr="00121B57" w:rsidRDefault="00432E6C" w:rsidP="00CC4CFD">
            <w:pPr>
              <w:pStyle w:val="TAL"/>
              <w:keepNext w:val="0"/>
              <w:keepLines w:val="0"/>
              <w:widowControl w:val="0"/>
            </w:pPr>
          </w:p>
        </w:tc>
        <w:tc>
          <w:tcPr>
            <w:tcW w:w="1512" w:type="dxa"/>
          </w:tcPr>
          <w:p w14:paraId="75E1C00B" w14:textId="77777777" w:rsidR="00432E6C" w:rsidRPr="00121B57" w:rsidRDefault="00432E6C" w:rsidP="00CC4CFD">
            <w:pPr>
              <w:pStyle w:val="TAL"/>
              <w:keepNext w:val="0"/>
              <w:keepLines w:val="0"/>
              <w:widowControl w:val="0"/>
            </w:pPr>
            <w:r w:rsidRPr="00A01747">
              <w:t>INTEGER(0..3279165)</w:t>
            </w:r>
          </w:p>
        </w:tc>
        <w:tc>
          <w:tcPr>
            <w:tcW w:w="1728" w:type="dxa"/>
          </w:tcPr>
          <w:p w14:paraId="70914A53" w14:textId="77777777" w:rsidR="00432E6C" w:rsidRDefault="00432E6C" w:rsidP="00CC4CFD">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CC4CFD">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432E6C" w:rsidRPr="00121B57" w:rsidRDefault="00432E6C" w:rsidP="00CC4CFD">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432E6C" w:rsidRPr="00121B57" w:rsidRDefault="00432E6C" w:rsidP="00CC4CFD">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487" w:name="_Toc534730156"/>
      <w:bookmarkStart w:id="1488" w:name="_Toc51776046"/>
      <w:bookmarkStart w:id="1489" w:name="_Toc56773068"/>
      <w:bookmarkStart w:id="1490" w:name="_Toc64447697"/>
      <w:bookmarkStart w:id="1491" w:name="_Toc74152353"/>
      <w:bookmarkStart w:id="1492" w:name="_Toc88654206"/>
      <w:bookmarkStart w:id="1493" w:name="_Toc105612624"/>
      <w:bookmarkStart w:id="1494" w:name="_Toc112766989"/>
      <w:bookmarkStart w:id="1495" w:name="_Toc138758673"/>
      <w:r w:rsidRPr="0054226D">
        <w:t>9.2.</w:t>
      </w:r>
      <w:r>
        <w:t>28</w:t>
      </w:r>
      <w:r w:rsidRPr="0054226D">
        <w:tab/>
      </w:r>
      <w:bookmarkEnd w:id="1487"/>
      <w:r>
        <w:t>SRS Configuration</w:t>
      </w:r>
      <w:bookmarkEnd w:id="1488"/>
      <w:bookmarkEnd w:id="1489"/>
      <w:bookmarkEnd w:id="1490"/>
      <w:bookmarkEnd w:id="1491"/>
      <w:bookmarkEnd w:id="1492"/>
      <w:bookmarkEnd w:id="1493"/>
      <w:bookmarkEnd w:id="1494"/>
      <w:bookmarkEnd w:id="1495"/>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w:t>
            </w:r>
            <w:r w:rsidRPr="004D3F29">
              <w:rPr>
                <w:rFonts w:eastAsia="Malgun Gothic"/>
                <w:i/>
                <w:iCs/>
                <w:lang w:eastAsia="zh-CN"/>
              </w:rPr>
              <w:lastRenderedPageBreak/>
              <w:t>-Carriers&gt;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496" w:name="_Toc51776047"/>
      <w:bookmarkStart w:id="1497" w:name="_Toc56773069"/>
      <w:bookmarkStart w:id="1498" w:name="_Toc64447698"/>
      <w:bookmarkStart w:id="1499" w:name="_Toc74152354"/>
      <w:bookmarkStart w:id="1500" w:name="_Toc88654207"/>
      <w:bookmarkStart w:id="1501" w:name="_Toc105612625"/>
      <w:bookmarkStart w:id="1502" w:name="_Toc112766990"/>
      <w:bookmarkStart w:id="1503" w:name="_Toc138758674"/>
      <w:r w:rsidRPr="002A1C8D">
        <w:t>9.2.</w:t>
      </w:r>
      <w:r>
        <w:t>29</w:t>
      </w:r>
      <w:r w:rsidRPr="002A1C8D">
        <w:tab/>
        <w:t>SRS Resource</w:t>
      </w:r>
      <w:bookmarkEnd w:id="1496"/>
      <w:bookmarkEnd w:id="1497"/>
      <w:bookmarkEnd w:id="1498"/>
      <w:bookmarkEnd w:id="1499"/>
      <w:bookmarkEnd w:id="1500"/>
      <w:bookmarkEnd w:id="1501"/>
      <w:bookmarkEnd w:id="1502"/>
      <w:bookmarkEnd w:id="1503"/>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lastRenderedPageBreak/>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504" w:name="_Toc51776048"/>
      <w:bookmarkStart w:id="1505" w:name="_Toc56773070"/>
      <w:bookmarkStart w:id="1506" w:name="_Toc64447699"/>
      <w:bookmarkStart w:id="1507" w:name="_Toc74152355"/>
      <w:bookmarkStart w:id="1508" w:name="_Toc88654208"/>
      <w:bookmarkStart w:id="1509" w:name="_Toc105612626"/>
      <w:bookmarkStart w:id="1510" w:name="_Toc112766991"/>
      <w:bookmarkStart w:id="1511" w:name="_Toc138758675"/>
      <w:r w:rsidRPr="002A1C8D">
        <w:t>9.2.</w:t>
      </w:r>
      <w:r>
        <w:t>30</w:t>
      </w:r>
      <w:r w:rsidRPr="002A1C8D">
        <w:tab/>
        <w:t>Positioning SRS Resource</w:t>
      </w:r>
      <w:bookmarkEnd w:id="1504"/>
      <w:bookmarkEnd w:id="1505"/>
      <w:bookmarkEnd w:id="1506"/>
      <w:bookmarkEnd w:id="1507"/>
      <w:bookmarkEnd w:id="1508"/>
      <w:bookmarkEnd w:id="1509"/>
      <w:bookmarkEnd w:id="1510"/>
      <w:bookmarkEnd w:id="1511"/>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 xml:space="preserve">Transmission </w:t>
            </w:r>
            <w:r w:rsidRPr="002A1C8D">
              <w:rPr>
                <w:i/>
                <w:lang w:eastAsia="zh-CN"/>
              </w:rPr>
              <w:lastRenderedPageBreak/>
              <w:t>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lastRenderedPageBreak/>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512" w:name="_Toc47618339"/>
      <w:bookmarkStart w:id="1513" w:name="_Toc47618675"/>
      <w:bookmarkStart w:id="1514" w:name="_Toc47618870"/>
      <w:bookmarkStart w:id="1515" w:name="_Toc47620093"/>
      <w:bookmarkStart w:id="1516" w:name="_Toc51776049"/>
      <w:bookmarkStart w:id="1517" w:name="_Toc56773071"/>
      <w:bookmarkStart w:id="1518" w:name="_Toc64447700"/>
      <w:bookmarkStart w:id="1519" w:name="_Toc74152356"/>
      <w:bookmarkStart w:id="1520" w:name="_Toc88654209"/>
      <w:bookmarkStart w:id="1521" w:name="_Toc105612627"/>
      <w:bookmarkStart w:id="1522" w:name="_Toc112766992"/>
      <w:bookmarkStart w:id="1523" w:name="_Toc138758676"/>
      <w:r w:rsidRPr="00504F3B">
        <w:t>9.2.</w:t>
      </w:r>
      <w:r>
        <w:t>31</w:t>
      </w:r>
      <w:r w:rsidRPr="00504F3B">
        <w:tab/>
        <w:t>SRS Resource Set</w:t>
      </w:r>
      <w:bookmarkEnd w:id="1512"/>
      <w:bookmarkEnd w:id="1513"/>
      <w:bookmarkEnd w:id="1514"/>
      <w:bookmarkEnd w:id="1515"/>
      <w:bookmarkEnd w:id="1516"/>
      <w:bookmarkEnd w:id="1517"/>
      <w:bookmarkEnd w:id="1518"/>
      <w:bookmarkEnd w:id="1519"/>
      <w:bookmarkEnd w:id="1520"/>
      <w:bookmarkEnd w:id="1521"/>
      <w:bookmarkEnd w:id="1522"/>
      <w:bookmarkEnd w:id="1523"/>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524" w:name="_Toc47618340"/>
      <w:bookmarkStart w:id="1525" w:name="_Toc47618676"/>
      <w:bookmarkStart w:id="1526" w:name="_Toc47618871"/>
      <w:bookmarkStart w:id="1527" w:name="_Toc47620094"/>
      <w:bookmarkStart w:id="1528" w:name="_Toc51776050"/>
      <w:bookmarkStart w:id="1529" w:name="_Toc56773072"/>
      <w:bookmarkStart w:id="1530" w:name="_Toc64447701"/>
      <w:bookmarkStart w:id="1531" w:name="_Toc74152357"/>
      <w:bookmarkStart w:id="1532" w:name="_Toc88654210"/>
      <w:bookmarkStart w:id="1533" w:name="_Toc105612628"/>
      <w:bookmarkStart w:id="1534" w:name="_Toc112766993"/>
      <w:bookmarkStart w:id="1535" w:name="_Toc138758677"/>
      <w:r w:rsidRPr="00504F3B">
        <w:t>9.2.</w:t>
      </w:r>
      <w:r>
        <w:t>32</w:t>
      </w:r>
      <w:r w:rsidRPr="00504F3B">
        <w:tab/>
      </w:r>
      <w:bookmarkStart w:id="1536" w:name="_Hlk50054856"/>
      <w:r w:rsidRPr="00504F3B">
        <w:t>Positioning SRS Resource Set</w:t>
      </w:r>
      <w:bookmarkEnd w:id="1524"/>
      <w:bookmarkEnd w:id="1525"/>
      <w:bookmarkEnd w:id="1526"/>
      <w:bookmarkEnd w:id="1527"/>
      <w:bookmarkEnd w:id="1528"/>
      <w:bookmarkEnd w:id="1529"/>
      <w:bookmarkEnd w:id="1530"/>
      <w:bookmarkEnd w:id="1531"/>
      <w:bookmarkEnd w:id="1532"/>
      <w:bookmarkEnd w:id="1533"/>
      <w:bookmarkEnd w:id="1534"/>
      <w:bookmarkEnd w:id="1535"/>
    </w:p>
    <w:bookmarkEnd w:id="1536"/>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537" w:name="_Toc51776051"/>
      <w:bookmarkStart w:id="1538" w:name="_Toc56773073"/>
      <w:bookmarkStart w:id="1539" w:name="_Toc64447702"/>
      <w:bookmarkStart w:id="1540" w:name="_Toc74152358"/>
      <w:bookmarkStart w:id="1541" w:name="_Toc88654211"/>
      <w:bookmarkStart w:id="1542" w:name="_Toc105612629"/>
      <w:bookmarkStart w:id="1543" w:name="_Toc112766994"/>
      <w:bookmarkStart w:id="1544" w:name="_Toc138758678"/>
      <w:r w:rsidRPr="004151EA">
        <w:lastRenderedPageBreak/>
        <w:t>9.2.</w:t>
      </w:r>
      <w:r>
        <w:t>33</w:t>
      </w:r>
      <w:r w:rsidRPr="004151EA">
        <w:tab/>
        <w:t>SRS Resource Set ID</w:t>
      </w:r>
      <w:bookmarkEnd w:id="1537"/>
      <w:bookmarkEnd w:id="1538"/>
      <w:bookmarkEnd w:id="1539"/>
      <w:bookmarkEnd w:id="1540"/>
      <w:bookmarkEnd w:id="1541"/>
      <w:bookmarkEnd w:id="1542"/>
      <w:bookmarkEnd w:id="1543"/>
      <w:bookmarkEnd w:id="1544"/>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545" w:name="_Toc51776052"/>
      <w:bookmarkStart w:id="1546" w:name="_Toc56773074"/>
      <w:bookmarkStart w:id="1547" w:name="_Toc64447703"/>
      <w:bookmarkStart w:id="1548" w:name="_Toc74152359"/>
      <w:bookmarkStart w:id="1549" w:name="_Toc88654212"/>
      <w:bookmarkStart w:id="1550" w:name="_Toc105612630"/>
      <w:bookmarkStart w:id="1551" w:name="_Toc112766995"/>
      <w:bookmarkStart w:id="1552" w:name="_Toc138758679"/>
      <w:r w:rsidRPr="004151EA">
        <w:t>9.2.</w:t>
      </w:r>
      <w:r>
        <w:t>34</w:t>
      </w:r>
      <w:r w:rsidRPr="004151EA">
        <w:tab/>
        <w:t>Spatial Relation</w:t>
      </w:r>
      <w:r>
        <w:t xml:space="preserve"> Information</w:t>
      </w:r>
      <w:bookmarkEnd w:id="1545"/>
      <w:bookmarkEnd w:id="1546"/>
      <w:bookmarkEnd w:id="1547"/>
      <w:bookmarkEnd w:id="1548"/>
      <w:bookmarkEnd w:id="1549"/>
      <w:bookmarkEnd w:id="1550"/>
      <w:bookmarkEnd w:id="1551"/>
      <w:bookmarkEnd w:id="1552"/>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553" w:name="_Hlk50141396"/>
      <w:r w:rsidRPr="004151EA">
        <w:t xml:space="preserve">for transmission </w:t>
      </w:r>
      <w:r>
        <w:t>o</w:t>
      </w:r>
      <w:r w:rsidRPr="004151EA">
        <w:t>f UL SRS by a UE</w:t>
      </w:r>
      <w:bookmarkEnd w:id="1553"/>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554" w:name="_Toc51776053"/>
      <w:bookmarkStart w:id="1555" w:name="_Toc56773075"/>
      <w:bookmarkStart w:id="1556" w:name="_Toc64447704"/>
      <w:bookmarkStart w:id="1557" w:name="_Toc74152360"/>
      <w:bookmarkStart w:id="1558" w:name="_Toc88654213"/>
      <w:bookmarkStart w:id="1559" w:name="_Toc105612631"/>
      <w:bookmarkStart w:id="1560" w:name="_Toc112766996"/>
      <w:bookmarkStart w:id="1561" w:name="_Toc138758680"/>
      <w:r w:rsidRPr="004151EA">
        <w:t>9.2.</w:t>
      </w:r>
      <w:r>
        <w:t>35</w:t>
      </w:r>
      <w:r w:rsidRPr="004151EA">
        <w:tab/>
        <w:t>SRS Resource Trigger</w:t>
      </w:r>
      <w:bookmarkEnd w:id="1554"/>
      <w:bookmarkEnd w:id="1555"/>
      <w:bookmarkEnd w:id="1556"/>
      <w:bookmarkEnd w:id="1557"/>
      <w:bookmarkEnd w:id="1558"/>
      <w:bookmarkEnd w:id="1559"/>
      <w:bookmarkEnd w:id="1560"/>
      <w:bookmarkEnd w:id="1561"/>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562" w:name="_Toc51776054"/>
      <w:bookmarkStart w:id="1563" w:name="_Toc56773076"/>
      <w:bookmarkStart w:id="1564" w:name="_Toc64447705"/>
      <w:bookmarkStart w:id="1565" w:name="_Toc74152361"/>
      <w:bookmarkStart w:id="1566" w:name="_Toc88654214"/>
      <w:bookmarkStart w:id="1567" w:name="_Toc105612632"/>
      <w:bookmarkStart w:id="1568" w:name="_Toc112766997"/>
      <w:bookmarkStart w:id="1569" w:name="_Toc138758681"/>
      <w:r w:rsidRPr="004151EA">
        <w:t>9.2.</w:t>
      </w:r>
      <w:r>
        <w:t>36</w:t>
      </w:r>
      <w:r w:rsidRPr="004151EA">
        <w:tab/>
      </w:r>
      <w:bookmarkEnd w:id="1562"/>
      <w:bookmarkEnd w:id="1563"/>
      <w:bookmarkEnd w:id="1564"/>
      <w:r w:rsidR="00F776F1" w:rsidRPr="00C9396D">
        <w:t>Relative Time 1900</w:t>
      </w:r>
      <w:bookmarkEnd w:id="1565"/>
      <w:bookmarkEnd w:id="1566"/>
      <w:bookmarkEnd w:id="1567"/>
      <w:bookmarkEnd w:id="1568"/>
      <w:bookmarkEnd w:id="1569"/>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7E2E58">
        <w:tc>
          <w:tcPr>
            <w:tcW w:w="2448" w:type="dxa"/>
          </w:tcPr>
          <w:p w14:paraId="57CD9403" w14:textId="77777777" w:rsidR="00D422B7" w:rsidRPr="004151EA" w:rsidRDefault="00D422B7" w:rsidP="00CC4CFD">
            <w:pPr>
              <w:pStyle w:val="TAH"/>
              <w:keepNext w:val="0"/>
              <w:keepLines w:val="0"/>
              <w:widowControl w:val="0"/>
            </w:pPr>
            <w:r w:rsidRPr="004151EA">
              <w:lastRenderedPageBreak/>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570" w:name="_Toc51776055"/>
      <w:bookmarkStart w:id="1571" w:name="_Toc56773077"/>
      <w:bookmarkStart w:id="1572" w:name="_Toc64447706"/>
      <w:bookmarkStart w:id="1573" w:name="_Toc74152362"/>
      <w:bookmarkStart w:id="1574" w:name="_Toc88654215"/>
      <w:bookmarkStart w:id="1575" w:name="_Toc105612633"/>
      <w:bookmarkStart w:id="1576" w:name="_Toc112766998"/>
      <w:bookmarkStart w:id="1577" w:name="_Toc138758682"/>
      <w:r w:rsidRPr="003D7EB6">
        <w:t>9.2.</w:t>
      </w:r>
      <w:r>
        <w:t>37</w:t>
      </w:r>
      <w:r w:rsidRPr="003D7EB6">
        <w:tab/>
      </w:r>
      <w:r w:rsidR="004A2BD1" w:rsidRPr="00E17648">
        <w:t xml:space="preserve">TRP </w:t>
      </w:r>
      <w:r w:rsidRPr="003D7EB6">
        <w:t>Measurement Result</w:t>
      </w:r>
      <w:bookmarkEnd w:id="1570"/>
      <w:bookmarkEnd w:id="1571"/>
      <w:bookmarkEnd w:id="1572"/>
      <w:bookmarkEnd w:id="1573"/>
      <w:bookmarkEnd w:id="1574"/>
      <w:bookmarkEnd w:id="1575"/>
      <w:bookmarkEnd w:id="1576"/>
      <w:bookmarkEnd w:id="1577"/>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578" w:name="_Toc51776056"/>
      <w:bookmarkStart w:id="1579" w:name="_Toc56773078"/>
      <w:bookmarkStart w:id="1580" w:name="_Toc64447707"/>
      <w:bookmarkStart w:id="1581" w:name="_Toc74152363"/>
      <w:bookmarkStart w:id="1582" w:name="_Toc88654216"/>
      <w:bookmarkStart w:id="1583" w:name="_Toc105612634"/>
      <w:bookmarkStart w:id="1584" w:name="_Toc112766999"/>
      <w:bookmarkStart w:id="1585" w:name="_Toc138758683"/>
      <w:r w:rsidRPr="003D7EB6">
        <w:t>9.2.</w:t>
      </w:r>
      <w:r>
        <w:t>38</w:t>
      </w:r>
      <w:r w:rsidRPr="003D7EB6">
        <w:tab/>
        <w:t>UL Angle of Arrival</w:t>
      </w:r>
      <w:bookmarkEnd w:id="1578"/>
      <w:bookmarkEnd w:id="1579"/>
      <w:bookmarkEnd w:id="1580"/>
      <w:bookmarkEnd w:id="1581"/>
      <w:bookmarkEnd w:id="1582"/>
      <w:bookmarkEnd w:id="1583"/>
      <w:bookmarkEnd w:id="1584"/>
      <w:bookmarkEnd w:id="1585"/>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586" w:name="_Toc51776057"/>
      <w:bookmarkStart w:id="1587" w:name="_Toc56773079"/>
      <w:bookmarkStart w:id="1588" w:name="_Toc64447708"/>
      <w:bookmarkStart w:id="1589" w:name="_Toc74152364"/>
      <w:bookmarkStart w:id="1590" w:name="_Toc88654217"/>
      <w:bookmarkStart w:id="1591" w:name="_Toc105612635"/>
      <w:bookmarkStart w:id="1592" w:name="_Toc112767000"/>
      <w:bookmarkStart w:id="1593" w:name="_Toc138758684"/>
      <w:r w:rsidRPr="0054226D">
        <w:t>9.2.</w:t>
      </w:r>
      <w:r>
        <w:t>39</w:t>
      </w:r>
      <w:r w:rsidRPr="0054226D">
        <w:tab/>
      </w:r>
      <w:r>
        <w:t>UL RTOA Measurement</w:t>
      </w:r>
      <w:bookmarkEnd w:id="1586"/>
      <w:bookmarkEnd w:id="1587"/>
      <w:bookmarkEnd w:id="1588"/>
      <w:bookmarkEnd w:id="1589"/>
      <w:bookmarkEnd w:id="1590"/>
      <w:bookmarkEnd w:id="1591"/>
      <w:bookmarkEnd w:id="1592"/>
      <w:bookmarkEnd w:id="1593"/>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lastRenderedPageBreak/>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594" w:name="_Toc51776058"/>
      <w:bookmarkStart w:id="1595" w:name="_Toc56773080"/>
      <w:bookmarkStart w:id="1596" w:name="_Toc64447709"/>
      <w:bookmarkStart w:id="1597" w:name="_Toc74152365"/>
      <w:bookmarkStart w:id="1598" w:name="_Toc88654218"/>
      <w:bookmarkStart w:id="1599" w:name="_Toc105612636"/>
      <w:bookmarkStart w:id="1600" w:name="_Toc112767001"/>
      <w:bookmarkStart w:id="1601" w:name="_Toc138758685"/>
      <w:r w:rsidRPr="00895C7E">
        <w:t>9.2.</w:t>
      </w:r>
      <w:r>
        <w:t>40</w:t>
      </w:r>
      <w:r w:rsidRPr="00895C7E">
        <w:tab/>
        <w:t>gNB Rx-Tx Time Difference</w:t>
      </w:r>
      <w:bookmarkEnd w:id="1594"/>
      <w:bookmarkEnd w:id="1595"/>
      <w:bookmarkEnd w:id="1596"/>
      <w:bookmarkEnd w:id="1597"/>
      <w:bookmarkEnd w:id="1598"/>
      <w:bookmarkEnd w:id="1599"/>
      <w:bookmarkEnd w:id="1600"/>
      <w:bookmarkEnd w:id="1601"/>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602" w:name="_Toc51776059"/>
      <w:bookmarkStart w:id="1603" w:name="_Toc56773081"/>
      <w:bookmarkStart w:id="1604" w:name="_Toc64447710"/>
      <w:bookmarkStart w:id="1605" w:name="_Toc74152366"/>
      <w:bookmarkStart w:id="1606" w:name="_Toc88654219"/>
      <w:bookmarkStart w:id="1607" w:name="_Toc105612637"/>
      <w:bookmarkStart w:id="1608" w:name="_Toc112767002"/>
      <w:bookmarkStart w:id="1609" w:name="_Toc138758686"/>
      <w:r w:rsidRPr="00895C7E">
        <w:t>9.2.</w:t>
      </w:r>
      <w:r>
        <w:t>41</w:t>
      </w:r>
      <w:r w:rsidRPr="00895C7E">
        <w:tab/>
        <w:t>Additional Path List</w:t>
      </w:r>
      <w:bookmarkEnd w:id="1602"/>
      <w:bookmarkEnd w:id="1603"/>
      <w:bookmarkEnd w:id="1604"/>
      <w:bookmarkEnd w:id="1605"/>
      <w:bookmarkEnd w:id="1606"/>
      <w:bookmarkEnd w:id="1607"/>
      <w:bookmarkEnd w:id="1608"/>
      <w:bookmarkEnd w:id="1609"/>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610" w:name="_Toc51776060"/>
      <w:bookmarkStart w:id="1611" w:name="_Toc56773082"/>
      <w:bookmarkStart w:id="1612" w:name="_Toc64447711"/>
      <w:bookmarkStart w:id="1613" w:name="_Toc74152367"/>
      <w:bookmarkStart w:id="1614" w:name="_Toc88654220"/>
      <w:bookmarkStart w:id="1615" w:name="_Toc105612638"/>
      <w:bookmarkStart w:id="1616" w:name="_Toc112767003"/>
      <w:bookmarkStart w:id="1617" w:name="_Toc138758687"/>
      <w:r w:rsidRPr="003D7EB6">
        <w:lastRenderedPageBreak/>
        <w:t>9.2.</w:t>
      </w:r>
      <w:r>
        <w:t>42</w:t>
      </w:r>
      <w:r w:rsidRPr="003D7EB6">
        <w:tab/>
        <w:t>Time Stamp</w:t>
      </w:r>
      <w:bookmarkEnd w:id="1610"/>
      <w:bookmarkEnd w:id="1611"/>
      <w:bookmarkEnd w:id="1612"/>
      <w:bookmarkEnd w:id="1613"/>
      <w:bookmarkEnd w:id="1614"/>
      <w:bookmarkEnd w:id="1615"/>
      <w:bookmarkEnd w:id="1616"/>
      <w:bookmarkEnd w:id="1617"/>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618" w:name="_Toc51776061"/>
      <w:bookmarkStart w:id="1619" w:name="_Toc56773083"/>
      <w:bookmarkStart w:id="1620" w:name="_Toc64447712"/>
      <w:bookmarkStart w:id="1621" w:name="_Toc74152368"/>
      <w:bookmarkStart w:id="1622" w:name="_Toc88654221"/>
      <w:bookmarkStart w:id="1623" w:name="_Toc105612639"/>
      <w:bookmarkStart w:id="1624" w:name="_Toc112767004"/>
      <w:bookmarkStart w:id="1625" w:name="_Toc138758688"/>
      <w:r w:rsidRPr="003D7EB6">
        <w:t>9.2.</w:t>
      </w:r>
      <w:r>
        <w:t>43</w:t>
      </w:r>
      <w:r w:rsidRPr="003D7EB6">
        <w:tab/>
        <w:t>Measurement Quality</w:t>
      </w:r>
      <w:bookmarkEnd w:id="1618"/>
      <w:bookmarkEnd w:id="1619"/>
      <w:bookmarkEnd w:id="1620"/>
      <w:bookmarkEnd w:id="1621"/>
      <w:bookmarkEnd w:id="1622"/>
      <w:bookmarkEnd w:id="1623"/>
      <w:bookmarkEnd w:id="1624"/>
      <w:bookmarkEnd w:id="1625"/>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626" w:name="_Toc51776062"/>
      <w:bookmarkStart w:id="1627" w:name="_Toc56773084"/>
      <w:bookmarkStart w:id="1628" w:name="_Toc64447713"/>
      <w:bookmarkStart w:id="1629" w:name="_Toc74152369"/>
      <w:bookmarkStart w:id="1630" w:name="_Toc88654222"/>
      <w:bookmarkStart w:id="1631" w:name="_Toc105612640"/>
      <w:bookmarkStart w:id="1632" w:name="_Toc112767005"/>
      <w:bookmarkStart w:id="1633" w:name="_Toc138758689"/>
      <w:r w:rsidRPr="002C7C9B">
        <w:t>9.2.</w:t>
      </w:r>
      <w:r>
        <w:t>44</w:t>
      </w:r>
      <w:r w:rsidRPr="002C7C9B">
        <w:tab/>
      </w:r>
      <w:r>
        <w:t>PRS Configuration</w:t>
      </w:r>
      <w:bookmarkEnd w:id="1626"/>
      <w:bookmarkEnd w:id="1627"/>
      <w:bookmarkEnd w:id="1628"/>
      <w:bookmarkEnd w:id="1629"/>
      <w:bookmarkEnd w:id="1630"/>
      <w:bookmarkEnd w:id="1631"/>
      <w:bookmarkEnd w:id="1632"/>
      <w:bookmarkEnd w:id="1633"/>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77777777" w:rsidR="00D422B7" w:rsidRPr="002A1C8D" w:rsidRDefault="00D422B7" w:rsidP="00CC4CFD">
            <w:pPr>
              <w:pStyle w:val="TAL"/>
              <w:keepNext w:val="0"/>
              <w:keepLines w:val="0"/>
              <w:widowControl w:val="0"/>
              <w:rPr>
                <w:noProof/>
              </w:rPr>
            </w:pPr>
            <w:r w:rsidRPr="002A1C8D">
              <w:t>ENUMERATED(4,5,8,10,16,20,32,40,64,80,160,320,640,1280,2560,5120,10240,20480,40960,81920,…)</w:t>
            </w:r>
          </w:p>
        </w:tc>
        <w:tc>
          <w:tcPr>
            <w:tcW w:w="2880" w:type="dxa"/>
          </w:tcPr>
          <w:p w14:paraId="5375BA86" w14:textId="77777777" w:rsidR="00D422B7" w:rsidRPr="002A1C8D" w:rsidRDefault="00D422B7" w:rsidP="00CC4CFD">
            <w:pPr>
              <w:pStyle w:val="TAL"/>
              <w:keepNext w:val="0"/>
              <w:keepLines w:val="0"/>
              <w:widowControl w:val="0"/>
              <w:rPr>
                <w:bCs/>
                <w:lang w:eastAsia="zh-CN"/>
              </w:rPr>
            </w:pP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lastRenderedPageBreak/>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634"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634"/>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635" w:name="_Toc51776063"/>
      <w:bookmarkStart w:id="1636" w:name="_Toc56773085"/>
      <w:bookmarkStart w:id="1637" w:name="_Toc64447714"/>
      <w:bookmarkStart w:id="1638" w:name="_Toc74152370"/>
      <w:bookmarkStart w:id="1639" w:name="_Toc88654223"/>
      <w:bookmarkStart w:id="1640" w:name="_Toc105612641"/>
      <w:bookmarkStart w:id="1641" w:name="_Toc112767006"/>
      <w:bookmarkStart w:id="1642" w:name="_Toc138758690"/>
      <w:r w:rsidRPr="002C7C9B">
        <w:t>9.2.</w:t>
      </w:r>
      <w:r>
        <w:t>45</w:t>
      </w:r>
      <w:r w:rsidRPr="002C7C9B">
        <w:tab/>
      </w:r>
      <w:r>
        <w:t>Spatial Direction Information</w:t>
      </w:r>
      <w:bookmarkEnd w:id="1635"/>
      <w:bookmarkEnd w:id="1636"/>
      <w:bookmarkEnd w:id="1637"/>
      <w:bookmarkEnd w:id="1638"/>
      <w:bookmarkEnd w:id="1639"/>
      <w:bookmarkEnd w:id="1640"/>
      <w:bookmarkEnd w:id="1641"/>
      <w:bookmarkEnd w:id="1642"/>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643" w:name="_Toc51776064"/>
      <w:bookmarkStart w:id="1644" w:name="_Toc56773086"/>
      <w:bookmarkStart w:id="1645" w:name="_Toc64447715"/>
      <w:bookmarkStart w:id="1646" w:name="_Toc74152371"/>
      <w:bookmarkStart w:id="1647" w:name="_Toc88654224"/>
      <w:bookmarkStart w:id="1648" w:name="_Toc105612642"/>
      <w:bookmarkStart w:id="1649" w:name="_Toc112767007"/>
      <w:bookmarkStart w:id="1650" w:name="_Toc138758691"/>
      <w:r w:rsidRPr="00EA5B02">
        <w:t>9.2.</w:t>
      </w:r>
      <w:r>
        <w:t>46</w:t>
      </w:r>
      <w:r w:rsidRPr="00EA5B02">
        <w:tab/>
        <w:t>Geographical Coordinates</w:t>
      </w:r>
      <w:bookmarkEnd w:id="1643"/>
      <w:bookmarkEnd w:id="1644"/>
      <w:bookmarkEnd w:id="1645"/>
      <w:bookmarkEnd w:id="1646"/>
      <w:bookmarkEnd w:id="1647"/>
      <w:bookmarkEnd w:id="1648"/>
      <w:bookmarkEnd w:id="1649"/>
      <w:bookmarkEnd w:id="1650"/>
      <w:r w:rsidRPr="00EA5B02">
        <w:t xml:space="preserve"> </w:t>
      </w:r>
    </w:p>
    <w:p w14:paraId="3B14C26C" w14:textId="77777777" w:rsidR="00D422B7" w:rsidRPr="00EA5B02" w:rsidRDefault="00D422B7" w:rsidP="00CC4CFD">
      <w:pPr>
        <w:widowControl w:val="0"/>
      </w:pPr>
      <w:r w:rsidRPr="00EA5B02">
        <w:lastRenderedPageBreak/>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651"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651"/>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652" w:name="_Toc51776065"/>
      <w:bookmarkStart w:id="1653" w:name="_Toc56773087"/>
      <w:bookmarkStart w:id="1654" w:name="_Toc64447716"/>
      <w:bookmarkStart w:id="1655" w:name="_Toc74152372"/>
      <w:bookmarkStart w:id="1656" w:name="_Toc88654225"/>
      <w:bookmarkStart w:id="1657" w:name="_Toc105612643"/>
      <w:bookmarkStart w:id="1658" w:name="_Toc112767008"/>
      <w:bookmarkStart w:id="1659" w:name="_Toc138758692"/>
      <w:r w:rsidRPr="00EA5B02">
        <w:t>9.2.</w:t>
      </w:r>
      <w:r>
        <w:t>47</w:t>
      </w:r>
      <w:r w:rsidRPr="00EA5B02">
        <w:tab/>
        <w:t>DL-PRS Resource Coordinates</w:t>
      </w:r>
      <w:bookmarkEnd w:id="1652"/>
      <w:bookmarkEnd w:id="1653"/>
      <w:bookmarkEnd w:id="1654"/>
      <w:bookmarkEnd w:id="1655"/>
      <w:bookmarkEnd w:id="1656"/>
      <w:bookmarkEnd w:id="1657"/>
      <w:bookmarkEnd w:id="1658"/>
      <w:bookmarkEnd w:id="1659"/>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lastRenderedPageBreak/>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660" w:name="_Toc51776066"/>
      <w:bookmarkStart w:id="1661" w:name="_Toc56773088"/>
      <w:bookmarkStart w:id="1662" w:name="_Toc64447717"/>
      <w:bookmarkStart w:id="1663" w:name="_Toc74152373"/>
      <w:bookmarkStart w:id="1664" w:name="_Toc88654226"/>
      <w:bookmarkStart w:id="1665" w:name="_Toc105612644"/>
      <w:bookmarkStart w:id="1666" w:name="_Toc112767009"/>
      <w:bookmarkStart w:id="1667" w:name="_Toc138758693"/>
      <w:r w:rsidRPr="00EA5B02">
        <w:t>9.2.</w:t>
      </w:r>
      <w:r>
        <w:t>48</w:t>
      </w:r>
      <w:r w:rsidRPr="00EA5B02">
        <w:tab/>
        <w:t xml:space="preserve">Relative </w:t>
      </w:r>
      <w:r>
        <w:t xml:space="preserve">Geodetic </w:t>
      </w:r>
      <w:r w:rsidRPr="00EA5B02">
        <w:t>Location</w:t>
      </w:r>
      <w:bookmarkEnd w:id="1660"/>
      <w:bookmarkEnd w:id="1661"/>
      <w:bookmarkEnd w:id="1662"/>
      <w:bookmarkEnd w:id="1663"/>
      <w:bookmarkEnd w:id="1664"/>
      <w:bookmarkEnd w:id="1665"/>
      <w:bookmarkEnd w:id="1666"/>
      <w:bookmarkEnd w:id="1667"/>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668" w:name="_Toc51776067"/>
      <w:bookmarkStart w:id="1669" w:name="_Toc56773089"/>
      <w:bookmarkStart w:id="1670" w:name="_Toc64447718"/>
      <w:bookmarkStart w:id="1671" w:name="_Toc74152374"/>
      <w:bookmarkStart w:id="1672" w:name="_Toc88654227"/>
      <w:bookmarkStart w:id="1673" w:name="_Toc105612645"/>
      <w:bookmarkStart w:id="1674" w:name="_Toc112767010"/>
      <w:bookmarkStart w:id="1675" w:name="_Toc138758694"/>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668"/>
      <w:bookmarkEnd w:id="1669"/>
      <w:bookmarkEnd w:id="1670"/>
      <w:bookmarkEnd w:id="1671"/>
      <w:bookmarkEnd w:id="1672"/>
      <w:bookmarkEnd w:id="1673"/>
      <w:bookmarkEnd w:id="1674"/>
      <w:bookmarkEnd w:id="1675"/>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lastRenderedPageBreak/>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676" w:name="_Toc51776068"/>
      <w:bookmarkStart w:id="1677" w:name="_Toc56773090"/>
      <w:bookmarkStart w:id="1678" w:name="_Toc64447719"/>
      <w:bookmarkStart w:id="1679" w:name="_Toc74152375"/>
      <w:bookmarkStart w:id="1680" w:name="_Toc88654228"/>
      <w:bookmarkStart w:id="1681" w:name="_Toc105612646"/>
      <w:bookmarkStart w:id="1682" w:name="_Toc112767011"/>
      <w:bookmarkStart w:id="1683" w:name="_Toc138758695"/>
      <w:r w:rsidRPr="00707B3F">
        <w:rPr>
          <w:noProof/>
        </w:rPr>
        <w:t>9.2.</w:t>
      </w:r>
      <w:r>
        <w:rPr>
          <w:noProof/>
        </w:rPr>
        <w:t>50</w:t>
      </w:r>
      <w:r w:rsidRPr="00707B3F">
        <w:rPr>
          <w:noProof/>
        </w:rPr>
        <w:tab/>
      </w:r>
      <w:r w:rsidRPr="008012C0">
        <w:rPr>
          <w:noProof/>
        </w:rPr>
        <w:t>Relative</w:t>
      </w:r>
      <w:r>
        <w:rPr>
          <w:noProof/>
        </w:rPr>
        <w:t xml:space="preserve"> Cartesian Location</w:t>
      </w:r>
      <w:bookmarkEnd w:id="1676"/>
      <w:bookmarkEnd w:id="1677"/>
      <w:bookmarkEnd w:id="1678"/>
      <w:bookmarkEnd w:id="1679"/>
      <w:bookmarkEnd w:id="1680"/>
      <w:bookmarkEnd w:id="1681"/>
      <w:bookmarkEnd w:id="1682"/>
      <w:bookmarkEnd w:id="1683"/>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684" w:name="_Toc51776069"/>
      <w:bookmarkStart w:id="1685" w:name="_Toc56773091"/>
      <w:bookmarkStart w:id="1686" w:name="_Toc64447720"/>
      <w:bookmarkStart w:id="1687" w:name="_Toc74152376"/>
      <w:bookmarkStart w:id="1688" w:name="_Toc88654229"/>
      <w:bookmarkStart w:id="1689" w:name="_Toc105612647"/>
      <w:bookmarkStart w:id="1690" w:name="_Toc112767012"/>
      <w:bookmarkStart w:id="1691" w:name="_Toc138758696"/>
      <w:r w:rsidRPr="00AA6828">
        <w:rPr>
          <w:noProof/>
        </w:rPr>
        <w:t>9.2.</w:t>
      </w:r>
      <w:r>
        <w:rPr>
          <w:noProof/>
        </w:rPr>
        <w:t>51</w:t>
      </w:r>
      <w:r w:rsidRPr="00AA6828">
        <w:rPr>
          <w:noProof/>
        </w:rPr>
        <w:tab/>
        <w:t>Reference Point</w:t>
      </w:r>
      <w:bookmarkEnd w:id="1684"/>
      <w:bookmarkEnd w:id="1685"/>
      <w:bookmarkEnd w:id="1686"/>
      <w:bookmarkEnd w:id="1687"/>
      <w:bookmarkEnd w:id="1688"/>
      <w:bookmarkEnd w:id="1689"/>
      <w:bookmarkEnd w:id="1690"/>
      <w:bookmarkEnd w:id="1691"/>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692" w:name="_Toc51776070"/>
      <w:bookmarkStart w:id="1693" w:name="_Toc56773092"/>
      <w:bookmarkStart w:id="1694" w:name="_Toc64447721"/>
      <w:bookmarkStart w:id="1695" w:name="_Toc74152377"/>
      <w:bookmarkStart w:id="1696" w:name="_Toc88654230"/>
      <w:bookmarkStart w:id="1697" w:name="_Toc105612648"/>
      <w:bookmarkStart w:id="1698" w:name="_Toc112767013"/>
      <w:bookmarkStart w:id="1699" w:name="_Toc138758697"/>
      <w:r w:rsidRPr="00AA6828">
        <w:rPr>
          <w:noProof/>
        </w:rPr>
        <w:t>9.2.</w:t>
      </w:r>
      <w:r>
        <w:rPr>
          <w:noProof/>
        </w:rPr>
        <w:t>52</w:t>
      </w:r>
      <w:r w:rsidRPr="00AA6828">
        <w:rPr>
          <w:noProof/>
        </w:rPr>
        <w:tab/>
        <w:t>Location Uncertainty</w:t>
      </w:r>
      <w:bookmarkEnd w:id="1692"/>
      <w:bookmarkEnd w:id="1693"/>
      <w:bookmarkEnd w:id="1694"/>
      <w:bookmarkEnd w:id="1695"/>
      <w:bookmarkEnd w:id="1696"/>
      <w:bookmarkEnd w:id="1697"/>
      <w:bookmarkEnd w:id="1698"/>
      <w:bookmarkEnd w:id="1699"/>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lastRenderedPageBreak/>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700" w:name="_Toc51776071"/>
      <w:bookmarkStart w:id="1701" w:name="_Toc56773093"/>
      <w:bookmarkStart w:id="1702" w:name="_Toc64447722"/>
      <w:bookmarkStart w:id="1703" w:name="_Toc74152378"/>
      <w:bookmarkStart w:id="1704" w:name="_Toc88654231"/>
      <w:bookmarkStart w:id="1705" w:name="_Toc105612649"/>
      <w:bookmarkStart w:id="1706" w:name="_Toc112767014"/>
      <w:bookmarkStart w:id="1707" w:name="_Toc138758698"/>
      <w:r w:rsidRPr="00121B57">
        <w:t>9.2.</w:t>
      </w:r>
      <w:r>
        <w:t>53</w:t>
      </w:r>
      <w:r w:rsidRPr="00121B57">
        <w:tab/>
        <w:t>Pathloss Reference Information</w:t>
      </w:r>
      <w:bookmarkEnd w:id="1700"/>
      <w:bookmarkEnd w:id="1701"/>
      <w:bookmarkEnd w:id="1702"/>
      <w:bookmarkEnd w:id="1703"/>
      <w:bookmarkEnd w:id="1704"/>
      <w:bookmarkEnd w:id="1705"/>
      <w:bookmarkEnd w:id="1706"/>
      <w:bookmarkEnd w:id="1707"/>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708" w:name="_Toc51776072"/>
      <w:bookmarkStart w:id="1709" w:name="_Toc56773094"/>
      <w:bookmarkStart w:id="1710" w:name="_Toc64447723"/>
      <w:bookmarkStart w:id="1711" w:name="_Toc74152379"/>
      <w:bookmarkStart w:id="1712" w:name="_Toc88654232"/>
      <w:bookmarkStart w:id="1713" w:name="_Toc105612650"/>
      <w:bookmarkStart w:id="1714" w:name="_Toc112767015"/>
      <w:bookmarkStart w:id="1715" w:name="_Toc138758699"/>
      <w:r w:rsidRPr="002C7C9B">
        <w:t>9.2.</w:t>
      </w:r>
      <w:r>
        <w:t>54</w:t>
      </w:r>
      <w:r w:rsidRPr="002C7C9B">
        <w:tab/>
      </w:r>
      <w:r w:rsidRPr="00461A81">
        <w:t>SSB Information</w:t>
      </w:r>
      <w:bookmarkEnd w:id="1708"/>
      <w:bookmarkEnd w:id="1709"/>
      <w:bookmarkEnd w:id="1710"/>
      <w:bookmarkEnd w:id="1711"/>
      <w:bookmarkEnd w:id="1712"/>
      <w:bookmarkEnd w:id="1713"/>
      <w:bookmarkEnd w:id="1714"/>
      <w:bookmarkEnd w:id="1715"/>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716" w:name="_Toc51776073"/>
      <w:bookmarkStart w:id="1717" w:name="_Toc56773095"/>
      <w:bookmarkStart w:id="1718" w:name="_Toc64447724"/>
      <w:bookmarkStart w:id="1719" w:name="_Toc74152380"/>
      <w:bookmarkStart w:id="1720" w:name="_Toc88654233"/>
      <w:bookmarkStart w:id="1721" w:name="_Toc105612651"/>
      <w:bookmarkStart w:id="1722" w:name="_Toc112767016"/>
      <w:bookmarkStart w:id="1723" w:name="_Toc13875870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716"/>
      <w:bookmarkEnd w:id="1717"/>
      <w:bookmarkEnd w:id="1718"/>
      <w:bookmarkEnd w:id="1719"/>
      <w:bookmarkEnd w:id="1720"/>
      <w:bookmarkEnd w:id="1721"/>
      <w:bookmarkEnd w:id="1722"/>
      <w:bookmarkEnd w:id="1723"/>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w:t>
            </w:r>
            <w:r w:rsidRPr="00B9146F">
              <w:rPr>
                <w:rFonts w:eastAsia="SimSun"/>
                <w:lang w:eastAsia="zh-CN"/>
              </w:rPr>
              <w:lastRenderedPageBreak/>
              <w:t xml:space="preserve">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724" w:name="_Toc51776074"/>
      <w:bookmarkStart w:id="1725" w:name="_Toc56773096"/>
      <w:bookmarkStart w:id="1726" w:name="_Toc64447725"/>
      <w:bookmarkStart w:id="1727" w:name="_Toc74152381"/>
      <w:bookmarkStart w:id="1728" w:name="_Toc88654234"/>
      <w:bookmarkStart w:id="1729" w:name="_Toc105612652"/>
      <w:bookmarkStart w:id="1730" w:name="_Toc112767017"/>
      <w:bookmarkStart w:id="1731" w:name="_Toc13875870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724"/>
      <w:bookmarkEnd w:id="1725"/>
      <w:bookmarkEnd w:id="1726"/>
      <w:bookmarkEnd w:id="1727"/>
      <w:bookmarkEnd w:id="1728"/>
      <w:bookmarkEnd w:id="1729"/>
      <w:bookmarkEnd w:id="1730"/>
      <w:bookmarkEnd w:id="1731"/>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732" w:name="_Toc51776075"/>
      <w:bookmarkStart w:id="1733" w:name="_Toc56773097"/>
      <w:bookmarkStart w:id="1734" w:name="_Toc64447726"/>
      <w:bookmarkStart w:id="1735" w:name="_Toc74152382"/>
      <w:bookmarkStart w:id="1736" w:name="_Toc88654235"/>
      <w:bookmarkStart w:id="1737" w:name="_Toc105612653"/>
      <w:bookmarkStart w:id="1738" w:name="_Toc112767018"/>
      <w:bookmarkStart w:id="1739" w:name="_Toc138758702"/>
      <w:r w:rsidRPr="00895C7E">
        <w:t>9.2.</w:t>
      </w:r>
      <w:r>
        <w:t>57</w:t>
      </w:r>
      <w:r w:rsidRPr="00895C7E">
        <w:tab/>
      </w:r>
      <w:r w:rsidRPr="002850FA">
        <w:t>Measurement Beam Information</w:t>
      </w:r>
      <w:bookmarkEnd w:id="1732"/>
      <w:bookmarkEnd w:id="1733"/>
      <w:bookmarkEnd w:id="1734"/>
      <w:bookmarkEnd w:id="1735"/>
      <w:bookmarkEnd w:id="1736"/>
      <w:bookmarkEnd w:id="1737"/>
      <w:bookmarkEnd w:id="1738"/>
      <w:bookmarkEnd w:id="1739"/>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740" w:name="_Toc64447727"/>
      <w:bookmarkStart w:id="1741" w:name="_Toc74152383"/>
      <w:bookmarkStart w:id="1742" w:name="_Toc88654236"/>
      <w:bookmarkStart w:id="1743" w:name="_Toc105612654"/>
      <w:bookmarkStart w:id="1744" w:name="_Toc112767019"/>
      <w:bookmarkStart w:id="1745" w:name="_Toc138758703"/>
      <w:r w:rsidRPr="00F2292E">
        <w:rPr>
          <w:noProof/>
        </w:rPr>
        <w:t>9.2.</w:t>
      </w:r>
      <w:r>
        <w:rPr>
          <w:noProof/>
        </w:rPr>
        <w:t>58</w:t>
      </w:r>
      <w:r w:rsidRPr="00F2292E">
        <w:rPr>
          <w:noProof/>
        </w:rPr>
        <w:tab/>
        <w:t>NR-PRS Beam Information</w:t>
      </w:r>
      <w:bookmarkEnd w:id="1740"/>
      <w:bookmarkEnd w:id="1741"/>
      <w:bookmarkEnd w:id="1742"/>
      <w:bookmarkEnd w:id="1743"/>
      <w:bookmarkEnd w:id="1744"/>
      <w:bookmarkEnd w:id="1745"/>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746" w:name="_Hlk50063006"/>
            <w:r w:rsidRPr="00D55948">
              <w:rPr>
                <w:i/>
                <w:iCs/>
                <w:noProof/>
                <w:lang w:eastAsia="zh-CN"/>
              </w:rPr>
              <w:t>maxPRS-ResourceSet</w:t>
            </w:r>
            <w:bookmarkEnd w:id="1746"/>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lastRenderedPageBreak/>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747" w:name="_Hlk50063024"/>
            <w:r w:rsidRPr="00D55948">
              <w:rPr>
                <w:i/>
                <w:iCs/>
                <w:noProof/>
                <w:lang w:eastAsia="zh-CN"/>
              </w:rPr>
              <w:t>maxPRS-ResourcesPerSet</w:t>
            </w:r>
            <w:r w:rsidRPr="00D55948" w:rsidDel="00D55948">
              <w:rPr>
                <w:i/>
                <w:iCs/>
                <w:noProof/>
                <w:lang w:eastAsia="zh-CN"/>
              </w:rPr>
              <w:t xml:space="preserve"> </w:t>
            </w:r>
            <w:bookmarkEnd w:id="1747"/>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748" w:name="_Toc51776076"/>
      <w:bookmarkStart w:id="1749" w:name="_Toc56773098"/>
      <w:bookmarkStart w:id="1750" w:name="_Toc64447728"/>
      <w:bookmarkStart w:id="1751" w:name="_Toc74152384"/>
      <w:bookmarkStart w:id="1752" w:name="_Toc88654237"/>
      <w:bookmarkStart w:id="1753" w:name="_Toc105612655"/>
      <w:bookmarkStart w:id="1754" w:name="_Toc112767020"/>
      <w:bookmarkStart w:id="1755" w:name="_Toc138758704"/>
      <w:r w:rsidRPr="00F2292E">
        <w:rPr>
          <w:noProof/>
        </w:rPr>
        <w:t>9.2.</w:t>
      </w:r>
      <w:r>
        <w:rPr>
          <w:noProof/>
        </w:rPr>
        <w:t>59</w:t>
      </w:r>
      <w:r w:rsidRPr="00F2292E">
        <w:rPr>
          <w:noProof/>
        </w:rPr>
        <w:tab/>
        <w:t>Positioning Broadcast Cells</w:t>
      </w:r>
      <w:bookmarkEnd w:id="1748"/>
      <w:bookmarkEnd w:id="1749"/>
      <w:bookmarkEnd w:id="1750"/>
      <w:bookmarkEnd w:id="1751"/>
      <w:bookmarkEnd w:id="1752"/>
      <w:bookmarkEnd w:id="1753"/>
      <w:bookmarkEnd w:id="1754"/>
      <w:bookmarkEnd w:id="1755"/>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756" w:name="_Toc88654238"/>
      <w:bookmarkStart w:id="1757" w:name="_Toc105612656"/>
      <w:bookmarkStart w:id="1758" w:name="_Toc112767021"/>
      <w:bookmarkStart w:id="1759" w:name="_Toc138758705"/>
      <w:r w:rsidRPr="004151EA">
        <w:t>9.2.</w:t>
      </w:r>
      <w:r>
        <w:t>60</w:t>
      </w:r>
      <w:r w:rsidRPr="004151EA">
        <w:tab/>
        <w:t>Spatial Relation</w:t>
      </w:r>
      <w:r>
        <w:t xml:space="preserve"> Information per SRS Resource</w:t>
      </w:r>
      <w:bookmarkEnd w:id="1756"/>
      <w:bookmarkEnd w:id="1757"/>
      <w:bookmarkEnd w:id="1758"/>
      <w:bookmarkEnd w:id="1759"/>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w:t>
            </w:r>
            <w:r>
              <w:rPr>
                <w:rFonts w:eastAsia="Malgun Gothic"/>
                <w:b/>
                <w:bCs/>
                <w:noProof/>
                <w:lang w:eastAsia="zh-CN"/>
              </w:rPr>
              <w:lastRenderedPageBreak/>
              <w:t xml:space="preserve">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760" w:name="_Toc534903098"/>
      <w:bookmarkStart w:id="1761" w:name="_Toc51776077"/>
      <w:bookmarkStart w:id="1762" w:name="_Toc56773099"/>
      <w:bookmarkStart w:id="1763" w:name="_Toc64447729"/>
      <w:bookmarkStart w:id="1764" w:name="_Toc74152385"/>
      <w:bookmarkStart w:id="1765" w:name="_Toc88654239"/>
      <w:bookmarkStart w:id="1766" w:name="_Toc105612657"/>
      <w:bookmarkStart w:id="1767" w:name="_Toc112767022"/>
      <w:bookmarkStart w:id="1768" w:name="_Toc138758706"/>
      <w:r w:rsidRPr="00707B3F">
        <w:rPr>
          <w:noProof/>
        </w:rPr>
        <w:lastRenderedPageBreak/>
        <w:t>9.3</w:t>
      </w:r>
      <w:r w:rsidRPr="00707B3F">
        <w:rPr>
          <w:noProof/>
        </w:rPr>
        <w:tab/>
        <w:t>Message and Information Element Abstract Syntax (with ASN.1)</w:t>
      </w:r>
      <w:bookmarkEnd w:id="1760"/>
      <w:bookmarkEnd w:id="1761"/>
      <w:bookmarkEnd w:id="1762"/>
      <w:bookmarkEnd w:id="1763"/>
      <w:bookmarkEnd w:id="1764"/>
      <w:bookmarkEnd w:id="1765"/>
      <w:bookmarkEnd w:id="1766"/>
      <w:bookmarkEnd w:id="1767"/>
      <w:bookmarkEnd w:id="1768"/>
    </w:p>
    <w:p w14:paraId="52766C8D" w14:textId="77777777" w:rsidR="002F45B2" w:rsidRPr="00707B3F" w:rsidRDefault="002F45B2" w:rsidP="002F45B2">
      <w:pPr>
        <w:pStyle w:val="Heading3"/>
        <w:rPr>
          <w:noProof/>
        </w:rPr>
      </w:pPr>
      <w:bookmarkStart w:id="1769" w:name="_Toc534903099"/>
      <w:bookmarkStart w:id="1770" w:name="_Toc51776078"/>
      <w:bookmarkStart w:id="1771" w:name="_Toc56773100"/>
      <w:bookmarkStart w:id="1772" w:name="_Toc64447730"/>
      <w:bookmarkStart w:id="1773" w:name="_Toc74152386"/>
      <w:bookmarkStart w:id="1774" w:name="_Toc88654240"/>
      <w:bookmarkStart w:id="1775" w:name="_Toc105612658"/>
      <w:bookmarkStart w:id="1776" w:name="_Toc112767023"/>
      <w:bookmarkStart w:id="1777" w:name="_Toc138758707"/>
      <w:r w:rsidRPr="00707B3F">
        <w:rPr>
          <w:noProof/>
        </w:rPr>
        <w:t>9.3.1</w:t>
      </w:r>
      <w:r w:rsidRPr="00707B3F">
        <w:rPr>
          <w:noProof/>
        </w:rPr>
        <w:tab/>
        <w:t>General</w:t>
      </w:r>
      <w:bookmarkEnd w:id="1769"/>
      <w:bookmarkEnd w:id="1770"/>
      <w:bookmarkEnd w:id="1771"/>
      <w:bookmarkEnd w:id="1772"/>
      <w:bookmarkEnd w:id="1773"/>
      <w:bookmarkEnd w:id="1774"/>
      <w:bookmarkEnd w:id="1775"/>
      <w:bookmarkEnd w:id="1776"/>
      <w:bookmarkEnd w:id="1777"/>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778" w:name="_Toc534903100"/>
      <w:bookmarkStart w:id="1779" w:name="_Toc51776079"/>
      <w:bookmarkStart w:id="1780" w:name="_Toc56773101"/>
      <w:bookmarkStart w:id="1781" w:name="_Toc64447731"/>
      <w:bookmarkStart w:id="1782" w:name="_Toc74152387"/>
      <w:bookmarkStart w:id="1783" w:name="_Toc88654241"/>
      <w:bookmarkStart w:id="1784" w:name="_Toc105612659"/>
      <w:bookmarkStart w:id="1785" w:name="_Toc112767024"/>
      <w:bookmarkStart w:id="1786" w:name="_Toc138758708"/>
      <w:r w:rsidRPr="00707B3F">
        <w:rPr>
          <w:noProof/>
        </w:rPr>
        <w:t>9.3.2</w:t>
      </w:r>
      <w:r w:rsidRPr="00707B3F">
        <w:rPr>
          <w:noProof/>
        </w:rPr>
        <w:tab/>
        <w:t>Usage of Private Message Mechanism for Non-standard Use</w:t>
      </w:r>
      <w:bookmarkEnd w:id="1778"/>
      <w:bookmarkEnd w:id="1779"/>
      <w:bookmarkEnd w:id="1780"/>
      <w:bookmarkEnd w:id="1781"/>
      <w:bookmarkEnd w:id="1782"/>
      <w:bookmarkEnd w:id="1783"/>
      <w:bookmarkEnd w:id="1784"/>
      <w:bookmarkEnd w:id="1785"/>
      <w:bookmarkEnd w:id="1786"/>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787" w:name="_Toc534903101"/>
      <w:bookmarkStart w:id="1788" w:name="_Toc51776080"/>
      <w:bookmarkStart w:id="1789" w:name="_Toc56773102"/>
      <w:bookmarkStart w:id="1790" w:name="_Toc64447732"/>
      <w:bookmarkStart w:id="1791" w:name="_Toc74152388"/>
      <w:bookmarkStart w:id="1792" w:name="_Toc88654242"/>
      <w:bookmarkStart w:id="1793" w:name="_Toc105612660"/>
      <w:bookmarkStart w:id="1794" w:name="_Toc112767025"/>
      <w:bookmarkStart w:id="1795" w:name="_Hlk506316968"/>
      <w:bookmarkStart w:id="1796" w:name="_Toc138758709"/>
      <w:r w:rsidRPr="00707B3F">
        <w:rPr>
          <w:noProof/>
        </w:rPr>
        <w:t>9.3.3</w:t>
      </w:r>
      <w:r w:rsidRPr="00707B3F">
        <w:rPr>
          <w:noProof/>
        </w:rPr>
        <w:tab/>
        <w:t>Elementary Procedure Definitions</w:t>
      </w:r>
      <w:bookmarkEnd w:id="1787"/>
      <w:bookmarkEnd w:id="1788"/>
      <w:bookmarkEnd w:id="1789"/>
      <w:bookmarkEnd w:id="1790"/>
      <w:bookmarkEnd w:id="1791"/>
      <w:bookmarkEnd w:id="1792"/>
      <w:bookmarkEnd w:id="1793"/>
      <w:bookmarkEnd w:id="1794"/>
      <w:bookmarkEnd w:id="1796"/>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797"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797"/>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798"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798"/>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799" w:name="_Hlk50049819"/>
      <w:bookmarkStart w:id="1800"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799"/>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800"/>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801" w:name="_Toc534903102"/>
      <w:bookmarkStart w:id="1802" w:name="_Toc51776081"/>
      <w:bookmarkStart w:id="1803" w:name="_Toc56773103"/>
      <w:bookmarkStart w:id="1804" w:name="_Toc64447733"/>
      <w:bookmarkStart w:id="1805" w:name="_Toc74152389"/>
      <w:bookmarkStart w:id="1806" w:name="_Toc88654243"/>
      <w:bookmarkStart w:id="1807" w:name="_Toc105612661"/>
      <w:bookmarkStart w:id="1808" w:name="_Toc112767026"/>
      <w:bookmarkStart w:id="1809" w:name="_Hlk506316534"/>
      <w:bookmarkStart w:id="1810" w:name="_Toc138758710"/>
      <w:bookmarkEnd w:id="1795"/>
      <w:r w:rsidRPr="00707B3F">
        <w:rPr>
          <w:noProof/>
        </w:rPr>
        <w:t>9.3.4</w:t>
      </w:r>
      <w:r w:rsidRPr="00707B3F">
        <w:rPr>
          <w:noProof/>
        </w:rPr>
        <w:tab/>
        <w:t>PDU Definitions</w:t>
      </w:r>
      <w:bookmarkEnd w:id="1801"/>
      <w:bookmarkEnd w:id="1802"/>
      <w:bookmarkEnd w:id="1803"/>
      <w:bookmarkEnd w:id="1804"/>
      <w:bookmarkEnd w:id="1805"/>
      <w:bookmarkEnd w:id="1806"/>
      <w:bookmarkEnd w:id="1807"/>
      <w:bookmarkEnd w:id="1808"/>
      <w:bookmarkEnd w:id="1810"/>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811" w:name="_Hlk50049841"/>
      <w:r>
        <w:tab/>
        <w:t>UE-</w:t>
      </w:r>
      <w:r w:rsidRPr="00707B3F">
        <w:rPr>
          <w:snapToGrid w:val="0"/>
        </w:rPr>
        <w:t>Measurement-</w:t>
      </w:r>
      <w:r>
        <w:rPr>
          <w:snapToGrid w:val="0"/>
        </w:rPr>
        <w:t>ID,</w:t>
      </w:r>
    </w:p>
    <w:bookmarkEnd w:id="1811"/>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812"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813"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813"/>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1812"/>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814" w:name="_Hlk50049923"/>
      <w:r w:rsidRPr="00435B28">
        <w:rPr>
          <w:snapToGrid w:val="0"/>
        </w:rPr>
        <w:tab/>
      </w:r>
      <w:r w:rsidRPr="00707B3F">
        <w:rPr>
          <w:snapToGrid w:val="0"/>
        </w:rPr>
        <w:t>id-LMF-Measurement-ID,</w:t>
      </w:r>
    </w:p>
    <w:bookmarkEnd w:id="1814"/>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815" w:name="_Hlk50049941"/>
      <w:r>
        <w:rPr>
          <w:snapToGrid w:val="0"/>
        </w:rPr>
        <w:tab/>
      </w:r>
      <w:r w:rsidRPr="00707B3F">
        <w:rPr>
          <w:snapToGrid w:val="0"/>
        </w:rPr>
        <w:t>id-RAN-Measurement-ID,</w:t>
      </w:r>
    </w:p>
    <w:bookmarkEnd w:id="1815"/>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816"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lastRenderedPageBreak/>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81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1816"/>
    <w:bookmarkEnd w:id="1817"/>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809"/>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818" w:name="_Hlk50049977"/>
      <w:r w:rsidR="00DF3BE4">
        <w:rPr>
          <w:snapToGrid w:val="0"/>
        </w:rPr>
        <w:t>UE-</w:t>
      </w:r>
      <w:bookmarkEnd w:id="181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819" w:name="_Hlk50049986"/>
      <w:r w:rsidR="00DF3BE4">
        <w:rPr>
          <w:snapToGrid w:val="0"/>
        </w:rPr>
        <w:t>UE-</w:t>
      </w:r>
      <w:bookmarkEnd w:id="181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lastRenderedPageBreak/>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lastRenderedPageBreak/>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820"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820"/>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lastRenderedPageBreak/>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821" w:name="_Hlk50051047"/>
      <w:bookmarkStart w:id="1822"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lastRenderedPageBreak/>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823" w:name="_Hlk49878632"/>
      <w:r w:rsidRPr="00707B3F">
        <w:rPr>
          <w:snapToGrid w:val="0"/>
        </w:rPr>
        <w:t>SFNInitialisationTime</w:t>
      </w:r>
      <w:bookmarkEnd w:id="182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1824"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1824"/>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825"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lastRenderedPageBreak/>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826" w:name="_Hlk40090605"/>
      <w:r>
        <w:rPr>
          <w:snapToGrid w:val="0"/>
        </w:rPr>
        <w:t xml:space="preserve">TRP-MeasurementResponseList </w:t>
      </w:r>
      <w:bookmarkEnd w:id="1826"/>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827" w:name="_Hlk40942744"/>
      <w:r w:rsidRPr="000A1ADC">
        <w:rPr>
          <w:snapToGrid w:val="0"/>
        </w:rPr>
        <w:t>id-TRP-MeasurementRe</w:t>
      </w:r>
      <w:r>
        <w:rPr>
          <w:snapToGrid w:val="0"/>
        </w:rPr>
        <w:t>port</w:t>
      </w:r>
      <w:r w:rsidRPr="000A1ADC">
        <w:rPr>
          <w:snapToGrid w:val="0"/>
        </w:rPr>
        <w:t>List</w:t>
      </w:r>
      <w:bookmarkEnd w:id="1827"/>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lastRenderedPageBreak/>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825"/>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lastRenderedPageBreak/>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lastRenderedPageBreak/>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lastRenderedPageBreak/>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828"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828"/>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821"/>
    <w:p w14:paraId="42224E78" w14:textId="77777777" w:rsidR="00125019" w:rsidRPr="00EA5FA7" w:rsidRDefault="00125019" w:rsidP="00125019">
      <w:pPr>
        <w:pStyle w:val="PL"/>
        <w:rPr>
          <w:noProof w:val="0"/>
        </w:rPr>
      </w:pPr>
    </w:p>
    <w:bookmarkEnd w:id="1822"/>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829" w:name="_Toc534903103"/>
      <w:bookmarkStart w:id="1830" w:name="_Toc51776082"/>
      <w:bookmarkStart w:id="1831" w:name="_Toc56773104"/>
      <w:bookmarkStart w:id="1832" w:name="_Toc64447734"/>
      <w:bookmarkStart w:id="1833" w:name="_Toc74152390"/>
      <w:bookmarkStart w:id="1834" w:name="_Toc88654244"/>
      <w:bookmarkStart w:id="1835" w:name="_Toc105612662"/>
      <w:bookmarkStart w:id="1836" w:name="_Toc112767027"/>
      <w:bookmarkStart w:id="1837" w:name="_Toc138758711"/>
      <w:r w:rsidRPr="00707B3F">
        <w:rPr>
          <w:noProof/>
        </w:rPr>
        <w:t>9.3.5</w:t>
      </w:r>
      <w:r w:rsidRPr="00707B3F">
        <w:rPr>
          <w:noProof/>
        </w:rPr>
        <w:tab/>
        <w:t>Information Element definitions</w:t>
      </w:r>
      <w:bookmarkEnd w:id="1829"/>
      <w:bookmarkEnd w:id="1830"/>
      <w:bookmarkEnd w:id="1831"/>
      <w:bookmarkEnd w:id="1832"/>
      <w:bookmarkEnd w:id="1833"/>
      <w:bookmarkEnd w:id="1834"/>
      <w:bookmarkEnd w:id="1835"/>
      <w:bookmarkEnd w:id="1836"/>
      <w:bookmarkEnd w:id="1837"/>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838" w:name="_Hlk50146160"/>
      <w:bookmarkStart w:id="1839"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lastRenderedPageBreak/>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838"/>
    <w:bookmarkEnd w:id="1839"/>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840" w:name="_Hlk50051846"/>
      <w:bookmarkStart w:id="1841"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842"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840"/>
      <w:bookmarkEnd w:id="1841"/>
      <w:bookmarkEnd w:id="1842"/>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lastRenderedPageBreak/>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84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1843"/>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1844" w:name="_Hlk50051885"/>
      <w:r w:rsidRPr="00435B28">
        <w:rPr>
          <w:snapToGrid w:val="0"/>
        </w:rPr>
        <w:t>BandwidthSRS ::= CHOICE {</w:t>
      </w:r>
    </w:p>
    <w:p w14:paraId="2E288374" w14:textId="77777777"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844"/>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845"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845"/>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lastRenderedPageBreak/>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1846"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1846"/>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847" w:name="_Hlk50146299"/>
      <w:bookmarkStart w:id="1848" w:name="_Hlk50051947"/>
      <w:bookmarkStart w:id="1849"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lastRenderedPageBreak/>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847"/>
    </w:p>
    <w:bookmarkEnd w:id="1848"/>
    <w:bookmarkEnd w:id="1849"/>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850" w:name="_Hlk515361362"/>
      <w:r w:rsidRPr="00707B3F">
        <w:rPr>
          <w:snapToGrid w:val="0"/>
        </w:rPr>
        <w:t>E-CID-MeasurementResult</w:t>
      </w:r>
      <w:bookmarkEnd w:id="1850"/>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85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851"/>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852"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lastRenderedPageBreak/>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852"/>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853" w:name="_Hlk54256117"/>
      <w:bookmarkStart w:id="1854"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853"/>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lastRenderedPageBreak/>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854"/>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855" w:name="_Hlk50649220"/>
      <w:r w:rsidRPr="00707B3F">
        <w:rPr>
          <w:snapToGrid w:val="0"/>
        </w:rPr>
        <w:t>Measurement-ID ::= INTEGER (1..</w:t>
      </w:r>
      <w:r w:rsidR="004652C4" w:rsidRPr="00FF5905">
        <w:rPr>
          <w:snapToGrid w:val="0"/>
        </w:rPr>
        <w:t xml:space="preserve"> </w:t>
      </w:r>
      <w:bookmarkStart w:id="1856"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856"/>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857"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857"/>
    <w:p w14:paraId="2644DC3F" w14:textId="77777777" w:rsidR="00322D9F" w:rsidRPr="00707B3F" w:rsidRDefault="00322D9F" w:rsidP="00322D9F">
      <w:pPr>
        <w:pStyle w:val="PL"/>
        <w:spacing w:line="0" w:lineRule="atLeast"/>
        <w:rPr>
          <w:snapToGrid w:val="0"/>
        </w:rPr>
      </w:pPr>
    </w:p>
    <w:bookmarkEnd w:id="1855"/>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lastRenderedPageBreak/>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lastRenderedPageBreak/>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1858" w:name="_Hlk50052691"/>
      <w:bookmarkStart w:id="1859"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858"/>
      <w:bookmarkEnd w:id="1859"/>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lastRenderedPageBreak/>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1860" w:name="_Hlk50146483"/>
      <w:bookmarkStart w:id="1861" w:name="_Hlk50052708"/>
      <w:r w:rsidRPr="00435B28">
        <w:rPr>
          <w:snapToGrid w:val="0"/>
        </w:rPr>
        <w:t>NR-ARFCN ::= INTEGER (0..3279165)</w:t>
      </w:r>
      <w:bookmarkEnd w:id="1860"/>
    </w:p>
    <w:bookmarkEnd w:id="1861"/>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862" w:name="_Hlk50052720"/>
      <w:bookmarkStart w:id="1863"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862"/>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863"/>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864" w:name="_Hlk50146512"/>
      <w:bookmarkStart w:id="1865"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864"/>
    <w:p w14:paraId="6B80F908" w14:textId="77777777" w:rsidR="004652C4" w:rsidRPr="00707B3F" w:rsidRDefault="004652C4" w:rsidP="004652C4">
      <w:pPr>
        <w:pStyle w:val="PL"/>
        <w:spacing w:line="0" w:lineRule="atLeast"/>
        <w:rPr>
          <w:snapToGrid w:val="0"/>
        </w:rPr>
      </w:pPr>
    </w:p>
    <w:bookmarkEnd w:id="1865"/>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866" w:name="_Hlk515353772"/>
      <w:r w:rsidRPr="00707B3F">
        <w:rPr>
          <w:snapToGrid w:val="0"/>
        </w:rPr>
        <w:t>NumberOfDlFrames-Extended</w:t>
      </w:r>
      <w:bookmarkEnd w:id="1866"/>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lastRenderedPageBreak/>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867" w:name="_Hlk50146563"/>
      <w:bookmarkStart w:id="1868"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867"/>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868"/>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869"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869"/>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870"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lastRenderedPageBreak/>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lastRenderedPageBreak/>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1870"/>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lastRenderedPageBreak/>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lastRenderedPageBreak/>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871"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872" w:name="_Hlk54252960"/>
      <w:r w:rsidR="00994195" w:rsidRPr="00E17648">
        <w:rPr>
          <w:snapToGrid w:val="0"/>
        </w:rPr>
        <w:t>PRSResource-QCLSourceSSB</w:t>
      </w:r>
      <w:bookmarkEnd w:id="1872"/>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873"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1873"/>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lastRenderedPageBreak/>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874"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871"/>
    <w:bookmarkEnd w:id="1874"/>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875" w:name="_Hlk42766901"/>
    </w:p>
    <w:p w14:paraId="46B0FA18" w14:textId="77777777" w:rsidR="004652C4" w:rsidRDefault="004652C4" w:rsidP="004652C4">
      <w:pPr>
        <w:pStyle w:val="PL"/>
        <w:spacing w:line="0" w:lineRule="atLeast"/>
        <w:rPr>
          <w:snapToGrid w:val="0"/>
        </w:rPr>
      </w:pPr>
      <w:bookmarkStart w:id="1876"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877" w:name="_Hlk42707279"/>
      <w:r>
        <w:rPr>
          <w:snapToGrid w:val="0"/>
        </w:rPr>
        <w:t>ReferenceSignal-ExtensionIE</w:t>
      </w:r>
      <w:bookmarkEnd w:id="1877"/>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lastRenderedPageBreak/>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875"/>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1876"/>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878" w:name="_Hlk515361576"/>
      <w:r w:rsidRPr="00707B3F">
        <w:rPr>
          <w:snapToGrid w:val="0"/>
        </w:rPr>
        <w:t>RequestedSRSTransmissionCharacteristics</w:t>
      </w:r>
      <w:bookmarkEnd w:id="1878"/>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87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879"/>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lastRenderedPageBreak/>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lastRenderedPageBreak/>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lastRenderedPageBreak/>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lastRenderedPageBreak/>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880" w:name="_Hlk50146741"/>
      <w:bookmarkStart w:id="1881"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880"/>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881"/>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88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882"/>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lastRenderedPageBreak/>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883"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883"/>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884" w:name="_Hlk50146796"/>
      <w:bookmarkStart w:id="1885"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188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lastRenderedPageBreak/>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lastRenderedPageBreak/>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1886"/>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lastRenderedPageBreak/>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884"/>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885"/>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887" w:name="_Hlk50053121"/>
      <w:bookmarkStart w:id="1888"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887"/>
    </w:p>
    <w:bookmarkEnd w:id="1888"/>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889"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lastRenderedPageBreak/>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890" w:name="_Hlk50054026"/>
      <w:r w:rsidRPr="000F19F9">
        <w:rPr>
          <w:noProof w:val="0"/>
          <w:snapToGrid w:val="0"/>
        </w:rPr>
        <w:t>TrpMeasurementQuality</w:t>
      </w:r>
      <w:bookmarkEnd w:id="1890"/>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lastRenderedPageBreak/>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lastRenderedPageBreak/>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lastRenderedPageBreak/>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889"/>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lastRenderedPageBreak/>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891" w:name="_Hlk50053198"/>
      <w:bookmarkStart w:id="189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891"/>
    </w:p>
    <w:bookmarkEnd w:id="1892"/>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893"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893"/>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lastRenderedPageBreak/>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894" w:name="_Toc534903104"/>
      <w:bookmarkStart w:id="1895" w:name="_Toc51776083"/>
      <w:bookmarkStart w:id="1896" w:name="_Toc56773105"/>
      <w:bookmarkStart w:id="1897" w:name="_Toc64447735"/>
      <w:bookmarkStart w:id="1898" w:name="_Toc74152391"/>
      <w:bookmarkStart w:id="1899" w:name="_Toc88654245"/>
      <w:bookmarkStart w:id="1900" w:name="_Toc105612663"/>
      <w:bookmarkStart w:id="1901" w:name="_Toc112767028"/>
      <w:bookmarkStart w:id="1902" w:name="_Toc138758712"/>
      <w:r w:rsidRPr="00707B3F">
        <w:rPr>
          <w:noProof/>
        </w:rPr>
        <w:t>9.3.6</w:t>
      </w:r>
      <w:r w:rsidRPr="00707B3F">
        <w:rPr>
          <w:noProof/>
        </w:rPr>
        <w:tab/>
        <w:t>Common definitions</w:t>
      </w:r>
      <w:bookmarkEnd w:id="1894"/>
      <w:bookmarkEnd w:id="1895"/>
      <w:bookmarkEnd w:id="1896"/>
      <w:bookmarkEnd w:id="1897"/>
      <w:bookmarkEnd w:id="1898"/>
      <w:bookmarkEnd w:id="1899"/>
      <w:bookmarkEnd w:id="1900"/>
      <w:bookmarkEnd w:id="1901"/>
      <w:bookmarkEnd w:id="190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lastRenderedPageBreak/>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903" w:name="_Toc534903105"/>
      <w:bookmarkStart w:id="1904" w:name="_Toc51776084"/>
      <w:bookmarkStart w:id="1905" w:name="_Toc56773106"/>
      <w:bookmarkStart w:id="1906" w:name="_Toc64447736"/>
      <w:bookmarkStart w:id="1907" w:name="_Toc74152392"/>
      <w:bookmarkStart w:id="1908" w:name="_Toc88654246"/>
      <w:bookmarkStart w:id="1909" w:name="_Toc105612664"/>
      <w:bookmarkStart w:id="1910" w:name="_Toc112767029"/>
      <w:bookmarkStart w:id="1911" w:name="_Hlk506316802"/>
      <w:bookmarkStart w:id="1912" w:name="_Toc138758713"/>
      <w:r w:rsidRPr="00707B3F">
        <w:rPr>
          <w:noProof/>
        </w:rPr>
        <w:t>9.3.7</w:t>
      </w:r>
      <w:r w:rsidRPr="00707B3F">
        <w:rPr>
          <w:noProof/>
        </w:rPr>
        <w:tab/>
        <w:t>Constant definitions</w:t>
      </w:r>
      <w:bookmarkEnd w:id="1903"/>
      <w:bookmarkEnd w:id="1904"/>
      <w:bookmarkEnd w:id="1905"/>
      <w:bookmarkEnd w:id="1906"/>
      <w:bookmarkEnd w:id="1907"/>
      <w:bookmarkEnd w:id="1908"/>
      <w:bookmarkEnd w:id="1909"/>
      <w:bookmarkEnd w:id="1910"/>
      <w:bookmarkEnd w:id="1912"/>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913"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91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91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1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91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1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916" w:name="_Hlk50147438"/>
      <w:bookmarkStart w:id="191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16"/>
    </w:p>
    <w:bookmarkEnd w:id="191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91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91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919" w:name="_Hlk50053376"/>
      <w:bookmarkStart w:id="192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lastRenderedPageBreak/>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92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92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92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92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924" w:name="_Hlk50064167"/>
      <w:r w:rsidRPr="00112909">
        <w:rPr>
          <w:snapToGrid w:val="0"/>
          <w:lang w:val="sv-SE"/>
        </w:rPr>
        <w:t>maxnoSRS-PosResourcePerSet</w:t>
      </w:r>
      <w:bookmarkEnd w:id="192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923"/>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91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920"/>
    <w:p w14:paraId="56D4812E" w14:textId="77777777" w:rsidR="004652C4" w:rsidRPr="00FF5905" w:rsidRDefault="004652C4" w:rsidP="004652C4">
      <w:pPr>
        <w:pStyle w:val="PL"/>
        <w:spacing w:line="0" w:lineRule="atLeast"/>
        <w:rPr>
          <w:snapToGrid w:val="0"/>
          <w:lang w:val="sv-SE"/>
        </w:rPr>
      </w:pPr>
    </w:p>
    <w:bookmarkEnd w:id="192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lastRenderedPageBreak/>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925" w:name="_Hlk515611030"/>
      <w:r w:rsidRPr="00E15EEC">
        <w:rPr>
          <w:noProof w:val="0"/>
          <w:snapToGrid w:val="0"/>
          <w:lang w:val="it-IT"/>
        </w:rPr>
        <w:t>id-AssistanceInformationFailureList</w:t>
      </w:r>
      <w:bookmarkEnd w:id="192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926" w:name="_Hlk42766383"/>
      <w:r w:rsidRPr="00FF5905">
        <w:rPr>
          <w:snapToGrid w:val="0"/>
        </w:rPr>
        <w:t xml:space="preserve">ProtocolIE-ID ::= </w:t>
      </w:r>
      <w:bookmarkEnd w:id="192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927" w:name="_Toc534903106"/>
      <w:bookmarkStart w:id="1928" w:name="_Toc51776085"/>
      <w:bookmarkStart w:id="1929" w:name="_Toc56773107"/>
      <w:bookmarkStart w:id="1930" w:name="_Toc64447737"/>
      <w:bookmarkStart w:id="1931" w:name="_Toc74152393"/>
      <w:bookmarkStart w:id="1932" w:name="_Toc88654247"/>
      <w:bookmarkStart w:id="1933" w:name="_Toc105612665"/>
      <w:bookmarkStart w:id="1934" w:name="_Toc112767030"/>
      <w:bookmarkStart w:id="1935" w:name="_Toc138758714"/>
      <w:bookmarkEnd w:id="1911"/>
      <w:r w:rsidRPr="00707B3F">
        <w:rPr>
          <w:noProof/>
        </w:rPr>
        <w:lastRenderedPageBreak/>
        <w:t>9.3.8</w:t>
      </w:r>
      <w:r w:rsidRPr="00707B3F">
        <w:rPr>
          <w:noProof/>
        </w:rPr>
        <w:tab/>
        <w:t>Container definitions</w:t>
      </w:r>
      <w:bookmarkEnd w:id="1927"/>
      <w:bookmarkEnd w:id="1928"/>
      <w:bookmarkEnd w:id="1929"/>
      <w:bookmarkEnd w:id="1930"/>
      <w:bookmarkEnd w:id="1931"/>
      <w:bookmarkEnd w:id="1932"/>
      <w:bookmarkEnd w:id="1933"/>
      <w:bookmarkEnd w:id="1934"/>
      <w:bookmarkEnd w:id="1935"/>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lastRenderedPageBreak/>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936" w:name="_Toc534903107"/>
      <w:bookmarkStart w:id="1937" w:name="_Toc51776086"/>
      <w:bookmarkStart w:id="1938" w:name="_Toc56773108"/>
      <w:bookmarkStart w:id="1939" w:name="_Toc64447738"/>
      <w:bookmarkStart w:id="1940" w:name="_Toc74152394"/>
      <w:bookmarkStart w:id="1941" w:name="_Toc88654248"/>
      <w:bookmarkStart w:id="1942" w:name="_Toc105612666"/>
      <w:bookmarkStart w:id="1943" w:name="_Toc112767031"/>
      <w:bookmarkStart w:id="1944" w:name="_Toc138758715"/>
      <w:r w:rsidRPr="00707B3F">
        <w:rPr>
          <w:noProof/>
        </w:rPr>
        <w:lastRenderedPageBreak/>
        <w:t>9.4</w:t>
      </w:r>
      <w:r w:rsidRPr="00707B3F">
        <w:rPr>
          <w:noProof/>
        </w:rPr>
        <w:tab/>
        <w:t>Message transfer syntax</w:t>
      </w:r>
      <w:bookmarkEnd w:id="1936"/>
      <w:bookmarkEnd w:id="1937"/>
      <w:bookmarkEnd w:id="1938"/>
      <w:bookmarkEnd w:id="1939"/>
      <w:bookmarkEnd w:id="1940"/>
      <w:bookmarkEnd w:id="1941"/>
      <w:bookmarkEnd w:id="1942"/>
      <w:bookmarkEnd w:id="1943"/>
      <w:bookmarkEnd w:id="1944"/>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945" w:name="_Toc534903108"/>
      <w:bookmarkStart w:id="1946" w:name="_Toc51776087"/>
      <w:bookmarkStart w:id="1947" w:name="_Toc56773109"/>
      <w:bookmarkStart w:id="1948" w:name="_Toc64447739"/>
      <w:bookmarkStart w:id="1949" w:name="_Toc74152395"/>
      <w:bookmarkStart w:id="1950" w:name="_Toc88654249"/>
      <w:bookmarkStart w:id="1951" w:name="_Toc105612667"/>
      <w:bookmarkStart w:id="1952" w:name="_Toc112767032"/>
      <w:bookmarkStart w:id="1953" w:name="_Toc138758716"/>
      <w:r w:rsidRPr="00707B3F">
        <w:rPr>
          <w:noProof/>
        </w:rPr>
        <w:t>9.5</w:t>
      </w:r>
      <w:r w:rsidRPr="00707B3F">
        <w:rPr>
          <w:noProof/>
        </w:rPr>
        <w:tab/>
        <w:t>Timers</w:t>
      </w:r>
      <w:bookmarkEnd w:id="1945"/>
      <w:bookmarkEnd w:id="1946"/>
      <w:bookmarkEnd w:id="1947"/>
      <w:bookmarkEnd w:id="1948"/>
      <w:bookmarkEnd w:id="1949"/>
      <w:bookmarkEnd w:id="1950"/>
      <w:bookmarkEnd w:id="1951"/>
      <w:bookmarkEnd w:id="1952"/>
      <w:bookmarkEnd w:id="1953"/>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954" w:name="_Toc534903109"/>
      <w:bookmarkStart w:id="1955" w:name="_Toc51776088"/>
      <w:bookmarkStart w:id="1956" w:name="_Toc56773110"/>
      <w:bookmarkStart w:id="1957" w:name="_Toc64447740"/>
      <w:bookmarkStart w:id="1958" w:name="_Toc74152396"/>
      <w:bookmarkStart w:id="1959" w:name="_Toc88654250"/>
      <w:bookmarkStart w:id="1960" w:name="_Toc105612668"/>
      <w:bookmarkStart w:id="1961" w:name="_Toc112767033"/>
      <w:bookmarkStart w:id="1962" w:name="_Toc138758717"/>
      <w:r w:rsidRPr="00707B3F">
        <w:rPr>
          <w:noProof/>
        </w:rPr>
        <w:t>10</w:t>
      </w:r>
      <w:r w:rsidRPr="00707B3F">
        <w:rPr>
          <w:noProof/>
        </w:rPr>
        <w:tab/>
        <w:t>Handling of unknown, unforeseen and erroneous protocol data</w:t>
      </w:r>
      <w:bookmarkEnd w:id="1954"/>
      <w:bookmarkEnd w:id="1955"/>
      <w:bookmarkEnd w:id="1956"/>
      <w:bookmarkEnd w:id="1957"/>
      <w:bookmarkEnd w:id="1958"/>
      <w:bookmarkEnd w:id="1959"/>
      <w:bookmarkEnd w:id="1960"/>
      <w:bookmarkEnd w:id="1961"/>
      <w:bookmarkEnd w:id="1962"/>
    </w:p>
    <w:p w14:paraId="25EE7F9A" w14:textId="77777777" w:rsidR="005C602C" w:rsidRPr="0054226D" w:rsidRDefault="005C602C" w:rsidP="005C602C">
      <w:bookmarkStart w:id="1963"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r w:rsidRPr="00707B3F">
        <w:rPr>
          <w:noProof/>
        </w:rPr>
        <w:br w:type="page"/>
      </w:r>
      <w:bookmarkStart w:id="1964" w:name="_Toc534903110"/>
      <w:bookmarkStart w:id="1965" w:name="_Toc51776089"/>
      <w:bookmarkStart w:id="1966" w:name="_Toc56773111"/>
      <w:bookmarkStart w:id="1967" w:name="_Toc64447741"/>
      <w:bookmarkStart w:id="1968" w:name="_Toc74152397"/>
      <w:bookmarkStart w:id="1969" w:name="_Toc88654251"/>
      <w:bookmarkStart w:id="1970" w:name="_Toc105612669"/>
      <w:bookmarkStart w:id="1971" w:name="_Toc112767034"/>
      <w:bookmarkStart w:id="1972" w:name="_Toc138758718"/>
      <w:bookmarkEnd w:id="1963"/>
      <w:r w:rsidR="00E81BD2" w:rsidRPr="00707B3F">
        <w:rPr>
          <w:noProof/>
        </w:rPr>
        <w:lastRenderedPageBreak/>
        <w:t>Annex A (informative):</w:t>
      </w:r>
      <w:r w:rsidR="00E81BD2" w:rsidRPr="00707B3F">
        <w:rPr>
          <w:noProof/>
        </w:rPr>
        <w:br/>
        <w:t>Change history</w:t>
      </w:r>
      <w:bookmarkEnd w:id="1964"/>
      <w:bookmarkEnd w:id="1965"/>
      <w:bookmarkEnd w:id="1966"/>
      <w:bookmarkEnd w:id="1967"/>
      <w:bookmarkEnd w:id="1968"/>
      <w:bookmarkEnd w:id="1969"/>
      <w:bookmarkEnd w:id="1970"/>
      <w:bookmarkEnd w:id="1971"/>
      <w:bookmarkEnd w:id="197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889"/>
        <w:gridCol w:w="982"/>
        <w:gridCol w:w="518"/>
        <w:gridCol w:w="420"/>
        <w:gridCol w:w="420"/>
        <w:gridCol w:w="4903"/>
        <w:gridCol w:w="703"/>
      </w:tblGrid>
      <w:tr w:rsidR="003C3971" w:rsidRPr="00707B3F" w14:paraId="7CDF55EA" w14:textId="77777777" w:rsidTr="00CC4CFD">
        <w:trPr>
          <w:cantSplit/>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CC4CFD">
        <w:tc>
          <w:tcPr>
            <w:tcW w:w="411"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5"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CC4CFD">
        <w:tc>
          <w:tcPr>
            <w:tcW w:w="411"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5"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CC4CFD">
        <w:tc>
          <w:tcPr>
            <w:tcW w:w="411"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5"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CC4CFD">
        <w:tc>
          <w:tcPr>
            <w:tcW w:w="411"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5"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CC4CFD">
        <w:tc>
          <w:tcPr>
            <w:tcW w:w="411"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5"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CC4CFD">
        <w:tc>
          <w:tcPr>
            <w:tcW w:w="411"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5"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CC4CFD">
        <w:tc>
          <w:tcPr>
            <w:tcW w:w="411"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5"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CC4CFD">
        <w:tc>
          <w:tcPr>
            <w:tcW w:w="411"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5"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CC4CFD">
        <w:tc>
          <w:tcPr>
            <w:tcW w:w="411"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5"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CC4CFD">
        <w:tc>
          <w:tcPr>
            <w:tcW w:w="411"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5"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CC4CFD">
        <w:tc>
          <w:tcPr>
            <w:tcW w:w="411"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5"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CC4CFD">
        <w:tc>
          <w:tcPr>
            <w:tcW w:w="411"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CC4CFD">
        <w:tc>
          <w:tcPr>
            <w:tcW w:w="411"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CC4CFD">
        <w:tc>
          <w:tcPr>
            <w:tcW w:w="411"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5"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CC4CFD">
        <w:tc>
          <w:tcPr>
            <w:tcW w:w="411"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CC4CFD">
        <w:tc>
          <w:tcPr>
            <w:tcW w:w="411"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CC4CFD">
        <w:tc>
          <w:tcPr>
            <w:tcW w:w="411"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CC4CFD">
        <w:tc>
          <w:tcPr>
            <w:tcW w:w="411"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CC4CFD">
        <w:tc>
          <w:tcPr>
            <w:tcW w:w="411"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CC4CFD">
        <w:tc>
          <w:tcPr>
            <w:tcW w:w="411"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CC4CFD">
        <w:tc>
          <w:tcPr>
            <w:tcW w:w="411"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CC4CFD">
        <w:tc>
          <w:tcPr>
            <w:tcW w:w="411"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5"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CC4CFD">
        <w:tc>
          <w:tcPr>
            <w:tcW w:w="411"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5"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CC4CFD">
        <w:tc>
          <w:tcPr>
            <w:tcW w:w="411"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CC4CFD">
        <w:tc>
          <w:tcPr>
            <w:tcW w:w="411"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CC4CFD">
        <w:tc>
          <w:tcPr>
            <w:tcW w:w="411"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CC4CFD">
        <w:tc>
          <w:tcPr>
            <w:tcW w:w="411"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CC4CFD">
        <w:tc>
          <w:tcPr>
            <w:tcW w:w="411"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CC4CFD">
        <w:tc>
          <w:tcPr>
            <w:tcW w:w="411"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CC4CFD">
        <w:tc>
          <w:tcPr>
            <w:tcW w:w="411"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CC4CFD">
        <w:tc>
          <w:tcPr>
            <w:tcW w:w="411"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CC4CFD">
        <w:tc>
          <w:tcPr>
            <w:tcW w:w="411"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CC4CFD">
        <w:tc>
          <w:tcPr>
            <w:tcW w:w="411"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5"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4438" w14:textId="77777777" w:rsidR="00196864" w:rsidRDefault="00196864">
      <w:r>
        <w:separator/>
      </w:r>
    </w:p>
  </w:endnote>
  <w:endnote w:type="continuationSeparator" w:id="0">
    <w:p w14:paraId="58E3BE5B" w14:textId="77777777" w:rsidR="00196864" w:rsidRDefault="0019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BE22F" w14:textId="77777777" w:rsidR="00196864" w:rsidRDefault="00196864">
      <w:r>
        <w:separator/>
      </w:r>
    </w:p>
  </w:footnote>
  <w:footnote w:type="continuationSeparator" w:id="0">
    <w:p w14:paraId="13CCD296" w14:textId="77777777" w:rsidR="00196864" w:rsidRDefault="0019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210A481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CFD">
      <w:rPr>
        <w:rFonts w:ascii="Arial" w:hAnsi="Arial" w:cs="Arial"/>
        <w:b/>
        <w:noProof/>
        <w:sz w:val="18"/>
        <w:szCs w:val="18"/>
      </w:rPr>
      <w:t>3GPP TS 38.455 V16.12.0 (2023-06)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7FA9B48F"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CFD">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605BAA3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CFD">
      <w:rPr>
        <w:rFonts w:ascii="Arial" w:hAnsi="Arial" w:cs="Arial"/>
        <w:b/>
        <w:noProof/>
        <w:sz w:val="18"/>
        <w:szCs w:val="18"/>
      </w:rPr>
      <w:t>3GPP TS 38.455 V16.12.0 (2023-06)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6DD754CC"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CFD">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338B1"/>
    <w:rsid w:val="00040095"/>
    <w:rsid w:val="00041B47"/>
    <w:rsid w:val="0004401F"/>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864"/>
    <w:rsid w:val="00196F9F"/>
    <w:rsid w:val="00197E63"/>
    <w:rsid w:val="001A178B"/>
    <w:rsid w:val="001A61A8"/>
    <w:rsid w:val="001A7285"/>
    <w:rsid w:val="001B2953"/>
    <w:rsid w:val="001B3816"/>
    <w:rsid w:val="001B61C7"/>
    <w:rsid w:val="001C6991"/>
    <w:rsid w:val="001C6DF9"/>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D070A"/>
    <w:rsid w:val="002D3114"/>
    <w:rsid w:val="002D3822"/>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6AC0"/>
    <w:rsid w:val="003B77FD"/>
    <w:rsid w:val="003C3971"/>
    <w:rsid w:val="003D312E"/>
    <w:rsid w:val="003D6146"/>
    <w:rsid w:val="003D768D"/>
    <w:rsid w:val="003E502C"/>
    <w:rsid w:val="003F3E82"/>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F0CE9"/>
    <w:rsid w:val="007F1E4B"/>
    <w:rsid w:val="007F4B59"/>
    <w:rsid w:val="008028A4"/>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F4B00"/>
    <w:rsid w:val="00D00CB7"/>
    <w:rsid w:val="00D02E6F"/>
    <w:rsid w:val="00D060F2"/>
    <w:rsid w:val="00D12E00"/>
    <w:rsid w:val="00D219C3"/>
    <w:rsid w:val="00D275D7"/>
    <w:rsid w:val="00D3226B"/>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151</Pages>
  <Words>37027</Words>
  <Characters>211057</Characters>
  <Application>Microsoft Office Word</Application>
  <DocSecurity>0</DocSecurity>
  <Lines>1758</Lines>
  <Paragraphs>495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12</cp:revision>
  <dcterms:created xsi:type="dcterms:W3CDTF">2023-04-02T11:21:00Z</dcterms:created>
  <dcterms:modified xsi:type="dcterms:W3CDTF">2023-06-27T09:41:00Z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