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1597A868"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E044FF" w:rsidRPr="00BE5108">
              <w:rPr>
                <w:rFonts w:eastAsiaTheme="minorEastAsia"/>
                <w:noProof w:val="0"/>
              </w:rPr>
              <w:t>V1</w:t>
            </w:r>
            <w:r w:rsidR="00E044FF">
              <w:rPr>
                <w:rFonts w:eastAsiaTheme="minorEastAsia"/>
                <w:noProof w:val="0"/>
              </w:rPr>
              <w:t>9</w:t>
            </w:r>
            <w:r w:rsidRPr="00BE5108">
              <w:rPr>
                <w:rFonts w:eastAsiaTheme="minorEastAsia"/>
                <w:noProof w:val="0"/>
              </w:rPr>
              <w:t>.</w:t>
            </w:r>
            <w:r w:rsidR="005B5761">
              <w:rPr>
                <w:rFonts w:eastAsiaTheme="minorEastAsia"/>
                <w:noProof w:val="0"/>
              </w:rPr>
              <w:t>1</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E044FF" w:rsidRPr="00BE5108">
              <w:rPr>
                <w:rFonts w:eastAsiaTheme="minorEastAsia"/>
                <w:noProof w:val="0"/>
                <w:sz w:val="32"/>
              </w:rPr>
              <w:t>202</w:t>
            </w:r>
            <w:r w:rsidR="00E044FF">
              <w:rPr>
                <w:rFonts w:eastAsiaTheme="minorEastAsia"/>
                <w:noProof w:val="0"/>
                <w:sz w:val="32"/>
              </w:rPr>
              <w:t>5</w:t>
            </w:r>
            <w:r w:rsidRPr="00BE5108">
              <w:rPr>
                <w:rFonts w:eastAsiaTheme="minorEastAsia"/>
                <w:noProof w:val="0"/>
                <w:sz w:val="32"/>
              </w:rPr>
              <w:t>-</w:t>
            </w:r>
            <w:bookmarkEnd w:id="4"/>
            <w:r w:rsidR="005B5761">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1F64D22F"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E044FF" w:rsidRPr="00BE5108">
              <w:rPr>
                <w:rStyle w:val="ZGSM"/>
                <w:rFonts w:eastAsiaTheme="minorEastAsia"/>
              </w:rPr>
              <w:t>1</w:t>
            </w:r>
            <w:r w:rsidR="00E044FF">
              <w:rPr>
                <w:rStyle w:val="ZGSM"/>
                <w:rFonts w:eastAsiaTheme="minorEastAsia"/>
              </w:rPr>
              <w:t>9</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1.95pt" o:ole="">
                  <v:imagedata r:id="rId8" o:title=""/>
                </v:shape>
                <o:OLEObject Type="Embed" ProgID="Word.Picture.8" ShapeID="_x0000_i1025" DrawAspect="Content" ObjectID="_1812187690"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686F363"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E044FF" w:rsidRPr="00BE5108">
              <w:rPr>
                <w:rFonts w:eastAsiaTheme="minorEastAsia"/>
                <w:sz w:val="18"/>
              </w:rPr>
              <w:t>202</w:t>
            </w:r>
            <w:r w:rsidR="00E044FF">
              <w:rPr>
                <w:rFonts w:eastAsiaTheme="minorEastAsia"/>
                <w:sz w:val="18"/>
              </w:rPr>
              <w:t>5</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400386EF" w14:textId="1828F3C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6C15C0">
        <w:rPr>
          <w:rFonts w:eastAsiaTheme="minorEastAsia"/>
          <w:noProof/>
        </w:rPr>
        <w:t>Foreword</w:t>
      </w:r>
      <w:r>
        <w:rPr>
          <w:noProof/>
        </w:rPr>
        <w:tab/>
      </w:r>
      <w:r>
        <w:rPr>
          <w:noProof/>
        </w:rPr>
        <w:fldChar w:fldCharType="begin"/>
      </w:r>
      <w:r>
        <w:rPr>
          <w:noProof/>
        </w:rPr>
        <w:instrText xml:space="preserve"> PAGEREF _Toc187262286 \h </w:instrText>
      </w:r>
      <w:r>
        <w:rPr>
          <w:noProof/>
        </w:rPr>
      </w:r>
      <w:r>
        <w:rPr>
          <w:noProof/>
        </w:rPr>
        <w:fldChar w:fldCharType="separate"/>
      </w:r>
      <w:r>
        <w:rPr>
          <w:noProof/>
        </w:rPr>
        <w:t>13</w:t>
      </w:r>
      <w:r>
        <w:rPr>
          <w:noProof/>
        </w:rPr>
        <w:fldChar w:fldCharType="end"/>
      </w:r>
    </w:p>
    <w:p w14:paraId="625C6566" w14:textId="136AC8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w:t>
      </w:r>
      <w:r>
        <w:rPr>
          <w:noProof/>
        </w:rPr>
        <w:tab/>
      </w:r>
      <w:r>
        <w:rPr>
          <w:noProof/>
        </w:rPr>
        <w:fldChar w:fldCharType="begin"/>
      </w:r>
      <w:r>
        <w:rPr>
          <w:noProof/>
        </w:rPr>
        <w:instrText xml:space="preserve"> PAGEREF _Toc187262287 \h </w:instrText>
      </w:r>
      <w:r>
        <w:rPr>
          <w:noProof/>
        </w:rPr>
      </w:r>
      <w:r>
        <w:rPr>
          <w:noProof/>
        </w:rPr>
        <w:fldChar w:fldCharType="separate"/>
      </w:r>
      <w:r>
        <w:rPr>
          <w:noProof/>
        </w:rPr>
        <w:t>15</w:t>
      </w:r>
      <w:r>
        <w:rPr>
          <w:noProof/>
        </w:rPr>
        <w:fldChar w:fldCharType="end"/>
      </w:r>
    </w:p>
    <w:p w14:paraId="0DAAED73" w14:textId="5B916175"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References</w:t>
      </w:r>
      <w:r>
        <w:rPr>
          <w:noProof/>
        </w:rPr>
        <w:tab/>
      </w:r>
      <w:r>
        <w:rPr>
          <w:noProof/>
        </w:rPr>
        <w:fldChar w:fldCharType="begin"/>
      </w:r>
      <w:r>
        <w:rPr>
          <w:noProof/>
        </w:rPr>
        <w:instrText xml:space="preserve"> PAGEREF _Toc187262288 \h </w:instrText>
      </w:r>
      <w:r>
        <w:rPr>
          <w:noProof/>
        </w:rPr>
      </w:r>
      <w:r>
        <w:rPr>
          <w:noProof/>
        </w:rPr>
        <w:fldChar w:fldCharType="separate"/>
      </w:r>
      <w:r>
        <w:rPr>
          <w:noProof/>
        </w:rPr>
        <w:t>15</w:t>
      </w:r>
      <w:r>
        <w:rPr>
          <w:noProof/>
        </w:rPr>
        <w:fldChar w:fldCharType="end"/>
      </w:r>
    </w:p>
    <w:p w14:paraId="7163FDC3" w14:textId="4E2B8E7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Definitions of terms, symbols and abbreviations</w:t>
      </w:r>
      <w:r>
        <w:rPr>
          <w:noProof/>
        </w:rPr>
        <w:tab/>
      </w:r>
      <w:r>
        <w:rPr>
          <w:noProof/>
        </w:rPr>
        <w:fldChar w:fldCharType="begin"/>
      </w:r>
      <w:r>
        <w:rPr>
          <w:noProof/>
        </w:rPr>
        <w:instrText xml:space="preserve"> PAGEREF _Toc187262289 \h </w:instrText>
      </w:r>
      <w:r>
        <w:rPr>
          <w:noProof/>
        </w:rPr>
      </w:r>
      <w:r>
        <w:rPr>
          <w:noProof/>
        </w:rPr>
        <w:fldChar w:fldCharType="separate"/>
      </w:r>
      <w:r>
        <w:rPr>
          <w:noProof/>
        </w:rPr>
        <w:t>16</w:t>
      </w:r>
      <w:r>
        <w:rPr>
          <w:noProof/>
        </w:rPr>
        <w:fldChar w:fldCharType="end"/>
      </w:r>
    </w:p>
    <w:p w14:paraId="240B0965" w14:textId="3DB6FFB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Terms</w:t>
      </w:r>
      <w:r>
        <w:rPr>
          <w:noProof/>
        </w:rPr>
        <w:tab/>
      </w:r>
      <w:r>
        <w:rPr>
          <w:noProof/>
        </w:rPr>
        <w:fldChar w:fldCharType="begin"/>
      </w:r>
      <w:r>
        <w:rPr>
          <w:noProof/>
        </w:rPr>
        <w:instrText xml:space="preserve"> PAGEREF _Toc187262290 \h </w:instrText>
      </w:r>
      <w:r>
        <w:rPr>
          <w:noProof/>
        </w:rPr>
      </w:r>
      <w:r>
        <w:rPr>
          <w:noProof/>
        </w:rPr>
        <w:fldChar w:fldCharType="separate"/>
      </w:r>
      <w:r>
        <w:rPr>
          <w:noProof/>
        </w:rPr>
        <w:t>16</w:t>
      </w:r>
      <w:r>
        <w:rPr>
          <w:noProof/>
        </w:rPr>
        <w:fldChar w:fldCharType="end"/>
      </w:r>
    </w:p>
    <w:p w14:paraId="56741C5D" w14:textId="2C78966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Symbols</w:t>
      </w:r>
      <w:r>
        <w:rPr>
          <w:noProof/>
        </w:rPr>
        <w:tab/>
      </w:r>
      <w:r>
        <w:rPr>
          <w:noProof/>
        </w:rPr>
        <w:fldChar w:fldCharType="begin"/>
      </w:r>
      <w:r>
        <w:rPr>
          <w:noProof/>
        </w:rPr>
        <w:instrText xml:space="preserve"> PAGEREF _Toc187262291 \h </w:instrText>
      </w:r>
      <w:r>
        <w:rPr>
          <w:noProof/>
        </w:rPr>
      </w:r>
      <w:r>
        <w:rPr>
          <w:noProof/>
        </w:rPr>
        <w:fldChar w:fldCharType="separate"/>
      </w:r>
      <w:r>
        <w:rPr>
          <w:noProof/>
        </w:rPr>
        <w:t>19</w:t>
      </w:r>
      <w:r>
        <w:rPr>
          <w:noProof/>
        </w:rPr>
        <w:fldChar w:fldCharType="end"/>
      </w:r>
    </w:p>
    <w:p w14:paraId="3F711039" w14:textId="7B55DB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Abbreviations</w:t>
      </w:r>
      <w:r>
        <w:rPr>
          <w:noProof/>
        </w:rPr>
        <w:tab/>
      </w:r>
      <w:r>
        <w:rPr>
          <w:noProof/>
        </w:rPr>
        <w:fldChar w:fldCharType="begin"/>
      </w:r>
      <w:r>
        <w:rPr>
          <w:noProof/>
        </w:rPr>
        <w:instrText xml:space="preserve"> PAGEREF _Toc187262292 \h </w:instrText>
      </w:r>
      <w:r>
        <w:rPr>
          <w:noProof/>
        </w:rPr>
      </w:r>
      <w:r>
        <w:rPr>
          <w:noProof/>
        </w:rPr>
        <w:fldChar w:fldCharType="separate"/>
      </w:r>
      <w:r>
        <w:rPr>
          <w:noProof/>
        </w:rPr>
        <w:t>20</w:t>
      </w:r>
      <w:r>
        <w:rPr>
          <w:noProof/>
        </w:rPr>
        <w:fldChar w:fldCharType="end"/>
      </w:r>
    </w:p>
    <w:p w14:paraId="6F883EE2" w14:textId="2315B92B"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conducted test conditions and declarations</w:t>
      </w:r>
      <w:r>
        <w:rPr>
          <w:noProof/>
        </w:rPr>
        <w:tab/>
      </w:r>
      <w:r>
        <w:rPr>
          <w:noProof/>
        </w:rPr>
        <w:fldChar w:fldCharType="begin"/>
      </w:r>
      <w:r>
        <w:rPr>
          <w:noProof/>
        </w:rPr>
        <w:instrText xml:space="preserve"> PAGEREF _Toc187262293 \h </w:instrText>
      </w:r>
      <w:r>
        <w:rPr>
          <w:noProof/>
        </w:rPr>
      </w:r>
      <w:r>
        <w:rPr>
          <w:noProof/>
        </w:rPr>
        <w:fldChar w:fldCharType="separate"/>
      </w:r>
      <w:r>
        <w:rPr>
          <w:noProof/>
        </w:rPr>
        <w:t>21</w:t>
      </w:r>
      <w:r>
        <w:rPr>
          <w:noProof/>
        </w:rPr>
        <w:fldChar w:fldCharType="end"/>
      </w:r>
    </w:p>
    <w:p w14:paraId="58E15EAF" w14:textId="7B797E4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uncertainties and test requirements</w:t>
      </w:r>
      <w:r>
        <w:rPr>
          <w:noProof/>
        </w:rPr>
        <w:tab/>
      </w:r>
      <w:r>
        <w:rPr>
          <w:noProof/>
        </w:rPr>
        <w:fldChar w:fldCharType="begin"/>
      </w:r>
      <w:r>
        <w:rPr>
          <w:noProof/>
        </w:rPr>
        <w:instrText xml:space="preserve"> PAGEREF _Toc187262294 \h </w:instrText>
      </w:r>
      <w:r>
        <w:rPr>
          <w:noProof/>
        </w:rPr>
      </w:r>
      <w:r>
        <w:rPr>
          <w:noProof/>
        </w:rPr>
        <w:fldChar w:fldCharType="separate"/>
      </w:r>
      <w:r>
        <w:rPr>
          <w:noProof/>
        </w:rPr>
        <w:t>21</w:t>
      </w:r>
      <w:r>
        <w:rPr>
          <w:noProof/>
        </w:rPr>
        <w:fldChar w:fldCharType="end"/>
      </w:r>
    </w:p>
    <w:p w14:paraId="58FA3FB5" w14:textId="37302D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_Toc187262295 \h </w:instrText>
      </w:r>
      <w:r>
        <w:rPr>
          <w:noProof/>
        </w:rPr>
      </w:r>
      <w:r>
        <w:rPr>
          <w:noProof/>
        </w:rPr>
        <w:fldChar w:fldCharType="separate"/>
      </w:r>
      <w:r>
        <w:rPr>
          <w:noProof/>
        </w:rPr>
        <w:t>21</w:t>
      </w:r>
      <w:r>
        <w:rPr>
          <w:noProof/>
        </w:rPr>
        <w:fldChar w:fldCharType="end"/>
      </w:r>
    </w:p>
    <w:p w14:paraId="136ADE52" w14:textId="3896313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Acceptable uncertainty of Test System</w:t>
      </w:r>
      <w:r>
        <w:rPr>
          <w:noProof/>
        </w:rPr>
        <w:tab/>
      </w:r>
      <w:r>
        <w:rPr>
          <w:noProof/>
        </w:rPr>
        <w:fldChar w:fldCharType="begin"/>
      </w:r>
      <w:r>
        <w:rPr>
          <w:noProof/>
        </w:rPr>
        <w:instrText xml:space="preserve"> PAGEREF _Toc187262296 \h </w:instrText>
      </w:r>
      <w:r>
        <w:rPr>
          <w:noProof/>
        </w:rPr>
      </w:r>
      <w:r>
        <w:rPr>
          <w:noProof/>
        </w:rPr>
        <w:fldChar w:fldCharType="separate"/>
      </w:r>
      <w:r>
        <w:rPr>
          <w:noProof/>
        </w:rPr>
        <w:t>21</w:t>
      </w:r>
      <w:r>
        <w:rPr>
          <w:noProof/>
        </w:rPr>
        <w:fldChar w:fldCharType="end"/>
      </w:r>
    </w:p>
    <w:p w14:paraId="05DFA1EC" w14:textId="66CCBAE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_Toc187262297 \h </w:instrText>
      </w:r>
      <w:r>
        <w:rPr>
          <w:noProof/>
        </w:rPr>
      </w:r>
      <w:r>
        <w:rPr>
          <w:noProof/>
        </w:rPr>
        <w:fldChar w:fldCharType="separate"/>
      </w:r>
      <w:r>
        <w:rPr>
          <w:noProof/>
        </w:rPr>
        <w:t>21</w:t>
      </w:r>
      <w:r>
        <w:rPr>
          <w:noProof/>
        </w:rPr>
        <w:fldChar w:fldCharType="end"/>
      </w:r>
    </w:p>
    <w:p w14:paraId="6F537BB3" w14:textId="26E6034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_Toc187262298 \h </w:instrText>
      </w:r>
      <w:r>
        <w:rPr>
          <w:noProof/>
        </w:rPr>
      </w:r>
      <w:r>
        <w:rPr>
          <w:noProof/>
        </w:rPr>
        <w:fldChar w:fldCharType="separate"/>
      </w:r>
      <w:r>
        <w:rPr>
          <w:noProof/>
        </w:rPr>
        <w:t>22</w:t>
      </w:r>
      <w:r>
        <w:rPr>
          <w:noProof/>
        </w:rPr>
        <w:fldChar w:fldCharType="end"/>
      </w:r>
    </w:p>
    <w:p w14:paraId="70BD7F3B" w14:textId="0472D3B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 xml:space="preserve">Measurement of </w:t>
      </w:r>
      <w:r w:rsidRPr="006C15C0">
        <w:rPr>
          <w:rFonts w:eastAsiaTheme="minorEastAsia"/>
          <w:noProof/>
        </w:rPr>
        <w:t>receiver</w:t>
      </w:r>
      <w:r>
        <w:rPr>
          <w:noProof/>
        </w:rPr>
        <w:tab/>
      </w:r>
      <w:r>
        <w:rPr>
          <w:noProof/>
        </w:rPr>
        <w:fldChar w:fldCharType="begin"/>
      </w:r>
      <w:r>
        <w:rPr>
          <w:noProof/>
        </w:rPr>
        <w:instrText xml:space="preserve"> PAGEREF _Toc187262299 \h </w:instrText>
      </w:r>
      <w:r>
        <w:rPr>
          <w:noProof/>
        </w:rPr>
      </w:r>
      <w:r>
        <w:rPr>
          <w:noProof/>
        </w:rPr>
        <w:fldChar w:fldCharType="separate"/>
      </w:r>
      <w:r>
        <w:rPr>
          <w:noProof/>
        </w:rPr>
        <w:t>23</w:t>
      </w:r>
      <w:r>
        <w:rPr>
          <w:noProof/>
        </w:rPr>
        <w:fldChar w:fldCharType="end"/>
      </w:r>
    </w:p>
    <w:p w14:paraId="30C6E85B" w14:textId="7B96719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_Toc187262300 \h </w:instrText>
      </w:r>
      <w:r>
        <w:rPr>
          <w:noProof/>
        </w:rPr>
      </w:r>
      <w:r>
        <w:rPr>
          <w:noProof/>
        </w:rPr>
        <w:fldChar w:fldCharType="separate"/>
      </w:r>
      <w:r>
        <w:rPr>
          <w:noProof/>
        </w:rPr>
        <w:t>26</w:t>
      </w:r>
      <w:r>
        <w:rPr>
          <w:noProof/>
        </w:rPr>
        <w:fldChar w:fldCharType="end"/>
      </w:r>
    </w:p>
    <w:p w14:paraId="59CCB084" w14:textId="1FC397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Interpretation of measurement results</w:t>
      </w:r>
      <w:r>
        <w:rPr>
          <w:noProof/>
        </w:rPr>
        <w:tab/>
      </w:r>
      <w:r>
        <w:rPr>
          <w:noProof/>
        </w:rPr>
        <w:fldChar w:fldCharType="begin"/>
      </w:r>
      <w:r>
        <w:rPr>
          <w:noProof/>
        </w:rPr>
        <w:instrText xml:space="preserve"> PAGEREF _Toc187262301 \h </w:instrText>
      </w:r>
      <w:r>
        <w:rPr>
          <w:noProof/>
        </w:rPr>
      </w:r>
      <w:r>
        <w:rPr>
          <w:noProof/>
        </w:rPr>
        <w:fldChar w:fldCharType="separate"/>
      </w:r>
      <w:r>
        <w:rPr>
          <w:noProof/>
        </w:rPr>
        <w:t>28</w:t>
      </w:r>
      <w:r>
        <w:rPr>
          <w:noProof/>
        </w:rPr>
        <w:fldChar w:fldCharType="end"/>
      </w:r>
    </w:p>
    <w:p w14:paraId="1C9CA068" w14:textId="40754A2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requirement reference points</w:t>
      </w:r>
      <w:r>
        <w:rPr>
          <w:noProof/>
        </w:rPr>
        <w:tab/>
      </w:r>
      <w:r>
        <w:rPr>
          <w:noProof/>
        </w:rPr>
        <w:fldChar w:fldCharType="begin"/>
      </w:r>
      <w:r>
        <w:rPr>
          <w:noProof/>
        </w:rPr>
        <w:instrText xml:space="preserve"> PAGEREF _Toc187262302 \h </w:instrText>
      </w:r>
      <w:r>
        <w:rPr>
          <w:noProof/>
        </w:rPr>
      </w:r>
      <w:r>
        <w:rPr>
          <w:noProof/>
        </w:rPr>
        <w:fldChar w:fldCharType="separate"/>
      </w:r>
      <w:r>
        <w:rPr>
          <w:noProof/>
        </w:rPr>
        <w:t>28</w:t>
      </w:r>
      <w:r>
        <w:rPr>
          <w:noProof/>
        </w:rPr>
        <w:fldChar w:fldCharType="end"/>
      </w:r>
    </w:p>
    <w:p w14:paraId="3FC27133" w14:textId="5B08A7E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_Toc187262303 \h </w:instrText>
      </w:r>
      <w:r>
        <w:rPr>
          <w:noProof/>
        </w:rPr>
      </w:r>
      <w:r>
        <w:rPr>
          <w:noProof/>
        </w:rPr>
        <w:fldChar w:fldCharType="separate"/>
      </w:r>
      <w:r>
        <w:rPr>
          <w:noProof/>
        </w:rPr>
        <w:t>28</w:t>
      </w:r>
      <w:r>
        <w:rPr>
          <w:noProof/>
        </w:rPr>
        <w:fldChar w:fldCharType="end"/>
      </w:r>
    </w:p>
    <w:p w14:paraId="217D8CF1" w14:textId="13F3D42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classes</w:t>
      </w:r>
      <w:r>
        <w:rPr>
          <w:noProof/>
        </w:rPr>
        <w:tab/>
      </w:r>
      <w:r>
        <w:rPr>
          <w:noProof/>
        </w:rPr>
        <w:fldChar w:fldCharType="begin"/>
      </w:r>
      <w:r>
        <w:rPr>
          <w:noProof/>
        </w:rPr>
        <w:instrText xml:space="preserve"> PAGEREF _Toc187262304 \h </w:instrText>
      </w:r>
      <w:r>
        <w:rPr>
          <w:noProof/>
        </w:rPr>
      </w:r>
      <w:r>
        <w:rPr>
          <w:noProof/>
        </w:rPr>
        <w:fldChar w:fldCharType="separate"/>
      </w:r>
      <w:r>
        <w:rPr>
          <w:noProof/>
        </w:rPr>
        <w:t>29</w:t>
      </w:r>
      <w:r>
        <w:rPr>
          <w:noProof/>
        </w:rPr>
        <w:fldChar w:fldCharType="end"/>
      </w:r>
    </w:p>
    <w:p w14:paraId="6894C41A" w14:textId="35EF27E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IAB-DU class</w:t>
      </w:r>
      <w:r>
        <w:rPr>
          <w:noProof/>
        </w:rPr>
        <w:tab/>
      </w:r>
      <w:r>
        <w:rPr>
          <w:noProof/>
        </w:rPr>
        <w:fldChar w:fldCharType="begin"/>
      </w:r>
      <w:r>
        <w:rPr>
          <w:noProof/>
        </w:rPr>
        <w:instrText xml:space="preserve"> PAGEREF _Toc187262305 \h </w:instrText>
      </w:r>
      <w:r>
        <w:rPr>
          <w:noProof/>
        </w:rPr>
      </w:r>
      <w:r>
        <w:rPr>
          <w:noProof/>
        </w:rPr>
        <w:fldChar w:fldCharType="separate"/>
      </w:r>
      <w:r>
        <w:rPr>
          <w:noProof/>
        </w:rPr>
        <w:t>29</w:t>
      </w:r>
      <w:r>
        <w:rPr>
          <w:noProof/>
        </w:rPr>
        <w:fldChar w:fldCharType="end"/>
      </w:r>
    </w:p>
    <w:p w14:paraId="2E340F62" w14:textId="0B6B8BF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IAB-MT class</w:t>
      </w:r>
      <w:r>
        <w:rPr>
          <w:noProof/>
        </w:rPr>
        <w:tab/>
      </w:r>
      <w:r>
        <w:rPr>
          <w:noProof/>
        </w:rPr>
        <w:fldChar w:fldCharType="begin"/>
      </w:r>
      <w:r>
        <w:rPr>
          <w:noProof/>
        </w:rPr>
        <w:instrText xml:space="preserve"> PAGEREF _Toc187262306 \h </w:instrText>
      </w:r>
      <w:r>
        <w:rPr>
          <w:noProof/>
        </w:rPr>
      </w:r>
      <w:r>
        <w:rPr>
          <w:noProof/>
        </w:rPr>
        <w:fldChar w:fldCharType="separate"/>
      </w:r>
      <w:r>
        <w:rPr>
          <w:noProof/>
        </w:rPr>
        <w:t>30</w:t>
      </w:r>
      <w:r>
        <w:rPr>
          <w:noProof/>
        </w:rPr>
        <w:fldChar w:fldCharType="end"/>
      </w:r>
    </w:p>
    <w:p w14:paraId="1E3EF8B2" w14:textId="604C65E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Regional requirements</w:t>
      </w:r>
      <w:r>
        <w:rPr>
          <w:noProof/>
        </w:rPr>
        <w:tab/>
      </w:r>
      <w:r>
        <w:rPr>
          <w:noProof/>
        </w:rPr>
        <w:fldChar w:fldCharType="begin"/>
      </w:r>
      <w:r>
        <w:rPr>
          <w:noProof/>
        </w:rPr>
        <w:instrText xml:space="preserve"> PAGEREF _Toc187262307 \h </w:instrText>
      </w:r>
      <w:r>
        <w:rPr>
          <w:noProof/>
        </w:rPr>
      </w:r>
      <w:r>
        <w:rPr>
          <w:noProof/>
        </w:rPr>
        <w:fldChar w:fldCharType="separate"/>
      </w:r>
      <w:r>
        <w:rPr>
          <w:noProof/>
        </w:rPr>
        <w:t>30</w:t>
      </w:r>
      <w:r>
        <w:rPr>
          <w:noProof/>
        </w:rPr>
        <w:fldChar w:fldCharType="end"/>
      </w:r>
    </w:p>
    <w:p w14:paraId="70D79330" w14:textId="3B4C982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configurations</w:t>
      </w:r>
      <w:r>
        <w:rPr>
          <w:noProof/>
        </w:rPr>
        <w:tab/>
      </w:r>
      <w:r>
        <w:rPr>
          <w:noProof/>
        </w:rPr>
        <w:fldChar w:fldCharType="begin"/>
      </w:r>
      <w:r>
        <w:rPr>
          <w:noProof/>
        </w:rPr>
        <w:instrText xml:space="preserve"> PAGEREF _Toc187262308 \h </w:instrText>
      </w:r>
      <w:r>
        <w:rPr>
          <w:noProof/>
        </w:rPr>
      </w:r>
      <w:r>
        <w:rPr>
          <w:noProof/>
        </w:rPr>
        <w:fldChar w:fldCharType="separate"/>
      </w:r>
      <w:r>
        <w:rPr>
          <w:noProof/>
        </w:rPr>
        <w:t>30</w:t>
      </w:r>
      <w:r>
        <w:rPr>
          <w:noProof/>
        </w:rPr>
        <w:fldChar w:fldCharType="end"/>
      </w:r>
    </w:p>
    <w:p w14:paraId="19368011" w14:textId="1F36E8B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_Toc187262309 \h </w:instrText>
      </w:r>
      <w:r>
        <w:rPr>
          <w:noProof/>
        </w:rPr>
      </w:r>
      <w:r>
        <w:rPr>
          <w:noProof/>
        </w:rPr>
        <w:fldChar w:fldCharType="separate"/>
      </w:r>
      <w:r>
        <w:rPr>
          <w:noProof/>
        </w:rPr>
        <w:t>30</w:t>
      </w:r>
      <w:r>
        <w:rPr>
          <w:noProof/>
        </w:rPr>
        <w:fldChar w:fldCharType="end"/>
      </w:r>
    </w:p>
    <w:p w14:paraId="5ADBC7BE" w14:textId="097B83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configurations</w:t>
      </w:r>
      <w:r>
        <w:rPr>
          <w:noProof/>
        </w:rPr>
        <w:tab/>
      </w:r>
      <w:r>
        <w:rPr>
          <w:noProof/>
        </w:rPr>
        <w:fldChar w:fldCharType="begin"/>
      </w:r>
      <w:r>
        <w:rPr>
          <w:noProof/>
        </w:rPr>
        <w:instrText xml:space="preserve"> PAGEREF _Toc187262310 \h </w:instrText>
      </w:r>
      <w:r>
        <w:rPr>
          <w:noProof/>
        </w:rPr>
      </w:r>
      <w:r>
        <w:rPr>
          <w:noProof/>
        </w:rPr>
        <w:fldChar w:fldCharType="separate"/>
      </w:r>
      <w:r>
        <w:rPr>
          <w:noProof/>
        </w:rPr>
        <w:t>30</w:t>
      </w:r>
      <w:r>
        <w:rPr>
          <w:noProof/>
        </w:rPr>
        <w:fldChar w:fldCharType="end"/>
      </w:r>
    </w:p>
    <w:p w14:paraId="3C8AAD60" w14:textId="0CA19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 configurations</w:t>
      </w:r>
      <w:r>
        <w:rPr>
          <w:noProof/>
        </w:rPr>
        <w:tab/>
      </w:r>
      <w:r>
        <w:rPr>
          <w:noProof/>
        </w:rPr>
        <w:fldChar w:fldCharType="begin"/>
      </w:r>
      <w:r>
        <w:rPr>
          <w:noProof/>
        </w:rPr>
        <w:instrText xml:space="preserve"> PAGEREF _Toc187262311 \h </w:instrText>
      </w:r>
      <w:r>
        <w:rPr>
          <w:noProof/>
        </w:rPr>
      </w:r>
      <w:r>
        <w:rPr>
          <w:noProof/>
        </w:rPr>
        <w:fldChar w:fldCharType="separate"/>
      </w:r>
      <w:r>
        <w:rPr>
          <w:noProof/>
        </w:rPr>
        <w:t>31</w:t>
      </w:r>
      <w:r>
        <w:rPr>
          <w:noProof/>
        </w:rPr>
        <w:fldChar w:fldCharType="end"/>
      </w:r>
    </w:p>
    <w:p w14:paraId="2F29FE30" w14:textId="54198CC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 options</w:t>
      </w:r>
      <w:r>
        <w:rPr>
          <w:noProof/>
        </w:rPr>
        <w:tab/>
      </w:r>
      <w:r>
        <w:rPr>
          <w:noProof/>
        </w:rPr>
        <w:fldChar w:fldCharType="begin"/>
      </w:r>
      <w:r>
        <w:rPr>
          <w:noProof/>
        </w:rPr>
        <w:instrText xml:space="preserve"> PAGEREF _Toc187262312 \h </w:instrText>
      </w:r>
      <w:r>
        <w:rPr>
          <w:noProof/>
        </w:rPr>
      </w:r>
      <w:r>
        <w:rPr>
          <w:noProof/>
        </w:rPr>
        <w:fldChar w:fldCharType="separate"/>
      </w:r>
      <w:r>
        <w:rPr>
          <w:noProof/>
        </w:rPr>
        <w:t>31</w:t>
      </w:r>
      <w:r>
        <w:rPr>
          <w:noProof/>
        </w:rPr>
        <w:fldChar w:fldCharType="end"/>
      </w:r>
    </w:p>
    <w:p w14:paraId="790947C2" w14:textId="6477614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noProof/>
          <w:lang w:eastAsia="zh-CN"/>
        </w:rPr>
        <w:t>IAB</w:t>
      </w:r>
      <w:r w:rsidRPr="006C15C0">
        <w:rPr>
          <w:rFonts w:eastAsiaTheme="minorEastAsia"/>
          <w:noProof/>
        </w:rPr>
        <w:t xml:space="preserve"> with integrated Iuant BS modem</w:t>
      </w:r>
      <w:r>
        <w:rPr>
          <w:noProof/>
        </w:rPr>
        <w:tab/>
      </w:r>
      <w:r>
        <w:rPr>
          <w:noProof/>
        </w:rPr>
        <w:fldChar w:fldCharType="begin"/>
      </w:r>
      <w:r>
        <w:rPr>
          <w:noProof/>
        </w:rPr>
        <w:instrText xml:space="preserve"> PAGEREF _Toc187262313 \h </w:instrText>
      </w:r>
      <w:r>
        <w:rPr>
          <w:noProof/>
        </w:rPr>
      </w:r>
      <w:r>
        <w:rPr>
          <w:noProof/>
        </w:rPr>
        <w:fldChar w:fldCharType="separate"/>
      </w:r>
      <w:r>
        <w:rPr>
          <w:noProof/>
        </w:rPr>
        <w:t>32</w:t>
      </w:r>
      <w:r>
        <w:rPr>
          <w:noProof/>
        </w:rPr>
        <w:fldChar w:fldCharType="end"/>
      </w:r>
    </w:p>
    <w:p w14:paraId="7412D2E3" w14:textId="006C20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Manufacturer declarations</w:t>
      </w:r>
      <w:r>
        <w:rPr>
          <w:noProof/>
        </w:rPr>
        <w:tab/>
      </w:r>
      <w:r>
        <w:rPr>
          <w:noProof/>
        </w:rPr>
        <w:fldChar w:fldCharType="begin"/>
      </w:r>
      <w:r>
        <w:rPr>
          <w:noProof/>
        </w:rPr>
        <w:instrText xml:space="preserve"> PAGEREF _Toc187262314 \h </w:instrText>
      </w:r>
      <w:r>
        <w:rPr>
          <w:noProof/>
        </w:rPr>
      </w:r>
      <w:r>
        <w:rPr>
          <w:noProof/>
        </w:rPr>
        <w:fldChar w:fldCharType="separate"/>
      </w:r>
      <w:r>
        <w:rPr>
          <w:noProof/>
        </w:rPr>
        <w:t>32</w:t>
      </w:r>
      <w:r>
        <w:rPr>
          <w:noProof/>
        </w:rPr>
        <w:fldChar w:fldCharType="end"/>
      </w:r>
    </w:p>
    <w:p w14:paraId="11314095" w14:textId="7ED789A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configurations</w:t>
      </w:r>
      <w:r>
        <w:rPr>
          <w:noProof/>
        </w:rPr>
        <w:tab/>
      </w:r>
      <w:r>
        <w:rPr>
          <w:noProof/>
        </w:rPr>
        <w:fldChar w:fldCharType="begin"/>
      </w:r>
      <w:r>
        <w:rPr>
          <w:noProof/>
        </w:rPr>
        <w:instrText xml:space="preserve"> PAGEREF _Toc187262315 \h </w:instrText>
      </w:r>
      <w:r>
        <w:rPr>
          <w:noProof/>
        </w:rPr>
      </w:r>
      <w:r>
        <w:rPr>
          <w:noProof/>
        </w:rPr>
        <w:fldChar w:fldCharType="separate"/>
      </w:r>
      <w:r>
        <w:rPr>
          <w:noProof/>
        </w:rPr>
        <w:t>37</w:t>
      </w:r>
      <w:r>
        <w:rPr>
          <w:noProof/>
        </w:rPr>
        <w:fldChar w:fldCharType="end"/>
      </w:r>
    </w:p>
    <w:p w14:paraId="2987602F" w14:textId="71DD582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_Toc187262316 \h </w:instrText>
      </w:r>
      <w:r>
        <w:rPr>
          <w:noProof/>
        </w:rPr>
      </w:r>
      <w:r>
        <w:rPr>
          <w:noProof/>
        </w:rPr>
        <w:fldChar w:fldCharType="separate"/>
      </w:r>
      <w:r>
        <w:rPr>
          <w:noProof/>
        </w:rPr>
        <w:t>37</w:t>
      </w:r>
      <w:r>
        <w:rPr>
          <w:noProof/>
        </w:rPr>
        <w:fldChar w:fldCharType="end"/>
      </w:r>
    </w:p>
    <w:p w14:paraId="4981AC90" w14:textId="31600DC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_Toc187262317 \h </w:instrText>
      </w:r>
      <w:r>
        <w:rPr>
          <w:noProof/>
        </w:rPr>
      </w:r>
      <w:r>
        <w:rPr>
          <w:noProof/>
        </w:rPr>
        <w:fldChar w:fldCharType="separate"/>
      </w:r>
      <w:r>
        <w:rPr>
          <w:noProof/>
        </w:rPr>
        <w:t>37</w:t>
      </w:r>
      <w:r>
        <w:rPr>
          <w:noProof/>
        </w:rPr>
        <w:fldChar w:fldCharType="end"/>
      </w:r>
    </w:p>
    <w:p w14:paraId="0EC5E0B7" w14:textId="75F7D9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_Toc187262318 \h </w:instrText>
      </w:r>
      <w:r>
        <w:rPr>
          <w:noProof/>
        </w:rPr>
      </w:r>
      <w:r>
        <w:rPr>
          <w:noProof/>
        </w:rPr>
        <w:fldChar w:fldCharType="separate"/>
      </w:r>
      <w:r>
        <w:rPr>
          <w:noProof/>
        </w:rPr>
        <w:t>37</w:t>
      </w:r>
      <w:r>
        <w:rPr>
          <w:noProof/>
        </w:rPr>
        <w:fldChar w:fldCharType="end"/>
      </w:r>
    </w:p>
    <w:p w14:paraId="584A7C22" w14:textId="58F77FD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_Toc187262319 \h </w:instrText>
      </w:r>
      <w:r>
        <w:rPr>
          <w:noProof/>
        </w:rPr>
      </w:r>
      <w:r>
        <w:rPr>
          <w:noProof/>
        </w:rPr>
        <w:fldChar w:fldCharType="separate"/>
      </w:r>
      <w:r>
        <w:rPr>
          <w:noProof/>
        </w:rPr>
        <w:t>37</w:t>
      </w:r>
      <w:r>
        <w:rPr>
          <w:noProof/>
        </w:rPr>
        <w:fldChar w:fldCharType="end"/>
      </w:r>
    </w:p>
    <w:p w14:paraId="3C891246" w14:textId="62B71AD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_Toc187262320 \h </w:instrText>
      </w:r>
      <w:r>
        <w:rPr>
          <w:noProof/>
        </w:rPr>
      </w:r>
      <w:r>
        <w:rPr>
          <w:noProof/>
        </w:rPr>
        <w:fldChar w:fldCharType="separate"/>
      </w:r>
      <w:r>
        <w:rPr>
          <w:noProof/>
        </w:rPr>
        <w:t>37</w:t>
      </w:r>
      <w:r>
        <w:rPr>
          <w:noProof/>
        </w:rPr>
        <w:fldChar w:fldCharType="end"/>
      </w:r>
    </w:p>
    <w:p w14:paraId="718ECCD0" w14:textId="6B3424F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_Toc187262321 \h </w:instrText>
      </w:r>
      <w:r>
        <w:rPr>
          <w:noProof/>
        </w:rPr>
      </w:r>
      <w:r>
        <w:rPr>
          <w:noProof/>
        </w:rPr>
        <w:fldChar w:fldCharType="separate"/>
      </w:r>
      <w:r>
        <w:rPr>
          <w:noProof/>
        </w:rPr>
        <w:t>38</w:t>
      </w:r>
      <w:r>
        <w:rPr>
          <w:noProof/>
        </w:rPr>
        <w:fldChar w:fldCharType="end"/>
      </w:r>
    </w:p>
    <w:p w14:paraId="0E54290C" w14:textId="0046E6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_Toc187262322 \h </w:instrText>
      </w:r>
      <w:r>
        <w:rPr>
          <w:noProof/>
        </w:rPr>
      </w:r>
      <w:r>
        <w:rPr>
          <w:noProof/>
        </w:rPr>
        <w:fldChar w:fldCharType="separate"/>
      </w:r>
      <w:r>
        <w:rPr>
          <w:noProof/>
        </w:rPr>
        <w:t>38</w:t>
      </w:r>
      <w:r>
        <w:rPr>
          <w:noProof/>
        </w:rPr>
        <w:fldChar w:fldCharType="end"/>
      </w:r>
    </w:p>
    <w:p w14:paraId="4DB770F9" w14:textId="1A4CB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_Toc187262323 \h </w:instrText>
      </w:r>
      <w:r>
        <w:rPr>
          <w:noProof/>
        </w:rPr>
      </w:r>
      <w:r>
        <w:rPr>
          <w:noProof/>
        </w:rPr>
        <w:fldChar w:fldCharType="separate"/>
      </w:r>
      <w:r>
        <w:rPr>
          <w:noProof/>
        </w:rPr>
        <w:t>38</w:t>
      </w:r>
      <w:r>
        <w:rPr>
          <w:noProof/>
        </w:rPr>
        <w:fldChar w:fldCharType="end"/>
      </w:r>
    </w:p>
    <w:p w14:paraId="1175E277" w14:textId="45728C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_Toc187262324 \h </w:instrText>
      </w:r>
      <w:r>
        <w:rPr>
          <w:noProof/>
        </w:rPr>
      </w:r>
      <w:r>
        <w:rPr>
          <w:noProof/>
        </w:rPr>
        <w:fldChar w:fldCharType="separate"/>
      </w:r>
      <w:r>
        <w:rPr>
          <w:noProof/>
        </w:rPr>
        <w:t>38</w:t>
      </w:r>
      <w:r>
        <w:rPr>
          <w:noProof/>
        </w:rPr>
        <w:fldChar w:fldCharType="end"/>
      </w:r>
    </w:p>
    <w:p w14:paraId="727DB92F" w14:textId="55EA82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_Toc187262325 \h </w:instrText>
      </w:r>
      <w:r>
        <w:rPr>
          <w:noProof/>
        </w:rPr>
      </w:r>
      <w:r>
        <w:rPr>
          <w:noProof/>
        </w:rPr>
        <w:fldChar w:fldCharType="separate"/>
      </w:r>
      <w:r>
        <w:rPr>
          <w:noProof/>
        </w:rPr>
        <w:t>39</w:t>
      </w:r>
      <w:r>
        <w:rPr>
          <w:noProof/>
        </w:rPr>
        <w:fldChar w:fldCharType="end"/>
      </w:r>
    </w:p>
    <w:p w14:paraId="5C3624A0" w14:textId="55A567F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_Toc187262326 \h </w:instrText>
      </w:r>
      <w:r>
        <w:rPr>
          <w:noProof/>
        </w:rPr>
      </w:r>
      <w:r>
        <w:rPr>
          <w:noProof/>
        </w:rPr>
        <w:fldChar w:fldCharType="separate"/>
      </w:r>
      <w:r>
        <w:rPr>
          <w:noProof/>
        </w:rPr>
        <w:t>39</w:t>
      </w:r>
      <w:r>
        <w:rPr>
          <w:noProof/>
        </w:rPr>
        <w:fldChar w:fldCharType="end"/>
      </w:r>
    </w:p>
    <w:p w14:paraId="24280557" w14:textId="30ED0A9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_Toc187262327 \h </w:instrText>
      </w:r>
      <w:r>
        <w:rPr>
          <w:noProof/>
        </w:rPr>
      </w:r>
      <w:r>
        <w:rPr>
          <w:noProof/>
        </w:rPr>
        <w:fldChar w:fldCharType="separate"/>
      </w:r>
      <w:r>
        <w:rPr>
          <w:noProof/>
        </w:rPr>
        <w:t>39</w:t>
      </w:r>
      <w:r>
        <w:rPr>
          <w:noProof/>
        </w:rPr>
        <w:fldChar w:fldCharType="end"/>
      </w:r>
    </w:p>
    <w:p w14:paraId="2E618DB5" w14:textId="4DF116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_Toc187262328 \h </w:instrText>
      </w:r>
      <w:r>
        <w:rPr>
          <w:noProof/>
        </w:rPr>
      </w:r>
      <w:r>
        <w:rPr>
          <w:noProof/>
        </w:rPr>
        <w:fldChar w:fldCharType="separate"/>
      </w:r>
      <w:r>
        <w:rPr>
          <w:noProof/>
        </w:rPr>
        <w:t>39</w:t>
      </w:r>
      <w:r>
        <w:rPr>
          <w:noProof/>
        </w:rPr>
        <w:fldChar w:fldCharType="end"/>
      </w:r>
    </w:p>
    <w:p w14:paraId="6F862DF2" w14:textId="5A734AB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_Toc187262329 \h </w:instrText>
      </w:r>
      <w:r>
        <w:rPr>
          <w:noProof/>
        </w:rPr>
      </w:r>
      <w:r>
        <w:rPr>
          <w:noProof/>
        </w:rPr>
        <w:fldChar w:fldCharType="separate"/>
      </w:r>
      <w:r>
        <w:rPr>
          <w:noProof/>
        </w:rPr>
        <w:t>39</w:t>
      </w:r>
      <w:r>
        <w:rPr>
          <w:noProof/>
        </w:rPr>
        <w:fldChar w:fldCharType="end"/>
      </w:r>
    </w:p>
    <w:p w14:paraId="099D8AEA" w14:textId="44DF50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_Toc187262330 \h </w:instrText>
      </w:r>
      <w:r>
        <w:rPr>
          <w:noProof/>
        </w:rPr>
      </w:r>
      <w:r>
        <w:rPr>
          <w:noProof/>
        </w:rPr>
        <w:fldChar w:fldCharType="separate"/>
      </w:r>
      <w:r>
        <w:rPr>
          <w:noProof/>
        </w:rPr>
        <w:t>39</w:t>
      </w:r>
      <w:r>
        <w:rPr>
          <w:noProof/>
        </w:rPr>
        <w:fldChar w:fldCharType="end"/>
      </w:r>
    </w:p>
    <w:p w14:paraId="7BE6D8FE" w14:textId="130808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_Toc187262331 \h </w:instrText>
      </w:r>
      <w:r>
        <w:rPr>
          <w:noProof/>
        </w:rPr>
      </w:r>
      <w:r>
        <w:rPr>
          <w:noProof/>
        </w:rPr>
        <w:fldChar w:fldCharType="separate"/>
      </w:r>
      <w:r>
        <w:rPr>
          <w:noProof/>
        </w:rPr>
        <w:t>39</w:t>
      </w:r>
      <w:r>
        <w:rPr>
          <w:noProof/>
        </w:rPr>
        <w:fldChar w:fldCharType="end"/>
      </w:r>
    </w:p>
    <w:p w14:paraId="621F8BFF" w14:textId="589F43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_Toc187262332 \h </w:instrText>
      </w:r>
      <w:r>
        <w:rPr>
          <w:noProof/>
        </w:rPr>
      </w:r>
      <w:r>
        <w:rPr>
          <w:noProof/>
        </w:rPr>
        <w:fldChar w:fldCharType="separate"/>
      </w:r>
      <w:r>
        <w:rPr>
          <w:noProof/>
        </w:rPr>
        <w:t>39</w:t>
      </w:r>
      <w:r>
        <w:rPr>
          <w:noProof/>
        </w:rPr>
        <w:fldChar w:fldCharType="end"/>
      </w:r>
    </w:p>
    <w:p w14:paraId="6F4A9C10" w14:textId="7892456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_Toc187262333 \h </w:instrText>
      </w:r>
      <w:r>
        <w:rPr>
          <w:noProof/>
        </w:rPr>
      </w:r>
      <w:r>
        <w:rPr>
          <w:noProof/>
        </w:rPr>
        <w:fldChar w:fldCharType="separate"/>
      </w:r>
      <w:r>
        <w:rPr>
          <w:noProof/>
        </w:rPr>
        <w:t>40</w:t>
      </w:r>
      <w:r>
        <w:rPr>
          <w:noProof/>
        </w:rPr>
        <w:fldChar w:fldCharType="end"/>
      </w:r>
    </w:p>
    <w:p w14:paraId="1C51F745" w14:textId="2CBB549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_Toc187262334 \h </w:instrText>
      </w:r>
      <w:r>
        <w:rPr>
          <w:noProof/>
        </w:rPr>
      </w:r>
      <w:r>
        <w:rPr>
          <w:noProof/>
        </w:rPr>
        <w:fldChar w:fldCharType="separate"/>
      </w:r>
      <w:r>
        <w:rPr>
          <w:noProof/>
        </w:rPr>
        <w:t>40</w:t>
      </w:r>
      <w:r>
        <w:rPr>
          <w:noProof/>
        </w:rPr>
        <w:fldChar w:fldCharType="end"/>
      </w:r>
    </w:p>
    <w:p w14:paraId="0F87C373" w14:textId="6F086B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_Toc187262335 \h </w:instrText>
      </w:r>
      <w:r>
        <w:rPr>
          <w:noProof/>
        </w:rPr>
      </w:r>
      <w:r>
        <w:rPr>
          <w:noProof/>
        </w:rPr>
        <w:fldChar w:fldCharType="separate"/>
      </w:r>
      <w:r>
        <w:rPr>
          <w:noProof/>
        </w:rPr>
        <w:t>40</w:t>
      </w:r>
      <w:r>
        <w:rPr>
          <w:noProof/>
        </w:rPr>
        <w:fldChar w:fldCharType="end"/>
      </w:r>
    </w:p>
    <w:p w14:paraId="6661BAC9" w14:textId="7B04C7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_Toc187262336 \h </w:instrText>
      </w:r>
      <w:r>
        <w:rPr>
          <w:noProof/>
        </w:rPr>
      </w:r>
      <w:r>
        <w:rPr>
          <w:noProof/>
        </w:rPr>
        <w:fldChar w:fldCharType="separate"/>
      </w:r>
      <w:r>
        <w:rPr>
          <w:noProof/>
        </w:rPr>
        <w:t>40</w:t>
      </w:r>
      <w:r>
        <w:rPr>
          <w:noProof/>
        </w:rPr>
        <w:fldChar w:fldCharType="end"/>
      </w:r>
    </w:p>
    <w:p w14:paraId="4E47B112" w14:textId="51380A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_Toc187262337 \h </w:instrText>
      </w:r>
      <w:r>
        <w:rPr>
          <w:noProof/>
        </w:rPr>
      </w:r>
      <w:r>
        <w:rPr>
          <w:noProof/>
        </w:rPr>
        <w:fldChar w:fldCharType="separate"/>
      </w:r>
      <w:r>
        <w:rPr>
          <w:noProof/>
        </w:rPr>
        <w:t>41</w:t>
      </w:r>
      <w:r>
        <w:rPr>
          <w:noProof/>
        </w:rPr>
        <w:fldChar w:fldCharType="end"/>
      </w:r>
    </w:p>
    <w:p w14:paraId="2F60E9A4" w14:textId="09A5041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w:t>
      </w:r>
      <w:r>
        <w:rPr>
          <w:noProof/>
        </w:rPr>
        <w:tab/>
      </w:r>
      <w:r>
        <w:rPr>
          <w:noProof/>
        </w:rPr>
        <w:fldChar w:fldCharType="begin"/>
      </w:r>
      <w:r>
        <w:rPr>
          <w:noProof/>
        </w:rPr>
        <w:instrText xml:space="preserve"> PAGEREF _Toc187262338 \h </w:instrText>
      </w:r>
      <w:r>
        <w:rPr>
          <w:noProof/>
        </w:rPr>
      </w:r>
      <w:r>
        <w:rPr>
          <w:noProof/>
        </w:rPr>
        <w:fldChar w:fldCharType="separate"/>
      </w:r>
      <w:r>
        <w:rPr>
          <w:noProof/>
        </w:rPr>
        <w:t>41</w:t>
      </w:r>
      <w:r>
        <w:rPr>
          <w:noProof/>
        </w:rPr>
        <w:fldChar w:fldCharType="end"/>
      </w:r>
    </w:p>
    <w:p w14:paraId="33EFF3D9" w14:textId="5CE6CA2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_Toc187262339 \h </w:instrText>
      </w:r>
      <w:r>
        <w:rPr>
          <w:noProof/>
        </w:rPr>
      </w:r>
      <w:r>
        <w:rPr>
          <w:noProof/>
        </w:rPr>
        <w:fldChar w:fldCharType="separate"/>
      </w:r>
      <w:r>
        <w:rPr>
          <w:noProof/>
        </w:rPr>
        <w:t>41</w:t>
      </w:r>
      <w:r>
        <w:rPr>
          <w:noProof/>
        </w:rPr>
        <w:fldChar w:fldCharType="end"/>
      </w:r>
    </w:p>
    <w:p w14:paraId="176A9950" w14:textId="3881B34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 set applicability</w:t>
      </w:r>
      <w:r>
        <w:rPr>
          <w:noProof/>
        </w:rPr>
        <w:tab/>
      </w:r>
      <w:r>
        <w:rPr>
          <w:noProof/>
        </w:rPr>
        <w:fldChar w:fldCharType="begin"/>
      </w:r>
      <w:r>
        <w:rPr>
          <w:noProof/>
        </w:rPr>
        <w:instrText xml:space="preserve"> PAGEREF _Toc187262340 \h </w:instrText>
      </w:r>
      <w:r>
        <w:rPr>
          <w:noProof/>
        </w:rPr>
      </w:r>
      <w:r>
        <w:rPr>
          <w:noProof/>
        </w:rPr>
        <w:fldChar w:fldCharType="separate"/>
      </w:r>
      <w:r>
        <w:rPr>
          <w:noProof/>
        </w:rPr>
        <w:t>41</w:t>
      </w:r>
      <w:r>
        <w:rPr>
          <w:noProof/>
        </w:rPr>
        <w:fldChar w:fldCharType="end"/>
      </w:r>
    </w:p>
    <w:p w14:paraId="6F883E7E" w14:textId="6D90977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C15C0">
        <w:rPr>
          <w:rFonts w:eastAsiaTheme="minorEastAsia"/>
          <w:noProof/>
        </w:rPr>
        <w:t xml:space="preserve">test configurations for </w:t>
      </w:r>
      <w:r w:rsidRPr="006C15C0">
        <w:rPr>
          <w:noProof/>
          <w:snapToGrid w:val="0"/>
        </w:rPr>
        <w:t>single-band</w:t>
      </w:r>
      <w:r w:rsidRPr="006C15C0">
        <w:rPr>
          <w:i/>
          <w:noProof/>
          <w:snapToGrid w:val="0"/>
        </w:rPr>
        <w:t xml:space="preserve"> </w:t>
      </w:r>
      <w:r w:rsidRPr="006C15C0">
        <w:rPr>
          <w:rFonts w:eastAsiaTheme="minorEastAsia"/>
          <w:noProof/>
        </w:rPr>
        <w:t>operation</w:t>
      </w:r>
      <w:r>
        <w:rPr>
          <w:noProof/>
        </w:rPr>
        <w:tab/>
      </w:r>
      <w:r>
        <w:rPr>
          <w:noProof/>
        </w:rPr>
        <w:fldChar w:fldCharType="begin"/>
      </w:r>
      <w:r>
        <w:rPr>
          <w:noProof/>
        </w:rPr>
        <w:instrText xml:space="preserve"> PAGEREF _Toc187262341 \h </w:instrText>
      </w:r>
      <w:r>
        <w:rPr>
          <w:noProof/>
        </w:rPr>
      </w:r>
      <w:r>
        <w:rPr>
          <w:noProof/>
        </w:rPr>
        <w:fldChar w:fldCharType="separate"/>
      </w:r>
      <w:r>
        <w:rPr>
          <w:noProof/>
        </w:rPr>
        <w:t>41</w:t>
      </w:r>
      <w:r>
        <w:rPr>
          <w:noProof/>
        </w:rPr>
        <w:fldChar w:fldCharType="end"/>
      </w:r>
    </w:p>
    <w:p w14:paraId="58D25CF6" w14:textId="432E3C8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6C15C0">
        <w:rPr>
          <w:rFonts w:eastAsiaTheme="minorEastAsia"/>
          <w:noProof/>
        </w:rPr>
        <w:t xml:space="preserve"> test configurations for </w:t>
      </w:r>
      <w:r w:rsidRPr="006C15C0">
        <w:rPr>
          <w:iCs/>
          <w:noProof/>
        </w:rPr>
        <w:t>multi-band</w:t>
      </w:r>
      <w:r w:rsidRPr="006C15C0">
        <w:rPr>
          <w:i/>
          <w:iCs/>
          <w:noProof/>
        </w:rPr>
        <w:t xml:space="preserve"> </w:t>
      </w:r>
      <w:r w:rsidRPr="006C15C0">
        <w:rPr>
          <w:rFonts w:eastAsiaTheme="minorEastAsia"/>
          <w:noProof/>
        </w:rPr>
        <w:t>operation</w:t>
      </w:r>
      <w:r>
        <w:rPr>
          <w:noProof/>
        </w:rPr>
        <w:tab/>
      </w:r>
      <w:r>
        <w:rPr>
          <w:noProof/>
        </w:rPr>
        <w:fldChar w:fldCharType="begin"/>
      </w:r>
      <w:r>
        <w:rPr>
          <w:noProof/>
        </w:rPr>
        <w:instrText xml:space="preserve"> PAGEREF _Toc187262342 \h </w:instrText>
      </w:r>
      <w:r>
        <w:rPr>
          <w:noProof/>
        </w:rPr>
      </w:r>
      <w:r>
        <w:rPr>
          <w:noProof/>
        </w:rPr>
        <w:fldChar w:fldCharType="separate"/>
      </w:r>
      <w:r>
        <w:rPr>
          <w:noProof/>
        </w:rPr>
        <w:t>44</w:t>
      </w:r>
      <w:r>
        <w:rPr>
          <w:noProof/>
        </w:rPr>
        <w:fldChar w:fldCharType="end"/>
      </w:r>
    </w:p>
    <w:p w14:paraId="19452681" w14:textId="0A24BF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RF channels and test models</w:t>
      </w:r>
      <w:r>
        <w:rPr>
          <w:noProof/>
        </w:rPr>
        <w:tab/>
      </w:r>
      <w:r>
        <w:rPr>
          <w:noProof/>
        </w:rPr>
        <w:fldChar w:fldCharType="begin"/>
      </w:r>
      <w:r>
        <w:rPr>
          <w:noProof/>
        </w:rPr>
        <w:instrText xml:space="preserve"> PAGEREF _Toc187262343 \h </w:instrText>
      </w:r>
      <w:r>
        <w:rPr>
          <w:noProof/>
        </w:rPr>
      </w:r>
      <w:r>
        <w:rPr>
          <w:noProof/>
        </w:rPr>
        <w:fldChar w:fldCharType="separate"/>
      </w:r>
      <w:r>
        <w:rPr>
          <w:noProof/>
        </w:rPr>
        <w:t>45</w:t>
      </w:r>
      <w:r>
        <w:rPr>
          <w:noProof/>
        </w:rPr>
        <w:fldChar w:fldCharType="end"/>
      </w:r>
    </w:p>
    <w:p w14:paraId="0CE2F43D" w14:textId="28B1646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RF channels</w:t>
      </w:r>
      <w:r>
        <w:rPr>
          <w:noProof/>
        </w:rPr>
        <w:tab/>
      </w:r>
      <w:r>
        <w:rPr>
          <w:noProof/>
        </w:rPr>
        <w:fldChar w:fldCharType="begin"/>
      </w:r>
      <w:r>
        <w:rPr>
          <w:noProof/>
        </w:rPr>
        <w:instrText xml:space="preserve"> PAGEREF _Toc187262344 \h </w:instrText>
      </w:r>
      <w:r>
        <w:rPr>
          <w:noProof/>
        </w:rPr>
      </w:r>
      <w:r>
        <w:rPr>
          <w:noProof/>
        </w:rPr>
        <w:fldChar w:fldCharType="separate"/>
      </w:r>
      <w:r>
        <w:rPr>
          <w:noProof/>
        </w:rPr>
        <w:t>45</w:t>
      </w:r>
      <w:r>
        <w:rPr>
          <w:noProof/>
        </w:rPr>
        <w:fldChar w:fldCharType="end"/>
      </w:r>
    </w:p>
    <w:p w14:paraId="79C085AC" w14:textId="0435AE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models</w:t>
      </w:r>
      <w:r>
        <w:rPr>
          <w:noProof/>
        </w:rPr>
        <w:tab/>
      </w:r>
      <w:r>
        <w:rPr>
          <w:noProof/>
        </w:rPr>
        <w:fldChar w:fldCharType="begin"/>
      </w:r>
      <w:r>
        <w:rPr>
          <w:noProof/>
        </w:rPr>
        <w:instrText xml:space="preserve"> PAGEREF _Toc187262345 \h </w:instrText>
      </w:r>
      <w:r>
        <w:rPr>
          <w:noProof/>
        </w:rPr>
      </w:r>
      <w:r>
        <w:rPr>
          <w:noProof/>
        </w:rPr>
        <w:fldChar w:fldCharType="separate"/>
      </w:r>
      <w:r>
        <w:rPr>
          <w:noProof/>
        </w:rPr>
        <w:t>46</w:t>
      </w:r>
      <w:r>
        <w:rPr>
          <w:noProof/>
        </w:rPr>
        <w:fldChar w:fldCharType="end"/>
      </w:r>
    </w:p>
    <w:p w14:paraId="69D51C8E" w14:textId="311F9B0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_Toc187262346 \h </w:instrText>
      </w:r>
      <w:r>
        <w:rPr>
          <w:noProof/>
        </w:rPr>
      </w:r>
      <w:r>
        <w:rPr>
          <w:noProof/>
        </w:rPr>
        <w:fldChar w:fldCharType="separate"/>
      </w:r>
      <w:r>
        <w:rPr>
          <w:noProof/>
        </w:rPr>
        <w:t>46</w:t>
      </w:r>
      <w:r>
        <w:rPr>
          <w:noProof/>
        </w:rPr>
        <w:fldChar w:fldCharType="end"/>
      </w:r>
    </w:p>
    <w:p w14:paraId="2FB56434" w14:textId="7EBF2D8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IAB-DU</w:t>
      </w:r>
      <w:r>
        <w:rPr>
          <w:noProof/>
        </w:rPr>
        <w:tab/>
      </w:r>
      <w:r>
        <w:rPr>
          <w:noProof/>
        </w:rPr>
        <w:fldChar w:fldCharType="begin"/>
      </w:r>
      <w:r>
        <w:rPr>
          <w:noProof/>
        </w:rPr>
        <w:instrText xml:space="preserve"> PAGEREF _Toc187262347 \h </w:instrText>
      </w:r>
      <w:r>
        <w:rPr>
          <w:noProof/>
        </w:rPr>
      </w:r>
      <w:r>
        <w:rPr>
          <w:noProof/>
        </w:rPr>
        <w:fldChar w:fldCharType="separate"/>
      </w:r>
      <w:r>
        <w:rPr>
          <w:noProof/>
        </w:rPr>
        <w:t>46</w:t>
      </w:r>
      <w:r>
        <w:rPr>
          <w:noProof/>
        </w:rPr>
        <w:fldChar w:fldCharType="end"/>
      </w:r>
    </w:p>
    <w:p w14:paraId="5CD1F8F4" w14:textId="6728F74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IAB-MT</w:t>
      </w:r>
      <w:r>
        <w:rPr>
          <w:noProof/>
        </w:rPr>
        <w:tab/>
      </w:r>
      <w:r>
        <w:rPr>
          <w:noProof/>
        </w:rPr>
        <w:fldChar w:fldCharType="begin"/>
      </w:r>
      <w:r>
        <w:rPr>
          <w:noProof/>
        </w:rPr>
        <w:instrText xml:space="preserve"> PAGEREF _Toc187262348 \h </w:instrText>
      </w:r>
      <w:r>
        <w:rPr>
          <w:noProof/>
        </w:rPr>
      </w:r>
      <w:r>
        <w:rPr>
          <w:noProof/>
        </w:rPr>
        <w:fldChar w:fldCharType="separate"/>
      </w:r>
      <w:r>
        <w:rPr>
          <w:noProof/>
        </w:rPr>
        <w:t>47</w:t>
      </w:r>
      <w:r>
        <w:rPr>
          <w:noProof/>
        </w:rPr>
        <w:fldChar w:fldCharType="end"/>
      </w:r>
    </w:p>
    <w:p w14:paraId="7E488F37" w14:textId="3B60FF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_Toc187262349 \h </w:instrText>
      </w:r>
      <w:r>
        <w:rPr>
          <w:noProof/>
        </w:rPr>
      </w:r>
      <w:r>
        <w:rPr>
          <w:noProof/>
        </w:rPr>
        <w:fldChar w:fldCharType="separate"/>
      </w:r>
      <w:r>
        <w:rPr>
          <w:noProof/>
        </w:rPr>
        <w:t>47</w:t>
      </w:r>
      <w:r>
        <w:rPr>
          <w:noProof/>
        </w:rPr>
        <w:fldChar w:fldCharType="end"/>
      </w:r>
    </w:p>
    <w:p w14:paraId="40AB245F" w14:textId="0F9526A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1.1 (IAB-MT-FR1-TM1.1)</w:t>
      </w:r>
      <w:r>
        <w:rPr>
          <w:noProof/>
        </w:rPr>
        <w:tab/>
      </w:r>
      <w:r>
        <w:rPr>
          <w:noProof/>
        </w:rPr>
        <w:fldChar w:fldCharType="begin"/>
      </w:r>
      <w:r>
        <w:rPr>
          <w:noProof/>
        </w:rPr>
        <w:instrText xml:space="preserve"> PAGEREF _Toc187262350 \h </w:instrText>
      </w:r>
      <w:r>
        <w:rPr>
          <w:noProof/>
        </w:rPr>
      </w:r>
      <w:r>
        <w:rPr>
          <w:noProof/>
        </w:rPr>
        <w:fldChar w:fldCharType="separate"/>
      </w:r>
      <w:r>
        <w:rPr>
          <w:noProof/>
        </w:rPr>
        <w:t>48</w:t>
      </w:r>
      <w:r>
        <w:rPr>
          <w:noProof/>
        </w:rPr>
        <w:fldChar w:fldCharType="end"/>
      </w:r>
    </w:p>
    <w:p w14:paraId="009F1FDD" w14:textId="58E15C8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2 (IAB-MT-FR1-TM2)</w:t>
      </w:r>
      <w:r>
        <w:rPr>
          <w:noProof/>
        </w:rPr>
        <w:tab/>
      </w:r>
      <w:r>
        <w:rPr>
          <w:noProof/>
        </w:rPr>
        <w:fldChar w:fldCharType="begin"/>
      </w:r>
      <w:r>
        <w:rPr>
          <w:noProof/>
        </w:rPr>
        <w:instrText xml:space="preserve"> PAGEREF _Toc187262351 \h </w:instrText>
      </w:r>
      <w:r>
        <w:rPr>
          <w:noProof/>
        </w:rPr>
      </w:r>
      <w:r>
        <w:rPr>
          <w:noProof/>
        </w:rPr>
        <w:fldChar w:fldCharType="separate"/>
      </w:r>
      <w:r>
        <w:rPr>
          <w:noProof/>
        </w:rPr>
        <w:t>48</w:t>
      </w:r>
      <w:r>
        <w:rPr>
          <w:noProof/>
        </w:rPr>
        <w:fldChar w:fldCharType="end"/>
      </w:r>
    </w:p>
    <w:p w14:paraId="73962278" w14:textId="2D6C2B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_Toc187262352 \h </w:instrText>
      </w:r>
      <w:r>
        <w:rPr>
          <w:noProof/>
        </w:rPr>
      </w:r>
      <w:r>
        <w:rPr>
          <w:noProof/>
        </w:rPr>
        <w:fldChar w:fldCharType="separate"/>
      </w:r>
      <w:r>
        <w:rPr>
          <w:noProof/>
        </w:rPr>
        <w:t>48</w:t>
      </w:r>
      <w:r>
        <w:rPr>
          <w:noProof/>
        </w:rPr>
        <w:fldChar w:fldCharType="end"/>
      </w:r>
    </w:p>
    <w:p w14:paraId="61B556D8" w14:textId="74259D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3.1 (IAB-MT-FR1-TM3.1)</w:t>
      </w:r>
      <w:r>
        <w:rPr>
          <w:noProof/>
        </w:rPr>
        <w:tab/>
      </w:r>
      <w:r>
        <w:rPr>
          <w:noProof/>
        </w:rPr>
        <w:fldChar w:fldCharType="begin"/>
      </w:r>
      <w:r>
        <w:rPr>
          <w:noProof/>
        </w:rPr>
        <w:instrText xml:space="preserve"> PAGEREF _Toc187262353 \h </w:instrText>
      </w:r>
      <w:r>
        <w:rPr>
          <w:noProof/>
        </w:rPr>
      </w:r>
      <w:r>
        <w:rPr>
          <w:noProof/>
        </w:rPr>
        <w:fldChar w:fldCharType="separate"/>
      </w:r>
      <w:r>
        <w:rPr>
          <w:noProof/>
        </w:rPr>
        <w:t>49</w:t>
      </w:r>
      <w:r>
        <w:rPr>
          <w:noProof/>
        </w:rPr>
        <w:fldChar w:fldCharType="end"/>
      </w:r>
    </w:p>
    <w:p w14:paraId="04D18E97" w14:textId="6B94BB8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6C15C0">
        <w:rPr>
          <w:rFonts w:eastAsiaTheme="minorEastAsia"/>
          <w:noProof/>
        </w:rPr>
        <w:t xml:space="preserve"> (IAB-MT-FR1-TM3.1a)</w:t>
      </w:r>
      <w:r>
        <w:rPr>
          <w:noProof/>
        </w:rPr>
        <w:tab/>
      </w:r>
      <w:r>
        <w:rPr>
          <w:noProof/>
        </w:rPr>
        <w:fldChar w:fldCharType="begin"/>
      </w:r>
      <w:r>
        <w:rPr>
          <w:noProof/>
        </w:rPr>
        <w:instrText xml:space="preserve"> PAGEREF _Toc187262354 \h </w:instrText>
      </w:r>
      <w:r>
        <w:rPr>
          <w:noProof/>
        </w:rPr>
      </w:r>
      <w:r>
        <w:rPr>
          <w:noProof/>
        </w:rPr>
        <w:fldChar w:fldCharType="separate"/>
      </w:r>
      <w:r>
        <w:rPr>
          <w:noProof/>
        </w:rPr>
        <w:t>49</w:t>
      </w:r>
      <w:r>
        <w:rPr>
          <w:noProof/>
        </w:rPr>
        <w:fldChar w:fldCharType="end"/>
      </w:r>
    </w:p>
    <w:p w14:paraId="7657DC77" w14:textId="0872B7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Data content of Physical channels and Signals</w:t>
      </w:r>
      <w:r w:rsidRPr="006C15C0">
        <w:rPr>
          <w:rFonts w:eastAsiaTheme="minorEastAsia"/>
          <w:noProof/>
          <w:lang w:eastAsia="zh-CN"/>
        </w:rPr>
        <w:t xml:space="preserve"> for IAB-MT-FR1-TM</w:t>
      </w:r>
      <w:r>
        <w:rPr>
          <w:noProof/>
        </w:rPr>
        <w:tab/>
      </w:r>
      <w:r>
        <w:rPr>
          <w:noProof/>
        </w:rPr>
        <w:fldChar w:fldCharType="begin"/>
      </w:r>
      <w:r>
        <w:rPr>
          <w:noProof/>
        </w:rPr>
        <w:instrText xml:space="preserve"> PAGEREF _Toc187262355 \h </w:instrText>
      </w:r>
      <w:r>
        <w:rPr>
          <w:noProof/>
        </w:rPr>
      </w:r>
      <w:r>
        <w:rPr>
          <w:noProof/>
        </w:rPr>
        <w:fldChar w:fldCharType="separate"/>
      </w:r>
      <w:r>
        <w:rPr>
          <w:noProof/>
        </w:rPr>
        <w:t>49</w:t>
      </w:r>
      <w:r>
        <w:rPr>
          <w:noProof/>
        </w:rPr>
        <w:fldChar w:fldCharType="end"/>
      </w:r>
    </w:p>
    <w:p w14:paraId="23B1C87A" w14:textId="13F007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_Toc187262356 \h </w:instrText>
      </w:r>
      <w:r>
        <w:rPr>
          <w:noProof/>
        </w:rPr>
      </w:r>
      <w:r>
        <w:rPr>
          <w:noProof/>
        </w:rPr>
        <w:fldChar w:fldCharType="separate"/>
      </w:r>
      <w:r>
        <w:rPr>
          <w:noProof/>
        </w:rPr>
        <w:t>49</w:t>
      </w:r>
      <w:r>
        <w:rPr>
          <w:noProof/>
        </w:rPr>
        <w:fldChar w:fldCharType="end"/>
      </w:r>
    </w:p>
    <w:p w14:paraId="7664C4E9" w14:textId="289037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PUSCH</w:t>
      </w:r>
      <w:r>
        <w:rPr>
          <w:noProof/>
        </w:rPr>
        <w:tab/>
      </w:r>
      <w:r>
        <w:rPr>
          <w:noProof/>
        </w:rPr>
        <w:fldChar w:fldCharType="begin"/>
      </w:r>
      <w:r>
        <w:rPr>
          <w:noProof/>
        </w:rPr>
        <w:instrText xml:space="preserve"> PAGEREF _Toc187262357 \h </w:instrText>
      </w:r>
      <w:r>
        <w:rPr>
          <w:noProof/>
        </w:rPr>
      </w:r>
      <w:r>
        <w:rPr>
          <w:noProof/>
        </w:rPr>
        <w:fldChar w:fldCharType="separate"/>
      </w:r>
      <w:r>
        <w:rPr>
          <w:noProof/>
        </w:rPr>
        <w:t>50</w:t>
      </w:r>
      <w:r>
        <w:rPr>
          <w:noProof/>
        </w:rPr>
        <w:fldChar w:fldCharType="end"/>
      </w:r>
    </w:p>
    <w:p w14:paraId="12E3219F" w14:textId="697229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contiguous and non-contiguous spectrum</w:t>
      </w:r>
      <w:r>
        <w:rPr>
          <w:noProof/>
        </w:rPr>
        <w:tab/>
      </w:r>
      <w:r>
        <w:rPr>
          <w:noProof/>
        </w:rPr>
        <w:fldChar w:fldCharType="begin"/>
      </w:r>
      <w:r>
        <w:rPr>
          <w:noProof/>
        </w:rPr>
        <w:instrText xml:space="preserve"> PAGEREF _Toc187262358 \h </w:instrText>
      </w:r>
      <w:r>
        <w:rPr>
          <w:noProof/>
        </w:rPr>
      </w:r>
      <w:r>
        <w:rPr>
          <w:noProof/>
        </w:rPr>
        <w:fldChar w:fldCharType="separate"/>
      </w:r>
      <w:r>
        <w:rPr>
          <w:noProof/>
        </w:rPr>
        <w:t>50</w:t>
      </w:r>
      <w:r>
        <w:rPr>
          <w:noProof/>
        </w:rPr>
        <w:fldChar w:fldCharType="end"/>
      </w:r>
    </w:p>
    <w:p w14:paraId="2E8D97B8" w14:textId="6B416A0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IAB capable of multi-band operation</w:t>
      </w:r>
      <w:r>
        <w:rPr>
          <w:noProof/>
        </w:rPr>
        <w:tab/>
      </w:r>
      <w:r>
        <w:rPr>
          <w:noProof/>
        </w:rPr>
        <w:fldChar w:fldCharType="begin"/>
      </w:r>
      <w:r>
        <w:rPr>
          <w:noProof/>
        </w:rPr>
        <w:instrText xml:space="preserve"> PAGEREF _Toc187262359 \h </w:instrText>
      </w:r>
      <w:r>
        <w:rPr>
          <w:noProof/>
        </w:rPr>
      </w:r>
      <w:r>
        <w:rPr>
          <w:noProof/>
        </w:rPr>
        <w:fldChar w:fldCharType="separate"/>
      </w:r>
      <w:r>
        <w:rPr>
          <w:noProof/>
        </w:rPr>
        <w:t>50</w:t>
      </w:r>
      <w:r>
        <w:rPr>
          <w:noProof/>
        </w:rPr>
        <w:fldChar w:fldCharType="end"/>
      </w:r>
    </w:p>
    <w:p w14:paraId="09024836" w14:textId="02CF6A0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Format and interpretation of tests</w:t>
      </w:r>
      <w:r>
        <w:rPr>
          <w:noProof/>
        </w:rPr>
        <w:tab/>
      </w:r>
      <w:r>
        <w:rPr>
          <w:noProof/>
        </w:rPr>
        <w:fldChar w:fldCharType="begin"/>
      </w:r>
      <w:r>
        <w:rPr>
          <w:noProof/>
        </w:rPr>
        <w:instrText xml:space="preserve"> PAGEREF _Toc187262360 \h </w:instrText>
      </w:r>
      <w:r>
        <w:rPr>
          <w:noProof/>
        </w:rPr>
      </w:r>
      <w:r>
        <w:rPr>
          <w:noProof/>
        </w:rPr>
        <w:fldChar w:fldCharType="separate"/>
      </w:r>
      <w:r>
        <w:rPr>
          <w:noProof/>
        </w:rPr>
        <w:t>51</w:t>
      </w:r>
      <w:r>
        <w:rPr>
          <w:noProof/>
        </w:rPr>
        <w:fldChar w:fldCharType="end"/>
      </w:r>
    </w:p>
    <w:p w14:paraId="3798F557" w14:textId="33BCD4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efficiency optimization</w:t>
      </w:r>
      <w:r>
        <w:rPr>
          <w:noProof/>
        </w:rPr>
        <w:tab/>
      </w:r>
      <w:r>
        <w:rPr>
          <w:noProof/>
        </w:rPr>
        <w:fldChar w:fldCharType="begin"/>
      </w:r>
      <w:r>
        <w:rPr>
          <w:noProof/>
        </w:rPr>
        <w:instrText xml:space="preserve"> PAGEREF _Toc187262361 \h </w:instrText>
      </w:r>
      <w:r>
        <w:rPr>
          <w:noProof/>
        </w:rPr>
      </w:r>
      <w:r>
        <w:rPr>
          <w:noProof/>
        </w:rPr>
        <w:fldChar w:fldCharType="separate"/>
      </w:r>
      <w:r>
        <w:rPr>
          <w:noProof/>
        </w:rPr>
        <w:t>52</w:t>
      </w:r>
      <w:r>
        <w:rPr>
          <w:noProof/>
        </w:rPr>
        <w:fldChar w:fldCharType="end"/>
      </w:r>
    </w:p>
    <w:p w14:paraId="0208ED84" w14:textId="2B4E1F9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6C15C0">
        <w:rPr>
          <w:rFonts w:cs="Arial"/>
          <w:noProof/>
        </w:rPr>
        <w:t>Requirements for IAB-DU and IAB-MT capable of simultaneous operation</w:t>
      </w:r>
      <w:r>
        <w:rPr>
          <w:noProof/>
        </w:rPr>
        <w:tab/>
      </w:r>
      <w:r>
        <w:rPr>
          <w:noProof/>
        </w:rPr>
        <w:fldChar w:fldCharType="begin"/>
      </w:r>
      <w:r>
        <w:rPr>
          <w:noProof/>
        </w:rPr>
        <w:instrText xml:space="preserve"> PAGEREF _Toc187262362 \h </w:instrText>
      </w:r>
      <w:r>
        <w:rPr>
          <w:noProof/>
        </w:rPr>
      </w:r>
      <w:r>
        <w:rPr>
          <w:noProof/>
        </w:rPr>
        <w:fldChar w:fldCharType="separate"/>
      </w:r>
      <w:r>
        <w:rPr>
          <w:noProof/>
        </w:rPr>
        <w:t>54</w:t>
      </w:r>
      <w:r>
        <w:rPr>
          <w:noProof/>
        </w:rPr>
        <w:fldChar w:fldCharType="end"/>
      </w:r>
    </w:p>
    <w:p w14:paraId="2B8C8B70" w14:textId="78D8F5E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Specification suffix information</w:t>
      </w:r>
      <w:r>
        <w:rPr>
          <w:noProof/>
        </w:rPr>
        <w:tab/>
      </w:r>
      <w:r>
        <w:rPr>
          <w:noProof/>
        </w:rPr>
        <w:fldChar w:fldCharType="begin"/>
      </w:r>
      <w:r>
        <w:rPr>
          <w:noProof/>
        </w:rPr>
        <w:instrText xml:space="preserve"> PAGEREF _Toc187262363 \h </w:instrText>
      </w:r>
      <w:r>
        <w:rPr>
          <w:noProof/>
        </w:rPr>
      </w:r>
      <w:r>
        <w:rPr>
          <w:noProof/>
        </w:rPr>
        <w:fldChar w:fldCharType="separate"/>
      </w:r>
      <w:r>
        <w:rPr>
          <w:noProof/>
        </w:rPr>
        <w:t>55</w:t>
      </w:r>
      <w:r>
        <w:rPr>
          <w:noProof/>
        </w:rPr>
        <w:fldChar w:fldCharType="end"/>
      </w:r>
    </w:p>
    <w:p w14:paraId="49CE2127" w14:textId="7B8C8830"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bands and channel arrangement</w:t>
      </w:r>
      <w:r>
        <w:rPr>
          <w:noProof/>
        </w:rPr>
        <w:tab/>
      </w:r>
      <w:r>
        <w:rPr>
          <w:noProof/>
        </w:rPr>
        <w:fldChar w:fldCharType="begin"/>
      </w:r>
      <w:r>
        <w:rPr>
          <w:noProof/>
        </w:rPr>
        <w:instrText xml:space="preserve"> PAGEREF _Toc187262364 \h </w:instrText>
      </w:r>
      <w:r>
        <w:rPr>
          <w:noProof/>
        </w:rPr>
      </w:r>
      <w:r>
        <w:rPr>
          <w:noProof/>
        </w:rPr>
        <w:fldChar w:fldCharType="separate"/>
      </w:r>
      <w:r>
        <w:rPr>
          <w:noProof/>
        </w:rPr>
        <w:t>55</w:t>
      </w:r>
      <w:r>
        <w:rPr>
          <w:noProof/>
        </w:rPr>
        <w:fldChar w:fldCharType="end"/>
      </w:r>
    </w:p>
    <w:p w14:paraId="03DAC15E" w14:textId="2871A28A"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transmitter characteristics (IAB-DU and IAB-MT)</w:t>
      </w:r>
      <w:r>
        <w:rPr>
          <w:noProof/>
        </w:rPr>
        <w:tab/>
      </w:r>
      <w:r>
        <w:rPr>
          <w:noProof/>
        </w:rPr>
        <w:fldChar w:fldCharType="begin"/>
      </w:r>
      <w:r>
        <w:rPr>
          <w:noProof/>
        </w:rPr>
        <w:instrText xml:space="preserve"> PAGEREF _Toc187262365 \h </w:instrText>
      </w:r>
      <w:r>
        <w:rPr>
          <w:noProof/>
        </w:rPr>
      </w:r>
      <w:r>
        <w:rPr>
          <w:noProof/>
        </w:rPr>
        <w:fldChar w:fldCharType="separate"/>
      </w:r>
      <w:r>
        <w:rPr>
          <w:noProof/>
        </w:rPr>
        <w:t>55</w:t>
      </w:r>
      <w:r>
        <w:rPr>
          <w:noProof/>
        </w:rPr>
        <w:fldChar w:fldCharType="end"/>
      </w:r>
    </w:p>
    <w:p w14:paraId="7A38F1B6" w14:textId="76E3B9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_Toc187262366 \h </w:instrText>
      </w:r>
      <w:r>
        <w:rPr>
          <w:noProof/>
        </w:rPr>
      </w:r>
      <w:r>
        <w:rPr>
          <w:noProof/>
        </w:rPr>
        <w:fldChar w:fldCharType="separate"/>
      </w:r>
      <w:r>
        <w:rPr>
          <w:noProof/>
        </w:rPr>
        <w:t>55</w:t>
      </w:r>
      <w:r>
        <w:rPr>
          <w:noProof/>
        </w:rPr>
        <w:fldChar w:fldCharType="end"/>
      </w:r>
    </w:p>
    <w:p w14:paraId="759DC6A7" w14:textId="7B70FD7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 xml:space="preserve">IAB </w:t>
      </w:r>
      <w:r w:rsidRPr="006C15C0">
        <w:rPr>
          <w:rFonts w:eastAsiaTheme="minorEastAsia"/>
          <w:noProof/>
        </w:rPr>
        <w:t>output power</w:t>
      </w:r>
      <w:r>
        <w:rPr>
          <w:noProof/>
        </w:rPr>
        <w:tab/>
      </w:r>
      <w:r>
        <w:rPr>
          <w:noProof/>
        </w:rPr>
        <w:fldChar w:fldCharType="begin"/>
      </w:r>
      <w:r>
        <w:rPr>
          <w:noProof/>
        </w:rPr>
        <w:instrText xml:space="preserve"> PAGEREF _Toc187262367 \h </w:instrText>
      </w:r>
      <w:r>
        <w:rPr>
          <w:noProof/>
        </w:rPr>
      </w:r>
      <w:r>
        <w:rPr>
          <w:noProof/>
        </w:rPr>
        <w:fldChar w:fldCharType="separate"/>
      </w:r>
      <w:r>
        <w:rPr>
          <w:noProof/>
        </w:rPr>
        <w:t>56</w:t>
      </w:r>
      <w:r>
        <w:rPr>
          <w:noProof/>
        </w:rPr>
        <w:fldChar w:fldCharType="end"/>
      </w:r>
    </w:p>
    <w:p w14:paraId="40DAF878" w14:textId="1823D64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_Toc187262368 \h </w:instrText>
      </w:r>
      <w:r>
        <w:rPr>
          <w:noProof/>
        </w:rPr>
      </w:r>
      <w:r>
        <w:rPr>
          <w:noProof/>
        </w:rPr>
        <w:fldChar w:fldCharType="separate"/>
      </w:r>
      <w:r>
        <w:rPr>
          <w:noProof/>
        </w:rPr>
        <w:t>56</w:t>
      </w:r>
      <w:r>
        <w:rPr>
          <w:noProof/>
        </w:rPr>
        <w:fldChar w:fldCharType="end"/>
      </w:r>
    </w:p>
    <w:p w14:paraId="2B7ADA8D" w14:textId="4B228A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_Toc187262369 \h </w:instrText>
      </w:r>
      <w:r>
        <w:rPr>
          <w:noProof/>
        </w:rPr>
      </w:r>
      <w:r>
        <w:rPr>
          <w:noProof/>
        </w:rPr>
        <w:fldChar w:fldCharType="separate"/>
      </w:r>
      <w:r>
        <w:rPr>
          <w:noProof/>
        </w:rPr>
        <w:t>56</w:t>
      </w:r>
      <w:r>
        <w:rPr>
          <w:noProof/>
        </w:rPr>
        <w:fldChar w:fldCharType="end"/>
      </w:r>
    </w:p>
    <w:p w14:paraId="231F2D97" w14:textId="682E120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_Toc187262370 \h </w:instrText>
      </w:r>
      <w:r>
        <w:rPr>
          <w:noProof/>
        </w:rPr>
      </w:r>
      <w:r>
        <w:rPr>
          <w:noProof/>
        </w:rPr>
        <w:fldChar w:fldCharType="separate"/>
      </w:r>
      <w:r>
        <w:rPr>
          <w:noProof/>
        </w:rPr>
        <w:t>56</w:t>
      </w:r>
      <w:r>
        <w:rPr>
          <w:noProof/>
        </w:rPr>
        <w:fldChar w:fldCharType="end"/>
      </w:r>
    </w:p>
    <w:p w14:paraId="7E24AF93" w14:textId="74155BC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_Toc187262371 \h </w:instrText>
      </w:r>
      <w:r>
        <w:rPr>
          <w:noProof/>
        </w:rPr>
      </w:r>
      <w:r>
        <w:rPr>
          <w:noProof/>
        </w:rPr>
        <w:fldChar w:fldCharType="separate"/>
      </w:r>
      <w:r>
        <w:rPr>
          <w:noProof/>
        </w:rPr>
        <w:t>56</w:t>
      </w:r>
      <w:r>
        <w:rPr>
          <w:noProof/>
        </w:rPr>
        <w:fldChar w:fldCharType="end"/>
      </w:r>
    </w:p>
    <w:p w14:paraId="6070A3AB" w14:textId="3FA027B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_Toc187262372 \h </w:instrText>
      </w:r>
      <w:r>
        <w:rPr>
          <w:noProof/>
        </w:rPr>
      </w:r>
      <w:r>
        <w:rPr>
          <w:noProof/>
        </w:rPr>
        <w:fldChar w:fldCharType="separate"/>
      </w:r>
      <w:r>
        <w:rPr>
          <w:noProof/>
        </w:rPr>
        <w:t>56</w:t>
      </w:r>
      <w:r>
        <w:rPr>
          <w:noProof/>
        </w:rPr>
        <w:fldChar w:fldCharType="end"/>
      </w:r>
    </w:p>
    <w:p w14:paraId="5C43CE55" w14:textId="6AECD9D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_Toc187262373 \h </w:instrText>
      </w:r>
      <w:r>
        <w:rPr>
          <w:noProof/>
        </w:rPr>
      </w:r>
      <w:r>
        <w:rPr>
          <w:noProof/>
        </w:rPr>
        <w:fldChar w:fldCharType="separate"/>
      </w:r>
      <w:r>
        <w:rPr>
          <w:noProof/>
        </w:rPr>
        <w:t>57</w:t>
      </w:r>
      <w:r>
        <w:rPr>
          <w:noProof/>
        </w:rPr>
        <w:fldChar w:fldCharType="end"/>
      </w:r>
    </w:p>
    <w:p w14:paraId="304F6C58" w14:textId="194CA5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_Toc187262374 \h </w:instrText>
      </w:r>
      <w:r>
        <w:rPr>
          <w:noProof/>
        </w:rPr>
      </w:r>
      <w:r>
        <w:rPr>
          <w:noProof/>
        </w:rPr>
        <w:fldChar w:fldCharType="separate"/>
      </w:r>
      <w:r>
        <w:rPr>
          <w:noProof/>
        </w:rPr>
        <w:t>57</w:t>
      </w:r>
      <w:r>
        <w:rPr>
          <w:noProof/>
        </w:rPr>
        <w:fldChar w:fldCharType="end"/>
      </w:r>
    </w:p>
    <w:p w14:paraId="71FC4129" w14:textId="23777826" w:rsidR="00A22E43" w:rsidRDefault="00A22E43">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6.2.1B</w:t>
      </w:r>
      <w:r>
        <w:rPr>
          <w:rFonts w:asciiTheme="minorHAnsi" w:eastAsiaTheme="minorEastAsia" w:hAnsiTheme="minorHAnsi" w:cstheme="minorBidi"/>
          <w:noProof/>
          <w:kern w:val="2"/>
          <w:sz w:val="24"/>
          <w:szCs w:val="24"/>
          <w:lang w:eastAsia="en-GB"/>
          <w14:ligatures w14:val="standardContextual"/>
        </w:rPr>
        <w:tab/>
      </w:r>
      <w:r>
        <w:rPr>
          <w:noProof/>
        </w:rPr>
        <w:t>Output power for mIAB-MT</w:t>
      </w:r>
      <w:r>
        <w:rPr>
          <w:noProof/>
        </w:rPr>
        <w:tab/>
      </w:r>
      <w:r>
        <w:rPr>
          <w:noProof/>
        </w:rPr>
        <w:fldChar w:fldCharType="begin"/>
      </w:r>
      <w:r>
        <w:rPr>
          <w:noProof/>
        </w:rPr>
        <w:instrText xml:space="preserve"> PAGEREF _Toc187262375 \h </w:instrText>
      </w:r>
      <w:r>
        <w:rPr>
          <w:noProof/>
        </w:rPr>
      </w:r>
      <w:r>
        <w:rPr>
          <w:noProof/>
        </w:rPr>
        <w:fldChar w:fldCharType="separate"/>
      </w:r>
      <w:r>
        <w:rPr>
          <w:noProof/>
        </w:rPr>
        <w:t>57</w:t>
      </w:r>
      <w:r>
        <w:rPr>
          <w:noProof/>
        </w:rPr>
        <w:fldChar w:fldCharType="end"/>
      </w:r>
    </w:p>
    <w:p w14:paraId="755CAFE3" w14:textId="26BF5DF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power dynamics</w:t>
      </w:r>
      <w:r>
        <w:rPr>
          <w:noProof/>
        </w:rPr>
        <w:tab/>
      </w:r>
      <w:r>
        <w:rPr>
          <w:noProof/>
        </w:rPr>
        <w:fldChar w:fldCharType="begin"/>
      </w:r>
      <w:r>
        <w:rPr>
          <w:noProof/>
        </w:rPr>
        <w:instrText xml:space="preserve"> PAGEREF _Toc187262376 \h </w:instrText>
      </w:r>
      <w:r>
        <w:rPr>
          <w:noProof/>
        </w:rPr>
      </w:r>
      <w:r>
        <w:rPr>
          <w:noProof/>
        </w:rPr>
        <w:fldChar w:fldCharType="separate"/>
      </w:r>
      <w:r>
        <w:rPr>
          <w:noProof/>
        </w:rPr>
        <w:t>58</w:t>
      </w:r>
      <w:r>
        <w:rPr>
          <w:noProof/>
        </w:rPr>
        <w:fldChar w:fldCharType="end"/>
      </w:r>
    </w:p>
    <w:p w14:paraId="7FD48A2D" w14:textId="20A463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Output Power Dynamics</w:t>
      </w:r>
      <w:r>
        <w:rPr>
          <w:noProof/>
        </w:rPr>
        <w:tab/>
      </w:r>
      <w:r>
        <w:rPr>
          <w:noProof/>
        </w:rPr>
        <w:fldChar w:fldCharType="begin"/>
      </w:r>
      <w:r>
        <w:rPr>
          <w:noProof/>
        </w:rPr>
        <w:instrText xml:space="preserve"> PAGEREF _Toc187262377 \h </w:instrText>
      </w:r>
      <w:r>
        <w:rPr>
          <w:noProof/>
        </w:rPr>
      </w:r>
      <w:r>
        <w:rPr>
          <w:noProof/>
        </w:rPr>
        <w:fldChar w:fldCharType="separate"/>
      </w:r>
      <w:r>
        <w:rPr>
          <w:noProof/>
        </w:rPr>
        <w:t>58</w:t>
      </w:r>
      <w:r>
        <w:rPr>
          <w:noProof/>
        </w:rPr>
        <w:fldChar w:fldCharType="end"/>
      </w:r>
    </w:p>
    <w:p w14:paraId="17C5E426" w14:textId="42E84E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_Toc187262378 \h </w:instrText>
      </w:r>
      <w:r>
        <w:rPr>
          <w:noProof/>
        </w:rPr>
      </w:r>
      <w:r>
        <w:rPr>
          <w:noProof/>
        </w:rPr>
        <w:fldChar w:fldCharType="separate"/>
      </w:r>
      <w:r>
        <w:rPr>
          <w:noProof/>
        </w:rPr>
        <w:t>58</w:t>
      </w:r>
      <w:r>
        <w:rPr>
          <w:noProof/>
        </w:rPr>
        <w:fldChar w:fldCharType="end"/>
      </w:r>
    </w:p>
    <w:p w14:paraId="1DCE4CC4" w14:textId="19E5869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 power control dynamic range</w:t>
      </w:r>
      <w:r>
        <w:rPr>
          <w:noProof/>
        </w:rPr>
        <w:tab/>
      </w:r>
      <w:r>
        <w:rPr>
          <w:noProof/>
        </w:rPr>
        <w:fldChar w:fldCharType="begin"/>
      </w:r>
      <w:r>
        <w:rPr>
          <w:noProof/>
        </w:rPr>
        <w:instrText xml:space="preserve"> PAGEREF _Toc187262379 \h </w:instrText>
      </w:r>
      <w:r>
        <w:rPr>
          <w:noProof/>
        </w:rPr>
      </w:r>
      <w:r>
        <w:rPr>
          <w:noProof/>
        </w:rPr>
        <w:fldChar w:fldCharType="separate"/>
      </w:r>
      <w:r>
        <w:rPr>
          <w:noProof/>
        </w:rPr>
        <w:t>58</w:t>
      </w:r>
      <w:r>
        <w:rPr>
          <w:noProof/>
        </w:rPr>
        <w:fldChar w:fldCharType="end"/>
      </w:r>
    </w:p>
    <w:p w14:paraId="0E63AF35" w14:textId="62A9E49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_Toc187262380 \h </w:instrText>
      </w:r>
      <w:r>
        <w:rPr>
          <w:noProof/>
        </w:rPr>
      </w:r>
      <w:r>
        <w:rPr>
          <w:noProof/>
        </w:rPr>
        <w:fldChar w:fldCharType="separate"/>
      </w:r>
      <w:r>
        <w:rPr>
          <w:noProof/>
        </w:rPr>
        <w:t>58</w:t>
      </w:r>
      <w:r>
        <w:rPr>
          <w:noProof/>
        </w:rPr>
        <w:fldChar w:fldCharType="end"/>
      </w:r>
    </w:p>
    <w:p w14:paraId="214539FB" w14:textId="6E25BD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_Toc187262381 \h </w:instrText>
      </w:r>
      <w:r>
        <w:rPr>
          <w:noProof/>
        </w:rPr>
      </w:r>
      <w:r>
        <w:rPr>
          <w:noProof/>
        </w:rPr>
        <w:fldChar w:fldCharType="separate"/>
      </w:r>
      <w:r>
        <w:rPr>
          <w:noProof/>
        </w:rPr>
        <w:t>58</w:t>
      </w:r>
      <w:r>
        <w:rPr>
          <w:noProof/>
        </w:rPr>
        <w:fldChar w:fldCharType="end"/>
      </w:r>
    </w:p>
    <w:p w14:paraId="77CE0EB9" w14:textId="6F89E75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_Toc187262382 \h </w:instrText>
      </w:r>
      <w:r>
        <w:rPr>
          <w:noProof/>
        </w:rPr>
      </w:r>
      <w:r>
        <w:rPr>
          <w:noProof/>
        </w:rPr>
        <w:fldChar w:fldCharType="separate"/>
      </w:r>
      <w:r>
        <w:rPr>
          <w:noProof/>
        </w:rPr>
        <w:t>58</w:t>
      </w:r>
      <w:r>
        <w:rPr>
          <w:noProof/>
        </w:rPr>
        <w:fldChar w:fldCharType="end"/>
      </w:r>
    </w:p>
    <w:p w14:paraId="3717C66B" w14:textId="797721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_Toc187262383 \h </w:instrText>
      </w:r>
      <w:r>
        <w:rPr>
          <w:noProof/>
        </w:rPr>
      </w:r>
      <w:r>
        <w:rPr>
          <w:noProof/>
        </w:rPr>
        <w:fldChar w:fldCharType="separate"/>
      </w:r>
      <w:r>
        <w:rPr>
          <w:noProof/>
        </w:rPr>
        <w:t>58</w:t>
      </w:r>
      <w:r>
        <w:rPr>
          <w:noProof/>
        </w:rPr>
        <w:fldChar w:fldCharType="end"/>
      </w:r>
    </w:p>
    <w:p w14:paraId="2623D06A" w14:textId="38FD07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_Toc187262384 \h </w:instrText>
      </w:r>
      <w:r>
        <w:rPr>
          <w:noProof/>
        </w:rPr>
      </w:r>
      <w:r>
        <w:rPr>
          <w:noProof/>
        </w:rPr>
        <w:fldChar w:fldCharType="separate"/>
      </w:r>
      <w:r>
        <w:rPr>
          <w:noProof/>
        </w:rPr>
        <w:t>58</w:t>
      </w:r>
      <w:r>
        <w:rPr>
          <w:noProof/>
        </w:rPr>
        <w:fldChar w:fldCharType="end"/>
      </w:r>
    </w:p>
    <w:p w14:paraId="46FF284E" w14:textId="573427C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_Toc187262385 \h </w:instrText>
      </w:r>
      <w:r>
        <w:rPr>
          <w:noProof/>
        </w:rPr>
      </w:r>
      <w:r>
        <w:rPr>
          <w:noProof/>
        </w:rPr>
        <w:fldChar w:fldCharType="separate"/>
      </w:r>
      <w:r>
        <w:rPr>
          <w:noProof/>
        </w:rPr>
        <w:t>58</w:t>
      </w:r>
      <w:r>
        <w:rPr>
          <w:noProof/>
        </w:rPr>
        <w:fldChar w:fldCharType="end"/>
      </w:r>
    </w:p>
    <w:p w14:paraId="45BA2236" w14:textId="3094AA4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_Toc187262386 \h </w:instrText>
      </w:r>
      <w:r>
        <w:rPr>
          <w:noProof/>
        </w:rPr>
      </w:r>
      <w:r>
        <w:rPr>
          <w:noProof/>
        </w:rPr>
        <w:fldChar w:fldCharType="separate"/>
      </w:r>
      <w:r>
        <w:rPr>
          <w:noProof/>
        </w:rPr>
        <w:t>59</w:t>
      </w:r>
      <w:r>
        <w:rPr>
          <w:noProof/>
        </w:rPr>
        <w:fldChar w:fldCharType="end"/>
      </w:r>
    </w:p>
    <w:p w14:paraId="10BF3E59" w14:textId="04FC37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_Toc187262387 \h </w:instrText>
      </w:r>
      <w:r>
        <w:rPr>
          <w:noProof/>
        </w:rPr>
      </w:r>
      <w:r>
        <w:rPr>
          <w:noProof/>
        </w:rPr>
        <w:fldChar w:fldCharType="separate"/>
      </w:r>
      <w:r>
        <w:rPr>
          <w:noProof/>
        </w:rPr>
        <w:t>59</w:t>
      </w:r>
      <w:r>
        <w:rPr>
          <w:noProof/>
        </w:rPr>
        <w:fldChar w:fldCharType="end"/>
      </w:r>
    </w:p>
    <w:p w14:paraId="13C78FD0" w14:textId="05B21EA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_Toc187262388 \h </w:instrText>
      </w:r>
      <w:r>
        <w:rPr>
          <w:noProof/>
        </w:rPr>
      </w:r>
      <w:r>
        <w:rPr>
          <w:noProof/>
        </w:rPr>
        <w:fldChar w:fldCharType="separate"/>
      </w:r>
      <w:r>
        <w:rPr>
          <w:noProof/>
        </w:rPr>
        <w:t>59</w:t>
      </w:r>
      <w:r>
        <w:rPr>
          <w:noProof/>
        </w:rPr>
        <w:fldChar w:fldCharType="end"/>
      </w:r>
    </w:p>
    <w:p w14:paraId="69E4C9DE" w14:textId="6B23FC0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_Toc187262389 \h </w:instrText>
      </w:r>
      <w:r>
        <w:rPr>
          <w:noProof/>
        </w:rPr>
      </w:r>
      <w:r>
        <w:rPr>
          <w:noProof/>
        </w:rPr>
        <w:fldChar w:fldCharType="separate"/>
      </w:r>
      <w:r>
        <w:rPr>
          <w:noProof/>
        </w:rPr>
        <w:t>59</w:t>
      </w:r>
      <w:r>
        <w:rPr>
          <w:noProof/>
        </w:rPr>
        <w:fldChar w:fldCharType="end"/>
      </w:r>
    </w:p>
    <w:p w14:paraId="09214968" w14:textId="13152D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_Toc187262390 \h </w:instrText>
      </w:r>
      <w:r>
        <w:rPr>
          <w:noProof/>
        </w:rPr>
      </w:r>
      <w:r>
        <w:rPr>
          <w:noProof/>
        </w:rPr>
        <w:fldChar w:fldCharType="separate"/>
      </w:r>
      <w:r>
        <w:rPr>
          <w:noProof/>
        </w:rPr>
        <w:t>59</w:t>
      </w:r>
      <w:r>
        <w:rPr>
          <w:noProof/>
        </w:rPr>
        <w:fldChar w:fldCharType="end"/>
      </w:r>
    </w:p>
    <w:p w14:paraId="5D09C2A4" w14:textId="13AD213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Output Power Dynamics</w:t>
      </w:r>
      <w:r>
        <w:rPr>
          <w:noProof/>
        </w:rPr>
        <w:tab/>
      </w:r>
      <w:r>
        <w:rPr>
          <w:noProof/>
        </w:rPr>
        <w:fldChar w:fldCharType="begin"/>
      </w:r>
      <w:r>
        <w:rPr>
          <w:noProof/>
        </w:rPr>
        <w:instrText xml:space="preserve"> PAGEREF _Toc187262391 \h </w:instrText>
      </w:r>
      <w:r>
        <w:rPr>
          <w:noProof/>
        </w:rPr>
      </w:r>
      <w:r>
        <w:rPr>
          <w:noProof/>
        </w:rPr>
        <w:fldChar w:fldCharType="separate"/>
      </w:r>
      <w:r>
        <w:rPr>
          <w:noProof/>
        </w:rPr>
        <w:t>60</w:t>
      </w:r>
      <w:r>
        <w:rPr>
          <w:noProof/>
        </w:rPr>
        <w:fldChar w:fldCharType="end"/>
      </w:r>
    </w:p>
    <w:p w14:paraId="5A7CFFB1" w14:textId="1E83E84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_Toc187262392 \h </w:instrText>
      </w:r>
      <w:r>
        <w:rPr>
          <w:noProof/>
        </w:rPr>
      </w:r>
      <w:r>
        <w:rPr>
          <w:noProof/>
        </w:rPr>
        <w:fldChar w:fldCharType="separate"/>
      </w:r>
      <w:r>
        <w:rPr>
          <w:noProof/>
        </w:rPr>
        <w:t>60</w:t>
      </w:r>
      <w:r>
        <w:rPr>
          <w:noProof/>
        </w:rPr>
        <w:fldChar w:fldCharType="end"/>
      </w:r>
    </w:p>
    <w:p w14:paraId="086A1BA5" w14:textId="79A6D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_Toc187262393 \h </w:instrText>
      </w:r>
      <w:r>
        <w:rPr>
          <w:noProof/>
        </w:rPr>
      </w:r>
      <w:r>
        <w:rPr>
          <w:noProof/>
        </w:rPr>
        <w:fldChar w:fldCharType="separate"/>
      </w:r>
      <w:r>
        <w:rPr>
          <w:noProof/>
        </w:rPr>
        <w:t>60</w:t>
      </w:r>
      <w:r>
        <w:rPr>
          <w:noProof/>
        </w:rPr>
        <w:fldChar w:fldCharType="end"/>
      </w:r>
    </w:p>
    <w:p w14:paraId="69B34375" w14:textId="75D7EEF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_Toc187262394 \h </w:instrText>
      </w:r>
      <w:r>
        <w:rPr>
          <w:noProof/>
        </w:rPr>
      </w:r>
      <w:r>
        <w:rPr>
          <w:noProof/>
        </w:rPr>
        <w:fldChar w:fldCharType="separate"/>
      </w:r>
      <w:r>
        <w:rPr>
          <w:noProof/>
        </w:rPr>
        <w:t>60</w:t>
      </w:r>
      <w:r>
        <w:rPr>
          <w:noProof/>
        </w:rPr>
        <w:fldChar w:fldCharType="end"/>
      </w:r>
    </w:p>
    <w:p w14:paraId="1D2FDA64" w14:textId="3733FB1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_Toc187262395 \h </w:instrText>
      </w:r>
      <w:r>
        <w:rPr>
          <w:noProof/>
        </w:rPr>
      </w:r>
      <w:r>
        <w:rPr>
          <w:noProof/>
        </w:rPr>
        <w:fldChar w:fldCharType="separate"/>
      </w:r>
      <w:r>
        <w:rPr>
          <w:noProof/>
        </w:rPr>
        <w:t>60</w:t>
      </w:r>
      <w:r>
        <w:rPr>
          <w:noProof/>
        </w:rPr>
        <w:fldChar w:fldCharType="end"/>
      </w:r>
    </w:p>
    <w:p w14:paraId="4FD9DD9B" w14:textId="337E74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_Toc187262396 \h </w:instrText>
      </w:r>
      <w:r>
        <w:rPr>
          <w:noProof/>
        </w:rPr>
      </w:r>
      <w:r>
        <w:rPr>
          <w:noProof/>
        </w:rPr>
        <w:fldChar w:fldCharType="separate"/>
      </w:r>
      <w:r>
        <w:rPr>
          <w:noProof/>
        </w:rPr>
        <w:t>60</w:t>
      </w:r>
      <w:r>
        <w:rPr>
          <w:noProof/>
        </w:rPr>
        <w:fldChar w:fldCharType="end"/>
      </w:r>
    </w:p>
    <w:p w14:paraId="741774BF" w14:textId="67B5FDA1"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_Toc187262397 \h </w:instrText>
      </w:r>
      <w:r>
        <w:rPr>
          <w:noProof/>
        </w:rPr>
      </w:r>
      <w:r>
        <w:rPr>
          <w:noProof/>
        </w:rPr>
        <w:fldChar w:fldCharType="separate"/>
      </w:r>
      <w:r>
        <w:rPr>
          <w:noProof/>
        </w:rPr>
        <w:t>60</w:t>
      </w:r>
      <w:r>
        <w:rPr>
          <w:noProof/>
        </w:rPr>
        <w:fldChar w:fldCharType="end"/>
      </w:r>
    </w:p>
    <w:p w14:paraId="42E6C3BD" w14:textId="7E46FFC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_Toc187262398 \h </w:instrText>
      </w:r>
      <w:r>
        <w:rPr>
          <w:noProof/>
        </w:rPr>
      </w:r>
      <w:r>
        <w:rPr>
          <w:noProof/>
        </w:rPr>
        <w:fldChar w:fldCharType="separate"/>
      </w:r>
      <w:r>
        <w:rPr>
          <w:noProof/>
        </w:rPr>
        <w:t>60</w:t>
      </w:r>
      <w:r>
        <w:rPr>
          <w:noProof/>
        </w:rPr>
        <w:fldChar w:fldCharType="end"/>
      </w:r>
    </w:p>
    <w:p w14:paraId="29F00958" w14:textId="79DE0D3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_Toc187262399 \h </w:instrText>
      </w:r>
      <w:r>
        <w:rPr>
          <w:noProof/>
        </w:rPr>
      </w:r>
      <w:r>
        <w:rPr>
          <w:noProof/>
        </w:rPr>
        <w:fldChar w:fldCharType="separate"/>
      </w:r>
      <w:r>
        <w:rPr>
          <w:noProof/>
        </w:rPr>
        <w:t>61</w:t>
      </w:r>
      <w:r>
        <w:rPr>
          <w:noProof/>
        </w:rPr>
        <w:fldChar w:fldCharType="end"/>
      </w:r>
    </w:p>
    <w:p w14:paraId="78A34D15" w14:textId="5616DD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Relative power tolerance for local area IAB-MT</w:t>
      </w:r>
      <w:r>
        <w:rPr>
          <w:noProof/>
        </w:rPr>
        <w:tab/>
      </w:r>
      <w:r>
        <w:rPr>
          <w:noProof/>
        </w:rPr>
        <w:fldChar w:fldCharType="begin"/>
      </w:r>
      <w:r>
        <w:rPr>
          <w:noProof/>
        </w:rPr>
        <w:instrText xml:space="preserve"> PAGEREF _Toc187262400 \h </w:instrText>
      </w:r>
      <w:r>
        <w:rPr>
          <w:noProof/>
        </w:rPr>
      </w:r>
      <w:r>
        <w:rPr>
          <w:noProof/>
        </w:rPr>
        <w:fldChar w:fldCharType="separate"/>
      </w:r>
      <w:r>
        <w:rPr>
          <w:noProof/>
        </w:rPr>
        <w:t>61</w:t>
      </w:r>
      <w:r>
        <w:rPr>
          <w:noProof/>
        </w:rPr>
        <w:fldChar w:fldCharType="end"/>
      </w:r>
    </w:p>
    <w:p w14:paraId="2BD10FD9" w14:textId="306B0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_Toc187262401 \h </w:instrText>
      </w:r>
      <w:r>
        <w:rPr>
          <w:noProof/>
        </w:rPr>
      </w:r>
      <w:r>
        <w:rPr>
          <w:noProof/>
        </w:rPr>
        <w:fldChar w:fldCharType="separate"/>
      </w:r>
      <w:r>
        <w:rPr>
          <w:noProof/>
        </w:rPr>
        <w:t>61</w:t>
      </w:r>
      <w:r>
        <w:rPr>
          <w:noProof/>
        </w:rPr>
        <w:fldChar w:fldCharType="end"/>
      </w:r>
    </w:p>
    <w:p w14:paraId="0E59BCFF" w14:textId="427B2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6.3.2.2.2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_Toc187262402 \h </w:instrText>
      </w:r>
      <w:r>
        <w:rPr>
          <w:noProof/>
        </w:rPr>
      </w:r>
      <w:r>
        <w:rPr>
          <w:noProof/>
        </w:rPr>
        <w:fldChar w:fldCharType="separate"/>
      </w:r>
      <w:r>
        <w:rPr>
          <w:noProof/>
        </w:rPr>
        <w:t>61</w:t>
      </w:r>
      <w:r>
        <w:rPr>
          <w:noProof/>
        </w:rPr>
        <w:fldChar w:fldCharType="end"/>
      </w:r>
    </w:p>
    <w:p w14:paraId="23B428DA" w14:textId="000644D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_Toc187262403 \h </w:instrText>
      </w:r>
      <w:r>
        <w:rPr>
          <w:noProof/>
        </w:rPr>
      </w:r>
      <w:r>
        <w:rPr>
          <w:noProof/>
        </w:rPr>
        <w:fldChar w:fldCharType="separate"/>
      </w:r>
      <w:r>
        <w:rPr>
          <w:noProof/>
        </w:rPr>
        <w:t>61</w:t>
      </w:r>
      <w:r>
        <w:rPr>
          <w:noProof/>
        </w:rPr>
        <w:fldChar w:fldCharType="end"/>
      </w:r>
    </w:p>
    <w:p w14:paraId="518FFF19" w14:textId="589009B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Aggregate power tolerance for local area IAB-MT</w:t>
      </w:r>
      <w:r>
        <w:rPr>
          <w:noProof/>
        </w:rPr>
        <w:tab/>
      </w:r>
      <w:r>
        <w:rPr>
          <w:noProof/>
        </w:rPr>
        <w:fldChar w:fldCharType="begin"/>
      </w:r>
      <w:r>
        <w:rPr>
          <w:noProof/>
        </w:rPr>
        <w:instrText xml:space="preserve"> PAGEREF _Toc187262404 \h </w:instrText>
      </w:r>
      <w:r>
        <w:rPr>
          <w:noProof/>
        </w:rPr>
      </w:r>
      <w:r>
        <w:rPr>
          <w:noProof/>
        </w:rPr>
        <w:fldChar w:fldCharType="separate"/>
      </w:r>
      <w:r>
        <w:rPr>
          <w:noProof/>
        </w:rPr>
        <w:t>61</w:t>
      </w:r>
      <w:r>
        <w:rPr>
          <w:noProof/>
        </w:rPr>
        <w:fldChar w:fldCharType="end"/>
      </w:r>
    </w:p>
    <w:p w14:paraId="1C3A3C00" w14:textId="3F85BCE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_Toc187262405 \h </w:instrText>
      </w:r>
      <w:r>
        <w:rPr>
          <w:noProof/>
        </w:rPr>
      </w:r>
      <w:r>
        <w:rPr>
          <w:noProof/>
        </w:rPr>
        <w:fldChar w:fldCharType="separate"/>
      </w:r>
      <w:r>
        <w:rPr>
          <w:noProof/>
        </w:rPr>
        <w:t>61</w:t>
      </w:r>
      <w:r>
        <w:rPr>
          <w:noProof/>
        </w:rPr>
        <w:fldChar w:fldCharType="end"/>
      </w:r>
    </w:p>
    <w:p w14:paraId="011C7E48" w14:textId="62C501E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_Toc187262406 \h </w:instrText>
      </w:r>
      <w:r>
        <w:rPr>
          <w:noProof/>
        </w:rPr>
      </w:r>
      <w:r>
        <w:rPr>
          <w:noProof/>
        </w:rPr>
        <w:fldChar w:fldCharType="separate"/>
      </w:r>
      <w:r>
        <w:rPr>
          <w:noProof/>
        </w:rPr>
        <w:t>62</w:t>
      </w:r>
      <w:r>
        <w:rPr>
          <w:noProof/>
        </w:rPr>
        <w:fldChar w:fldCharType="end"/>
      </w:r>
    </w:p>
    <w:p w14:paraId="3D253F10" w14:textId="3EB2D40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_Toc187262407 \h </w:instrText>
      </w:r>
      <w:r>
        <w:rPr>
          <w:noProof/>
        </w:rPr>
      </w:r>
      <w:r>
        <w:rPr>
          <w:noProof/>
        </w:rPr>
        <w:fldChar w:fldCharType="separate"/>
      </w:r>
      <w:r>
        <w:rPr>
          <w:noProof/>
        </w:rPr>
        <w:t>62</w:t>
      </w:r>
      <w:r>
        <w:rPr>
          <w:noProof/>
        </w:rPr>
        <w:fldChar w:fldCharType="end"/>
      </w:r>
    </w:p>
    <w:p w14:paraId="58F1176A" w14:textId="49116E0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ON/OFF power</w:t>
      </w:r>
      <w:r>
        <w:rPr>
          <w:noProof/>
        </w:rPr>
        <w:tab/>
      </w:r>
      <w:r>
        <w:rPr>
          <w:noProof/>
        </w:rPr>
        <w:fldChar w:fldCharType="begin"/>
      </w:r>
      <w:r>
        <w:rPr>
          <w:noProof/>
        </w:rPr>
        <w:instrText xml:space="preserve"> PAGEREF _Toc187262408 \h </w:instrText>
      </w:r>
      <w:r>
        <w:rPr>
          <w:noProof/>
        </w:rPr>
      </w:r>
      <w:r>
        <w:rPr>
          <w:noProof/>
        </w:rPr>
        <w:fldChar w:fldCharType="separate"/>
      </w:r>
      <w:r>
        <w:rPr>
          <w:noProof/>
        </w:rPr>
        <w:t>62</w:t>
      </w:r>
      <w:r>
        <w:rPr>
          <w:noProof/>
        </w:rPr>
        <w:fldChar w:fldCharType="end"/>
      </w:r>
    </w:p>
    <w:p w14:paraId="341C1134" w14:textId="3820DA4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OFF power</w:t>
      </w:r>
      <w:r>
        <w:rPr>
          <w:noProof/>
        </w:rPr>
        <w:tab/>
      </w:r>
      <w:r>
        <w:rPr>
          <w:noProof/>
        </w:rPr>
        <w:fldChar w:fldCharType="begin"/>
      </w:r>
      <w:r>
        <w:rPr>
          <w:noProof/>
        </w:rPr>
        <w:instrText xml:space="preserve"> PAGEREF _Toc187262409 \h </w:instrText>
      </w:r>
      <w:r>
        <w:rPr>
          <w:noProof/>
        </w:rPr>
      </w:r>
      <w:r>
        <w:rPr>
          <w:noProof/>
        </w:rPr>
        <w:fldChar w:fldCharType="separate"/>
      </w:r>
      <w:r>
        <w:rPr>
          <w:noProof/>
        </w:rPr>
        <w:t>62</w:t>
      </w:r>
      <w:r>
        <w:rPr>
          <w:noProof/>
        </w:rPr>
        <w:fldChar w:fldCharType="end"/>
      </w:r>
    </w:p>
    <w:p w14:paraId="33CCCD9C" w14:textId="06C07C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_Toc187262410 \h </w:instrText>
      </w:r>
      <w:r>
        <w:rPr>
          <w:noProof/>
        </w:rPr>
      </w:r>
      <w:r>
        <w:rPr>
          <w:noProof/>
        </w:rPr>
        <w:fldChar w:fldCharType="separate"/>
      </w:r>
      <w:r>
        <w:rPr>
          <w:noProof/>
        </w:rPr>
        <w:t>62</w:t>
      </w:r>
      <w:r>
        <w:rPr>
          <w:noProof/>
        </w:rPr>
        <w:fldChar w:fldCharType="end"/>
      </w:r>
    </w:p>
    <w:p w14:paraId="52F8ABB8" w14:textId="252B62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_Toc187262411 \h </w:instrText>
      </w:r>
      <w:r>
        <w:rPr>
          <w:noProof/>
        </w:rPr>
      </w:r>
      <w:r>
        <w:rPr>
          <w:noProof/>
        </w:rPr>
        <w:fldChar w:fldCharType="separate"/>
      </w:r>
      <w:r>
        <w:rPr>
          <w:noProof/>
        </w:rPr>
        <w:t>62</w:t>
      </w:r>
      <w:r>
        <w:rPr>
          <w:noProof/>
        </w:rPr>
        <w:fldChar w:fldCharType="end"/>
      </w:r>
    </w:p>
    <w:p w14:paraId="28E087B7" w14:textId="183221F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_Toc187262412 \h </w:instrText>
      </w:r>
      <w:r>
        <w:rPr>
          <w:noProof/>
        </w:rPr>
      </w:r>
      <w:r>
        <w:rPr>
          <w:noProof/>
        </w:rPr>
        <w:fldChar w:fldCharType="separate"/>
      </w:r>
      <w:r>
        <w:rPr>
          <w:noProof/>
        </w:rPr>
        <w:t>62</w:t>
      </w:r>
      <w:r>
        <w:rPr>
          <w:noProof/>
        </w:rPr>
        <w:fldChar w:fldCharType="end"/>
      </w:r>
    </w:p>
    <w:p w14:paraId="48C3311A" w14:textId="2D383F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_Toc187262413 \h </w:instrText>
      </w:r>
      <w:r>
        <w:rPr>
          <w:noProof/>
        </w:rPr>
      </w:r>
      <w:r>
        <w:rPr>
          <w:noProof/>
        </w:rPr>
        <w:fldChar w:fldCharType="separate"/>
      </w:r>
      <w:r>
        <w:rPr>
          <w:noProof/>
        </w:rPr>
        <w:t>62</w:t>
      </w:r>
      <w:r>
        <w:rPr>
          <w:noProof/>
        </w:rPr>
        <w:fldChar w:fldCharType="end"/>
      </w:r>
    </w:p>
    <w:p w14:paraId="033F8013" w14:textId="60CC62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_Toc187262414 \h </w:instrText>
      </w:r>
      <w:r>
        <w:rPr>
          <w:noProof/>
        </w:rPr>
      </w:r>
      <w:r>
        <w:rPr>
          <w:noProof/>
        </w:rPr>
        <w:fldChar w:fldCharType="separate"/>
      </w:r>
      <w:r>
        <w:rPr>
          <w:noProof/>
        </w:rPr>
        <w:t>62</w:t>
      </w:r>
      <w:r>
        <w:rPr>
          <w:noProof/>
        </w:rPr>
        <w:fldChar w:fldCharType="end"/>
      </w:r>
    </w:p>
    <w:p w14:paraId="36211346" w14:textId="7CFAEFB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transient period</w:t>
      </w:r>
      <w:r>
        <w:rPr>
          <w:noProof/>
        </w:rPr>
        <w:tab/>
      </w:r>
      <w:r>
        <w:rPr>
          <w:noProof/>
        </w:rPr>
        <w:fldChar w:fldCharType="begin"/>
      </w:r>
      <w:r>
        <w:rPr>
          <w:noProof/>
        </w:rPr>
        <w:instrText xml:space="preserve"> PAGEREF _Toc187262415 \h </w:instrText>
      </w:r>
      <w:r>
        <w:rPr>
          <w:noProof/>
        </w:rPr>
      </w:r>
      <w:r>
        <w:rPr>
          <w:noProof/>
        </w:rPr>
        <w:fldChar w:fldCharType="separate"/>
      </w:r>
      <w:r>
        <w:rPr>
          <w:noProof/>
        </w:rPr>
        <w:t>62</w:t>
      </w:r>
      <w:r>
        <w:rPr>
          <w:noProof/>
        </w:rPr>
        <w:fldChar w:fldCharType="end"/>
      </w:r>
    </w:p>
    <w:p w14:paraId="2DED2B04" w14:textId="344E94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_Toc187262416 \h </w:instrText>
      </w:r>
      <w:r>
        <w:rPr>
          <w:noProof/>
        </w:rPr>
      </w:r>
      <w:r>
        <w:rPr>
          <w:noProof/>
        </w:rPr>
        <w:fldChar w:fldCharType="separate"/>
      </w:r>
      <w:r>
        <w:rPr>
          <w:noProof/>
        </w:rPr>
        <w:t>62</w:t>
      </w:r>
      <w:r>
        <w:rPr>
          <w:noProof/>
        </w:rPr>
        <w:fldChar w:fldCharType="end"/>
      </w:r>
    </w:p>
    <w:p w14:paraId="7E9806F9" w14:textId="73598E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_Toc187262417 \h </w:instrText>
      </w:r>
      <w:r>
        <w:rPr>
          <w:noProof/>
        </w:rPr>
      </w:r>
      <w:r>
        <w:rPr>
          <w:noProof/>
        </w:rPr>
        <w:fldChar w:fldCharType="separate"/>
      </w:r>
      <w:r>
        <w:rPr>
          <w:noProof/>
        </w:rPr>
        <w:t>63</w:t>
      </w:r>
      <w:r>
        <w:rPr>
          <w:noProof/>
        </w:rPr>
        <w:fldChar w:fldCharType="end"/>
      </w:r>
    </w:p>
    <w:p w14:paraId="29508C73" w14:textId="438634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_Toc187262418 \h </w:instrText>
      </w:r>
      <w:r>
        <w:rPr>
          <w:noProof/>
        </w:rPr>
      </w:r>
      <w:r>
        <w:rPr>
          <w:noProof/>
        </w:rPr>
        <w:fldChar w:fldCharType="separate"/>
      </w:r>
      <w:r>
        <w:rPr>
          <w:noProof/>
        </w:rPr>
        <w:t>63</w:t>
      </w:r>
      <w:r>
        <w:rPr>
          <w:noProof/>
        </w:rPr>
        <w:fldChar w:fldCharType="end"/>
      </w:r>
    </w:p>
    <w:p w14:paraId="1228D359" w14:textId="79BBCB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_Toc187262419 \h </w:instrText>
      </w:r>
      <w:r>
        <w:rPr>
          <w:noProof/>
        </w:rPr>
      </w:r>
      <w:r>
        <w:rPr>
          <w:noProof/>
        </w:rPr>
        <w:fldChar w:fldCharType="separate"/>
      </w:r>
      <w:r>
        <w:rPr>
          <w:noProof/>
        </w:rPr>
        <w:t>63</w:t>
      </w:r>
      <w:r>
        <w:rPr>
          <w:noProof/>
        </w:rPr>
        <w:fldChar w:fldCharType="end"/>
      </w:r>
    </w:p>
    <w:p w14:paraId="4340C051" w14:textId="47E62EE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_Toc187262420 \h </w:instrText>
      </w:r>
      <w:r>
        <w:rPr>
          <w:noProof/>
        </w:rPr>
      </w:r>
      <w:r>
        <w:rPr>
          <w:noProof/>
        </w:rPr>
        <w:fldChar w:fldCharType="separate"/>
      </w:r>
      <w:r>
        <w:rPr>
          <w:noProof/>
        </w:rPr>
        <w:t>63</w:t>
      </w:r>
      <w:r>
        <w:rPr>
          <w:noProof/>
        </w:rPr>
        <w:fldChar w:fldCharType="end"/>
      </w:r>
    </w:p>
    <w:p w14:paraId="261ECC1A" w14:textId="7A8DC1D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_Toc187262421 \h </w:instrText>
      </w:r>
      <w:r>
        <w:rPr>
          <w:noProof/>
        </w:rPr>
      </w:r>
      <w:r>
        <w:rPr>
          <w:noProof/>
        </w:rPr>
        <w:fldChar w:fldCharType="separate"/>
      </w:r>
      <w:r>
        <w:rPr>
          <w:noProof/>
        </w:rPr>
        <w:t>64</w:t>
      </w:r>
      <w:r>
        <w:rPr>
          <w:noProof/>
        </w:rPr>
        <w:fldChar w:fldCharType="end"/>
      </w:r>
    </w:p>
    <w:p w14:paraId="0688D1C6" w14:textId="191E521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_Toc187262422 \h </w:instrText>
      </w:r>
      <w:r>
        <w:rPr>
          <w:noProof/>
        </w:rPr>
      </w:r>
      <w:r>
        <w:rPr>
          <w:noProof/>
        </w:rPr>
        <w:fldChar w:fldCharType="separate"/>
      </w:r>
      <w:r>
        <w:rPr>
          <w:noProof/>
        </w:rPr>
        <w:t>64</w:t>
      </w:r>
      <w:r>
        <w:rPr>
          <w:noProof/>
        </w:rPr>
        <w:fldChar w:fldCharType="end"/>
      </w:r>
    </w:p>
    <w:p w14:paraId="49E4419E" w14:textId="65A53A7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Transmitted signal quality</w:t>
      </w:r>
      <w:r>
        <w:rPr>
          <w:noProof/>
        </w:rPr>
        <w:tab/>
      </w:r>
      <w:r>
        <w:rPr>
          <w:noProof/>
        </w:rPr>
        <w:fldChar w:fldCharType="begin"/>
      </w:r>
      <w:r>
        <w:rPr>
          <w:noProof/>
        </w:rPr>
        <w:instrText xml:space="preserve"> PAGEREF _Toc187262423 \h </w:instrText>
      </w:r>
      <w:r>
        <w:rPr>
          <w:noProof/>
        </w:rPr>
      </w:r>
      <w:r>
        <w:rPr>
          <w:noProof/>
        </w:rPr>
        <w:fldChar w:fldCharType="separate"/>
      </w:r>
      <w:r>
        <w:rPr>
          <w:noProof/>
        </w:rPr>
        <w:t>65</w:t>
      </w:r>
      <w:r>
        <w:rPr>
          <w:noProof/>
        </w:rPr>
        <w:fldChar w:fldCharType="end"/>
      </w:r>
    </w:p>
    <w:p w14:paraId="54B61613" w14:textId="7605589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_Toc187262424 \h </w:instrText>
      </w:r>
      <w:r>
        <w:rPr>
          <w:noProof/>
        </w:rPr>
      </w:r>
      <w:r>
        <w:rPr>
          <w:noProof/>
        </w:rPr>
        <w:fldChar w:fldCharType="separate"/>
      </w:r>
      <w:r>
        <w:rPr>
          <w:noProof/>
        </w:rPr>
        <w:t>65</w:t>
      </w:r>
      <w:r>
        <w:rPr>
          <w:noProof/>
        </w:rPr>
        <w:fldChar w:fldCharType="end"/>
      </w:r>
    </w:p>
    <w:p w14:paraId="6879C246" w14:textId="6DBA54B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Frequency error</w:t>
      </w:r>
      <w:r>
        <w:rPr>
          <w:noProof/>
        </w:rPr>
        <w:tab/>
      </w:r>
      <w:r>
        <w:rPr>
          <w:noProof/>
        </w:rPr>
        <w:fldChar w:fldCharType="begin"/>
      </w:r>
      <w:r>
        <w:rPr>
          <w:noProof/>
        </w:rPr>
        <w:instrText xml:space="preserve"> PAGEREF _Toc187262425 \h </w:instrText>
      </w:r>
      <w:r>
        <w:rPr>
          <w:noProof/>
        </w:rPr>
      </w:r>
      <w:r>
        <w:rPr>
          <w:noProof/>
        </w:rPr>
        <w:fldChar w:fldCharType="separate"/>
      </w:r>
      <w:r>
        <w:rPr>
          <w:noProof/>
        </w:rPr>
        <w:t>65</w:t>
      </w:r>
      <w:r>
        <w:rPr>
          <w:noProof/>
        </w:rPr>
        <w:fldChar w:fldCharType="end"/>
      </w:r>
    </w:p>
    <w:p w14:paraId="221EDC6F" w14:textId="0E8175C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frequency error</w:t>
      </w:r>
      <w:r>
        <w:rPr>
          <w:noProof/>
        </w:rPr>
        <w:tab/>
      </w:r>
      <w:r>
        <w:rPr>
          <w:noProof/>
        </w:rPr>
        <w:fldChar w:fldCharType="begin"/>
      </w:r>
      <w:r>
        <w:rPr>
          <w:noProof/>
        </w:rPr>
        <w:instrText xml:space="preserve"> PAGEREF _Toc187262426 \h </w:instrText>
      </w:r>
      <w:r>
        <w:rPr>
          <w:noProof/>
        </w:rPr>
      </w:r>
      <w:r>
        <w:rPr>
          <w:noProof/>
        </w:rPr>
        <w:fldChar w:fldCharType="separate"/>
      </w:r>
      <w:r>
        <w:rPr>
          <w:noProof/>
        </w:rPr>
        <w:t>65</w:t>
      </w:r>
      <w:r>
        <w:rPr>
          <w:noProof/>
        </w:rPr>
        <w:fldChar w:fldCharType="end"/>
      </w:r>
    </w:p>
    <w:p w14:paraId="14FB6279" w14:textId="688D001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_Toc187262427 \h </w:instrText>
      </w:r>
      <w:r>
        <w:rPr>
          <w:noProof/>
        </w:rPr>
      </w:r>
      <w:r>
        <w:rPr>
          <w:noProof/>
        </w:rPr>
        <w:fldChar w:fldCharType="separate"/>
      </w:r>
      <w:r>
        <w:rPr>
          <w:noProof/>
        </w:rPr>
        <w:t>65</w:t>
      </w:r>
      <w:r>
        <w:rPr>
          <w:noProof/>
        </w:rPr>
        <w:fldChar w:fldCharType="end"/>
      </w:r>
    </w:p>
    <w:p w14:paraId="0AFD6EC3" w14:textId="1E133F0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_Toc187262428 \h </w:instrText>
      </w:r>
      <w:r>
        <w:rPr>
          <w:noProof/>
        </w:rPr>
      </w:r>
      <w:r>
        <w:rPr>
          <w:noProof/>
        </w:rPr>
        <w:fldChar w:fldCharType="separate"/>
      </w:r>
      <w:r>
        <w:rPr>
          <w:noProof/>
        </w:rPr>
        <w:t>65</w:t>
      </w:r>
      <w:r>
        <w:rPr>
          <w:noProof/>
        </w:rPr>
        <w:fldChar w:fldCharType="end"/>
      </w:r>
    </w:p>
    <w:p w14:paraId="378EE829" w14:textId="3095F2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_Toc187262429 \h </w:instrText>
      </w:r>
      <w:r>
        <w:rPr>
          <w:noProof/>
        </w:rPr>
      </w:r>
      <w:r>
        <w:rPr>
          <w:noProof/>
        </w:rPr>
        <w:fldChar w:fldCharType="separate"/>
      </w:r>
      <w:r>
        <w:rPr>
          <w:noProof/>
        </w:rPr>
        <w:t>65</w:t>
      </w:r>
      <w:r>
        <w:rPr>
          <w:noProof/>
        </w:rPr>
        <w:fldChar w:fldCharType="end"/>
      </w:r>
    </w:p>
    <w:p w14:paraId="006D4504" w14:textId="174625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_Toc187262430 \h </w:instrText>
      </w:r>
      <w:r>
        <w:rPr>
          <w:noProof/>
        </w:rPr>
      </w:r>
      <w:r>
        <w:rPr>
          <w:noProof/>
        </w:rPr>
        <w:fldChar w:fldCharType="separate"/>
      </w:r>
      <w:r>
        <w:rPr>
          <w:noProof/>
        </w:rPr>
        <w:t>65</w:t>
      </w:r>
      <w:r>
        <w:rPr>
          <w:noProof/>
        </w:rPr>
        <w:fldChar w:fldCharType="end"/>
      </w:r>
    </w:p>
    <w:p w14:paraId="7AFD4EF1" w14:textId="2A22108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_Toc187262431 \h </w:instrText>
      </w:r>
      <w:r>
        <w:rPr>
          <w:noProof/>
        </w:rPr>
      </w:r>
      <w:r>
        <w:rPr>
          <w:noProof/>
        </w:rPr>
        <w:fldChar w:fldCharType="separate"/>
      </w:r>
      <w:r>
        <w:rPr>
          <w:noProof/>
        </w:rPr>
        <w:t>65</w:t>
      </w:r>
      <w:r>
        <w:rPr>
          <w:noProof/>
        </w:rPr>
        <w:fldChar w:fldCharType="end"/>
      </w:r>
    </w:p>
    <w:p w14:paraId="62CA5EFF" w14:textId="64CF716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frequency error</w:t>
      </w:r>
      <w:r>
        <w:rPr>
          <w:noProof/>
        </w:rPr>
        <w:tab/>
      </w:r>
      <w:r>
        <w:rPr>
          <w:noProof/>
        </w:rPr>
        <w:fldChar w:fldCharType="begin"/>
      </w:r>
      <w:r>
        <w:rPr>
          <w:noProof/>
        </w:rPr>
        <w:instrText xml:space="preserve"> PAGEREF _Toc187262432 \h </w:instrText>
      </w:r>
      <w:r>
        <w:rPr>
          <w:noProof/>
        </w:rPr>
      </w:r>
      <w:r>
        <w:rPr>
          <w:noProof/>
        </w:rPr>
        <w:fldChar w:fldCharType="separate"/>
      </w:r>
      <w:r>
        <w:rPr>
          <w:noProof/>
        </w:rPr>
        <w:t>65</w:t>
      </w:r>
      <w:r>
        <w:rPr>
          <w:noProof/>
        </w:rPr>
        <w:fldChar w:fldCharType="end"/>
      </w:r>
    </w:p>
    <w:p w14:paraId="08AB5427" w14:textId="00F2D4D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_Toc187262433 \h </w:instrText>
      </w:r>
      <w:r>
        <w:rPr>
          <w:noProof/>
        </w:rPr>
      </w:r>
      <w:r>
        <w:rPr>
          <w:noProof/>
        </w:rPr>
        <w:fldChar w:fldCharType="separate"/>
      </w:r>
      <w:r>
        <w:rPr>
          <w:noProof/>
        </w:rPr>
        <w:t>65</w:t>
      </w:r>
      <w:r>
        <w:rPr>
          <w:noProof/>
        </w:rPr>
        <w:fldChar w:fldCharType="end"/>
      </w:r>
    </w:p>
    <w:p w14:paraId="2FC804C8" w14:textId="05B3BC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_Toc187262434 \h </w:instrText>
      </w:r>
      <w:r>
        <w:rPr>
          <w:noProof/>
        </w:rPr>
      </w:r>
      <w:r>
        <w:rPr>
          <w:noProof/>
        </w:rPr>
        <w:fldChar w:fldCharType="separate"/>
      </w:r>
      <w:r>
        <w:rPr>
          <w:noProof/>
        </w:rPr>
        <w:t>65</w:t>
      </w:r>
      <w:r>
        <w:rPr>
          <w:noProof/>
        </w:rPr>
        <w:fldChar w:fldCharType="end"/>
      </w:r>
    </w:p>
    <w:p w14:paraId="276C315E" w14:textId="4596F37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_Toc187262435 \h </w:instrText>
      </w:r>
      <w:r>
        <w:rPr>
          <w:noProof/>
        </w:rPr>
      </w:r>
      <w:r>
        <w:rPr>
          <w:noProof/>
        </w:rPr>
        <w:fldChar w:fldCharType="separate"/>
      </w:r>
      <w:r>
        <w:rPr>
          <w:noProof/>
        </w:rPr>
        <w:t>66</w:t>
      </w:r>
      <w:r>
        <w:rPr>
          <w:noProof/>
        </w:rPr>
        <w:fldChar w:fldCharType="end"/>
      </w:r>
    </w:p>
    <w:p w14:paraId="7CAEAC46" w14:textId="19A6901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_Toc187262436 \h </w:instrText>
      </w:r>
      <w:r>
        <w:rPr>
          <w:noProof/>
        </w:rPr>
      </w:r>
      <w:r>
        <w:rPr>
          <w:noProof/>
        </w:rPr>
        <w:fldChar w:fldCharType="separate"/>
      </w:r>
      <w:r>
        <w:rPr>
          <w:noProof/>
        </w:rPr>
        <w:t>66</w:t>
      </w:r>
      <w:r>
        <w:rPr>
          <w:noProof/>
        </w:rPr>
        <w:fldChar w:fldCharType="end"/>
      </w:r>
    </w:p>
    <w:p w14:paraId="5414046C" w14:textId="504D6EE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_Toc187262437 \h </w:instrText>
      </w:r>
      <w:r>
        <w:rPr>
          <w:noProof/>
        </w:rPr>
      </w:r>
      <w:r>
        <w:rPr>
          <w:noProof/>
        </w:rPr>
        <w:fldChar w:fldCharType="separate"/>
      </w:r>
      <w:r>
        <w:rPr>
          <w:noProof/>
        </w:rPr>
        <w:t>66</w:t>
      </w:r>
      <w:r>
        <w:rPr>
          <w:noProof/>
        </w:rPr>
        <w:fldChar w:fldCharType="end"/>
      </w:r>
    </w:p>
    <w:p w14:paraId="1EFA7AFA" w14:textId="267376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Modulation quality</w:t>
      </w:r>
      <w:r>
        <w:rPr>
          <w:noProof/>
        </w:rPr>
        <w:tab/>
      </w:r>
      <w:r>
        <w:rPr>
          <w:noProof/>
        </w:rPr>
        <w:fldChar w:fldCharType="begin"/>
      </w:r>
      <w:r>
        <w:rPr>
          <w:noProof/>
        </w:rPr>
        <w:instrText xml:space="preserve"> PAGEREF _Toc187262438 \h </w:instrText>
      </w:r>
      <w:r>
        <w:rPr>
          <w:noProof/>
        </w:rPr>
      </w:r>
      <w:r>
        <w:rPr>
          <w:noProof/>
        </w:rPr>
        <w:fldChar w:fldCharType="separate"/>
      </w:r>
      <w:r>
        <w:rPr>
          <w:noProof/>
        </w:rPr>
        <w:t>66</w:t>
      </w:r>
      <w:r>
        <w:rPr>
          <w:noProof/>
        </w:rPr>
        <w:fldChar w:fldCharType="end"/>
      </w:r>
    </w:p>
    <w:p w14:paraId="0A4C9733" w14:textId="106A23A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_Toc187262439 \h </w:instrText>
      </w:r>
      <w:r>
        <w:rPr>
          <w:noProof/>
        </w:rPr>
      </w:r>
      <w:r>
        <w:rPr>
          <w:noProof/>
        </w:rPr>
        <w:fldChar w:fldCharType="separate"/>
      </w:r>
      <w:r>
        <w:rPr>
          <w:noProof/>
        </w:rPr>
        <w:t>66</w:t>
      </w:r>
      <w:r>
        <w:rPr>
          <w:noProof/>
        </w:rPr>
        <w:fldChar w:fldCharType="end"/>
      </w:r>
    </w:p>
    <w:p w14:paraId="375132DB" w14:textId="6134BF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_Toc187262440 \h </w:instrText>
      </w:r>
      <w:r>
        <w:rPr>
          <w:noProof/>
        </w:rPr>
      </w:r>
      <w:r>
        <w:rPr>
          <w:noProof/>
        </w:rPr>
        <w:fldChar w:fldCharType="separate"/>
      </w:r>
      <w:r>
        <w:rPr>
          <w:noProof/>
        </w:rPr>
        <w:t>66</w:t>
      </w:r>
      <w:r>
        <w:rPr>
          <w:noProof/>
        </w:rPr>
        <w:fldChar w:fldCharType="end"/>
      </w:r>
    </w:p>
    <w:p w14:paraId="4118BF4B" w14:textId="5DA77B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_Toc187262441 \h </w:instrText>
      </w:r>
      <w:r>
        <w:rPr>
          <w:noProof/>
        </w:rPr>
      </w:r>
      <w:r>
        <w:rPr>
          <w:noProof/>
        </w:rPr>
        <w:fldChar w:fldCharType="separate"/>
      </w:r>
      <w:r>
        <w:rPr>
          <w:noProof/>
        </w:rPr>
        <w:t>66</w:t>
      </w:r>
      <w:r>
        <w:rPr>
          <w:noProof/>
        </w:rPr>
        <w:fldChar w:fldCharType="end"/>
      </w:r>
    </w:p>
    <w:p w14:paraId="6D6F81E0" w14:textId="1F76FB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_Toc187262442 \h </w:instrText>
      </w:r>
      <w:r>
        <w:rPr>
          <w:noProof/>
        </w:rPr>
      </w:r>
      <w:r>
        <w:rPr>
          <w:noProof/>
        </w:rPr>
        <w:fldChar w:fldCharType="separate"/>
      </w:r>
      <w:r>
        <w:rPr>
          <w:noProof/>
        </w:rPr>
        <w:t>66</w:t>
      </w:r>
      <w:r>
        <w:rPr>
          <w:noProof/>
        </w:rPr>
        <w:fldChar w:fldCharType="end"/>
      </w:r>
    </w:p>
    <w:p w14:paraId="69D66236" w14:textId="56F67F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_Toc187262443 \h </w:instrText>
      </w:r>
      <w:r>
        <w:rPr>
          <w:noProof/>
        </w:rPr>
      </w:r>
      <w:r>
        <w:rPr>
          <w:noProof/>
        </w:rPr>
        <w:fldChar w:fldCharType="separate"/>
      </w:r>
      <w:r>
        <w:rPr>
          <w:noProof/>
        </w:rPr>
        <w:t>66</w:t>
      </w:r>
      <w:r>
        <w:rPr>
          <w:noProof/>
        </w:rPr>
        <w:fldChar w:fldCharType="end"/>
      </w:r>
    </w:p>
    <w:p w14:paraId="6082AAED" w14:textId="16FAA1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IAB-DU</w:t>
      </w:r>
      <w:r>
        <w:rPr>
          <w:noProof/>
        </w:rPr>
        <w:tab/>
      </w:r>
      <w:r>
        <w:rPr>
          <w:noProof/>
        </w:rPr>
        <w:fldChar w:fldCharType="begin"/>
      </w:r>
      <w:r>
        <w:rPr>
          <w:noProof/>
        </w:rPr>
        <w:instrText xml:space="preserve"> PAGEREF _Toc187262444 \h </w:instrText>
      </w:r>
      <w:r>
        <w:rPr>
          <w:noProof/>
        </w:rPr>
      </w:r>
      <w:r>
        <w:rPr>
          <w:noProof/>
        </w:rPr>
        <w:fldChar w:fldCharType="separate"/>
      </w:r>
      <w:r>
        <w:rPr>
          <w:noProof/>
        </w:rPr>
        <w:t>67</w:t>
      </w:r>
      <w:r>
        <w:rPr>
          <w:noProof/>
        </w:rPr>
        <w:fldChar w:fldCharType="end"/>
      </w:r>
    </w:p>
    <w:p w14:paraId="0FE422DD" w14:textId="03922C2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IAB-MT</w:t>
      </w:r>
      <w:r>
        <w:rPr>
          <w:noProof/>
        </w:rPr>
        <w:tab/>
      </w:r>
      <w:r>
        <w:rPr>
          <w:noProof/>
        </w:rPr>
        <w:fldChar w:fldCharType="begin"/>
      </w:r>
      <w:r>
        <w:rPr>
          <w:noProof/>
        </w:rPr>
        <w:instrText xml:space="preserve"> PAGEREF _Toc187262445 \h </w:instrText>
      </w:r>
      <w:r>
        <w:rPr>
          <w:noProof/>
        </w:rPr>
      </w:r>
      <w:r>
        <w:rPr>
          <w:noProof/>
        </w:rPr>
        <w:fldChar w:fldCharType="separate"/>
      </w:r>
      <w:r>
        <w:rPr>
          <w:noProof/>
        </w:rPr>
        <w:t>67</w:t>
      </w:r>
      <w:r>
        <w:rPr>
          <w:noProof/>
        </w:rPr>
        <w:fldChar w:fldCharType="end"/>
      </w:r>
    </w:p>
    <w:p w14:paraId="3E1A26D1" w14:textId="4180F2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_Toc187262446 \h </w:instrText>
      </w:r>
      <w:r>
        <w:rPr>
          <w:noProof/>
        </w:rPr>
      </w:r>
      <w:r>
        <w:rPr>
          <w:noProof/>
        </w:rPr>
        <w:fldChar w:fldCharType="separate"/>
      </w:r>
      <w:r>
        <w:rPr>
          <w:noProof/>
        </w:rPr>
        <w:t>68</w:t>
      </w:r>
      <w:r>
        <w:rPr>
          <w:noProof/>
        </w:rPr>
        <w:fldChar w:fldCharType="end"/>
      </w:r>
    </w:p>
    <w:p w14:paraId="0C4FF20D" w14:textId="6F63A4A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Time alignment error</w:t>
      </w:r>
      <w:r>
        <w:rPr>
          <w:noProof/>
        </w:rPr>
        <w:tab/>
      </w:r>
      <w:r>
        <w:rPr>
          <w:noProof/>
        </w:rPr>
        <w:fldChar w:fldCharType="begin"/>
      </w:r>
      <w:r>
        <w:rPr>
          <w:noProof/>
        </w:rPr>
        <w:instrText xml:space="preserve"> PAGEREF _Toc187262447 \h </w:instrText>
      </w:r>
      <w:r>
        <w:rPr>
          <w:noProof/>
        </w:rPr>
      </w:r>
      <w:r>
        <w:rPr>
          <w:noProof/>
        </w:rPr>
        <w:fldChar w:fldCharType="separate"/>
      </w:r>
      <w:r>
        <w:rPr>
          <w:noProof/>
        </w:rPr>
        <w:t>69</w:t>
      </w:r>
      <w:r>
        <w:rPr>
          <w:noProof/>
        </w:rPr>
        <w:fldChar w:fldCharType="end"/>
      </w:r>
    </w:p>
    <w:p w14:paraId="72059331" w14:textId="45B6992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_Toc187262448 \h </w:instrText>
      </w:r>
      <w:r>
        <w:rPr>
          <w:noProof/>
        </w:rPr>
      </w:r>
      <w:r>
        <w:rPr>
          <w:noProof/>
        </w:rPr>
        <w:fldChar w:fldCharType="separate"/>
      </w:r>
      <w:r>
        <w:rPr>
          <w:noProof/>
        </w:rPr>
        <w:t>69</w:t>
      </w:r>
      <w:r>
        <w:rPr>
          <w:noProof/>
        </w:rPr>
        <w:fldChar w:fldCharType="end"/>
      </w:r>
    </w:p>
    <w:p w14:paraId="5AECC106" w14:textId="5C795AF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_Toc187262449 \h </w:instrText>
      </w:r>
      <w:r>
        <w:rPr>
          <w:noProof/>
        </w:rPr>
      </w:r>
      <w:r>
        <w:rPr>
          <w:noProof/>
        </w:rPr>
        <w:fldChar w:fldCharType="separate"/>
      </w:r>
      <w:r>
        <w:rPr>
          <w:noProof/>
        </w:rPr>
        <w:t>69</w:t>
      </w:r>
      <w:r>
        <w:rPr>
          <w:noProof/>
        </w:rPr>
        <w:fldChar w:fldCharType="end"/>
      </w:r>
    </w:p>
    <w:p w14:paraId="47B5F7B1" w14:textId="6C462DB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_Toc187262450 \h </w:instrText>
      </w:r>
      <w:r>
        <w:rPr>
          <w:noProof/>
        </w:rPr>
      </w:r>
      <w:r>
        <w:rPr>
          <w:noProof/>
        </w:rPr>
        <w:fldChar w:fldCharType="separate"/>
      </w:r>
      <w:r>
        <w:rPr>
          <w:noProof/>
        </w:rPr>
        <w:t>70</w:t>
      </w:r>
      <w:r>
        <w:rPr>
          <w:noProof/>
        </w:rPr>
        <w:fldChar w:fldCharType="end"/>
      </w:r>
    </w:p>
    <w:p w14:paraId="2AEC2C73" w14:textId="65BBFB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_Toc187262451 \h </w:instrText>
      </w:r>
      <w:r>
        <w:rPr>
          <w:noProof/>
        </w:rPr>
      </w:r>
      <w:r>
        <w:rPr>
          <w:noProof/>
        </w:rPr>
        <w:fldChar w:fldCharType="separate"/>
      </w:r>
      <w:r>
        <w:rPr>
          <w:noProof/>
        </w:rPr>
        <w:t>70</w:t>
      </w:r>
      <w:r>
        <w:rPr>
          <w:noProof/>
        </w:rPr>
        <w:fldChar w:fldCharType="end"/>
      </w:r>
    </w:p>
    <w:p w14:paraId="417207E0" w14:textId="5B2CC6B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_Toc187262452 \h </w:instrText>
      </w:r>
      <w:r>
        <w:rPr>
          <w:noProof/>
        </w:rPr>
      </w:r>
      <w:r>
        <w:rPr>
          <w:noProof/>
        </w:rPr>
        <w:fldChar w:fldCharType="separate"/>
      </w:r>
      <w:r>
        <w:rPr>
          <w:noProof/>
        </w:rPr>
        <w:t>70</w:t>
      </w:r>
      <w:r>
        <w:rPr>
          <w:noProof/>
        </w:rPr>
        <w:fldChar w:fldCharType="end"/>
      </w:r>
    </w:p>
    <w:p w14:paraId="4EA4FCE2" w14:textId="5793B7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_Toc187262453 \h </w:instrText>
      </w:r>
      <w:r>
        <w:rPr>
          <w:noProof/>
        </w:rPr>
      </w:r>
      <w:r>
        <w:rPr>
          <w:noProof/>
        </w:rPr>
        <w:fldChar w:fldCharType="separate"/>
      </w:r>
      <w:r>
        <w:rPr>
          <w:noProof/>
        </w:rPr>
        <w:t>70</w:t>
      </w:r>
      <w:r>
        <w:rPr>
          <w:noProof/>
        </w:rPr>
        <w:fldChar w:fldCharType="end"/>
      </w:r>
    </w:p>
    <w:p w14:paraId="2A864225" w14:textId="019A92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_Toc187262454 \h </w:instrText>
      </w:r>
      <w:r>
        <w:rPr>
          <w:noProof/>
        </w:rPr>
      </w:r>
      <w:r>
        <w:rPr>
          <w:noProof/>
        </w:rPr>
        <w:fldChar w:fldCharType="separate"/>
      </w:r>
      <w:r>
        <w:rPr>
          <w:noProof/>
        </w:rPr>
        <w:t>71</w:t>
      </w:r>
      <w:r>
        <w:rPr>
          <w:noProof/>
        </w:rPr>
        <w:fldChar w:fldCharType="end"/>
      </w:r>
    </w:p>
    <w:p w14:paraId="7BA44953" w14:textId="5633309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_Toc187262455 \h </w:instrText>
      </w:r>
      <w:r>
        <w:rPr>
          <w:noProof/>
        </w:rPr>
      </w:r>
      <w:r>
        <w:rPr>
          <w:noProof/>
        </w:rPr>
        <w:fldChar w:fldCharType="separate"/>
      </w:r>
      <w:r>
        <w:rPr>
          <w:noProof/>
        </w:rPr>
        <w:t>71</w:t>
      </w:r>
      <w:r>
        <w:rPr>
          <w:noProof/>
        </w:rPr>
        <w:fldChar w:fldCharType="end"/>
      </w:r>
    </w:p>
    <w:p w14:paraId="689DE4B8" w14:textId="5E0FA44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Definition and applicability</w:t>
      </w:r>
      <w:r>
        <w:rPr>
          <w:noProof/>
        </w:rPr>
        <w:tab/>
      </w:r>
      <w:r>
        <w:rPr>
          <w:noProof/>
        </w:rPr>
        <w:fldChar w:fldCharType="begin"/>
      </w:r>
      <w:r>
        <w:rPr>
          <w:noProof/>
        </w:rPr>
        <w:instrText xml:space="preserve"> PAGEREF _Toc187262456 \h </w:instrText>
      </w:r>
      <w:r>
        <w:rPr>
          <w:noProof/>
        </w:rPr>
      </w:r>
      <w:r>
        <w:rPr>
          <w:noProof/>
        </w:rPr>
        <w:fldChar w:fldCharType="separate"/>
      </w:r>
      <w:r>
        <w:rPr>
          <w:noProof/>
        </w:rPr>
        <w:t>71</w:t>
      </w:r>
      <w:r>
        <w:rPr>
          <w:noProof/>
        </w:rPr>
        <w:fldChar w:fldCharType="end"/>
      </w:r>
    </w:p>
    <w:p w14:paraId="0C5C5285" w14:textId="6DE4BF5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Minimum requirement</w:t>
      </w:r>
      <w:r>
        <w:rPr>
          <w:noProof/>
        </w:rPr>
        <w:tab/>
      </w:r>
      <w:r>
        <w:rPr>
          <w:noProof/>
        </w:rPr>
        <w:fldChar w:fldCharType="begin"/>
      </w:r>
      <w:r>
        <w:rPr>
          <w:noProof/>
        </w:rPr>
        <w:instrText xml:space="preserve"> PAGEREF _Toc187262457 \h </w:instrText>
      </w:r>
      <w:r>
        <w:rPr>
          <w:noProof/>
        </w:rPr>
      </w:r>
      <w:r>
        <w:rPr>
          <w:noProof/>
        </w:rPr>
        <w:fldChar w:fldCharType="separate"/>
      </w:r>
      <w:r>
        <w:rPr>
          <w:noProof/>
        </w:rPr>
        <w:t>71</w:t>
      </w:r>
      <w:r>
        <w:rPr>
          <w:noProof/>
        </w:rPr>
        <w:fldChar w:fldCharType="end"/>
      </w:r>
    </w:p>
    <w:p w14:paraId="4CD66C77" w14:textId="47D502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purpose</w:t>
      </w:r>
      <w:r>
        <w:rPr>
          <w:noProof/>
        </w:rPr>
        <w:tab/>
      </w:r>
      <w:r>
        <w:rPr>
          <w:noProof/>
        </w:rPr>
        <w:fldChar w:fldCharType="begin"/>
      </w:r>
      <w:r>
        <w:rPr>
          <w:noProof/>
        </w:rPr>
        <w:instrText xml:space="preserve"> PAGEREF _Toc187262458 \h </w:instrText>
      </w:r>
      <w:r>
        <w:rPr>
          <w:noProof/>
        </w:rPr>
      </w:r>
      <w:r>
        <w:rPr>
          <w:noProof/>
        </w:rPr>
        <w:fldChar w:fldCharType="separate"/>
      </w:r>
      <w:r>
        <w:rPr>
          <w:noProof/>
        </w:rPr>
        <w:t>71</w:t>
      </w:r>
      <w:r>
        <w:rPr>
          <w:noProof/>
        </w:rPr>
        <w:fldChar w:fldCharType="end"/>
      </w:r>
    </w:p>
    <w:p w14:paraId="590BFB41" w14:textId="6EDDA82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Method of test</w:t>
      </w:r>
      <w:r>
        <w:rPr>
          <w:noProof/>
        </w:rPr>
        <w:tab/>
      </w:r>
      <w:r>
        <w:rPr>
          <w:noProof/>
        </w:rPr>
        <w:fldChar w:fldCharType="begin"/>
      </w:r>
      <w:r>
        <w:rPr>
          <w:noProof/>
        </w:rPr>
        <w:instrText xml:space="preserve"> PAGEREF _Toc187262459 \h </w:instrText>
      </w:r>
      <w:r>
        <w:rPr>
          <w:noProof/>
        </w:rPr>
      </w:r>
      <w:r>
        <w:rPr>
          <w:noProof/>
        </w:rPr>
        <w:fldChar w:fldCharType="separate"/>
      </w:r>
      <w:r>
        <w:rPr>
          <w:noProof/>
        </w:rPr>
        <w:t>71</w:t>
      </w:r>
      <w:r>
        <w:rPr>
          <w:noProof/>
        </w:rPr>
        <w:fldChar w:fldCharType="end"/>
      </w:r>
    </w:p>
    <w:p w14:paraId="3BB2C747" w14:textId="7B61622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Initial conditions</w:t>
      </w:r>
      <w:r>
        <w:rPr>
          <w:noProof/>
        </w:rPr>
        <w:tab/>
      </w:r>
      <w:r>
        <w:rPr>
          <w:noProof/>
        </w:rPr>
        <w:fldChar w:fldCharType="begin"/>
      </w:r>
      <w:r>
        <w:rPr>
          <w:noProof/>
        </w:rPr>
        <w:instrText xml:space="preserve"> PAGEREF _Toc187262460 \h </w:instrText>
      </w:r>
      <w:r>
        <w:rPr>
          <w:noProof/>
        </w:rPr>
      </w:r>
      <w:r>
        <w:rPr>
          <w:noProof/>
        </w:rPr>
        <w:fldChar w:fldCharType="separate"/>
      </w:r>
      <w:r>
        <w:rPr>
          <w:noProof/>
        </w:rPr>
        <w:t>71</w:t>
      </w:r>
      <w:r>
        <w:rPr>
          <w:noProof/>
        </w:rPr>
        <w:fldChar w:fldCharType="end"/>
      </w:r>
    </w:p>
    <w:p w14:paraId="5493C064" w14:textId="3940B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Procedure</w:t>
      </w:r>
      <w:r>
        <w:rPr>
          <w:noProof/>
        </w:rPr>
        <w:tab/>
      </w:r>
      <w:r>
        <w:rPr>
          <w:noProof/>
        </w:rPr>
        <w:fldChar w:fldCharType="begin"/>
      </w:r>
      <w:r>
        <w:rPr>
          <w:noProof/>
        </w:rPr>
        <w:instrText xml:space="preserve"> PAGEREF _Toc187262461 \h </w:instrText>
      </w:r>
      <w:r>
        <w:rPr>
          <w:noProof/>
        </w:rPr>
      </w:r>
      <w:r>
        <w:rPr>
          <w:noProof/>
        </w:rPr>
        <w:fldChar w:fldCharType="separate"/>
      </w:r>
      <w:r>
        <w:rPr>
          <w:noProof/>
        </w:rPr>
        <w:t>71</w:t>
      </w:r>
      <w:r>
        <w:rPr>
          <w:noProof/>
        </w:rPr>
        <w:fldChar w:fldCharType="end"/>
      </w:r>
    </w:p>
    <w:p w14:paraId="43488EC0" w14:textId="0F6FB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requirement</w:t>
      </w:r>
      <w:r>
        <w:rPr>
          <w:noProof/>
        </w:rPr>
        <w:tab/>
      </w:r>
      <w:r>
        <w:rPr>
          <w:noProof/>
        </w:rPr>
        <w:fldChar w:fldCharType="begin"/>
      </w:r>
      <w:r>
        <w:rPr>
          <w:noProof/>
        </w:rPr>
        <w:instrText xml:space="preserve"> PAGEREF _Toc187262462 \h </w:instrText>
      </w:r>
      <w:r>
        <w:rPr>
          <w:noProof/>
        </w:rPr>
      </w:r>
      <w:r>
        <w:rPr>
          <w:noProof/>
        </w:rPr>
        <w:fldChar w:fldCharType="separate"/>
      </w:r>
      <w:r>
        <w:rPr>
          <w:noProof/>
        </w:rPr>
        <w:t>72</w:t>
      </w:r>
      <w:r>
        <w:rPr>
          <w:noProof/>
        </w:rPr>
        <w:fldChar w:fldCharType="end"/>
      </w:r>
    </w:p>
    <w:p w14:paraId="51992E18" w14:textId="0E103CB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Unwanted emissions</w:t>
      </w:r>
      <w:r>
        <w:rPr>
          <w:noProof/>
        </w:rPr>
        <w:tab/>
      </w:r>
      <w:r>
        <w:rPr>
          <w:noProof/>
        </w:rPr>
        <w:fldChar w:fldCharType="begin"/>
      </w:r>
      <w:r>
        <w:rPr>
          <w:noProof/>
        </w:rPr>
        <w:instrText xml:space="preserve"> PAGEREF _Toc187262463 \h </w:instrText>
      </w:r>
      <w:r>
        <w:rPr>
          <w:noProof/>
        </w:rPr>
      </w:r>
      <w:r>
        <w:rPr>
          <w:noProof/>
        </w:rPr>
        <w:fldChar w:fldCharType="separate"/>
      </w:r>
      <w:r>
        <w:rPr>
          <w:noProof/>
        </w:rPr>
        <w:t>72</w:t>
      </w:r>
      <w:r>
        <w:rPr>
          <w:noProof/>
        </w:rPr>
        <w:fldChar w:fldCharType="end"/>
      </w:r>
    </w:p>
    <w:p w14:paraId="7C8A4075" w14:textId="171C722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_Toc187262464 \h </w:instrText>
      </w:r>
      <w:r>
        <w:rPr>
          <w:noProof/>
        </w:rPr>
      </w:r>
      <w:r>
        <w:rPr>
          <w:noProof/>
        </w:rPr>
        <w:fldChar w:fldCharType="separate"/>
      </w:r>
      <w:r>
        <w:rPr>
          <w:noProof/>
        </w:rPr>
        <w:t>72</w:t>
      </w:r>
      <w:r>
        <w:rPr>
          <w:noProof/>
        </w:rPr>
        <w:fldChar w:fldCharType="end"/>
      </w:r>
    </w:p>
    <w:p w14:paraId="5ED7BE5D" w14:textId="5CBE1C0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Occupied bandwidth</w:t>
      </w:r>
      <w:r>
        <w:rPr>
          <w:noProof/>
        </w:rPr>
        <w:tab/>
      </w:r>
      <w:r>
        <w:rPr>
          <w:noProof/>
        </w:rPr>
        <w:fldChar w:fldCharType="begin"/>
      </w:r>
      <w:r>
        <w:rPr>
          <w:noProof/>
        </w:rPr>
        <w:instrText xml:space="preserve"> PAGEREF _Toc187262465 \h </w:instrText>
      </w:r>
      <w:r>
        <w:rPr>
          <w:noProof/>
        </w:rPr>
      </w:r>
      <w:r>
        <w:rPr>
          <w:noProof/>
        </w:rPr>
        <w:fldChar w:fldCharType="separate"/>
      </w:r>
      <w:r>
        <w:rPr>
          <w:noProof/>
        </w:rPr>
        <w:t>73</w:t>
      </w:r>
      <w:r>
        <w:rPr>
          <w:noProof/>
        </w:rPr>
        <w:fldChar w:fldCharType="end"/>
      </w:r>
    </w:p>
    <w:p w14:paraId="15AEEB5A" w14:textId="72BD265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_Toc187262466 \h </w:instrText>
      </w:r>
      <w:r>
        <w:rPr>
          <w:noProof/>
        </w:rPr>
      </w:r>
      <w:r>
        <w:rPr>
          <w:noProof/>
        </w:rPr>
        <w:fldChar w:fldCharType="separate"/>
      </w:r>
      <w:r>
        <w:rPr>
          <w:noProof/>
        </w:rPr>
        <w:t>73</w:t>
      </w:r>
      <w:r>
        <w:rPr>
          <w:noProof/>
        </w:rPr>
        <w:fldChar w:fldCharType="end"/>
      </w:r>
    </w:p>
    <w:p w14:paraId="72878EF2" w14:textId="5648163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Minimum Requirements</w:t>
      </w:r>
      <w:r>
        <w:rPr>
          <w:noProof/>
        </w:rPr>
        <w:tab/>
      </w:r>
      <w:r>
        <w:rPr>
          <w:noProof/>
        </w:rPr>
        <w:fldChar w:fldCharType="begin"/>
      </w:r>
      <w:r>
        <w:rPr>
          <w:noProof/>
        </w:rPr>
        <w:instrText xml:space="preserve"> PAGEREF _Toc187262467 \h </w:instrText>
      </w:r>
      <w:r>
        <w:rPr>
          <w:noProof/>
        </w:rPr>
      </w:r>
      <w:r>
        <w:rPr>
          <w:noProof/>
        </w:rPr>
        <w:fldChar w:fldCharType="separate"/>
      </w:r>
      <w:r>
        <w:rPr>
          <w:noProof/>
        </w:rPr>
        <w:t>73</w:t>
      </w:r>
      <w:r>
        <w:rPr>
          <w:noProof/>
        </w:rPr>
        <w:fldChar w:fldCharType="end"/>
      </w:r>
    </w:p>
    <w:p w14:paraId="5583BD0B" w14:textId="22A413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Test purpose</w:t>
      </w:r>
      <w:r>
        <w:rPr>
          <w:noProof/>
        </w:rPr>
        <w:tab/>
      </w:r>
      <w:r>
        <w:rPr>
          <w:noProof/>
        </w:rPr>
        <w:fldChar w:fldCharType="begin"/>
      </w:r>
      <w:r>
        <w:rPr>
          <w:noProof/>
        </w:rPr>
        <w:instrText xml:space="preserve"> PAGEREF _Toc187262468 \h </w:instrText>
      </w:r>
      <w:r>
        <w:rPr>
          <w:noProof/>
        </w:rPr>
      </w:r>
      <w:r>
        <w:rPr>
          <w:noProof/>
        </w:rPr>
        <w:fldChar w:fldCharType="separate"/>
      </w:r>
      <w:r>
        <w:rPr>
          <w:noProof/>
        </w:rPr>
        <w:t>73</w:t>
      </w:r>
      <w:r>
        <w:rPr>
          <w:noProof/>
        </w:rPr>
        <w:fldChar w:fldCharType="end"/>
      </w:r>
    </w:p>
    <w:p w14:paraId="39F834D3" w14:textId="3CDBAF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Method of test</w:t>
      </w:r>
      <w:r>
        <w:rPr>
          <w:noProof/>
        </w:rPr>
        <w:tab/>
      </w:r>
      <w:r>
        <w:rPr>
          <w:noProof/>
        </w:rPr>
        <w:fldChar w:fldCharType="begin"/>
      </w:r>
      <w:r>
        <w:rPr>
          <w:noProof/>
        </w:rPr>
        <w:instrText xml:space="preserve"> PAGEREF _Toc187262469 \h </w:instrText>
      </w:r>
      <w:r>
        <w:rPr>
          <w:noProof/>
        </w:rPr>
      </w:r>
      <w:r>
        <w:rPr>
          <w:noProof/>
        </w:rPr>
        <w:fldChar w:fldCharType="separate"/>
      </w:r>
      <w:r>
        <w:rPr>
          <w:noProof/>
        </w:rPr>
        <w:t>73</w:t>
      </w:r>
      <w:r>
        <w:rPr>
          <w:noProof/>
        </w:rPr>
        <w:fldChar w:fldCharType="end"/>
      </w:r>
    </w:p>
    <w:p w14:paraId="020F56BA" w14:textId="43019C6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Initial conditions</w:t>
      </w:r>
      <w:r>
        <w:rPr>
          <w:noProof/>
        </w:rPr>
        <w:tab/>
      </w:r>
      <w:r>
        <w:rPr>
          <w:noProof/>
        </w:rPr>
        <w:fldChar w:fldCharType="begin"/>
      </w:r>
      <w:r>
        <w:rPr>
          <w:noProof/>
        </w:rPr>
        <w:instrText xml:space="preserve"> PAGEREF _Toc187262470 \h </w:instrText>
      </w:r>
      <w:r>
        <w:rPr>
          <w:noProof/>
        </w:rPr>
      </w:r>
      <w:r>
        <w:rPr>
          <w:noProof/>
        </w:rPr>
        <w:fldChar w:fldCharType="separate"/>
      </w:r>
      <w:r>
        <w:rPr>
          <w:noProof/>
        </w:rPr>
        <w:t>73</w:t>
      </w:r>
      <w:r>
        <w:rPr>
          <w:noProof/>
        </w:rPr>
        <w:fldChar w:fldCharType="end"/>
      </w:r>
    </w:p>
    <w:p w14:paraId="217EC968" w14:textId="7EDAD60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Procedure</w:t>
      </w:r>
      <w:r>
        <w:rPr>
          <w:noProof/>
        </w:rPr>
        <w:tab/>
      </w:r>
      <w:r>
        <w:rPr>
          <w:noProof/>
        </w:rPr>
        <w:fldChar w:fldCharType="begin"/>
      </w:r>
      <w:r>
        <w:rPr>
          <w:noProof/>
        </w:rPr>
        <w:instrText xml:space="preserve"> PAGEREF _Toc187262471 \h </w:instrText>
      </w:r>
      <w:r>
        <w:rPr>
          <w:noProof/>
        </w:rPr>
      </w:r>
      <w:r>
        <w:rPr>
          <w:noProof/>
        </w:rPr>
        <w:fldChar w:fldCharType="separate"/>
      </w:r>
      <w:r>
        <w:rPr>
          <w:noProof/>
        </w:rPr>
        <w:t>73</w:t>
      </w:r>
      <w:r>
        <w:rPr>
          <w:noProof/>
        </w:rPr>
        <w:fldChar w:fldCharType="end"/>
      </w:r>
    </w:p>
    <w:p w14:paraId="1801583A" w14:textId="362F3DC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Test requirements</w:t>
      </w:r>
      <w:r>
        <w:rPr>
          <w:noProof/>
        </w:rPr>
        <w:tab/>
      </w:r>
      <w:r>
        <w:rPr>
          <w:noProof/>
        </w:rPr>
        <w:fldChar w:fldCharType="begin"/>
      </w:r>
      <w:r>
        <w:rPr>
          <w:noProof/>
        </w:rPr>
        <w:instrText xml:space="preserve"> PAGEREF _Toc187262472 \h </w:instrText>
      </w:r>
      <w:r>
        <w:rPr>
          <w:noProof/>
        </w:rPr>
      </w:r>
      <w:r>
        <w:rPr>
          <w:noProof/>
        </w:rPr>
        <w:fldChar w:fldCharType="separate"/>
      </w:r>
      <w:r>
        <w:rPr>
          <w:noProof/>
        </w:rPr>
        <w:t>74</w:t>
      </w:r>
      <w:r>
        <w:rPr>
          <w:noProof/>
        </w:rPr>
        <w:fldChar w:fldCharType="end"/>
      </w:r>
    </w:p>
    <w:p w14:paraId="06A27174" w14:textId="77746FF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Leakage Power Ratio</w:t>
      </w:r>
      <w:r>
        <w:rPr>
          <w:noProof/>
        </w:rPr>
        <w:tab/>
      </w:r>
      <w:r>
        <w:rPr>
          <w:noProof/>
        </w:rPr>
        <w:fldChar w:fldCharType="begin"/>
      </w:r>
      <w:r>
        <w:rPr>
          <w:noProof/>
        </w:rPr>
        <w:instrText xml:space="preserve"> PAGEREF _Toc187262473 \h </w:instrText>
      </w:r>
      <w:r>
        <w:rPr>
          <w:noProof/>
        </w:rPr>
      </w:r>
      <w:r>
        <w:rPr>
          <w:noProof/>
        </w:rPr>
        <w:fldChar w:fldCharType="separate"/>
      </w:r>
      <w:r>
        <w:rPr>
          <w:noProof/>
        </w:rPr>
        <w:t>74</w:t>
      </w:r>
      <w:r>
        <w:rPr>
          <w:noProof/>
        </w:rPr>
        <w:fldChar w:fldCharType="end"/>
      </w:r>
    </w:p>
    <w:p w14:paraId="20E73474" w14:textId="0E57AA8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_Toc187262474 \h </w:instrText>
      </w:r>
      <w:r>
        <w:rPr>
          <w:noProof/>
        </w:rPr>
      </w:r>
      <w:r>
        <w:rPr>
          <w:noProof/>
        </w:rPr>
        <w:fldChar w:fldCharType="separate"/>
      </w:r>
      <w:r>
        <w:rPr>
          <w:noProof/>
        </w:rPr>
        <w:t>74</w:t>
      </w:r>
      <w:r>
        <w:rPr>
          <w:noProof/>
        </w:rPr>
        <w:fldChar w:fldCharType="end"/>
      </w:r>
    </w:p>
    <w:p w14:paraId="60D3FA4A" w14:textId="5D04202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_Toc187262475 \h </w:instrText>
      </w:r>
      <w:r>
        <w:rPr>
          <w:noProof/>
        </w:rPr>
      </w:r>
      <w:r>
        <w:rPr>
          <w:noProof/>
        </w:rPr>
        <w:fldChar w:fldCharType="separate"/>
      </w:r>
      <w:r>
        <w:rPr>
          <w:noProof/>
        </w:rPr>
        <w:t>75</w:t>
      </w:r>
      <w:r>
        <w:rPr>
          <w:noProof/>
        </w:rPr>
        <w:fldChar w:fldCharType="end"/>
      </w:r>
    </w:p>
    <w:p w14:paraId="3F35D2E8" w14:textId="5C602E6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_Toc187262476 \h </w:instrText>
      </w:r>
      <w:r>
        <w:rPr>
          <w:noProof/>
        </w:rPr>
      </w:r>
      <w:r>
        <w:rPr>
          <w:noProof/>
        </w:rPr>
        <w:fldChar w:fldCharType="separate"/>
      </w:r>
      <w:r>
        <w:rPr>
          <w:noProof/>
        </w:rPr>
        <w:t>75</w:t>
      </w:r>
      <w:r>
        <w:rPr>
          <w:noProof/>
        </w:rPr>
        <w:fldChar w:fldCharType="end"/>
      </w:r>
    </w:p>
    <w:p w14:paraId="0EE8E8F3" w14:textId="0BADDC7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_Toc187262477 \h </w:instrText>
      </w:r>
      <w:r>
        <w:rPr>
          <w:noProof/>
        </w:rPr>
      </w:r>
      <w:r>
        <w:rPr>
          <w:noProof/>
        </w:rPr>
        <w:fldChar w:fldCharType="separate"/>
      </w:r>
      <w:r>
        <w:rPr>
          <w:noProof/>
        </w:rPr>
        <w:t>75</w:t>
      </w:r>
      <w:r>
        <w:rPr>
          <w:noProof/>
        </w:rPr>
        <w:fldChar w:fldCharType="end"/>
      </w:r>
    </w:p>
    <w:p w14:paraId="183D5D84" w14:textId="4F57184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_Toc187262478 \h </w:instrText>
      </w:r>
      <w:r>
        <w:rPr>
          <w:noProof/>
        </w:rPr>
      </w:r>
      <w:r>
        <w:rPr>
          <w:noProof/>
        </w:rPr>
        <w:fldChar w:fldCharType="separate"/>
      </w:r>
      <w:r>
        <w:rPr>
          <w:noProof/>
        </w:rPr>
        <w:t>75</w:t>
      </w:r>
      <w:r>
        <w:rPr>
          <w:noProof/>
        </w:rPr>
        <w:fldChar w:fldCharType="end"/>
      </w:r>
    </w:p>
    <w:p w14:paraId="05393D04" w14:textId="2ABEDE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_Toc187262479 \h </w:instrText>
      </w:r>
      <w:r>
        <w:rPr>
          <w:noProof/>
        </w:rPr>
      </w:r>
      <w:r>
        <w:rPr>
          <w:noProof/>
        </w:rPr>
        <w:fldChar w:fldCharType="separate"/>
      </w:r>
      <w:r>
        <w:rPr>
          <w:noProof/>
        </w:rPr>
        <w:t>75</w:t>
      </w:r>
      <w:r>
        <w:rPr>
          <w:noProof/>
        </w:rPr>
        <w:fldChar w:fldCharType="end"/>
      </w:r>
    </w:p>
    <w:p w14:paraId="7FE66E6F" w14:textId="6ED752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_Toc187262480 \h </w:instrText>
      </w:r>
      <w:r>
        <w:rPr>
          <w:noProof/>
        </w:rPr>
      </w:r>
      <w:r>
        <w:rPr>
          <w:noProof/>
        </w:rPr>
        <w:fldChar w:fldCharType="separate"/>
      </w:r>
      <w:r>
        <w:rPr>
          <w:noProof/>
        </w:rPr>
        <w:t>76</w:t>
      </w:r>
      <w:r>
        <w:rPr>
          <w:noProof/>
        </w:rPr>
        <w:fldChar w:fldCharType="end"/>
      </w:r>
    </w:p>
    <w:p w14:paraId="46278A11" w14:textId="2A1F2D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_Toc187262481 \h </w:instrText>
      </w:r>
      <w:r>
        <w:rPr>
          <w:noProof/>
        </w:rPr>
      </w:r>
      <w:r>
        <w:rPr>
          <w:noProof/>
        </w:rPr>
        <w:fldChar w:fldCharType="separate"/>
      </w:r>
      <w:r>
        <w:rPr>
          <w:noProof/>
        </w:rPr>
        <w:t>76</w:t>
      </w:r>
      <w:r>
        <w:rPr>
          <w:noProof/>
        </w:rPr>
        <w:fldChar w:fldCharType="end"/>
      </w:r>
    </w:p>
    <w:p w14:paraId="75E87DD2" w14:textId="73A2EB1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Limits and</w:t>
      </w:r>
      <w:r w:rsidRPr="006C15C0">
        <w:rPr>
          <w:rFonts w:eastAsiaTheme="minorEastAsia"/>
          <w:noProof/>
        </w:rPr>
        <w:t xml:space="preserve"> </w:t>
      </w:r>
      <w:r w:rsidRPr="006C15C0">
        <w:rPr>
          <w:rFonts w:eastAsiaTheme="minorEastAsia"/>
          <w:i/>
          <w:noProof/>
        </w:rPr>
        <w:t>basic limits</w:t>
      </w:r>
      <w:r>
        <w:rPr>
          <w:noProof/>
        </w:rPr>
        <w:tab/>
      </w:r>
      <w:r>
        <w:rPr>
          <w:noProof/>
        </w:rPr>
        <w:fldChar w:fldCharType="begin"/>
      </w:r>
      <w:r>
        <w:rPr>
          <w:noProof/>
        </w:rPr>
        <w:instrText xml:space="preserve"> PAGEREF _Toc187262482 \h </w:instrText>
      </w:r>
      <w:r>
        <w:rPr>
          <w:noProof/>
        </w:rPr>
      </w:r>
      <w:r>
        <w:rPr>
          <w:noProof/>
        </w:rPr>
        <w:fldChar w:fldCharType="separate"/>
      </w:r>
      <w:r>
        <w:rPr>
          <w:noProof/>
        </w:rPr>
        <w:t>76</w:t>
      </w:r>
      <w:r>
        <w:rPr>
          <w:noProof/>
        </w:rPr>
        <w:fldChar w:fldCharType="end"/>
      </w:r>
    </w:p>
    <w:p w14:paraId="732FE4B6" w14:textId="340F91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_Toc187262483 \h </w:instrText>
      </w:r>
      <w:r>
        <w:rPr>
          <w:noProof/>
        </w:rPr>
      </w:r>
      <w:r>
        <w:rPr>
          <w:noProof/>
        </w:rPr>
        <w:fldChar w:fldCharType="separate"/>
      </w:r>
      <w:r>
        <w:rPr>
          <w:noProof/>
        </w:rPr>
        <w:t>78</w:t>
      </w:r>
      <w:r>
        <w:rPr>
          <w:noProof/>
        </w:rPr>
        <w:fldChar w:fldCharType="end"/>
      </w:r>
    </w:p>
    <w:p w14:paraId="0F660B0A" w14:textId="4A6930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 unwanted emissions</w:t>
      </w:r>
      <w:r>
        <w:rPr>
          <w:noProof/>
        </w:rPr>
        <w:tab/>
      </w:r>
      <w:r>
        <w:rPr>
          <w:noProof/>
        </w:rPr>
        <w:fldChar w:fldCharType="begin"/>
      </w:r>
      <w:r>
        <w:rPr>
          <w:noProof/>
        </w:rPr>
        <w:instrText xml:space="preserve"> PAGEREF _Toc187262484 \h </w:instrText>
      </w:r>
      <w:r>
        <w:rPr>
          <w:noProof/>
        </w:rPr>
      </w:r>
      <w:r>
        <w:rPr>
          <w:noProof/>
        </w:rPr>
        <w:fldChar w:fldCharType="separate"/>
      </w:r>
      <w:r>
        <w:rPr>
          <w:noProof/>
        </w:rPr>
        <w:t>79</w:t>
      </w:r>
      <w:r>
        <w:rPr>
          <w:noProof/>
        </w:rPr>
        <w:fldChar w:fldCharType="end"/>
      </w:r>
    </w:p>
    <w:p w14:paraId="58C227EB" w14:textId="3C283BC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_Toc187262485 \h </w:instrText>
      </w:r>
      <w:r>
        <w:rPr>
          <w:noProof/>
        </w:rPr>
      </w:r>
      <w:r>
        <w:rPr>
          <w:noProof/>
        </w:rPr>
        <w:fldChar w:fldCharType="separate"/>
      </w:r>
      <w:r>
        <w:rPr>
          <w:noProof/>
        </w:rPr>
        <w:t>79</w:t>
      </w:r>
      <w:r>
        <w:rPr>
          <w:noProof/>
        </w:rPr>
        <w:fldChar w:fldCharType="end"/>
      </w:r>
    </w:p>
    <w:p w14:paraId="2B823F6F" w14:textId="6025D86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_Toc187262486 \h </w:instrText>
      </w:r>
      <w:r>
        <w:rPr>
          <w:noProof/>
        </w:rPr>
      </w:r>
      <w:r>
        <w:rPr>
          <w:noProof/>
        </w:rPr>
        <w:fldChar w:fldCharType="separate"/>
      </w:r>
      <w:r>
        <w:rPr>
          <w:noProof/>
        </w:rPr>
        <w:t>81</w:t>
      </w:r>
      <w:r>
        <w:rPr>
          <w:noProof/>
        </w:rPr>
        <w:fldChar w:fldCharType="end"/>
      </w:r>
    </w:p>
    <w:p w14:paraId="3EC84FBA" w14:textId="6E64906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_Toc187262487 \h </w:instrText>
      </w:r>
      <w:r>
        <w:rPr>
          <w:noProof/>
        </w:rPr>
      </w:r>
      <w:r>
        <w:rPr>
          <w:noProof/>
        </w:rPr>
        <w:fldChar w:fldCharType="separate"/>
      </w:r>
      <w:r>
        <w:rPr>
          <w:noProof/>
        </w:rPr>
        <w:t>81</w:t>
      </w:r>
      <w:r>
        <w:rPr>
          <w:noProof/>
        </w:rPr>
        <w:fldChar w:fldCharType="end"/>
      </w:r>
    </w:p>
    <w:p w14:paraId="25A77A93" w14:textId="78AF96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_Toc187262488 \h </w:instrText>
      </w:r>
      <w:r>
        <w:rPr>
          <w:noProof/>
        </w:rPr>
      </w:r>
      <w:r>
        <w:rPr>
          <w:noProof/>
        </w:rPr>
        <w:fldChar w:fldCharType="separate"/>
      </w:r>
      <w:r>
        <w:rPr>
          <w:noProof/>
        </w:rPr>
        <w:t>81</w:t>
      </w:r>
      <w:r>
        <w:rPr>
          <w:noProof/>
        </w:rPr>
        <w:fldChar w:fldCharType="end"/>
      </w:r>
    </w:p>
    <w:p w14:paraId="25161160" w14:textId="03C811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_Toc187262489 \h </w:instrText>
      </w:r>
      <w:r>
        <w:rPr>
          <w:noProof/>
        </w:rPr>
      </w:r>
      <w:r>
        <w:rPr>
          <w:noProof/>
        </w:rPr>
        <w:fldChar w:fldCharType="separate"/>
      </w:r>
      <w:r>
        <w:rPr>
          <w:noProof/>
        </w:rPr>
        <w:t>81</w:t>
      </w:r>
      <w:r>
        <w:rPr>
          <w:noProof/>
        </w:rPr>
        <w:fldChar w:fldCharType="end"/>
      </w:r>
    </w:p>
    <w:p w14:paraId="5AA55DA6" w14:textId="6AC528E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_Toc187262490 \h </w:instrText>
      </w:r>
      <w:r>
        <w:rPr>
          <w:noProof/>
        </w:rPr>
      </w:r>
      <w:r>
        <w:rPr>
          <w:noProof/>
        </w:rPr>
        <w:fldChar w:fldCharType="separate"/>
      </w:r>
      <w:r>
        <w:rPr>
          <w:noProof/>
        </w:rPr>
        <w:t>81</w:t>
      </w:r>
      <w:r>
        <w:rPr>
          <w:noProof/>
        </w:rPr>
        <w:fldChar w:fldCharType="end"/>
      </w:r>
    </w:p>
    <w:p w14:paraId="150697FA" w14:textId="1D2EF8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_Toc187262491 \h </w:instrText>
      </w:r>
      <w:r>
        <w:rPr>
          <w:noProof/>
        </w:rPr>
      </w:r>
      <w:r>
        <w:rPr>
          <w:noProof/>
        </w:rPr>
        <w:fldChar w:fldCharType="separate"/>
      </w:r>
      <w:r>
        <w:rPr>
          <w:noProof/>
        </w:rPr>
        <w:t>82</w:t>
      </w:r>
      <w:r>
        <w:rPr>
          <w:noProof/>
        </w:rPr>
        <w:fldChar w:fldCharType="end"/>
      </w:r>
    </w:p>
    <w:p w14:paraId="39011029" w14:textId="6525218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_Toc187262492 \h </w:instrText>
      </w:r>
      <w:r>
        <w:rPr>
          <w:noProof/>
        </w:rPr>
      </w:r>
      <w:r>
        <w:rPr>
          <w:noProof/>
        </w:rPr>
        <w:fldChar w:fldCharType="separate"/>
      </w:r>
      <w:r>
        <w:rPr>
          <w:noProof/>
        </w:rPr>
        <w:t>82</w:t>
      </w:r>
      <w:r>
        <w:rPr>
          <w:noProof/>
        </w:rPr>
        <w:fldChar w:fldCharType="end"/>
      </w:r>
    </w:p>
    <w:p w14:paraId="78D5D387" w14:textId="4C2B23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Wide Area IAB-DU and IAB-MT (Category A)</w:t>
      </w:r>
      <w:r>
        <w:rPr>
          <w:noProof/>
        </w:rPr>
        <w:tab/>
      </w:r>
      <w:r>
        <w:rPr>
          <w:noProof/>
        </w:rPr>
        <w:fldChar w:fldCharType="begin"/>
      </w:r>
      <w:r>
        <w:rPr>
          <w:noProof/>
        </w:rPr>
        <w:instrText xml:space="preserve"> PAGEREF _Toc187262493 \h </w:instrText>
      </w:r>
      <w:r>
        <w:rPr>
          <w:noProof/>
        </w:rPr>
      </w:r>
      <w:r>
        <w:rPr>
          <w:noProof/>
        </w:rPr>
        <w:fldChar w:fldCharType="separate"/>
      </w:r>
      <w:r>
        <w:rPr>
          <w:noProof/>
        </w:rPr>
        <w:t>82</w:t>
      </w:r>
      <w:r>
        <w:rPr>
          <w:noProof/>
        </w:rPr>
        <w:fldChar w:fldCharType="end"/>
      </w:r>
    </w:p>
    <w:p w14:paraId="3E20CBB1" w14:textId="1396CFB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Basic limits </w:t>
      </w:r>
      <w:r w:rsidRPr="006C15C0">
        <w:rPr>
          <w:rFonts w:eastAsiaTheme="minorEastAsia"/>
          <w:noProof/>
          <w:lang w:eastAsia="zh-CN"/>
        </w:rPr>
        <w:t>for Wide Area IAB-DU and Wide Area IAB-MT</w:t>
      </w:r>
      <w:r w:rsidRPr="006C15C0">
        <w:rPr>
          <w:rFonts w:eastAsiaTheme="minorEastAsia"/>
          <w:noProof/>
        </w:rPr>
        <w:t xml:space="preserve"> (Category B)</w:t>
      </w:r>
      <w:r>
        <w:rPr>
          <w:noProof/>
        </w:rPr>
        <w:tab/>
      </w:r>
      <w:r>
        <w:rPr>
          <w:noProof/>
        </w:rPr>
        <w:fldChar w:fldCharType="begin"/>
      </w:r>
      <w:r>
        <w:rPr>
          <w:noProof/>
        </w:rPr>
        <w:instrText xml:space="preserve"> PAGEREF _Toc187262494 \h </w:instrText>
      </w:r>
      <w:r>
        <w:rPr>
          <w:noProof/>
        </w:rPr>
      </w:r>
      <w:r>
        <w:rPr>
          <w:noProof/>
        </w:rPr>
        <w:fldChar w:fldCharType="separate"/>
      </w:r>
      <w:r>
        <w:rPr>
          <w:noProof/>
        </w:rPr>
        <w:t>83</w:t>
      </w:r>
      <w:r>
        <w:rPr>
          <w:noProof/>
        </w:rPr>
        <w:fldChar w:fldCharType="end"/>
      </w:r>
    </w:p>
    <w:p w14:paraId="0B3323A4" w14:textId="1C557D0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_Toc187262495 \h </w:instrText>
      </w:r>
      <w:r>
        <w:rPr>
          <w:noProof/>
        </w:rPr>
      </w:r>
      <w:r>
        <w:rPr>
          <w:noProof/>
        </w:rPr>
        <w:fldChar w:fldCharType="separate"/>
      </w:r>
      <w:r>
        <w:rPr>
          <w:noProof/>
        </w:rPr>
        <w:t>83</w:t>
      </w:r>
      <w:r>
        <w:rPr>
          <w:noProof/>
        </w:rPr>
        <w:fldChar w:fldCharType="end"/>
      </w:r>
    </w:p>
    <w:p w14:paraId="43EAF1FE" w14:textId="5671E20E"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Category B</w:t>
      </w:r>
      <w:r w:rsidRPr="006C15C0">
        <w:rPr>
          <w:rFonts w:eastAsiaTheme="minorEastAsia"/>
          <w:noProof/>
          <w:lang w:eastAsia="zh-CN"/>
        </w:rPr>
        <w:t xml:space="preserve"> requirements</w:t>
      </w:r>
      <w:r>
        <w:rPr>
          <w:noProof/>
        </w:rPr>
        <w:tab/>
      </w:r>
      <w:r>
        <w:rPr>
          <w:noProof/>
        </w:rPr>
        <w:fldChar w:fldCharType="begin"/>
      </w:r>
      <w:r>
        <w:rPr>
          <w:noProof/>
        </w:rPr>
        <w:instrText xml:space="preserve"> PAGEREF _Toc187262496 \h </w:instrText>
      </w:r>
      <w:r>
        <w:rPr>
          <w:noProof/>
        </w:rPr>
      </w:r>
      <w:r>
        <w:rPr>
          <w:noProof/>
        </w:rPr>
        <w:fldChar w:fldCharType="separate"/>
      </w:r>
      <w:r>
        <w:rPr>
          <w:noProof/>
        </w:rPr>
        <w:t>83</w:t>
      </w:r>
      <w:r>
        <w:rPr>
          <w:noProof/>
        </w:rPr>
        <w:fldChar w:fldCharType="end"/>
      </w:r>
    </w:p>
    <w:p w14:paraId="27526595" w14:textId="32D172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Medium Range IAB-DU (Category A and B)</w:t>
      </w:r>
      <w:r>
        <w:rPr>
          <w:noProof/>
        </w:rPr>
        <w:tab/>
      </w:r>
      <w:r>
        <w:rPr>
          <w:noProof/>
        </w:rPr>
        <w:fldChar w:fldCharType="begin"/>
      </w:r>
      <w:r>
        <w:rPr>
          <w:noProof/>
        </w:rPr>
        <w:instrText xml:space="preserve"> PAGEREF _Toc187262497 \h </w:instrText>
      </w:r>
      <w:r>
        <w:rPr>
          <w:noProof/>
        </w:rPr>
      </w:r>
      <w:r>
        <w:rPr>
          <w:noProof/>
        </w:rPr>
        <w:fldChar w:fldCharType="separate"/>
      </w:r>
      <w:r>
        <w:rPr>
          <w:noProof/>
        </w:rPr>
        <w:t>84</w:t>
      </w:r>
      <w:r>
        <w:rPr>
          <w:noProof/>
        </w:rPr>
        <w:fldChar w:fldCharType="end"/>
      </w:r>
    </w:p>
    <w:p w14:paraId="1F0FC379" w14:textId="59A7DD6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w:t>
      </w:r>
      <w:r w:rsidRPr="006C15C0">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_Toc187262498 \h </w:instrText>
      </w:r>
      <w:r>
        <w:rPr>
          <w:noProof/>
        </w:rPr>
      </w:r>
      <w:r>
        <w:rPr>
          <w:noProof/>
        </w:rPr>
        <w:fldChar w:fldCharType="separate"/>
      </w:r>
      <w:r>
        <w:rPr>
          <w:noProof/>
        </w:rPr>
        <w:t>86</w:t>
      </w:r>
      <w:r>
        <w:rPr>
          <w:noProof/>
        </w:rPr>
        <w:fldChar w:fldCharType="end"/>
      </w:r>
    </w:p>
    <w:p w14:paraId="3ACAB13B" w14:textId="4D16029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additional requirements</w:t>
      </w:r>
      <w:r>
        <w:rPr>
          <w:noProof/>
        </w:rPr>
        <w:tab/>
      </w:r>
      <w:r>
        <w:rPr>
          <w:noProof/>
        </w:rPr>
        <w:fldChar w:fldCharType="begin"/>
      </w:r>
      <w:r>
        <w:rPr>
          <w:noProof/>
        </w:rPr>
        <w:instrText xml:space="preserve"> PAGEREF _Toc187262499 \h </w:instrText>
      </w:r>
      <w:r>
        <w:rPr>
          <w:noProof/>
        </w:rPr>
      </w:r>
      <w:r>
        <w:rPr>
          <w:noProof/>
        </w:rPr>
        <w:fldChar w:fldCharType="separate"/>
      </w:r>
      <w:r>
        <w:rPr>
          <w:noProof/>
        </w:rPr>
        <w:t>87</w:t>
      </w:r>
      <w:r>
        <w:rPr>
          <w:noProof/>
        </w:rPr>
        <w:fldChar w:fldCharType="end"/>
      </w:r>
    </w:p>
    <w:p w14:paraId="0CFDE7B9" w14:textId="1B62AF73"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Limits in FCC Title 47</w:t>
      </w:r>
      <w:r>
        <w:rPr>
          <w:noProof/>
        </w:rPr>
        <w:tab/>
      </w:r>
      <w:r>
        <w:rPr>
          <w:noProof/>
        </w:rPr>
        <w:fldChar w:fldCharType="begin"/>
      </w:r>
      <w:r>
        <w:rPr>
          <w:noProof/>
        </w:rPr>
        <w:instrText xml:space="preserve"> PAGEREF _Toc187262500 \h </w:instrText>
      </w:r>
      <w:r>
        <w:rPr>
          <w:noProof/>
        </w:rPr>
      </w:r>
      <w:r>
        <w:rPr>
          <w:noProof/>
        </w:rPr>
        <w:fldChar w:fldCharType="separate"/>
      </w:r>
      <w:r>
        <w:rPr>
          <w:noProof/>
        </w:rPr>
        <w:t>87</w:t>
      </w:r>
      <w:r>
        <w:rPr>
          <w:noProof/>
        </w:rPr>
        <w:fldChar w:fldCharType="end"/>
      </w:r>
    </w:p>
    <w:p w14:paraId="03AF5C08" w14:textId="5A94582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_Toc187262501 \h </w:instrText>
      </w:r>
      <w:r>
        <w:rPr>
          <w:noProof/>
        </w:rPr>
      </w:r>
      <w:r>
        <w:rPr>
          <w:noProof/>
        </w:rPr>
        <w:fldChar w:fldCharType="separate"/>
      </w:r>
      <w:r>
        <w:rPr>
          <w:noProof/>
        </w:rPr>
        <w:t>87</w:t>
      </w:r>
      <w:r>
        <w:rPr>
          <w:noProof/>
        </w:rPr>
        <w:fldChar w:fldCharType="end"/>
      </w:r>
    </w:p>
    <w:p w14:paraId="796A5EBE" w14:textId="47CE636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w:t>
      </w:r>
      <w:r>
        <w:rPr>
          <w:noProof/>
        </w:rPr>
        <w:tab/>
      </w:r>
      <w:r>
        <w:rPr>
          <w:noProof/>
        </w:rPr>
        <w:fldChar w:fldCharType="begin"/>
      </w:r>
      <w:r>
        <w:rPr>
          <w:noProof/>
        </w:rPr>
        <w:instrText xml:space="preserve"> PAGEREF _Toc187262502 \h </w:instrText>
      </w:r>
      <w:r>
        <w:rPr>
          <w:noProof/>
        </w:rPr>
      </w:r>
      <w:r>
        <w:rPr>
          <w:noProof/>
        </w:rPr>
        <w:fldChar w:fldCharType="separate"/>
      </w:r>
      <w:r>
        <w:rPr>
          <w:noProof/>
        </w:rPr>
        <w:t>87</w:t>
      </w:r>
      <w:r>
        <w:rPr>
          <w:noProof/>
        </w:rPr>
        <w:fldChar w:fldCharType="end"/>
      </w:r>
    </w:p>
    <w:p w14:paraId="00C195F0" w14:textId="49D2FB0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_Toc187262503 \h </w:instrText>
      </w:r>
      <w:r>
        <w:rPr>
          <w:noProof/>
        </w:rPr>
      </w:r>
      <w:r>
        <w:rPr>
          <w:noProof/>
        </w:rPr>
        <w:fldChar w:fldCharType="separate"/>
      </w:r>
      <w:r>
        <w:rPr>
          <w:noProof/>
        </w:rPr>
        <w:t>87</w:t>
      </w:r>
      <w:r>
        <w:rPr>
          <w:noProof/>
        </w:rPr>
        <w:fldChar w:fldCharType="end"/>
      </w:r>
    </w:p>
    <w:p w14:paraId="1DA1D5DB" w14:textId="169C568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_Toc187262504 \h </w:instrText>
      </w:r>
      <w:r>
        <w:rPr>
          <w:noProof/>
        </w:rPr>
      </w:r>
      <w:r>
        <w:rPr>
          <w:noProof/>
        </w:rPr>
        <w:fldChar w:fldCharType="separate"/>
      </w:r>
      <w:r>
        <w:rPr>
          <w:noProof/>
        </w:rPr>
        <w:t>88</w:t>
      </w:r>
      <w:r>
        <w:rPr>
          <w:noProof/>
        </w:rPr>
        <w:fldChar w:fldCharType="end"/>
      </w:r>
    </w:p>
    <w:p w14:paraId="6495F8D7" w14:textId="3167722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_Toc187262505 \h </w:instrText>
      </w:r>
      <w:r>
        <w:rPr>
          <w:noProof/>
        </w:rPr>
      </w:r>
      <w:r>
        <w:rPr>
          <w:noProof/>
        </w:rPr>
        <w:fldChar w:fldCharType="separate"/>
      </w:r>
      <w:r>
        <w:rPr>
          <w:noProof/>
        </w:rPr>
        <w:t>88</w:t>
      </w:r>
      <w:r>
        <w:rPr>
          <w:noProof/>
        </w:rPr>
        <w:fldChar w:fldCharType="end"/>
      </w:r>
    </w:p>
    <w:p w14:paraId="687843FB" w14:textId="744836D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_Toc187262506 \h </w:instrText>
      </w:r>
      <w:r>
        <w:rPr>
          <w:noProof/>
        </w:rPr>
      </w:r>
      <w:r>
        <w:rPr>
          <w:noProof/>
        </w:rPr>
        <w:fldChar w:fldCharType="separate"/>
      </w:r>
      <w:r>
        <w:rPr>
          <w:noProof/>
        </w:rPr>
        <w:t>88</w:t>
      </w:r>
      <w:r>
        <w:rPr>
          <w:noProof/>
        </w:rPr>
        <w:fldChar w:fldCharType="end"/>
      </w:r>
    </w:p>
    <w:p w14:paraId="68D4DDAE" w14:textId="794451F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_Toc187262507 \h </w:instrText>
      </w:r>
      <w:r>
        <w:rPr>
          <w:noProof/>
        </w:rPr>
      </w:r>
      <w:r>
        <w:rPr>
          <w:noProof/>
        </w:rPr>
        <w:fldChar w:fldCharType="separate"/>
      </w:r>
      <w:r>
        <w:rPr>
          <w:noProof/>
        </w:rPr>
        <w:t>88</w:t>
      </w:r>
      <w:r>
        <w:rPr>
          <w:noProof/>
        </w:rPr>
        <w:fldChar w:fldCharType="end"/>
      </w:r>
    </w:p>
    <w:p w14:paraId="494952D2" w14:textId="66EC81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_Toc187262508 \h </w:instrText>
      </w:r>
      <w:r>
        <w:rPr>
          <w:noProof/>
        </w:rPr>
      </w:r>
      <w:r>
        <w:rPr>
          <w:noProof/>
        </w:rPr>
        <w:fldChar w:fldCharType="separate"/>
      </w:r>
      <w:r>
        <w:rPr>
          <w:noProof/>
        </w:rPr>
        <w:t>88</w:t>
      </w:r>
      <w:r>
        <w:rPr>
          <w:noProof/>
        </w:rPr>
        <w:fldChar w:fldCharType="end"/>
      </w:r>
    </w:p>
    <w:p w14:paraId="1CFB30BC" w14:textId="411D77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_Toc187262509 \h </w:instrText>
      </w:r>
      <w:r>
        <w:rPr>
          <w:noProof/>
        </w:rPr>
      </w:r>
      <w:r>
        <w:rPr>
          <w:noProof/>
        </w:rPr>
        <w:fldChar w:fldCharType="separate"/>
      </w:r>
      <w:r>
        <w:rPr>
          <w:noProof/>
        </w:rPr>
        <w:t>89</w:t>
      </w:r>
      <w:r>
        <w:rPr>
          <w:noProof/>
        </w:rPr>
        <w:fldChar w:fldCharType="end"/>
      </w:r>
    </w:p>
    <w:p w14:paraId="6B896C18" w14:textId="0948221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w:t>
      </w:r>
      <w:r>
        <w:rPr>
          <w:noProof/>
        </w:rPr>
        <w:tab/>
      </w:r>
      <w:r>
        <w:rPr>
          <w:noProof/>
        </w:rPr>
        <w:fldChar w:fldCharType="begin"/>
      </w:r>
      <w:r>
        <w:rPr>
          <w:noProof/>
        </w:rPr>
        <w:instrText xml:space="preserve"> PAGEREF _Toc187262510 \h </w:instrText>
      </w:r>
      <w:r>
        <w:rPr>
          <w:noProof/>
        </w:rPr>
      </w:r>
      <w:r>
        <w:rPr>
          <w:noProof/>
        </w:rPr>
        <w:fldChar w:fldCharType="separate"/>
      </w:r>
      <w:r>
        <w:rPr>
          <w:noProof/>
        </w:rPr>
        <w:t>89</w:t>
      </w:r>
      <w:r>
        <w:rPr>
          <w:noProof/>
        </w:rPr>
        <w:fldChar w:fldCharType="end"/>
      </w:r>
    </w:p>
    <w:p w14:paraId="1204BFB8" w14:textId="181456B2"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Tx spurious emissions</w:t>
      </w:r>
      <w:r>
        <w:rPr>
          <w:noProof/>
        </w:rPr>
        <w:tab/>
      </w:r>
      <w:r>
        <w:rPr>
          <w:noProof/>
        </w:rPr>
        <w:fldChar w:fldCharType="begin"/>
      </w:r>
      <w:r>
        <w:rPr>
          <w:noProof/>
        </w:rPr>
        <w:instrText xml:space="preserve"> PAGEREF _Toc187262511 \h </w:instrText>
      </w:r>
      <w:r>
        <w:rPr>
          <w:noProof/>
        </w:rPr>
      </w:r>
      <w:r>
        <w:rPr>
          <w:noProof/>
        </w:rPr>
        <w:fldChar w:fldCharType="separate"/>
      </w:r>
      <w:r>
        <w:rPr>
          <w:noProof/>
        </w:rPr>
        <w:t>89</w:t>
      </w:r>
      <w:r>
        <w:rPr>
          <w:noProof/>
        </w:rPr>
        <w:fldChar w:fldCharType="end"/>
      </w:r>
    </w:p>
    <w:p w14:paraId="5B3BB801" w14:textId="4073E38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spurious emissions requirements</w:t>
      </w:r>
      <w:r>
        <w:rPr>
          <w:noProof/>
        </w:rPr>
        <w:tab/>
      </w:r>
      <w:r>
        <w:rPr>
          <w:noProof/>
        </w:rPr>
        <w:fldChar w:fldCharType="begin"/>
      </w:r>
      <w:r>
        <w:rPr>
          <w:noProof/>
        </w:rPr>
        <w:instrText xml:space="preserve"> PAGEREF _Toc187262512 \h </w:instrText>
      </w:r>
      <w:r>
        <w:rPr>
          <w:noProof/>
        </w:rPr>
      </w:r>
      <w:r>
        <w:rPr>
          <w:noProof/>
        </w:rPr>
        <w:fldChar w:fldCharType="separate"/>
      </w:r>
      <w:r>
        <w:rPr>
          <w:noProof/>
        </w:rPr>
        <w:t>90</w:t>
      </w:r>
      <w:r>
        <w:rPr>
          <w:noProof/>
        </w:rPr>
        <w:fldChar w:fldCharType="end"/>
      </w:r>
    </w:p>
    <w:p w14:paraId="1D0EE71E" w14:textId="7E0EE04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with base stations and IAB-nodes</w:t>
      </w:r>
      <w:r>
        <w:rPr>
          <w:noProof/>
        </w:rPr>
        <w:tab/>
      </w:r>
      <w:r>
        <w:rPr>
          <w:noProof/>
        </w:rPr>
        <w:fldChar w:fldCharType="begin"/>
      </w:r>
      <w:r>
        <w:rPr>
          <w:noProof/>
        </w:rPr>
        <w:instrText xml:space="preserve"> PAGEREF _Toc187262513 \h </w:instrText>
      </w:r>
      <w:r>
        <w:rPr>
          <w:noProof/>
        </w:rPr>
      </w:r>
      <w:r>
        <w:rPr>
          <w:noProof/>
        </w:rPr>
        <w:fldChar w:fldCharType="separate"/>
      </w:r>
      <w:r>
        <w:rPr>
          <w:noProof/>
        </w:rPr>
        <w:t>95</w:t>
      </w:r>
      <w:r>
        <w:rPr>
          <w:noProof/>
        </w:rPr>
        <w:fldChar w:fldCharType="end"/>
      </w:r>
    </w:p>
    <w:p w14:paraId="5FC51AD3" w14:textId="4B2468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_Toc187262514 \h </w:instrText>
      </w:r>
      <w:r>
        <w:rPr>
          <w:noProof/>
        </w:rPr>
      </w:r>
      <w:r>
        <w:rPr>
          <w:noProof/>
        </w:rPr>
        <w:fldChar w:fldCharType="separate"/>
      </w:r>
      <w:r>
        <w:rPr>
          <w:noProof/>
        </w:rPr>
        <w:t>99</w:t>
      </w:r>
      <w:r>
        <w:rPr>
          <w:noProof/>
        </w:rPr>
        <w:fldChar w:fldCharType="end"/>
      </w:r>
    </w:p>
    <w:p w14:paraId="27A301F2" w14:textId="11A66CB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w:t>
      </w:r>
      <w:r>
        <w:rPr>
          <w:noProof/>
        </w:rPr>
        <w:tab/>
      </w:r>
      <w:r>
        <w:rPr>
          <w:noProof/>
        </w:rPr>
        <w:fldChar w:fldCharType="begin"/>
      </w:r>
      <w:r>
        <w:rPr>
          <w:noProof/>
        </w:rPr>
        <w:instrText xml:space="preserve"> PAGEREF _Toc187262515 \h </w:instrText>
      </w:r>
      <w:r>
        <w:rPr>
          <w:noProof/>
        </w:rPr>
      </w:r>
      <w:r>
        <w:rPr>
          <w:noProof/>
        </w:rPr>
        <w:fldChar w:fldCharType="separate"/>
      </w:r>
      <w:r>
        <w:rPr>
          <w:noProof/>
        </w:rPr>
        <w:t>99</w:t>
      </w:r>
      <w:r>
        <w:rPr>
          <w:noProof/>
        </w:rPr>
        <w:fldChar w:fldCharType="end"/>
      </w:r>
    </w:p>
    <w:p w14:paraId="338E6CF8" w14:textId="4861643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_Toc187262516 \h </w:instrText>
      </w:r>
      <w:r>
        <w:rPr>
          <w:noProof/>
        </w:rPr>
      </w:r>
      <w:r>
        <w:rPr>
          <w:noProof/>
        </w:rPr>
        <w:fldChar w:fldCharType="separate"/>
      </w:r>
      <w:r>
        <w:rPr>
          <w:noProof/>
        </w:rPr>
        <w:t>99</w:t>
      </w:r>
      <w:r>
        <w:rPr>
          <w:noProof/>
        </w:rPr>
        <w:fldChar w:fldCharType="end"/>
      </w:r>
    </w:p>
    <w:p w14:paraId="79F72794" w14:textId="7BBB411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_Toc187262517 \h </w:instrText>
      </w:r>
      <w:r>
        <w:rPr>
          <w:noProof/>
        </w:rPr>
      </w:r>
      <w:r>
        <w:rPr>
          <w:noProof/>
        </w:rPr>
        <w:fldChar w:fldCharType="separate"/>
      </w:r>
      <w:r>
        <w:rPr>
          <w:noProof/>
        </w:rPr>
        <w:t>99</w:t>
      </w:r>
      <w:r>
        <w:rPr>
          <w:noProof/>
        </w:rPr>
        <w:fldChar w:fldCharType="end"/>
      </w:r>
    </w:p>
    <w:p w14:paraId="19B64F88" w14:textId="2FBA95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_Toc187262518 \h </w:instrText>
      </w:r>
      <w:r>
        <w:rPr>
          <w:noProof/>
        </w:rPr>
      </w:r>
      <w:r>
        <w:rPr>
          <w:noProof/>
        </w:rPr>
        <w:fldChar w:fldCharType="separate"/>
      </w:r>
      <w:r>
        <w:rPr>
          <w:noProof/>
        </w:rPr>
        <w:t>100</w:t>
      </w:r>
      <w:r>
        <w:rPr>
          <w:noProof/>
        </w:rPr>
        <w:fldChar w:fldCharType="end"/>
      </w:r>
    </w:p>
    <w:p w14:paraId="0215C424" w14:textId="778D61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_Toc187262519 \h </w:instrText>
      </w:r>
      <w:r>
        <w:rPr>
          <w:noProof/>
        </w:rPr>
      </w:r>
      <w:r>
        <w:rPr>
          <w:noProof/>
        </w:rPr>
        <w:fldChar w:fldCharType="separate"/>
      </w:r>
      <w:r>
        <w:rPr>
          <w:noProof/>
        </w:rPr>
        <w:t>100</w:t>
      </w:r>
      <w:r>
        <w:rPr>
          <w:noProof/>
        </w:rPr>
        <w:fldChar w:fldCharType="end"/>
      </w:r>
    </w:p>
    <w:p w14:paraId="1812413E" w14:textId="4D0A0BE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_Toc187262520 \h </w:instrText>
      </w:r>
      <w:r>
        <w:rPr>
          <w:noProof/>
        </w:rPr>
      </w:r>
      <w:r>
        <w:rPr>
          <w:noProof/>
        </w:rPr>
        <w:fldChar w:fldCharType="separate"/>
      </w:r>
      <w:r>
        <w:rPr>
          <w:noProof/>
        </w:rPr>
        <w:t>100</w:t>
      </w:r>
      <w:r>
        <w:rPr>
          <w:noProof/>
        </w:rPr>
        <w:fldChar w:fldCharType="end"/>
      </w:r>
    </w:p>
    <w:p w14:paraId="0F5DA8CB" w14:textId="3BBF9F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_Toc187262521 \h </w:instrText>
      </w:r>
      <w:r>
        <w:rPr>
          <w:noProof/>
        </w:rPr>
      </w:r>
      <w:r>
        <w:rPr>
          <w:noProof/>
        </w:rPr>
        <w:fldChar w:fldCharType="separate"/>
      </w:r>
      <w:r>
        <w:rPr>
          <w:noProof/>
        </w:rPr>
        <w:t>100</w:t>
      </w:r>
      <w:r>
        <w:rPr>
          <w:noProof/>
        </w:rPr>
        <w:fldChar w:fldCharType="end"/>
      </w:r>
    </w:p>
    <w:p w14:paraId="17211FE2" w14:textId="4FD4638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_Toc187262522 \h </w:instrText>
      </w:r>
      <w:r>
        <w:rPr>
          <w:noProof/>
        </w:rPr>
      </w:r>
      <w:r>
        <w:rPr>
          <w:noProof/>
        </w:rPr>
        <w:fldChar w:fldCharType="separate"/>
      </w:r>
      <w:r>
        <w:rPr>
          <w:noProof/>
        </w:rPr>
        <w:t>101</w:t>
      </w:r>
      <w:r>
        <w:rPr>
          <w:noProof/>
        </w:rPr>
        <w:fldChar w:fldCharType="end"/>
      </w:r>
    </w:p>
    <w:p w14:paraId="6CD0D40D" w14:textId="23374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 type 1-H</w:t>
      </w:r>
      <w:r>
        <w:rPr>
          <w:noProof/>
        </w:rPr>
        <w:tab/>
      </w:r>
      <w:r>
        <w:rPr>
          <w:noProof/>
        </w:rPr>
        <w:fldChar w:fldCharType="begin"/>
      </w:r>
      <w:r>
        <w:rPr>
          <w:noProof/>
        </w:rPr>
        <w:instrText xml:space="preserve"> PAGEREF _Toc187262523 \h </w:instrText>
      </w:r>
      <w:r>
        <w:rPr>
          <w:noProof/>
        </w:rPr>
      </w:r>
      <w:r>
        <w:rPr>
          <w:noProof/>
        </w:rPr>
        <w:fldChar w:fldCharType="separate"/>
      </w:r>
      <w:r>
        <w:rPr>
          <w:noProof/>
        </w:rPr>
        <w:t>101</w:t>
      </w:r>
      <w:r>
        <w:rPr>
          <w:noProof/>
        </w:rPr>
        <w:fldChar w:fldCharType="end"/>
      </w:r>
    </w:p>
    <w:p w14:paraId="2263E458" w14:textId="7F96411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minimum requirements</w:t>
      </w:r>
      <w:r>
        <w:rPr>
          <w:noProof/>
        </w:rPr>
        <w:tab/>
      </w:r>
      <w:r>
        <w:rPr>
          <w:noProof/>
        </w:rPr>
        <w:fldChar w:fldCharType="begin"/>
      </w:r>
      <w:r>
        <w:rPr>
          <w:noProof/>
        </w:rPr>
        <w:instrText xml:space="preserve"> PAGEREF _Toc187262524 \h </w:instrText>
      </w:r>
      <w:r>
        <w:rPr>
          <w:noProof/>
        </w:rPr>
      </w:r>
      <w:r>
        <w:rPr>
          <w:noProof/>
        </w:rPr>
        <w:fldChar w:fldCharType="separate"/>
      </w:r>
      <w:r>
        <w:rPr>
          <w:noProof/>
        </w:rPr>
        <w:t>101</w:t>
      </w:r>
      <w:r>
        <w:rPr>
          <w:noProof/>
        </w:rPr>
        <w:fldChar w:fldCharType="end"/>
      </w:r>
    </w:p>
    <w:p w14:paraId="6D3BD3EA" w14:textId="4A53E3C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Intra-system minimum requirements</w:t>
      </w:r>
      <w:r>
        <w:rPr>
          <w:noProof/>
        </w:rPr>
        <w:tab/>
      </w:r>
      <w:r>
        <w:rPr>
          <w:noProof/>
        </w:rPr>
        <w:fldChar w:fldCharType="begin"/>
      </w:r>
      <w:r>
        <w:rPr>
          <w:noProof/>
        </w:rPr>
        <w:instrText xml:space="preserve"> PAGEREF _Toc187262525 \h </w:instrText>
      </w:r>
      <w:r>
        <w:rPr>
          <w:noProof/>
        </w:rPr>
      </w:r>
      <w:r>
        <w:rPr>
          <w:noProof/>
        </w:rPr>
        <w:fldChar w:fldCharType="separate"/>
      </w:r>
      <w:r>
        <w:rPr>
          <w:noProof/>
        </w:rPr>
        <w:t>102</w:t>
      </w:r>
      <w:r>
        <w:rPr>
          <w:noProof/>
        </w:rPr>
        <w:fldChar w:fldCharType="end"/>
      </w:r>
    </w:p>
    <w:p w14:paraId="2B3DB0F2" w14:textId="5E5B77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6.7.5.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requirements</w:t>
      </w:r>
      <w:r>
        <w:rPr>
          <w:noProof/>
        </w:rPr>
        <w:tab/>
      </w:r>
      <w:r>
        <w:rPr>
          <w:noProof/>
        </w:rPr>
        <w:fldChar w:fldCharType="begin"/>
      </w:r>
      <w:r>
        <w:rPr>
          <w:noProof/>
        </w:rPr>
        <w:instrText xml:space="preserve"> PAGEREF _Toc187262526 \h </w:instrText>
      </w:r>
      <w:r>
        <w:rPr>
          <w:noProof/>
        </w:rPr>
      </w:r>
      <w:r>
        <w:rPr>
          <w:noProof/>
        </w:rPr>
        <w:fldChar w:fldCharType="separate"/>
      </w:r>
      <w:r>
        <w:rPr>
          <w:noProof/>
        </w:rPr>
        <w:t>102</w:t>
      </w:r>
      <w:r>
        <w:rPr>
          <w:noProof/>
        </w:rPr>
        <w:fldChar w:fldCharType="end"/>
      </w:r>
    </w:p>
    <w:p w14:paraId="78B9EDFB" w14:textId="3AA2014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receiver characteristics (IAB-DU and IAB-MT)</w:t>
      </w:r>
      <w:r>
        <w:rPr>
          <w:noProof/>
        </w:rPr>
        <w:tab/>
      </w:r>
      <w:r>
        <w:rPr>
          <w:noProof/>
        </w:rPr>
        <w:fldChar w:fldCharType="begin"/>
      </w:r>
      <w:r>
        <w:rPr>
          <w:noProof/>
        </w:rPr>
        <w:instrText xml:space="preserve"> PAGEREF _Toc187262527 \h </w:instrText>
      </w:r>
      <w:r>
        <w:rPr>
          <w:noProof/>
        </w:rPr>
      </w:r>
      <w:r>
        <w:rPr>
          <w:noProof/>
        </w:rPr>
        <w:fldChar w:fldCharType="separate"/>
      </w:r>
      <w:r>
        <w:rPr>
          <w:noProof/>
        </w:rPr>
        <w:t>103</w:t>
      </w:r>
      <w:r>
        <w:rPr>
          <w:noProof/>
        </w:rPr>
        <w:fldChar w:fldCharType="end"/>
      </w:r>
    </w:p>
    <w:p w14:paraId="0FEBAD9F" w14:textId="0BF5E59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_Toc187262528 \h </w:instrText>
      </w:r>
      <w:r>
        <w:rPr>
          <w:noProof/>
        </w:rPr>
      </w:r>
      <w:r>
        <w:rPr>
          <w:noProof/>
        </w:rPr>
        <w:fldChar w:fldCharType="separate"/>
      </w:r>
      <w:r>
        <w:rPr>
          <w:noProof/>
        </w:rPr>
        <w:t>103</w:t>
      </w:r>
      <w:r>
        <w:rPr>
          <w:noProof/>
        </w:rPr>
        <w:fldChar w:fldCharType="end"/>
      </w:r>
    </w:p>
    <w:p w14:paraId="5F7074EB" w14:textId="7BCB850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w:t>
      </w:r>
      <w:r>
        <w:rPr>
          <w:noProof/>
        </w:rPr>
        <w:tab/>
      </w:r>
      <w:r>
        <w:rPr>
          <w:noProof/>
        </w:rPr>
        <w:fldChar w:fldCharType="begin"/>
      </w:r>
      <w:r>
        <w:rPr>
          <w:noProof/>
        </w:rPr>
        <w:instrText xml:space="preserve"> PAGEREF _Toc187262529 \h </w:instrText>
      </w:r>
      <w:r>
        <w:rPr>
          <w:noProof/>
        </w:rPr>
      </w:r>
      <w:r>
        <w:rPr>
          <w:noProof/>
        </w:rPr>
        <w:fldChar w:fldCharType="separate"/>
      </w:r>
      <w:r>
        <w:rPr>
          <w:noProof/>
        </w:rPr>
        <w:t>103</w:t>
      </w:r>
      <w:r>
        <w:rPr>
          <w:noProof/>
        </w:rPr>
        <w:fldChar w:fldCharType="end"/>
      </w:r>
    </w:p>
    <w:p w14:paraId="78423223" w14:textId="07C283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_Toc187262530 \h </w:instrText>
      </w:r>
      <w:r>
        <w:rPr>
          <w:noProof/>
        </w:rPr>
      </w:r>
      <w:r>
        <w:rPr>
          <w:noProof/>
        </w:rPr>
        <w:fldChar w:fldCharType="separate"/>
      </w:r>
      <w:r>
        <w:rPr>
          <w:noProof/>
        </w:rPr>
        <w:t>103</w:t>
      </w:r>
      <w:r>
        <w:rPr>
          <w:noProof/>
        </w:rPr>
        <w:fldChar w:fldCharType="end"/>
      </w:r>
    </w:p>
    <w:p w14:paraId="1E8A4F98" w14:textId="57CC14C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_Toc187262531 \h </w:instrText>
      </w:r>
      <w:r>
        <w:rPr>
          <w:noProof/>
        </w:rPr>
      </w:r>
      <w:r>
        <w:rPr>
          <w:noProof/>
        </w:rPr>
        <w:fldChar w:fldCharType="separate"/>
      </w:r>
      <w:r>
        <w:rPr>
          <w:noProof/>
        </w:rPr>
        <w:t>103</w:t>
      </w:r>
      <w:r>
        <w:rPr>
          <w:noProof/>
        </w:rPr>
        <w:fldChar w:fldCharType="end"/>
      </w:r>
    </w:p>
    <w:p w14:paraId="3B1C3CD5" w14:textId="0ED486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_Toc187262532 \h </w:instrText>
      </w:r>
      <w:r>
        <w:rPr>
          <w:noProof/>
        </w:rPr>
      </w:r>
      <w:r>
        <w:rPr>
          <w:noProof/>
        </w:rPr>
        <w:fldChar w:fldCharType="separate"/>
      </w:r>
      <w:r>
        <w:rPr>
          <w:noProof/>
        </w:rPr>
        <w:t>103</w:t>
      </w:r>
      <w:r>
        <w:rPr>
          <w:noProof/>
        </w:rPr>
        <w:fldChar w:fldCharType="end"/>
      </w:r>
    </w:p>
    <w:p w14:paraId="45567D36" w14:textId="32A5687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_Toc187262533 \h </w:instrText>
      </w:r>
      <w:r>
        <w:rPr>
          <w:noProof/>
        </w:rPr>
      </w:r>
      <w:r>
        <w:rPr>
          <w:noProof/>
        </w:rPr>
        <w:fldChar w:fldCharType="separate"/>
      </w:r>
      <w:r>
        <w:rPr>
          <w:noProof/>
        </w:rPr>
        <w:t>103</w:t>
      </w:r>
      <w:r>
        <w:rPr>
          <w:noProof/>
        </w:rPr>
        <w:fldChar w:fldCharType="end"/>
      </w:r>
    </w:p>
    <w:p w14:paraId="220E658C" w14:textId="361552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_Toc187262534 \h </w:instrText>
      </w:r>
      <w:r>
        <w:rPr>
          <w:noProof/>
        </w:rPr>
      </w:r>
      <w:r>
        <w:rPr>
          <w:noProof/>
        </w:rPr>
        <w:fldChar w:fldCharType="separate"/>
      </w:r>
      <w:r>
        <w:rPr>
          <w:noProof/>
        </w:rPr>
        <w:t>103</w:t>
      </w:r>
      <w:r>
        <w:rPr>
          <w:noProof/>
        </w:rPr>
        <w:fldChar w:fldCharType="end"/>
      </w:r>
    </w:p>
    <w:p w14:paraId="1D5A790A" w14:textId="170374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_Toc187262535 \h </w:instrText>
      </w:r>
      <w:r>
        <w:rPr>
          <w:noProof/>
        </w:rPr>
      </w:r>
      <w:r>
        <w:rPr>
          <w:noProof/>
        </w:rPr>
        <w:fldChar w:fldCharType="separate"/>
      </w:r>
      <w:r>
        <w:rPr>
          <w:noProof/>
        </w:rPr>
        <w:t>103</w:t>
      </w:r>
      <w:r>
        <w:rPr>
          <w:noProof/>
        </w:rPr>
        <w:fldChar w:fldCharType="end"/>
      </w:r>
    </w:p>
    <w:p w14:paraId="32E22B8E" w14:textId="6C336C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_Toc187262536 \h </w:instrText>
      </w:r>
      <w:r>
        <w:rPr>
          <w:noProof/>
        </w:rPr>
      </w:r>
      <w:r>
        <w:rPr>
          <w:noProof/>
        </w:rPr>
        <w:fldChar w:fldCharType="separate"/>
      </w:r>
      <w:r>
        <w:rPr>
          <w:noProof/>
        </w:rPr>
        <w:t>104</w:t>
      </w:r>
      <w:r>
        <w:rPr>
          <w:noProof/>
        </w:rPr>
        <w:fldChar w:fldCharType="end"/>
      </w:r>
    </w:p>
    <w:p w14:paraId="29ADC5E5" w14:textId="16B032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IAB-DU</w:t>
      </w:r>
      <w:r>
        <w:rPr>
          <w:noProof/>
        </w:rPr>
        <w:tab/>
      </w:r>
      <w:r>
        <w:rPr>
          <w:noProof/>
        </w:rPr>
        <w:fldChar w:fldCharType="begin"/>
      </w:r>
      <w:r>
        <w:rPr>
          <w:noProof/>
        </w:rPr>
        <w:instrText xml:space="preserve"> PAGEREF _Toc187262537 \h </w:instrText>
      </w:r>
      <w:r>
        <w:rPr>
          <w:noProof/>
        </w:rPr>
      </w:r>
      <w:r>
        <w:rPr>
          <w:noProof/>
        </w:rPr>
        <w:fldChar w:fldCharType="separate"/>
      </w:r>
      <w:r>
        <w:rPr>
          <w:noProof/>
        </w:rPr>
        <w:t>104</w:t>
      </w:r>
      <w:r>
        <w:rPr>
          <w:noProof/>
        </w:rPr>
        <w:fldChar w:fldCharType="end"/>
      </w:r>
    </w:p>
    <w:p w14:paraId="0A8DBDD5" w14:textId="5C4B0B5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IAB-MT</w:t>
      </w:r>
      <w:r>
        <w:rPr>
          <w:noProof/>
        </w:rPr>
        <w:tab/>
      </w:r>
      <w:r>
        <w:rPr>
          <w:noProof/>
        </w:rPr>
        <w:fldChar w:fldCharType="begin"/>
      </w:r>
      <w:r>
        <w:rPr>
          <w:noProof/>
        </w:rPr>
        <w:instrText xml:space="preserve"> PAGEREF _Toc187262538 \h </w:instrText>
      </w:r>
      <w:r>
        <w:rPr>
          <w:noProof/>
        </w:rPr>
      </w:r>
      <w:r>
        <w:rPr>
          <w:noProof/>
        </w:rPr>
        <w:fldChar w:fldCharType="separate"/>
      </w:r>
      <w:r>
        <w:rPr>
          <w:noProof/>
        </w:rPr>
        <w:t>105</w:t>
      </w:r>
      <w:r>
        <w:rPr>
          <w:noProof/>
        </w:rPr>
        <w:fldChar w:fldCharType="end"/>
      </w:r>
    </w:p>
    <w:p w14:paraId="7AB84D79" w14:textId="6295EBA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Dynamic range</w:t>
      </w:r>
      <w:r>
        <w:rPr>
          <w:noProof/>
        </w:rPr>
        <w:tab/>
      </w:r>
      <w:r>
        <w:rPr>
          <w:noProof/>
        </w:rPr>
        <w:fldChar w:fldCharType="begin"/>
      </w:r>
      <w:r>
        <w:rPr>
          <w:noProof/>
        </w:rPr>
        <w:instrText xml:space="preserve"> PAGEREF _Toc187262539 \h </w:instrText>
      </w:r>
      <w:r>
        <w:rPr>
          <w:noProof/>
        </w:rPr>
      </w:r>
      <w:r>
        <w:rPr>
          <w:noProof/>
        </w:rPr>
        <w:fldChar w:fldCharType="separate"/>
      </w:r>
      <w:r>
        <w:rPr>
          <w:noProof/>
        </w:rPr>
        <w:t>106</w:t>
      </w:r>
      <w:r>
        <w:rPr>
          <w:noProof/>
        </w:rPr>
        <w:fldChar w:fldCharType="end"/>
      </w:r>
    </w:p>
    <w:p w14:paraId="0B810489" w14:textId="4B9D300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_Toc187262540 \h </w:instrText>
      </w:r>
      <w:r>
        <w:rPr>
          <w:noProof/>
        </w:rPr>
      </w:r>
      <w:r>
        <w:rPr>
          <w:noProof/>
        </w:rPr>
        <w:fldChar w:fldCharType="separate"/>
      </w:r>
      <w:r>
        <w:rPr>
          <w:noProof/>
        </w:rPr>
        <w:t>106</w:t>
      </w:r>
      <w:r>
        <w:rPr>
          <w:noProof/>
        </w:rPr>
        <w:fldChar w:fldCharType="end"/>
      </w:r>
    </w:p>
    <w:p w14:paraId="6F97ACB2" w14:textId="50BF253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_Toc187262541 \h </w:instrText>
      </w:r>
      <w:r>
        <w:rPr>
          <w:noProof/>
        </w:rPr>
      </w:r>
      <w:r>
        <w:rPr>
          <w:noProof/>
        </w:rPr>
        <w:fldChar w:fldCharType="separate"/>
      </w:r>
      <w:r>
        <w:rPr>
          <w:noProof/>
        </w:rPr>
        <w:t>106</w:t>
      </w:r>
      <w:r>
        <w:rPr>
          <w:noProof/>
        </w:rPr>
        <w:fldChar w:fldCharType="end"/>
      </w:r>
    </w:p>
    <w:p w14:paraId="28C919F5" w14:textId="65E797D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_Toc187262542 \h </w:instrText>
      </w:r>
      <w:r>
        <w:rPr>
          <w:noProof/>
        </w:rPr>
      </w:r>
      <w:r>
        <w:rPr>
          <w:noProof/>
        </w:rPr>
        <w:fldChar w:fldCharType="separate"/>
      </w:r>
      <w:r>
        <w:rPr>
          <w:noProof/>
        </w:rPr>
        <w:t>106</w:t>
      </w:r>
      <w:r>
        <w:rPr>
          <w:noProof/>
        </w:rPr>
        <w:fldChar w:fldCharType="end"/>
      </w:r>
    </w:p>
    <w:p w14:paraId="45F5980E" w14:textId="2953C0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_Toc187262543 \h </w:instrText>
      </w:r>
      <w:r>
        <w:rPr>
          <w:noProof/>
        </w:rPr>
      </w:r>
      <w:r>
        <w:rPr>
          <w:noProof/>
        </w:rPr>
        <w:fldChar w:fldCharType="separate"/>
      </w:r>
      <w:r>
        <w:rPr>
          <w:noProof/>
        </w:rPr>
        <w:t>106</w:t>
      </w:r>
      <w:r>
        <w:rPr>
          <w:noProof/>
        </w:rPr>
        <w:fldChar w:fldCharType="end"/>
      </w:r>
    </w:p>
    <w:p w14:paraId="79D738EF" w14:textId="707A8F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_Toc187262544 \h </w:instrText>
      </w:r>
      <w:r>
        <w:rPr>
          <w:noProof/>
        </w:rPr>
      </w:r>
      <w:r>
        <w:rPr>
          <w:noProof/>
        </w:rPr>
        <w:fldChar w:fldCharType="separate"/>
      </w:r>
      <w:r>
        <w:rPr>
          <w:noProof/>
        </w:rPr>
        <w:t>106</w:t>
      </w:r>
      <w:r>
        <w:rPr>
          <w:noProof/>
        </w:rPr>
        <w:fldChar w:fldCharType="end"/>
      </w:r>
    </w:p>
    <w:p w14:paraId="50B01F96" w14:textId="049A1C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_Toc187262545 \h </w:instrText>
      </w:r>
      <w:r>
        <w:rPr>
          <w:noProof/>
        </w:rPr>
      </w:r>
      <w:r>
        <w:rPr>
          <w:noProof/>
        </w:rPr>
        <w:fldChar w:fldCharType="separate"/>
      </w:r>
      <w:r>
        <w:rPr>
          <w:noProof/>
        </w:rPr>
        <w:t>106</w:t>
      </w:r>
      <w:r>
        <w:rPr>
          <w:noProof/>
        </w:rPr>
        <w:fldChar w:fldCharType="end"/>
      </w:r>
    </w:p>
    <w:p w14:paraId="0FB89397" w14:textId="4C92ED1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_Toc187262546 \h </w:instrText>
      </w:r>
      <w:r>
        <w:rPr>
          <w:noProof/>
        </w:rPr>
      </w:r>
      <w:r>
        <w:rPr>
          <w:noProof/>
        </w:rPr>
        <w:fldChar w:fldCharType="separate"/>
      </w:r>
      <w:r>
        <w:rPr>
          <w:noProof/>
        </w:rPr>
        <w:t>107</w:t>
      </w:r>
      <w:r>
        <w:rPr>
          <w:noProof/>
        </w:rPr>
        <w:fldChar w:fldCharType="end"/>
      </w:r>
    </w:p>
    <w:p w14:paraId="3702B005" w14:textId="51DAC9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selectivity and blocking</w:t>
      </w:r>
      <w:r>
        <w:rPr>
          <w:noProof/>
        </w:rPr>
        <w:tab/>
      </w:r>
      <w:r>
        <w:rPr>
          <w:noProof/>
        </w:rPr>
        <w:fldChar w:fldCharType="begin"/>
      </w:r>
      <w:r>
        <w:rPr>
          <w:noProof/>
        </w:rPr>
        <w:instrText xml:space="preserve"> PAGEREF _Toc187262547 \h </w:instrText>
      </w:r>
      <w:r>
        <w:rPr>
          <w:noProof/>
        </w:rPr>
      </w:r>
      <w:r>
        <w:rPr>
          <w:noProof/>
        </w:rPr>
        <w:fldChar w:fldCharType="separate"/>
      </w:r>
      <w:r>
        <w:rPr>
          <w:noProof/>
        </w:rPr>
        <w:t>110</w:t>
      </w:r>
      <w:r>
        <w:rPr>
          <w:noProof/>
        </w:rPr>
        <w:fldChar w:fldCharType="end"/>
      </w:r>
    </w:p>
    <w:p w14:paraId="7D277113" w14:textId="6D07B15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Selectivity (ACS)</w:t>
      </w:r>
      <w:r>
        <w:rPr>
          <w:noProof/>
        </w:rPr>
        <w:tab/>
      </w:r>
      <w:r>
        <w:rPr>
          <w:noProof/>
        </w:rPr>
        <w:fldChar w:fldCharType="begin"/>
      </w:r>
      <w:r>
        <w:rPr>
          <w:noProof/>
        </w:rPr>
        <w:instrText xml:space="preserve"> PAGEREF _Toc187262548 \h </w:instrText>
      </w:r>
      <w:r>
        <w:rPr>
          <w:noProof/>
        </w:rPr>
      </w:r>
      <w:r>
        <w:rPr>
          <w:noProof/>
        </w:rPr>
        <w:fldChar w:fldCharType="separate"/>
      </w:r>
      <w:r>
        <w:rPr>
          <w:noProof/>
        </w:rPr>
        <w:t>110</w:t>
      </w:r>
      <w:r>
        <w:rPr>
          <w:noProof/>
        </w:rPr>
        <w:fldChar w:fldCharType="end"/>
      </w:r>
    </w:p>
    <w:p w14:paraId="6D29EE1F" w14:textId="4A1F07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_Toc187262549 \h </w:instrText>
      </w:r>
      <w:r>
        <w:rPr>
          <w:noProof/>
        </w:rPr>
      </w:r>
      <w:r>
        <w:rPr>
          <w:noProof/>
        </w:rPr>
        <w:fldChar w:fldCharType="separate"/>
      </w:r>
      <w:r>
        <w:rPr>
          <w:noProof/>
        </w:rPr>
        <w:t>110</w:t>
      </w:r>
      <w:r>
        <w:rPr>
          <w:noProof/>
        </w:rPr>
        <w:fldChar w:fldCharType="end"/>
      </w:r>
    </w:p>
    <w:p w14:paraId="7CA0FDCA" w14:textId="4A51E12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_Toc187262550 \h </w:instrText>
      </w:r>
      <w:r>
        <w:rPr>
          <w:noProof/>
        </w:rPr>
      </w:r>
      <w:r>
        <w:rPr>
          <w:noProof/>
        </w:rPr>
        <w:fldChar w:fldCharType="separate"/>
      </w:r>
      <w:r>
        <w:rPr>
          <w:noProof/>
        </w:rPr>
        <w:t>111</w:t>
      </w:r>
      <w:r>
        <w:rPr>
          <w:noProof/>
        </w:rPr>
        <w:fldChar w:fldCharType="end"/>
      </w:r>
    </w:p>
    <w:p w14:paraId="47352931" w14:textId="63B387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_Toc187262551 \h </w:instrText>
      </w:r>
      <w:r>
        <w:rPr>
          <w:noProof/>
        </w:rPr>
      </w:r>
      <w:r>
        <w:rPr>
          <w:noProof/>
        </w:rPr>
        <w:fldChar w:fldCharType="separate"/>
      </w:r>
      <w:r>
        <w:rPr>
          <w:noProof/>
        </w:rPr>
        <w:t>111</w:t>
      </w:r>
      <w:r>
        <w:rPr>
          <w:noProof/>
        </w:rPr>
        <w:fldChar w:fldCharType="end"/>
      </w:r>
    </w:p>
    <w:p w14:paraId="5D7A0B8D" w14:textId="33F626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_Toc187262552 \h </w:instrText>
      </w:r>
      <w:r>
        <w:rPr>
          <w:noProof/>
        </w:rPr>
      </w:r>
      <w:r>
        <w:rPr>
          <w:noProof/>
        </w:rPr>
        <w:fldChar w:fldCharType="separate"/>
      </w:r>
      <w:r>
        <w:rPr>
          <w:noProof/>
        </w:rPr>
        <w:t>111</w:t>
      </w:r>
      <w:r>
        <w:rPr>
          <w:noProof/>
        </w:rPr>
        <w:fldChar w:fldCharType="end"/>
      </w:r>
    </w:p>
    <w:p w14:paraId="2E19F664" w14:textId="3E62679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_Toc187262553 \h </w:instrText>
      </w:r>
      <w:r>
        <w:rPr>
          <w:noProof/>
        </w:rPr>
      </w:r>
      <w:r>
        <w:rPr>
          <w:noProof/>
        </w:rPr>
        <w:fldChar w:fldCharType="separate"/>
      </w:r>
      <w:r>
        <w:rPr>
          <w:noProof/>
        </w:rPr>
        <w:t>111</w:t>
      </w:r>
      <w:r>
        <w:rPr>
          <w:noProof/>
        </w:rPr>
        <w:fldChar w:fldCharType="end"/>
      </w:r>
    </w:p>
    <w:p w14:paraId="350E2FD3" w14:textId="717A0C5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_Toc187262554 \h </w:instrText>
      </w:r>
      <w:r>
        <w:rPr>
          <w:noProof/>
        </w:rPr>
      </w:r>
      <w:r>
        <w:rPr>
          <w:noProof/>
        </w:rPr>
        <w:fldChar w:fldCharType="separate"/>
      </w:r>
      <w:r>
        <w:rPr>
          <w:noProof/>
        </w:rPr>
        <w:t>111</w:t>
      </w:r>
      <w:r>
        <w:rPr>
          <w:noProof/>
        </w:rPr>
        <w:fldChar w:fldCharType="end"/>
      </w:r>
    </w:p>
    <w:p w14:paraId="7C4D6ECA" w14:textId="79D031A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_Toc187262555 \h </w:instrText>
      </w:r>
      <w:r>
        <w:rPr>
          <w:noProof/>
        </w:rPr>
      </w:r>
      <w:r>
        <w:rPr>
          <w:noProof/>
        </w:rPr>
        <w:fldChar w:fldCharType="separate"/>
      </w:r>
      <w:r>
        <w:rPr>
          <w:noProof/>
        </w:rPr>
        <w:t>111</w:t>
      </w:r>
      <w:r>
        <w:rPr>
          <w:noProof/>
        </w:rPr>
        <w:fldChar w:fldCharType="end"/>
      </w:r>
    </w:p>
    <w:p w14:paraId="41A043FA" w14:textId="09BCB1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_Toc187262556 \h </w:instrText>
      </w:r>
      <w:r>
        <w:rPr>
          <w:noProof/>
        </w:rPr>
      </w:r>
      <w:r>
        <w:rPr>
          <w:noProof/>
        </w:rPr>
        <w:fldChar w:fldCharType="separate"/>
      </w:r>
      <w:r>
        <w:rPr>
          <w:noProof/>
        </w:rPr>
        <w:t>111</w:t>
      </w:r>
      <w:r>
        <w:rPr>
          <w:noProof/>
        </w:rPr>
        <w:fldChar w:fldCharType="end"/>
      </w:r>
    </w:p>
    <w:p w14:paraId="3C5CACC1" w14:textId="7625F8A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_Toc187262557 \h </w:instrText>
      </w:r>
      <w:r>
        <w:rPr>
          <w:noProof/>
        </w:rPr>
      </w:r>
      <w:r>
        <w:rPr>
          <w:noProof/>
        </w:rPr>
        <w:fldChar w:fldCharType="separate"/>
      </w:r>
      <w:r>
        <w:rPr>
          <w:noProof/>
        </w:rPr>
        <w:t>112</w:t>
      </w:r>
      <w:r>
        <w:rPr>
          <w:noProof/>
        </w:rPr>
        <w:fldChar w:fldCharType="end"/>
      </w:r>
    </w:p>
    <w:p w14:paraId="4A5C4746" w14:textId="21963B5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blocking</w:t>
      </w:r>
      <w:r>
        <w:rPr>
          <w:noProof/>
        </w:rPr>
        <w:tab/>
      </w:r>
      <w:r>
        <w:rPr>
          <w:noProof/>
        </w:rPr>
        <w:fldChar w:fldCharType="begin"/>
      </w:r>
      <w:r>
        <w:rPr>
          <w:noProof/>
        </w:rPr>
        <w:instrText xml:space="preserve"> PAGEREF _Toc187262558 \h </w:instrText>
      </w:r>
      <w:r>
        <w:rPr>
          <w:noProof/>
        </w:rPr>
      </w:r>
      <w:r>
        <w:rPr>
          <w:noProof/>
        </w:rPr>
        <w:fldChar w:fldCharType="separate"/>
      </w:r>
      <w:r>
        <w:rPr>
          <w:noProof/>
        </w:rPr>
        <w:t>114</w:t>
      </w:r>
      <w:r>
        <w:rPr>
          <w:noProof/>
        </w:rPr>
        <w:fldChar w:fldCharType="end"/>
      </w:r>
    </w:p>
    <w:p w14:paraId="51271621" w14:textId="47BCEE0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_Toc187262559 \h </w:instrText>
      </w:r>
      <w:r>
        <w:rPr>
          <w:noProof/>
        </w:rPr>
      </w:r>
      <w:r>
        <w:rPr>
          <w:noProof/>
        </w:rPr>
        <w:fldChar w:fldCharType="separate"/>
      </w:r>
      <w:r>
        <w:rPr>
          <w:noProof/>
        </w:rPr>
        <w:t>114</w:t>
      </w:r>
      <w:r>
        <w:rPr>
          <w:noProof/>
        </w:rPr>
        <w:fldChar w:fldCharType="end"/>
      </w:r>
    </w:p>
    <w:p w14:paraId="6388D7B0" w14:textId="628F957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_Toc187262560 \h </w:instrText>
      </w:r>
      <w:r>
        <w:rPr>
          <w:noProof/>
        </w:rPr>
      </w:r>
      <w:r>
        <w:rPr>
          <w:noProof/>
        </w:rPr>
        <w:fldChar w:fldCharType="separate"/>
      </w:r>
      <w:r>
        <w:rPr>
          <w:noProof/>
        </w:rPr>
        <w:t>114</w:t>
      </w:r>
      <w:r>
        <w:rPr>
          <w:noProof/>
        </w:rPr>
        <w:fldChar w:fldCharType="end"/>
      </w:r>
    </w:p>
    <w:p w14:paraId="13C763C4" w14:textId="0ADEC4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_Toc187262561 \h </w:instrText>
      </w:r>
      <w:r>
        <w:rPr>
          <w:noProof/>
        </w:rPr>
      </w:r>
      <w:r>
        <w:rPr>
          <w:noProof/>
        </w:rPr>
        <w:fldChar w:fldCharType="separate"/>
      </w:r>
      <w:r>
        <w:rPr>
          <w:noProof/>
        </w:rPr>
        <w:t>114</w:t>
      </w:r>
      <w:r>
        <w:rPr>
          <w:noProof/>
        </w:rPr>
        <w:fldChar w:fldCharType="end"/>
      </w:r>
    </w:p>
    <w:p w14:paraId="634B0E19" w14:textId="4D6B773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_Toc187262562 \h </w:instrText>
      </w:r>
      <w:r>
        <w:rPr>
          <w:noProof/>
        </w:rPr>
      </w:r>
      <w:r>
        <w:rPr>
          <w:noProof/>
        </w:rPr>
        <w:fldChar w:fldCharType="separate"/>
      </w:r>
      <w:r>
        <w:rPr>
          <w:noProof/>
        </w:rPr>
        <w:t>114</w:t>
      </w:r>
      <w:r>
        <w:rPr>
          <w:noProof/>
        </w:rPr>
        <w:fldChar w:fldCharType="end"/>
      </w:r>
    </w:p>
    <w:p w14:paraId="5168C240" w14:textId="707FC08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_Toc187262563 \h </w:instrText>
      </w:r>
      <w:r>
        <w:rPr>
          <w:noProof/>
        </w:rPr>
      </w:r>
      <w:r>
        <w:rPr>
          <w:noProof/>
        </w:rPr>
        <w:fldChar w:fldCharType="separate"/>
      </w:r>
      <w:r>
        <w:rPr>
          <w:noProof/>
        </w:rPr>
        <w:t>114</w:t>
      </w:r>
      <w:r>
        <w:rPr>
          <w:noProof/>
        </w:rPr>
        <w:fldChar w:fldCharType="end"/>
      </w:r>
    </w:p>
    <w:p w14:paraId="3AF1040A" w14:textId="68C821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general blocking</w:t>
      </w:r>
      <w:r>
        <w:rPr>
          <w:noProof/>
        </w:rPr>
        <w:tab/>
      </w:r>
      <w:r>
        <w:rPr>
          <w:noProof/>
        </w:rPr>
        <w:fldChar w:fldCharType="begin"/>
      </w:r>
      <w:r>
        <w:rPr>
          <w:noProof/>
        </w:rPr>
        <w:instrText xml:space="preserve"> PAGEREF _Toc187262564 \h </w:instrText>
      </w:r>
      <w:r>
        <w:rPr>
          <w:noProof/>
        </w:rPr>
      </w:r>
      <w:r>
        <w:rPr>
          <w:noProof/>
        </w:rPr>
        <w:fldChar w:fldCharType="separate"/>
      </w:r>
      <w:r>
        <w:rPr>
          <w:noProof/>
        </w:rPr>
        <w:t>114</w:t>
      </w:r>
      <w:r>
        <w:rPr>
          <w:noProof/>
        </w:rPr>
        <w:fldChar w:fldCharType="end"/>
      </w:r>
    </w:p>
    <w:p w14:paraId="4B34D7F6" w14:textId="332B447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narrowband blocking</w:t>
      </w:r>
      <w:r>
        <w:rPr>
          <w:noProof/>
        </w:rPr>
        <w:tab/>
      </w:r>
      <w:r>
        <w:rPr>
          <w:noProof/>
        </w:rPr>
        <w:fldChar w:fldCharType="begin"/>
      </w:r>
      <w:r>
        <w:rPr>
          <w:noProof/>
        </w:rPr>
        <w:instrText xml:space="preserve"> PAGEREF _Toc187262565 \h </w:instrText>
      </w:r>
      <w:r>
        <w:rPr>
          <w:noProof/>
        </w:rPr>
      </w:r>
      <w:r>
        <w:rPr>
          <w:noProof/>
        </w:rPr>
        <w:fldChar w:fldCharType="separate"/>
      </w:r>
      <w:r>
        <w:rPr>
          <w:noProof/>
        </w:rPr>
        <w:t>115</w:t>
      </w:r>
      <w:r>
        <w:rPr>
          <w:noProof/>
        </w:rPr>
        <w:fldChar w:fldCharType="end"/>
      </w:r>
    </w:p>
    <w:p w14:paraId="454DDA86" w14:textId="08F2BB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_Toc187262566 \h </w:instrText>
      </w:r>
      <w:r>
        <w:rPr>
          <w:noProof/>
        </w:rPr>
      </w:r>
      <w:r>
        <w:rPr>
          <w:noProof/>
        </w:rPr>
        <w:fldChar w:fldCharType="separate"/>
      </w:r>
      <w:r>
        <w:rPr>
          <w:noProof/>
        </w:rPr>
        <w:t>115</w:t>
      </w:r>
      <w:r>
        <w:rPr>
          <w:noProof/>
        </w:rPr>
        <w:fldChar w:fldCharType="end"/>
      </w:r>
    </w:p>
    <w:p w14:paraId="56C51E92" w14:textId="5B459A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_Toc187262567 \h </w:instrText>
      </w:r>
      <w:r>
        <w:rPr>
          <w:noProof/>
        </w:rPr>
      </w:r>
      <w:r>
        <w:rPr>
          <w:noProof/>
        </w:rPr>
        <w:fldChar w:fldCharType="separate"/>
      </w:r>
      <w:r>
        <w:rPr>
          <w:noProof/>
        </w:rPr>
        <w:t>115</w:t>
      </w:r>
      <w:r>
        <w:rPr>
          <w:noProof/>
        </w:rPr>
        <w:fldChar w:fldCharType="end"/>
      </w:r>
    </w:p>
    <w:p w14:paraId="6332A359" w14:textId="6C18C6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_Toc187262568 \h </w:instrText>
      </w:r>
      <w:r>
        <w:rPr>
          <w:noProof/>
        </w:rPr>
      </w:r>
      <w:r>
        <w:rPr>
          <w:noProof/>
        </w:rPr>
        <w:fldChar w:fldCharType="separate"/>
      </w:r>
      <w:r>
        <w:rPr>
          <w:noProof/>
        </w:rPr>
        <w:t>117</w:t>
      </w:r>
      <w:r>
        <w:rPr>
          <w:noProof/>
        </w:rPr>
        <w:fldChar w:fldCharType="end"/>
      </w:r>
    </w:p>
    <w:p w14:paraId="28B18525" w14:textId="6D99430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Out-of-band blocking</w:t>
      </w:r>
      <w:r>
        <w:rPr>
          <w:noProof/>
        </w:rPr>
        <w:tab/>
      </w:r>
      <w:r>
        <w:rPr>
          <w:noProof/>
        </w:rPr>
        <w:fldChar w:fldCharType="begin"/>
      </w:r>
      <w:r>
        <w:rPr>
          <w:noProof/>
        </w:rPr>
        <w:instrText xml:space="preserve"> PAGEREF _Toc187262569 \h </w:instrText>
      </w:r>
      <w:r>
        <w:rPr>
          <w:noProof/>
        </w:rPr>
      </w:r>
      <w:r>
        <w:rPr>
          <w:noProof/>
        </w:rPr>
        <w:fldChar w:fldCharType="separate"/>
      </w:r>
      <w:r>
        <w:rPr>
          <w:noProof/>
        </w:rPr>
        <w:t>119</w:t>
      </w:r>
      <w:r>
        <w:rPr>
          <w:noProof/>
        </w:rPr>
        <w:fldChar w:fldCharType="end"/>
      </w:r>
    </w:p>
    <w:p w14:paraId="3D4DA0ED" w14:textId="142F0D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_Toc187262570 \h </w:instrText>
      </w:r>
      <w:r>
        <w:rPr>
          <w:noProof/>
        </w:rPr>
      </w:r>
      <w:r>
        <w:rPr>
          <w:noProof/>
        </w:rPr>
        <w:fldChar w:fldCharType="separate"/>
      </w:r>
      <w:r>
        <w:rPr>
          <w:noProof/>
        </w:rPr>
        <w:t>119</w:t>
      </w:r>
      <w:r>
        <w:rPr>
          <w:noProof/>
        </w:rPr>
        <w:fldChar w:fldCharType="end"/>
      </w:r>
    </w:p>
    <w:p w14:paraId="66237EAF" w14:textId="5EE5ACD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_Toc187262571 \h </w:instrText>
      </w:r>
      <w:r>
        <w:rPr>
          <w:noProof/>
        </w:rPr>
      </w:r>
      <w:r>
        <w:rPr>
          <w:noProof/>
        </w:rPr>
        <w:fldChar w:fldCharType="separate"/>
      </w:r>
      <w:r>
        <w:rPr>
          <w:noProof/>
        </w:rPr>
        <w:t>119</w:t>
      </w:r>
      <w:r>
        <w:rPr>
          <w:noProof/>
        </w:rPr>
        <w:fldChar w:fldCharType="end"/>
      </w:r>
    </w:p>
    <w:p w14:paraId="7ABFF090" w14:textId="09DCC13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_Toc187262572 \h </w:instrText>
      </w:r>
      <w:r>
        <w:rPr>
          <w:noProof/>
        </w:rPr>
      </w:r>
      <w:r>
        <w:rPr>
          <w:noProof/>
        </w:rPr>
        <w:fldChar w:fldCharType="separate"/>
      </w:r>
      <w:r>
        <w:rPr>
          <w:noProof/>
        </w:rPr>
        <w:t>120</w:t>
      </w:r>
      <w:r>
        <w:rPr>
          <w:noProof/>
        </w:rPr>
        <w:fldChar w:fldCharType="end"/>
      </w:r>
    </w:p>
    <w:p w14:paraId="307CC138" w14:textId="301EFFC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_Toc187262573 \h </w:instrText>
      </w:r>
      <w:r>
        <w:rPr>
          <w:noProof/>
        </w:rPr>
      </w:r>
      <w:r>
        <w:rPr>
          <w:noProof/>
        </w:rPr>
        <w:fldChar w:fldCharType="separate"/>
      </w:r>
      <w:r>
        <w:rPr>
          <w:noProof/>
        </w:rPr>
        <w:t>120</w:t>
      </w:r>
      <w:r>
        <w:rPr>
          <w:noProof/>
        </w:rPr>
        <w:fldChar w:fldCharType="end"/>
      </w:r>
    </w:p>
    <w:p w14:paraId="3D0D5364" w14:textId="5EDDCC7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_Toc187262574 \h </w:instrText>
      </w:r>
      <w:r>
        <w:rPr>
          <w:noProof/>
        </w:rPr>
      </w:r>
      <w:r>
        <w:rPr>
          <w:noProof/>
        </w:rPr>
        <w:fldChar w:fldCharType="separate"/>
      </w:r>
      <w:r>
        <w:rPr>
          <w:noProof/>
        </w:rPr>
        <w:t>120</w:t>
      </w:r>
      <w:r>
        <w:rPr>
          <w:noProof/>
        </w:rPr>
        <w:fldChar w:fldCharType="end"/>
      </w:r>
    </w:p>
    <w:p w14:paraId="4344F932" w14:textId="1897D6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_Toc187262575 \h </w:instrText>
      </w:r>
      <w:r>
        <w:rPr>
          <w:noProof/>
        </w:rPr>
      </w:r>
      <w:r>
        <w:rPr>
          <w:noProof/>
        </w:rPr>
        <w:fldChar w:fldCharType="separate"/>
      </w:r>
      <w:r>
        <w:rPr>
          <w:noProof/>
        </w:rPr>
        <w:t>120</w:t>
      </w:r>
      <w:r>
        <w:rPr>
          <w:noProof/>
        </w:rPr>
        <w:fldChar w:fldCharType="end"/>
      </w:r>
    </w:p>
    <w:p w14:paraId="4818D326" w14:textId="2D5B29C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_Toc187262576 \h </w:instrText>
      </w:r>
      <w:r>
        <w:rPr>
          <w:noProof/>
        </w:rPr>
      </w:r>
      <w:r>
        <w:rPr>
          <w:noProof/>
        </w:rPr>
        <w:fldChar w:fldCharType="separate"/>
      </w:r>
      <w:r>
        <w:rPr>
          <w:noProof/>
        </w:rPr>
        <w:t>121</w:t>
      </w:r>
      <w:r>
        <w:rPr>
          <w:noProof/>
        </w:rPr>
        <w:fldChar w:fldCharType="end"/>
      </w:r>
    </w:p>
    <w:p w14:paraId="7B69266D" w14:textId="11C5E9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IAB-DU</w:t>
      </w:r>
      <w:r>
        <w:rPr>
          <w:noProof/>
        </w:rPr>
        <w:tab/>
      </w:r>
      <w:r>
        <w:rPr>
          <w:noProof/>
        </w:rPr>
        <w:fldChar w:fldCharType="begin"/>
      </w:r>
      <w:r>
        <w:rPr>
          <w:noProof/>
        </w:rPr>
        <w:instrText xml:space="preserve"> PAGEREF _Toc187262577 \h </w:instrText>
      </w:r>
      <w:r>
        <w:rPr>
          <w:noProof/>
        </w:rPr>
      </w:r>
      <w:r>
        <w:rPr>
          <w:noProof/>
        </w:rPr>
        <w:fldChar w:fldCharType="separate"/>
      </w:r>
      <w:r>
        <w:rPr>
          <w:noProof/>
        </w:rPr>
        <w:t>121</w:t>
      </w:r>
      <w:r>
        <w:rPr>
          <w:noProof/>
        </w:rPr>
        <w:fldChar w:fldCharType="end"/>
      </w:r>
    </w:p>
    <w:p w14:paraId="0BF42AB2" w14:textId="1B0861F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IAB-DU</w:t>
      </w:r>
      <w:r>
        <w:rPr>
          <w:noProof/>
        </w:rPr>
        <w:tab/>
      </w:r>
      <w:r>
        <w:rPr>
          <w:noProof/>
        </w:rPr>
        <w:fldChar w:fldCharType="begin"/>
      </w:r>
      <w:r>
        <w:rPr>
          <w:noProof/>
        </w:rPr>
        <w:instrText xml:space="preserve"> PAGEREF _Toc187262578 \h </w:instrText>
      </w:r>
      <w:r>
        <w:rPr>
          <w:noProof/>
        </w:rPr>
      </w:r>
      <w:r>
        <w:rPr>
          <w:noProof/>
        </w:rPr>
        <w:fldChar w:fldCharType="separate"/>
      </w:r>
      <w:r>
        <w:rPr>
          <w:noProof/>
        </w:rPr>
        <w:t>121</w:t>
      </w:r>
      <w:r>
        <w:rPr>
          <w:noProof/>
        </w:rPr>
        <w:fldChar w:fldCharType="end"/>
      </w:r>
    </w:p>
    <w:p w14:paraId="3116B553" w14:textId="2A5342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IAB-MT</w:t>
      </w:r>
      <w:r>
        <w:rPr>
          <w:noProof/>
        </w:rPr>
        <w:tab/>
      </w:r>
      <w:r>
        <w:rPr>
          <w:noProof/>
        </w:rPr>
        <w:fldChar w:fldCharType="begin"/>
      </w:r>
      <w:r>
        <w:rPr>
          <w:noProof/>
        </w:rPr>
        <w:instrText xml:space="preserve"> PAGEREF _Toc187262579 \h </w:instrText>
      </w:r>
      <w:r>
        <w:rPr>
          <w:noProof/>
        </w:rPr>
      </w:r>
      <w:r>
        <w:rPr>
          <w:noProof/>
        </w:rPr>
        <w:fldChar w:fldCharType="separate"/>
      </w:r>
      <w:r>
        <w:rPr>
          <w:noProof/>
        </w:rPr>
        <w:t>122</w:t>
      </w:r>
      <w:r>
        <w:rPr>
          <w:noProof/>
        </w:rPr>
        <w:fldChar w:fldCharType="end"/>
      </w:r>
    </w:p>
    <w:p w14:paraId="4F36EFA4" w14:textId="14ACB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IAB-MT</w:t>
      </w:r>
      <w:r>
        <w:rPr>
          <w:noProof/>
        </w:rPr>
        <w:tab/>
      </w:r>
      <w:r>
        <w:rPr>
          <w:noProof/>
        </w:rPr>
        <w:fldChar w:fldCharType="begin"/>
      </w:r>
      <w:r>
        <w:rPr>
          <w:noProof/>
        </w:rPr>
        <w:instrText xml:space="preserve"> PAGEREF _Toc187262580 \h </w:instrText>
      </w:r>
      <w:r>
        <w:rPr>
          <w:noProof/>
        </w:rPr>
      </w:r>
      <w:r>
        <w:rPr>
          <w:noProof/>
        </w:rPr>
        <w:fldChar w:fldCharType="separate"/>
      </w:r>
      <w:r>
        <w:rPr>
          <w:noProof/>
        </w:rPr>
        <w:t>122</w:t>
      </w:r>
      <w:r>
        <w:rPr>
          <w:noProof/>
        </w:rPr>
        <w:fldChar w:fldCharType="end"/>
      </w:r>
    </w:p>
    <w:p w14:paraId="09945327" w14:textId="16D3A1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_Toc187262581 \h </w:instrText>
      </w:r>
      <w:r>
        <w:rPr>
          <w:noProof/>
        </w:rPr>
      </w:r>
      <w:r>
        <w:rPr>
          <w:noProof/>
        </w:rPr>
        <w:fldChar w:fldCharType="separate"/>
      </w:r>
      <w:r>
        <w:rPr>
          <w:noProof/>
        </w:rPr>
        <w:t>123</w:t>
      </w:r>
      <w:r>
        <w:rPr>
          <w:noProof/>
        </w:rPr>
        <w:fldChar w:fldCharType="end"/>
      </w:r>
    </w:p>
    <w:p w14:paraId="1A46BA37" w14:textId="1C01603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_Toc187262582 \h </w:instrText>
      </w:r>
      <w:r>
        <w:rPr>
          <w:noProof/>
        </w:rPr>
      </w:r>
      <w:r>
        <w:rPr>
          <w:noProof/>
        </w:rPr>
        <w:fldChar w:fldCharType="separate"/>
      </w:r>
      <w:r>
        <w:rPr>
          <w:noProof/>
        </w:rPr>
        <w:t>123</w:t>
      </w:r>
      <w:r>
        <w:rPr>
          <w:noProof/>
        </w:rPr>
        <w:fldChar w:fldCharType="end"/>
      </w:r>
    </w:p>
    <w:p w14:paraId="2662888E" w14:textId="1AF8DA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_Toc187262583 \h </w:instrText>
      </w:r>
      <w:r>
        <w:rPr>
          <w:noProof/>
        </w:rPr>
      </w:r>
      <w:r>
        <w:rPr>
          <w:noProof/>
        </w:rPr>
        <w:fldChar w:fldCharType="separate"/>
      </w:r>
      <w:r>
        <w:rPr>
          <w:noProof/>
        </w:rPr>
        <w:t>123</w:t>
      </w:r>
      <w:r>
        <w:rPr>
          <w:noProof/>
        </w:rPr>
        <w:fldChar w:fldCharType="end"/>
      </w:r>
    </w:p>
    <w:p w14:paraId="2D1D6862" w14:textId="55D0E7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_Toc187262584 \h </w:instrText>
      </w:r>
      <w:r>
        <w:rPr>
          <w:noProof/>
        </w:rPr>
      </w:r>
      <w:r>
        <w:rPr>
          <w:noProof/>
        </w:rPr>
        <w:fldChar w:fldCharType="separate"/>
      </w:r>
      <w:r>
        <w:rPr>
          <w:noProof/>
        </w:rPr>
        <w:t>124</w:t>
      </w:r>
      <w:r>
        <w:rPr>
          <w:noProof/>
        </w:rPr>
        <w:fldChar w:fldCharType="end"/>
      </w:r>
    </w:p>
    <w:p w14:paraId="5C3A454D" w14:textId="009EE4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_Toc187262585 \h </w:instrText>
      </w:r>
      <w:r>
        <w:rPr>
          <w:noProof/>
        </w:rPr>
      </w:r>
      <w:r>
        <w:rPr>
          <w:noProof/>
        </w:rPr>
        <w:fldChar w:fldCharType="separate"/>
      </w:r>
      <w:r>
        <w:rPr>
          <w:noProof/>
        </w:rPr>
        <w:t>124</w:t>
      </w:r>
      <w:r>
        <w:rPr>
          <w:noProof/>
        </w:rPr>
        <w:fldChar w:fldCharType="end"/>
      </w:r>
    </w:p>
    <w:p w14:paraId="428182AC" w14:textId="709FC0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_Toc187262586 \h </w:instrText>
      </w:r>
      <w:r>
        <w:rPr>
          <w:noProof/>
        </w:rPr>
      </w:r>
      <w:r>
        <w:rPr>
          <w:noProof/>
        </w:rPr>
        <w:fldChar w:fldCharType="separate"/>
      </w:r>
      <w:r>
        <w:rPr>
          <w:noProof/>
        </w:rPr>
        <w:t>124</w:t>
      </w:r>
      <w:r>
        <w:rPr>
          <w:noProof/>
        </w:rPr>
        <w:fldChar w:fldCharType="end"/>
      </w:r>
    </w:p>
    <w:p w14:paraId="7D7EE94E" w14:textId="1372563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7.6.4.2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_Toc187262587 \h </w:instrText>
      </w:r>
      <w:r>
        <w:rPr>
          <w:noProof/>
        </w:rPr>
      </w:r>
      <w:r>
        <w:rPr>
          <w:noProof/>
        </w:rPr>
        <w:fldChar w:fldCharType="separate"/>
      </w:r>
      <w:r>
        <w:rPr>
          <w:noProof/>
        </w:rPr>
        <w:t>124</w:t>
      </w:r>
      <w:r>
        <w:rPr>
          <w:noProof/>
        </w:rPr>
        <w:fldChar w:fldCharType="end"/>
      </w:r>
    </w:p>
    <w:p w14:paraId="08C959F6" w14:textId="53AF815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_Toc187262588 \h </w:instrText>
      </w:r>
      <w:r>
        <w:rPr>
          <w:noProof/>
        </w:rPr>
      </w:r>
      <w:r>
        <w:rPr>
          <w:noProof/>
        </w:rPr>
        <w:fldChar w:fldCharType="separate"/>
      </w:r>
      <w:r>
        <w:rPr>
          <w:noProof/>
        </w:rPr>
        <w:t>124</w:t>
      </w:r>
      <w:r>
        <w:rPr>
          <w:noProof/>
        </w:rPr>
        <w:fldChar w:fldCharType="end"/>
      </w:r>
    </w:p>
    <w:p w14:paraId="2F8CF953" w14:textId="77C0B5A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IAB-DU</w:t>
      </w:r>
      <w:r>
        <w:rPr>
          <w:noProof/>
        </w:rPr>
        <w:tab/>
      </w:r>
      <w:r>
        <w:rPr>
          <w:noProof/>
        </w:rPr>
        <w:fldChar w:fldCharType="begin"/>
      </w:r>
      <w:r>
        <w:rPr>
          <w:noProof/>
        </w:rPr>
        <w:instrText xml:space="preserve"> PAGEREF _Toc187262589 \h </w:instrText>
      </w:r>
      <w:r>
        <w:rPr>
          <w:noProof/>
        </w:rPr>
      </w:r>
      <w:r>
        <w:rPr>
          <w:noProof/>
        </w:rPr>
        <w:fldChar w:fldCharType="separate"/>
      </w:r>
      <w:r>
        <w:rPr>
          <w:noProof/>
        </w:rPr>
        <w:t>124</w:t>
      </w:r>
      <w:r>
        <w:rPr>
          <w:noProof/>
        </w:rPr>
        <w:fldChar w:fldCharType="end"/>
      </w:r>
    </w:p>
    <w:p w14:paraId="4E45BF84" w14:textId="0DB80B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IAB-DU</w:t>
      </w:r>
      <w:r>
        <w:rPr>
          <w:noProof/>
        </w:rPr>
        <w:tab/>
      </w:r>
      <w:r>
        <w:rPr>
          <w:noProof/>
        </w:rPr>
        <w:fldChar w:fldCharType="begin"/>
      </w:r>
      <w:r>
        <w:rPr>
          <w:noProof/>
        </w:rPr>
        <w:instrText xml:space="preserve"> PAGEREF _Toc187262590 \h </w:instrText>
      </w:r>
      <w:r>
        <w:rPr>
          <w:noProof/>
        </w:rPr>
      </w:r>
      <w:r>
        <w:rPr>
          <w:noProof/>
        </w:rPr>
        <w:fldChar w:fldCharType="separate"/>
      </w:r>
      <w:r>
        <w:rPr>
          <w:noProof/>
        </w:rPr>
        <w:t>125</w:t>
      </w:r>
      <w:r>
        <w:rPr>
          <w:noProof/>
        </w:rPr>
        <w:fldChar w:fldCharType="end"/>
      </w:r>
    </w:p>
    <w:p w14:paraId="64D1070A" w14:textId="4F7CA08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IAB-MT</w:t>
      </w:r>
      <w:r>
        <w:rPr>
          <w:noProof/>
        </w:rPr>
        <w:tab/>
      </w:r>
      <w:r>
        <w:rPr>
          <w:noProof/>
        </w:rPr>
        <w:fldChar w:fldCharType="begin"/>
      </w:r>
      <w:r>
        <w:rPr>
          <w:noProof/>
        </w:rPr>
        <w:instrText xml:space="preserve"> PAGEREF _Toc187262591 \h </w:instrText>
      </w:r>
      <w:r>
        <w:rPr>
          <w:noProof/>
        </w:rPr>
      </w:r>
      <w:r>
        <w:rPr>
          <w:noProof/>
        </w:rPr>
        <w:fldChar w:fldCharType="separate"/>
      </w:r>
      <w:r>
        <w:rPr>
          <w:noProof/>
        </w:rPr>
        <w:t>125</w:t>
      </w:r>
      <w:r>
        <w:rPr>
          <w:noProof/>
        </w:rPr>
        <w:fldChar w:fldCharType="end"/>
      </w:r>
    </w:p>
    <w:p w14:paraId="4207ED8A" w14:textId="71F6BE3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IAB-MT</w:t>
      </w:r>
      <w:r>
        <w:rPr>
          <w:noProof/>
        </w:rPr>
        <w:tab/>
      </w:r>
      <w:r>
        <w:rPr>
          <w:noProof/>
        </w:rPr>
        <w:fldChar w:fldCharType="begin"/>
      </w:r>
      <w:r>
        <w:rPr>
          <w:noProof/>
        </w:rPr>
        <w:instrText xml:space="preserve"> PAGEREF _Toc187262592 \h </w:instrText>
      </w:r>
      <w:r>
        <w:rPr>
          <w:noProof/>
        </w:rPr>
      </w:r>
      <w:r>
        <w:rPr>
          <w:noProof/>
        </w:rPr>
        <w:fldChar w:fldCharType="separate"/>
      </w:r>
      <w:r>
        <w:rPr>
          <w:noProof/>
        </w:rPr>
        <w:t>126</w:t>
      </w:r>
      <w:r>
        <w:rPr>
          <w:noProof/>
        </w:rPr>
        <w:fldChar w:fldCharType="end"/>
      </w:r>
    </w:p>
    <w:p w14:paraId="453097FB" w14:textId="551D44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w:t>
      </w:r>
      <w:r>
        <w:rPr>
          <w:noProof/>
        </w:rPr>
        <w:tab/>
      </w:r>
      <w:r>
        <w:rPr>
          <w:noProof/>
        </w:rPr>
        <w:fldChar w:fldCharType="begin"/>
      </w:r>
      <w:r>
        <w:rPr>
          <w:noProof/>
        </w:rPr>
        <w:instrText xml:space="preserve"> PAGEREF _Toc187262593 \h </w:instrText>
      </w:r>
      <w:r>
        <w:rPr>
          <w:noProof/>
        </w:rPr>
      </w:r>
      <w:r>
        <w:rPr>
          <w:noProof/>
        </w:rPr>
        <w:fldChar w:fldCharType="separate"/>
      </w:r>
      <w:r>
        <w:rPr>
          <w:noProof/>
        </w:rPr>
        <w:t>126</w:t>
      </w:r>
      <w:r>
        <w:rPr>
          <w:noProof/>
        </w:rPr>
        <w:fldChar w:fldCharType="end"/>
      </w:r>
    </w:p>
    <w:p w14:paraId="744351A5" w14:textId="42E50BC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_Toc187262594 \h </w:instrText>
      </w:r>
      <w:r>
        <w:rPr>
          <w:noProof/>
        </w:rPr>
      </w:r>
      <w:r>
        <w:rPr>
          <w:noProof/>
        </w:rPr>
        <w:fldChar w:fldCharType="separate"/>
      </w:r>
      <w:r>
        <w:rPr>
          <w:noProof/>
        </w:rPr>
        <w:t>126</w:t>
      </w:r>
      <w:r>
        <w:rPr>
          <w:noProof/>
        </w:rPr>
        <w:fldChar w:fldCharType="end"/>
      </w:r>
    </w:p>
    <w:p w14:paraId="55A0227F" w14:textId="3F54DC8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_Toc187262595 \h </w:instrText>
      </w:r>
      <w:r>
        <w:rPr>
          <w:noProof/>
        </w:rPr>
      </w:r>
      <w:r>
        <w:rPr>
          <w:noProof/>
        </w:rPr>
        <w:fldChar w:fldCharType="separate"/>
      </w:r>
      <w:r>
        <w:rPr>
          <w:noProof/>
        </w:rPr>
        <w:t>126</w:t>
      </w:r>
      <w:r>
        <w:rPr>
          <w:noProof/>
        </w:rPr>
        <w:fldChar w:fldCharType="end"/>
      </w:r>
    </w:p>
    <w:p w14:paraId="7B585034" w14:textId="2B2A2B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_Toc187262596 \h </w:instrText>
      </w:r>
      <w:r>
        <w:rPr>
          <w:noProof/>
        </w:rPr>
      </w:r>
      <w:r>
        <w:rPr>
          <w:noProof/>
        </w:rPr>
        <w:fldChar w:fldCharType="separate"/>
      </w:r>
      <w:r>
        <w:rPr>
          <w:noProof/>
        </w:rPr>
        <w:t>127</w:t>
      </w:r>
      <w:r>
        <w:rPr>
          <w:noProof/>
        </w:rPr>
        <w:fldChar w:fldCharType="end"/>
      </w:r>
    </w:p>
    <w:p w14:paraId="0609D494" w14:textId="0773FD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_Toc187262597 \h </w:instrText>
      </w:r>
      <w:r>
        <w:rPr>
          <w:noProof/>
        </w:rPr>
      </w:r>
      <w:r>
        <w:rPr>
          <w:noProof/>
        </w:rPr>
        <w:fldChar w:fldCharType="separate"/>
      </w:r>
      <w:r>
        <w:rPr>
          <w:noProof/>
        </w:rPr>
        <w:t>127</w:t>
      </w:r>
      <w:r>
        <w:rPr>
          <w:noProof/>
        </w:rPr>
        <w:fldChar w:fldCharType="end"/>
      </w:r>
    </w:p>
    <w:p w14:paraId="422CE4A4" w14:textId="706EF37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_Toc187262598 \h </w:instrText>
      </w:r>
      <w:r>
        <w:rPr>
          <w:noProof/>
        </w:rPr>
      </w:r>
      <w:r>
        <w:rPr>
          <w:noProof/>
        </w:rPr>
        <w:fldChar w:fldCharType="separate"/>
      </w:r>
      <w:r>
        <w:rPr>
          <w:noProof/>
        </w:rPr>
        <w:t>127</w:t>
      </w:r>
      <w:r>
        <w:rPr>
          <w:noProof/>
        </w:rPr>
        <w:fldChar w:fldCharType="end"/>
      </w:r>
    </w:p>
    <w:p w14:paraId="4F4C4E3B" w14:textId="59A9901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_Toc187262599 \h </w:instrText>
      </w:r>
      <w:r>
        <w:rPr>
          <w:noProof/>
        </w:rPr>
      </w:r>
      <w:r>
        <w:rPr>
          <w:noProof/>
        </w:rPr>
        <w:fldChar w:fldCharType="separate"/>
      </w:r>
      <w:r>
        <w:rPr>
          <w:noProof/>
        </w:rPr>
        <w:t>127</w:t>
      </w:r>
      <w:r>
        <w:rPr>
          <w:noProof/>
        </w:rPr>
        <w:fldChar w:fldCharType="end"/>
      </w:r>
    </w:p>
    <w:p w14:paraId="3D62016E" w14:textId="545E9D6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_Toc187262600 \h </w:instrText>
      </w:r>
      <w:r>
        <w:rPr>
          <w:noProof/>
        </w:rPr>
      </w:r>
      <w:r>
        <w:rPr>
          <w:noProof/>
        </w:rPr>
        <w:fldChar w:fldCharType="separate"/>
      </w:r>
      <w:r>
        <w:rPr>
          <w:noProof/>
        </w:rPr>
        <w:t>127</w:t>
      </w:r>
      <w:r>
        <w:rPr>
          <w:noProof/>
        </w:rPr>
        <w:fldChar w:fldCharType="end"/>
      </w:r>
    </w:p>
    <w:p w14:paraId="73DDA430" w14:textId="16A84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_Toc187262601 \h </w:instrText>
      </w:r>
      <w:r>
        <w:rPr>
          <w:noProof/>
        </w:rPr>
      </w:r>
      <w:r>
        <w:rPr>
          <w:noProof/>
        </w:rPr>
        <w:fldChar w:fldCharType="separate"/>
      </w:r>
      <w:r>
        <w:rPr>
          <w:noProof/>
        </w:rPr>
        <w:t>127</w:t>
      </w:r>
      <w:r>
        <w:rPr>
          <w:noProof/>
        </w:rPr>
        <w:fldChar w:fldCharType="end"/>
      </w:r>
    </w:p>
    <w:p w14:paraId="18F0AD5E" w14:textId="53F0C3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i/>
          <w:iCs/>
          <w:noProof/>
          <w:lang w:eastAsia="zh-CN"/>
        </w:rPr>
        <w:t>MT</w:t>
      </w:r>
      <w:r>
        <w:rPr>
          <w:noProof/>
        </w:rPr>
        <w:tab/>
      </w:r>
      <w:r>
        <w:rPr>
          <w:noProof/>
        </w:rPr>
        <w:fldChar w:fldCharType="begin"/>
      </w:r>
      <w:r>
        <w:rPr>
          <w:noProof/>
        </w:rPr>
        <w:instrText xml:space="preserve"> PAGEREF _Toc187262602 \h </w:instrText>
      </w:r>
      <w:r>
        <w:rPr>
          <w:noProof/>
        </w:rPr>
      </w:r>
      <w:r>
        <w:rPr>
          <w:noProof/>
        </w:rPr>
        <w:fldChar w:fldCharType="separate"/>
      </w:r>
      <w:r>
        <w:rPr>
          <w:noProof/>
        </w:rPr>
        <w:t>131</w:t>
      </w:r>
      <w:r>
        <w:rPr>
          <w:noProof/>
        </w:rPr>
        <w:fldChar w:fldCharType="end"/>
      </w:r>
    </w:p>
    <w:p w14:paraId="6437A039" w14:textId="6F8F65D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In-channel selectivity</w:t>
      </w:r>
      <w:r>
        <w:rPr>
          <w:noProof/>
        </w:rPr>
        <w:tab/>
      </w:r>
      <w:r>
        <w:rPr>
          <w:noProof/>
        </w:rPr>
        <w:fldChar w:fldCharType="begin"/>
      </w:r>
      <w:r>
        <w:rPr>
          <w:noProof/>
        </w:rPr>
        <w:instrText xml:space="preserve"> PAGEREF _Toc187262603 \h </w:instrText>
      </w:r>
      <w:r>
        <w:rPr>
          <w:noProof/>
        </w:rPr>
      </w:r>
      <w:r>
        <w:rPr>
          <w:noProof/>
        </w:rPr>
        <w:fldChar w:fldCharType="separate"/>
      </w:r>
      <w:r>
        <w:rPr>
          <w:noProof/>
        </w:rPr>
        <w:t>133</w:t>
      </w:r>
      <w:r>
        <w:rPr>
          <w:noProof/>
        </w:rPr>
        <w:fldChar w:fldCharType="end"/>
      </w:r>
    </w:p>
    <w:p w14:paraId="450AA9EF" w14:textId="0C963C1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_Toc187262604 \h </w:instrText>
      </w:r>
      <w:r>
        <w:rPr>
          <w:noProof/>
        </w:rPr>
      </w:r>
      <w:r>
        <w:rPr>
          <w:noProof/>
        </w:rPr>
        <w:fldChar w:fldCharType="separate"/>
      </w:r>
      <w:r>
        <w:rPr>
          <w:noProof/>
        </w:rPr>
        <w:t>133</w:t>
      </w:r>
      <w:r>
        <w:rPr>
          <w:noProof/>
        </w:rPr>
        <w:fldChar w:fldCharType="end"/>
      </w:r>
    </w:p>
    <w:p w14:paraId="45261FFF" w14:textId="46A7AA6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_Toc187262605 \h </w:instrText>
      </w:r>
      <w:r>
        <w:rPr>
          <w:noProof/>
        </w:rPr>
      </w:r>
      <w:r>
        <w:rPr>
          <w:noProof/>
        </w:rPr>
        <w:fldChar w:fldCharType="separate"/>
      </w:r>
      <w:r>
        <w:rPr>
          <w:noProof/>
        </w:rPr>
        <w:t>134</w:t>
      </w:r>
      <w:r>
        <w:rPr>
          <w:noProof/>
        </w:rPr>
        <w:fldChar w:fldCharType="end"/>
      </w:r>
    </w:p>
    <w:p w14:paraId="62A6623C" w14:textId="2E04373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_Toc187262606 \h </w:instrText>
      </w:r>
      <w:r>
        <w:rPr>
          <w:noProof/>
        </w:rPr>
      </w:r>
      <w:r>
        <w:rPr>
          <w:noProof/>
        </w:rPr>
        <w:fldChar w:fldCharType="separate"/>
      </w:r>
      <w:r>
        <w:rPr>
          <w:noProof/>
        </w:rPr>
        <w:t>134</w:t>
      </w:r>
      <w:r>
        <w:rPr>
          <w:noProof/>
        </w:rPr>
        <w:fldChar w:fldCharType="end"/>
      </w:r>
    </w:p>
    <w:p w14:paraId="24138784" w14:textId="2C5F18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_Toc187262607 \h </w:instrText>
      </w:r>
      <w:r>
        <w:rPr>
          <w:noProof/>
        </w:rPr>
      </w:r>
      <w:r>
        <w:rPr>
          <w:noProof/>
        </w:rPr>
        <w:fldChar w:fldCharType="separate"/>
      </w:r>
      <w:r>
        <w:rPr>
          <w:noProof/>
        </w:rPr>
        <w:t>134</w:t>
      </w:r>
      <w:r>
        <w:rPr>
          <w:noProof/>
        </w:rPr>
        <w:fldChar w:fldCharType="end"/>
      </w:r>
    </w:p>
    <w:p w14:paraId="1C42A620" w14:textId="22C87E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_Toc187262608 \h </w:instrText>
      </w:r>
      <w:r>
        <w:rPr>
          <w:noProof/>
        </w:rPr>
      </w:r>
      <w:r>
        <w:rPr>
          <w:noProof/>
        </w:rPr>
        <w:fldChar w:fldCharType="separate"/>
      </w:r>
      <w:r>
        <w:rPr>
          <w:noProof/>
        </w:rPr>
        <w:t>134</w:t>
      </w:r>
      <w:r>
        <w:rPr>
          <w:noProof/>
        </w:rPr>
        <w:fldChar w:fldCharType="end"/>
      </w:r>
    </w:p>
    <w:p w14:paraId="43EBE4EE" w14:textId="65D59B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_Toc187262609 \h </w:instrText>
      </w:r>
      <w:r>
        <w:rPr>
          <w:noProof/>
        </w:rPr>
      </w:r>
      <w:r>
        <w:rPr>
          <w:noProof/>
        </w:rPr>
        <w:fldChar w:fldCharType="separate"/>
      </w:r>
      <w:r>
        <w:rPr>
          <w:noProof/>
        </w:rPr>
        <w:t>134</w:t>
      </w:r>
      <w:r>
        <w:rPr>
          <w:noProof/>
        </w:rPr>
        <w:fldChar w:fldCharType="end"/>
      </w:r>
    </w:p>
    <w:p w14:paraId="4BBA46FE" w14:textId="384CC24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_Toc187262610 \h </w:instrText>
      </w:r>
      <w:r>
        <w:rPr>
          <w:noProof/>
        </w:rPr>
      </w:r>
      <w:r>
        <w:rPr>
          <w:noProof/>
        </w:rPr>
        <w:fldChar w:fldCharType="separate"/>
      </w:r>
      <w:r>
        <w:rPr>
          <w:noProof/>
        </w:rPr>
        <w:t>134</w:t>
      </w:r>
      <w:r>
        <w:rPr>
          <w:noProof/>
        </w:rPr>
        <w:fldChar w:fldCharType="end"/>
      </w:r>
    </w:p>
    <w:p w14:paraId="44425185" w14:textId="62B055D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sidRPr="006C15C0">
        <w:rPr>
          <w:rFonts w:eastAsia="SimSun"/>
          <w:noProof/>
          <w:lang w:eastAsia="zh-CN"/>
        </w:rPr>
        <w:t>8</w:t>
      </w:r>
      <w:r w:rsidRPr="006C15C0">
        <w:rPr>
          <w:rFonts w:eastAsiaTheme="minorEastAsia"/>
          <w:noProof/>
        </w:rPr>
        <w:t>.</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_Toc187262611 \h </w:instrText>
      </w:r>
      <w:r>
        <w:rPr>
          <w:noProof/>
        </w:rPr>
      </w:r>
      <w:r>
        <w:rPr>
          <w:noProof/>
        </w:rPr>
        <w:fldChar w:fldCharType="separate"/>
      </w:r>
      <w:r>
        <w:rPr>
          <w:noProof/>
        </w:rPr>
        <w:t>134</w:t>
      </w:r>
      <w:r>
        <w:rPr>
          <w:noProof/>
        </w:rPr>
        <w:fldChar w:fldCharType="end"/>
      </w:r>
    </w:p>
    <w:p w14:paraId="3F3E2D97" w14:textId="4126757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performance requirements</w:t>
      </w:r>
      <w:r>
        <w:rPr>
          <w:noProof/>
        </w:rPr>
        <w:tab/>
      </w:r>
      <w:r>
        <w:rPr>
          <w:noProof/>
        </w:rPr>
        <w:fldChar w:fldCharType="begin"/>
      </w:r>
      <w:r>
        <w:rPr>
          <w:noProof/>
        </w:rPr>
        <w:instrText xml:space="preserve"> PAGEREF _Toc187262612 \h </w:instrText>
      </w:r>
      <w:r>
        <w:rPr>
          <w:noProof/>
        </w:rPr>
      </w:r>
      <w:r>
        <w:rPr>
          <w:noProof/>
        </w:rPr>
        <w:fldChar w:fldCharType="separate"/>
      </w:r>
      <w:r>
        <w:rPr>
          <w:noProof/>
        </w:rPr>
        <w:t>136</w:t>
      </w:r>
      <w:r>
        <w:rPr>
          <w:noProof/>
        </w:rPr>
        <w:fldChar w:fldCharType="end"/>
      </w:r>
    </w:p>
    <w:p w14:paraId="4F67BE44" w14:textId="0413E8D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performance requirements</w:t>
      </w:r>
      <w:r>
        <w:rPr>
          <w:noProof/>
        </w:rPr>
        <w:tab/>
      </w:r>
      <w:r>
        <w:rPr>
          <w:noProof/>
        </w:rPr>
        <w:fldChar w:fldCharType="begin"/>
      </w:r>
      <w:r>
        <w:rPr>
          <w:noProof/>
        </w:rPr>
        <w:instrText xml:space="preserve"> PAGEREF _Toc187262613 \h </w:instrText>
      </w:r>
      <w:r>
        <w:rPr>
          <w:noProof/>
        </w:rPr>
      </w:r>
      <w:r>
        <w:rPr>
          <w:noProof/>
        </w:rPr>
        <w:fldChar w:fldCharType="separate"/>
      </w:r>
      <w:r>
        <w:rPr>
          <w:noProof/>
        </w:rPr>
        <w:t>136</w:t>
      </w:r>
      <w:r>
        <w:rPr>
          <w:noProof/>
        </w:rPr>
        <w:fldChar w:fldCharType="end"/>
      </w:r>
    </w:p>
    <w:p w14:paraId="59FB0A52" w14:textId="619A13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_Toc187262614 \h </w:instrText>
      </w:r>
      <w:r>
        <w:rPr>
          <w:noProof/>
        </w:rPr>
      </w:r>
      <w:r>
        <w:rPr>
          <w:noProof/>
        </w:rPr>
        <w:fldChar w:fldCharType="separate"/>
      </w:r>
      <w:r>
        <w:rPr>
          <w:noProof/>
        </w:rPr>
        <w:t>136</w:t>
      </w:r>
      <w:r>
        <w:rPr>
          <w:noProof/>
        </w:rPr>
        <w:fldChar w:fldCharType="end"/>
      </w:r>
    </w:p>
    <w:p w14:paraId="0EC7E0E8" w14:textId="6632B51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 and definitions</w:t>
      </w:r>
      <w:r>
        <w:rPr>
          <w:noProof/>
        </w:rPr>
        <w:tab/>
      </w:r>
      <w:r>
        <w:rPr>
          <w:noProof/>
        </w:rPr>
        <w:fldChar w:fldCharType="begin"/>
      </w:r>
      <w:r>
        <w:rPr>
          <w:noProof/>
        </w:rPr>
        <w:instrText xml:space="preserve"> PAGEREF _Toc187262615 \h </w:instrText>
      </w:r>
      <w:r>
        <w:rPr>
          <w:noProof/>
        </w:rPr>
      </w:r>
      <w:r>
        <w:rPr>
          <w:noProof/>
        </w:rPr>
        <w:fldChar w:fldCharType="separate"/>
      </w:r>
      <w:r>
        <w:rPr>
          <w:noProof/>
        </w:rPr>
        <w:t>136</w:t>
      </w:r>
      <w:r>
        <w:rPr>
          <w:noProof/>
        </w:rPr>
        <w:fldChar w:fldCharType="end"/>
      </w:r>
    </w:p>
    <w:p w14:paraId="250BD416" w14:textId="7B6E14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Applicability rule</w:t>
      </w:r>
      <w:r>
        <w:rPr>
          <w:noProof/>
        </w:rPr>
        <w:tab/>
      </w:r>
      <w:r>
        <w:rPr>
          <w:noProof/>
        </w:rPr>
        <w:fldChar w:fldCharType="begin"/>
      </w:r>
      <w:r>
        <w:rPr>
          <w:noProof/>
        </w:rPr>
        <w:instrText xml:space="preserve"> PAGEREF _Toc187262616 \h </w:instrText>
      </w:r>
      <w:r>
        <w:rPr>
          <w:noProof/>
        </w:rPr>
      </w:r>
      <w:r>
        <w:rPr>
          <w:noProof/>
        </w:rPr>
        <w:fldChar w:fldCharType="separate"/>
      </w:r>
      <w:r>
        <w:rPr>
          <w:noProof/>
        </w:rPr>
        <w:t>137</w:t>
      </w:r>
      <w:r>
        <w:rPr>
          <w:noProof/>
        </w:rPr>
        <w:fldChar w:fldCharType="end"/>
      </w:r>
    </w:p>
    <w:p w14:paraId="51D4257C" w14:textId="7552F2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_Toc187262617 \h </w:instrText>
      </w:r>
      <w:r>
        <w:rPr>
          <w:noProof/>
        </w:rPr>
      </w:r>
      <w:r>
        <w:rPr>
          <w:noProof/>
        </w:rPr>
        <w:fldChar w:fldCharType="separate"/>
      </w:r>
      <w:r>
        <w:rPr>
          <w:noProof/>
        </w:rPr>
        <w:t>137</w:t>
      </w:r>
      <w:r>
        <w:rPr>
          <w:noProof/>
        </w:rPr>
        <w:fldChar w:fldCharType="end"/>
      </w:r>
    </w:p>
    <w:p w14:paraId="52AEE98D" w14:textId="0C1D77B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PUSCH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_Toc187262618 \h </w:instrText>
      </w:r>
      <w:r>
        <w:rPr>
          <w:noProof/>
        </w:rPr>
      </w:r>
      <w:r>
        <w:rPr>
          <w:noProof/>
        </w:rPr>
        <w:fldChar w:fldCharType="separate"/>
      </w:r>
      <w:r>
        <w:rPr>
          <w:noProof/>
        </w:rPr>
        <w:t>137</w:t>
      </w:r>
      <w:r>
        <w:rPr>
          <w:noProof/>
        </w:rPr>
        <w:fldChar w:fldCharType="end"/>
      </w:r>
    </w:p>
    <w:p w14:paraId="1B42A875" w14:textId="0E7581E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PUCCH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_Toc187262619 \h </w:instrText>
      </w:r>
      <w:r>
        <w:rPr>
          <w:noProof/>
        </w:rPr>
      </w:r>
      <w:r>
        <w:rPr>
          <w:noProof/>
        </w:rPr>
        <w:fldChar w:fldCharType="separate"/>
      </w:r>
      <w:r>
        <w:rPr>
          <w:noProof/>
        </w:rPr>
        <w:t>138</w:t>
      </w:r>
      <w:r>
        <w:rPr>
          <w:noProof/>
        </w:rPr>
        <w:fldChar w:fldCharType="end"/>
      </w:r>
    </w:p>
    <w:p w14:paraId="674548FF" w14:textId="7303F68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PRACH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_Toc187262620 \h </w:instrText>
      </w:r>
      <w:r>
        <w:rPr>
          <w:noProof/>
        </w:rPr>
      </w:r>
      <w:r>
        <w:rPr>
          <w:noProof/>
        </w:rPr>
        <w:fldChar w:fldCharType="separate"/>
      </w:r>
      <w:r>
        <w:rPr>
          <w:noProof/>
        </w:rPr>
        <w:t>138</w:t>
      </w:r>
      <w:r>
        <w:rPr>
          <w:noProof/>
        </w:rPr>
        <w:fldChar w:fldCharType="end"/>
      </w:r>
    </w:p>
    <w:p w14:paraId="680E5D30" w14:textId="09A59DE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w:t>
      </w:r>
      <w:r>
        <w:rPr>
          <w:noProof/>
        </w:rPr>
        <w:tab/>
      </w:r>
      <w:r>
        <w:rPr>
          <w:noProof/>
        </w:rPr>
        <w:fldChar w:fldCharType="begin"/>
      </w:r>
      <w:r>
        <w:rPr>
          <w:noProof/>
        </w:rPr>
        <w:instrText xml:space="preserve"> PAGEREF _Toc187262621 \h </w:instrText>
      </w:r>
      <w:r>
        <w:rPr>
          <w:noProof/>
        </w:rPr>
      </w:r>
      <w:r>
        <w:rPr>
          <w:noProof/>
        </w:rPr>
        <w:fldChar w:fldCharType="separate"/>
      </w:r>
      <w:r>
        <w:rPr>
          <w:noProof/>
        </w:rPr>
        <w:t>139</w:t>
      </w:r>
      <w:r>
        <w:rPr>
          <w:noProof/>
        </w:rPr>
        <w:fldChar w:fldCharType="end"/>
      </w:r>
    </w:p>
    <w:p w14:paraId="0A19F2A0" w14:textId="20664E5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disabled</w:t>
      </w:r>
      <w:r>
        <w:rPr>
          <w:noProof/>
        </w:rPr>
        <w:tab/>
      </w:r>
      <w:r>
        <w:rPr>
          <w:noProof/>
        </w:rPr>
        <w:fldChar w:fldCharType="begin"/>
      </w:r>
      <w:r>
        <w:rPr>
          <w:noProof/>
        </w:rPr>
        <w:instrText xml:space="preserve"> PAGEREF _Toc187262622 \h </w:instrText>
      </w:r>
      <w:r>
        <w:rPr>
          <w:noProof/>
        </w:rPr>
      </w:r>
      <w:r>
        <w:rPr>
          <w:noProof/>
        </w:rPr>
        <w:fldChar w:fldCharType="separate"/>
      </w:r>
      <w:r>
        <w:rPr>
          <w:noProof/>
        </w:rPr>
        <w:t>139</w:t>
      </w:r>
      <w:r>
        <w:rPr>
          <w:noProof/>
        </w:rPr>
        <w:fldChar w:fldCharType="end"/>
      </w:r>
    </w:p>
    <w:p w14:paraId="207DA517" w14:textId="691998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_Toc187262623 \h </w:instrText>
      </w:r>
      <w:r>
        <w:rPr>
          <w:noProof/>
        </w:rPr>
      </w:r>
      <w:r>
        <w:rPr>
          <w:noProof/>
        </w:rPr>
        <w:fldChar w:fldCharType="separate"/>
      </w:r>
      <w:r>
        <w:rPr>
          <w:noProof/>
        </w:rPr>
        <w:t>139</w:t>
      </w:r>
      <w:r>
        <w:rPr>
          <w:noProof/>
        </w:rPr>
        <w:fldChar w:fldCharType="end"/>
      </w:r>
    </w:p>
    <w:p w14:paraId="0F332958" w14:textId="6E66607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_Toc187262624 \h </w:instrText>
      </w:r>
      <w:r>
        <w:rPr>
          <w:noProof/>
        </w:rPr>
      </w:r>
      <w:r>
        <w:rPr>
          <w:noProof/>
        </w:rPr>
        <w:fldChar w:fldCharType="separate"/>
      </w:r>
      <w:r>
        <w:rPr>
          <w:noProof/>
        </w:rPr>
        <w:t>139</w:t>
      </w:r>
      <w:r>
        <w:rPr>
          <w:noProof/>
        </w:rPr>
        <w:fldChar w:fldCharType="end"/>
      </w:r>
    </w:p>
    <w:p w14:paraId="38C5BB1C" w14:textId="2E787BC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_Toc187262625 \h </w:instrText>
      </w:r>
      <w:r>
        <w:rPr>
          <w:noProof/>
        </w:rPr>
      </w:r>
      <w:r>
        <w:rPr>
          <w:noProof/>
        </w:rPr>
        <w:fldChar w:fldCharType="separate"/>
      </w:r>
      <w:r>
        <w:rPr>
          <w:noProof/>
        </w:rPr>
        <w:t>139</w:t>
      </w:r>
      <w:r>
        <w:rPr>
          <w:noProof/>
        </w:rPr>
        <w:fldChar w:fldCharType="end"/>
      </w:r>
    </w:p>
    <w:p w14:paraId="14A7E61C" w14:textId="0D0757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_Toc187262626 \h </w:instrText>
      </w:r>
      <w:r>
        <w:rPr>
          <w:noProof/>
        </w:rPr>
      </w:r>
      <w:r>
        <w:rPr>
          <w:noProof/>
        </w:rPr>
        <w:fldChar w:fldCharType="separate"/>
      </w:r>
      <w:r>
        <w:rPr>
          <w:noProof/>
        </w:rPr>
        <w:t>139</w:t>
      </w:r>
      <w:r>
        <w:rPr>
          <w:noProof/>
        </w:rPr>
        <w:fldChar w:fldCharType="end"/>
      </w:r>
    </w:p>
    <w:p w14:paraId="083377D9" w14:textId="039AE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_Toc187262627 \h </w:instrText>
      </w:r>
      <w:r>
        <w:rPr>
          <w:noProof/>
        </w:rPr>
      </w:r>
      <w:r>
        <w:rPr>
          <w:noProof/>
        </w:rPr>
        <w:fldChar w:fldCharType="separate"/>
      </w:r>
      <w:r>
        <w:rPr>
          <w:noProof/>
        </w:rPr>
        <w:t>140</w:t>
      </w:r>
      <w:r>
        <w:rPr>
          <w:noProof/>
        </w:rPr>
        <w:fldChar w:fldCharType="end"/>
      </w:r>
    </w:p>
    <w:p w14:paraId="398971BC" w14:textId="740EFD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enabled</w:t>
      </w:r>
      <w:r>
        <w:rPr>
          <w:noProof/>
        </w:rPr>
        <w:tab/>
      </w:r>
      <w:r>
        <w:rPr>
          <w:noProof/>
        </w:rPr>
        <w:fldChar w:fldCharType="begin"/>
      </w:r>
      <w:r>
        <w:rPr>
          <w:noProof/>
        </w:rPr>
        <w:instrText xml:space="preserve"> PAGEREF _Toc187262628 \h </w:instrText>
      </w:r>
      <w:r>
        <w:rPr>
          <w:noProof/>
        </w:rPr>
      </w:r>
      <w:r>
        <w:rPr>
          <w:noProof/>
        </w:rPr>
        <w:fldChar w:fldCharType="separate"/>
      </w:r>
      <w:r>
        <w:rPr>
          <w:noProof/>
        </w:rPr>
        <w:t>146</w:t>
      </w:r>
      <w:r>
        <w:rPr>
          <w:noProof/>
        </w:rPr>
        <w:fldChar w:fldCharType="end"/>
      </w:r>
    </w:p>
    <w:p w14:paraId="68DD1216" w14:textId="14B539B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_Toc187262629 \h </w:instrText>
      </w:r>
      <w:r>
        <w:rPr>
          <w:noProof/>
        </w:rPr>
      </w:r>
      <w:r>
        <w:rPr>
          <w:noProof/>
        </w:rPr>
        <w:fldChar w:fldCharType="separate"/>
      </w:r>
      <w:r>
        <w:rPr>
          <w:noProof/>
        </w:rPr>
        <w:t>146</w:t>
      </w:r>
      <w:r>
        <w:rPr>
          <w:noProof/>
        </w:rPr>
        <w:fldChar w:fldCharType="end"/>
      </w:r>
    </w:p>
    <w:p w14:paraId="040BB934" w14:textId="40A006B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_Toc187262630 \h </w:instrText>
      </w:r>
      <w:r>
        <w:rPr>
          <w:noProof/>
        </w:rPr>
      </w:r>
      <w:r>
        <w:rPr>
          <w:noProof/>
        </w:rPr>
        <w:fldChar w:fldCharType="separate"/>
      </w:r>
      <w:r>
        <w:rPr>
          <w:noProof/>
        </w:rPr>
        <w:t>146</w:t>
      </w:r>
      <w:r>
        <w:rPr>
          <w:noProof/>
        </w:rPr>
        <w:fldChar w:fldCharType="end"/>
      </w:r>
    </w:p>
    <w:p w14:paraId="50CC9FE2" w14:textId="34B214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_Toc187262631 \h </w:instrText>
      </w:r>
      <w:r>
        <w:rPr>
          <w:noProof/>
        </w:rPr>
      </w:r>
      <w:r>
        <w:rPr>
          <w:noProof/>
        </w:rPr>
        <w:fldChar w:fldCharType="separate"/>
      </w:r>
      <w:r>
        <w:rPr>
          <w:noProof/>
        </w:rPr>
        <w:t>147</w:t>
      </w:r>
      <w:r>
        <w:rPr>
          <w:noProof/>
        </w:rPr>
        <w:fldChar w:fldCharType="end"/>
      </w:r>
    </w:p>
    <w:p w14:paraId="551E9072" w14:textId="4C5220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_Toc187262632 \h </w:instrText>
      </w:r>
      <w:r>
        <w:rPr>
          <w:noProof/>
        </w:rPr>
      </w:r>
      <w:r>
        <w:rPr>
          <w:noProof/>
        </w:rPr>
        <w:fldChar w:fldCharType="separate"/>
      </w:r>
      <w:r>
        <w:rPr>
          <w:noProof/>
        </w:rPr>
        <w:t>147</w:t>
      </w:r>
      <w:r>
        <w:rPr>
          <w:noProof/>
        </w:rPr>
        <w:fldChar w:fldCharType="end"/>
      </w:r>
    </w:p>
    <w:p w14:paraId="10983C1C" w14:textId="540E9E2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_Toc187262633 \h </w:instrText>
      </w:r>
      <w:r>
        <w:rPr>
          <w:noProof/>
        </w:rPr>
      </w:r>
      <w:r>
        <w:rPr>
          <w:noProof/>
        </w:rPr>
        <w:fldChar w:fldCharType="separate"/>
      </w:r>
      <w:r>
        <w:rPr>
          <w:noProof/>
        </w:rPr>
        <w:t>148</w:t>
      </w:r>
      <w:r>
        <w:rPr>
          <w:noProof/>
        </w:rPr>
        <w:fldChar w:fldCharType="end"/>
      </w:r>
    </w:p>
    <w:p w14:paraId="3B46B7B8" w14:textId="74C0F4A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UCI multiplexed on PUSCH</w:t>
      </w:r>
      <w:r>
        <w:rPr>
          <w:noProof/>
        </w:rPr>
        <w:tab/>
      </w:r>
      <w:r>
        <w:rPr>
          <w:noProof/>
        </w:rPr>
        <w:fldChar w:fldCharType="begin"/>
      </w:r>
      <w:r>
        <w:rPr>
          <w:noProof/>
        </w:rPr>
        <w:instrText xml:space="preserve"> PAGEREF _Toc187262634 \h </w:instrText>
      </w:r>
      <w:r>
        <w:rPr>
          <w:noProof/>
        </w:rPr>
      </w:r>
      <w:r>
        <w:rPr>
          <w:noProof/>
        </w:rPr>
        <w:fldChar w:fldCharType="separate"/>
      </w:r>
      <w:r>
        <w:rPr>
          <w:noProof/>
        </w:rPr>
        <w:t>149</w:t>
      </w:r>
      <w:r>
        <w:rPr>
          <w:noProof/>
        </w:rPr>
        <w:fldChar w:fldCharType="end"/>
      </w:r>
    </w:p>
    <w:p w14:paraId="2302D481" w14:textId="3126F0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_Toc187262635 \h </w:instrText>
      </w:r>
      <w:r>
        <w:rPr>
          <w:noProof/>
        </w:rPr>
      </w:r>
      <w:r>
        <w:rPr>
          <w:noProof/>
        </w:rPr>
        <w:fldChar w:fldCharType="separate"/>
      </w:r>
      <w:r>
        <w:rPr>
          <w:noProof/>
        </w:rPr>
        <w:t>149</w:t>
      </w:r>
      <w:r>
        <w:rPr>
          <w:noProof/>
        </w:rPr>
        <w:fldChar w:fldCharType="end"/>
      </w:r>
    </w:p>
    <w:p w14:paraId="3E9F175B" w14:textId="3BD062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_Toc187262636 \h </w:instrText>
      </w:r>
      <w:r>
        <w:rPr>
          <w:noProof/>
        </w:rPr>
      </w:r>
      <w:r>
        <w:rPr>
          <w:noProof/>
        </w:rPr>
        <w:fldChar w:fldCharType="separate"/>
      </w:r>
      <w:r>
        <w:rPr>
          <w:noProof/>
        </w:rPr>
        <w:t>149</w:t>
      </w:r>
      <w:r>
        <w:rPr>
          <w:noProof/>
        </w:rPr>
        <w:fldChar w:fldCharType="end"/>
      </w:r>
    </w:p>
    <w:p w14:paraId="784FC443" w14:textId="29FB78A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_Toc187262637 \h </w:instrText>
      </w:r>
      <w:r>
        <w:rPr>
          <w:noProof/>
        </w:rPr>
      </w:r>
      <w:r>
        <w:rPr>
          <w:noProof/>
        </w:rPr>
        <w:fldChar w:fldCharType="separate"/>
      </w:r>
      <w:r>
        <w:rPr>
          <w:noProof/>
        </w:rPr>
        <w:t>149</w:t>
      </w:r>
      <w:r>
        <w:rPr>
          <w:noProof/>
        </w:rPr>
        <w:fldChar w:fldCharType="end"/>
      </w:r>
    </w:p>
    <w:p w14:paraId="2729461D" w14:textId="66B3D1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_Toc187262638 \h </w:instrText>
      </w:r>
      <w:r>
        <w:rPr>
          <w:noProof/>
        </w:rPr>
      </w:r>
      <w:r>
        <w:rPr>
          <w:noProof/>
        </w:rPr>
        <w:fldChar w:fldCharType="separate"/>
      </w:r>
      <w:r>
        <w:rPr>
          <w:noProof/>
        </w:rPr>
        <w:t>149</w:t>
      </w:r>
      <w:r>
        <w:rPr>
          <w:noProof/>
        </w:rPr>
        <w:fldChar w:fldCharType="end"/>
      </w:r>
    </w:p>
    <w:p w14:paraId="75737F1A" w14:textId="289E361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_Toc187262639 \h </w:instrText>
      </w:r>
      <w:r>
        <w:rPr>
          <w:noProof/>
        </w:rPr>
      </w:r>
      <w:r>
        <w:rPr>
          <w:noProof/>
        </w:rPr>
        <w:fldChar w:fldCharType="separate"/>
      </w:r>
      <w:r>
        <w:rPr>
          <w:noProof/>
        </w:rPr>
        <w:t>150</w:t>
      </w:r>
      <w:r>
        <w:rPr>
          <w:noProof/>
        </w:rPr>
        <w:fldChar w:fldCharType="end"/>
      </w:r>
    </w:p>
    <w:p w14:paraId="6AE00DF7" w14:textId="5F62276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PUCCH</w:t>
      </w:r>
      <w:r>
        <w:rPr>
          <w:noProof/>
        </w:rPr>
        <w:tab/>
      </w:r>
      <w:r>
        <w:rPr>
          <w:noProof/>
        </w:rPr>
        <w:fldChar w:fldCharType="begin"/>
      </w:r>
      <w:r>
        <w:rPr>
          <w:noProof/>
        </w:rPr>
        <w:instrText xml:space="preserve"> PAGEREF _Toc187262640 \h </w:instrText>
      </w:r>
      <w:r>
        <w:rPr>
          <w:noProof/>
        </w:rPr>
      </w:r>
      <w:r>
        <w:rPr>
          <w:noProof/>
        </w:rPr>
        <w:fldChar w:fldCharType="separate"/>
      </w:r>
      <w:r>
        <w:rPr>
          <w:noProof/>
        </w:rPr>
        <w:t>151</w:t>
      </w:r>
      <w:r>
        <w:rPr>
          <w:noProof/>
        </w:rPr>
        <w:fldChar w:fldCharType="end"/>
      </w:r>
    </w:p>
    <w:p w14:paraId="3084B0F2" w14:textId="2834D60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0</w:t>
      </w:r>
      <w:r>
        <w:rPr>
          <w:noProof/>
        </w:rPr>
        <w:tab/>
      </w:r>
      <w:r>
        <w:rPr>
          <w:noProof/>
        </w:rPr>
        <w:fldChar w:fldCharType="begin"/>
      </w:r>
      <w:r>
        <w:rPr>
          <w:noProof/>
        </w:rPr>
        <w:instrText xml:space="preserve"> PAGEREF _Toc187262641 \h </w:instrText>
      </w:r>
      <w:r>
        <w:rPr>
          <w:noProof/>
        </w:rPr>
      </w:r>
      <w:r>
        <w:rPr>
          <w:noProof/>
        </w:rPr>
        <w:fldChar w:fldCharType="separate"/>
      </w:r>
      <w:r>
        <w:rPr>
          <w:noProof/>
        </w:rPr>
        <w:t>151</w:t>
      </w:r>
      <w:r>
        <w:rPr>
          <w:noProof/>
        </w:rPr>
        <w:fldChar w:fldCharType="end"/>
      </w:r>
    </w:p>
    <w:p w14:paraId="6D850343" w14:textId="4198B77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_Toc187262642 \h </w:instrText>
      </w:r>
      <w:r>
        <w:rPr>
          <w:noProof/>
        </w:rPr>
      </w:r>
      <w:r>
        <w:rPr>
          <w:noProof/>
        </w:rPr>
        <w:fldChar w:fldCharType="separate"/>
      </w:r>
      <w:r>
        <w:rPr>
          <w:noProof/>
        </w:rPr>
        <w:t>151</w:t>
      </w:r>
      <w:r>
        <w:rPr>
          <w:noProof/>
        </w:rPr>
        <w:fldChar w:fldCharType="end"/>
      </w:r>
    </w:p>
    <w:p w14:paraId="22DB08E5" w14:textId="1B669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_Toc187262643 \h </w:instrText>
      </w:r>
      <w:r>
        <w:rPr>
          <w:noProof/>
        </w:rPr>
      </w:r>
      <w:r>
        <w:rPr>
          <w:noProof/>
        </w:rPr>
        <w:fldChar w:fldCharType="separate"/>
      </w:r>
      <w:r>
        <w:rPr>
          <w:noProof/>
        </w:rPr>
        <w:t>152</w:t>
      </w:r>
      <w:r>
        <w:rPr>
          <w:noProof/>
        </w:rPr>
        <w:fldChar w:fldCharType="end"/>
      </w:r>
    </w:p>
    <w:p w14:paraId="47F0EDDE" w14:textId="4613003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_Toc187262644 \h </w:instrText>
      </w:r>
      <w:r>
        <w:rPr>
          <w:noProof/>
        </w:rPr>
      </w:r>
      <w:r>
        <w:rPr>
          <w:noProof/>
        </w:rPr>
        <w:fldChar w:fldCharType="separate"/>
      </w:r>
      <w:r>
        <w:rPr>
          <w:noProof/>
        </w:rPr>
        <w:t>152</w:t>
      </w:r>
      <w:r>
        <w:rPr>
          <w:noProof/>
        </w:rPr>
        <w:fldChar w:fldCharType="end"/>
      </w:r>
    </w:p>
    <w:p w14:paraId="00E22BBA" w14:textId="49A12F2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_Toc187262645 \h </w:instrText>
      </w:r>
      <w:r>
        <w:rPr>
          <w:noProof/>
        </w:rPr>
      </w:r>
      <w:r>
        <w:rPr>
          <w:noProof/>
        </w:rPr>
        <w:fldChar w:fldCharType="separate"/>
      </w:r>
      <w:r>
        <w:rPr>
          <w:noProof/>
        </w:rPr>
        <w:t>152</w:t>
      </w:r>
      <w:r>
        <w:rPr>
          <w:noProof/>
        </w:rPr>
        <w:fldChar w:fldCharType="end"/>
      </w:r>
    </w:p>
    <w:p w14:paraId="7FB43C62" w14:textId="78FA860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_Toc187262646 \h </w:instrText>
      </w:r>
      <w:r>
        <w:rPr>
          <w:noProof/>
        </w:rPr>
      </w:r>
      <w:r>
        <w:rPr>
          <w:noProof/>
        </w:rPr>
        <w:fldChar w:fldCharType="separate"/>
      </w:r>
      <w:r>
        <w:rPr>
          <w:noProof/>
        </w:rPr>
        <w:t>153</w:t>
      </w:r>
      <w:r>
        <w:rPr>
          <w:noProof/>
        </w:rPr>
        <w:fldChar w:fldCharType="end"/>
      </w:r>
    </w:p>
    <w:p w14:paraId="407D7630" w14:textId="2FBD74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1</w:t>
      </w:r>
      <w:r>
        <w:rPr>
          <w:noProof/>
        </w:rPr>
        <w:tab/>
      </w:r>
      <w:r>
        <w:rPr>
          <w:noProof/>
        </w:rPr>
        <w:fldChar w:fldCharType="begin"/>
      </w:r>
      <w:r>
        <w:rPr>
          <w:noProof/>
        </w:rPr>
        <w:instrText xml:space="preserve"> PAGEREF _Toc187262647 \h </w:instrText>
      </w:r>
      <w:r>
        <w:rPr>
          <w:noProof/>
        </w:rPr>
      </w:r>
      <w:r>
        <w:rPr>
          <w:noProof/>
        </w:rPr>
        <w:fldChar w:fldCharType="separate"/>
      </w:r>
      <w:r>
        <w:rPr>
          <w:noProof/>
        </w:rPr>
        <w:t>153</w:t>
      </w:r>
      <w:r>
        <w:rPr>
          <w:noProof/>
        </w:rPr>
        <w:fldChar w:fldCharType="end"/>
      </w:r>
    </w:p>
    <w:p w14:paraId="282BD4BF" w14:textId="7B69EE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8.1.3.2.1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NACK to ACK detection</w:t>
      </w:r>
      <w:r>
        <w:rPr>
          <w:noProof/>
        </w:rPr>
        <w:tab/>
      </w:r>
      <w:r>
        <w:rPr>
          <w:noProof/>
        </w:rPr>
        <w:fldChar w:fldCharType="begin"/>
      </w:r>
      <w:r>
        <w:rPr>
          <w:noProof/>
        </w:rPr>
        <w:instrText xml:space="preserve"> PAGEREF _Toc187262648 \h </w:instrText>
      </w:r>
      <w:r>
        <w:rPr>
          <w:noProof/>
        </w:rPr>
      </w:r>
      <w:r>
        <w:rPr>
          <w:noProof/>
        </w:rPr>
        <w:fldChar w:fldCharType="separate"/>
      </w:r>
      <w:r>
        <w:rPr>
          <w:noProof/>
        </w:rPr>
        <w:t>153</w:t>
      </w:r>
      <w:r>
        <w:rPr>
          <w:noProof/>
        </w:rPr>
        <w:fldChar w:fldCharType="end"/>
      </w:r>
    </w:p>
    <w:p w14:paraId="348D7DE7" w14:textId="0951C83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_Toc187262649 \h </w:instrText>
      </w:r>
      <w:r>
        <w:rPr>
          <w:noProof/>
        </w:rPr>
      </w:r>
      <w:r>
        <w:rPr>
          <w:noProof/>
        </w:rPr>
        <w:fldChar w:fldCharType="separate"/>
      </w:r>
      <w:r>
        <w:rPr>
          <w:noProof/>
        </w:rPr>
        <w:t>155</w:t>
      </w:r>
      <w:r>
        <w:rPr>
          <w:noProof/>
        </w:rPr>
        <w:fldChar w:fldCharType="end"/>
      </w:r>
    </w:p>
    <w:p w14:paraId="3323CA94" w14:textId="6700EA6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2</w:t>
      </w:r>
      <w:r>
        <w:rPr>
          <w:noProof/>
        </w:rPr>
        <w:tab/>
      </w:r>
      <w:r>
        <w:rPr>
          <w:noProof/>
        </w:rPr>
        <w:fldChar w:fldCharType="begin"/>
      </w:r>
      <w:r>
        <w:rPr>
          <w:noProof/>
        </w:rPr>
        <w:instrText xml:space="preserve"> PAGEREF _Toc187262650 \h </w:instrText>
      </w:r>
      <w:r>
        <w:rPr>
          <w:noProof/>
        </w:rPr>
      </w:r>
      <w:r>
        <w:rPr>
          <w:noProof/>
        </w:rPr>
        <w:fldChar w:fldCharType="separate"/>
      </w:r>
      <w:r>
        <w:rPr>
          <w:noProof/>
        </w:rPr>
        <w:t>158</w:t>
      </w:r>
      <w:r>
        <w:rPr>
          <w:noProof/>
        </w:rPr>
        <w:fldChar w:fldCharType="end"/>
      </w:r>
    </w:p>
    <w:p w14:paraId="7F1F6A6D" w14:textId="524DAE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_Toc187262651 \h </w:instrText>
      </w:r>
      <w:r>
        <w:rPr>
          <w:noProof/>
        </w:rPr>
      </w:r>
      <w:r>
        <w:rPr>
          <w:noProof/>
        </w:rPr>
        <w:fldChar w:fldCharType="separate"/>
      </w:r>
      <w:r>
        <w:rPr>
          <w:noProof/>
        </w:rPr>
        <w:t>158</w:t>
      </w:r>
      <w:r>
        <w:rPr>
          <w:noProof/>
        </w:rPr>
        <w:fldChar w:fldCharType="end"/>
      </w:r>
    </w:p>
    <w:p w14:paraId="7342CF8E" w14:textId="0938A1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UCI BLER performance requirements</w:t>
      </w:r>
      <w:r>
        <w:rPr>
          <w:noProof/>
        </w:rPr>
        <w:tab/>
      </w:r>
      <w:r>
        <w:rPr>
          <w:noProof/>
        </w:rPr>
        <w:fldChar w:fldCharType="begin"/>
      </w:r>
      <w:r>
        <w:rPr>
          <w:noProof/>
        </w:rPr>
        <w:instrText xml:space="preserve"> PAGEREF _Toc187262652 \h </w:instrText>
      </w:r>
      <w:r>
        <w:rPr>
          <w:noProof/>
        </w:rPr>
      </w:r>
      <w:r>
        <w:rPr>
          <w:noProof/>
        </w:rPr>
        <w:fldChar w:fldCharType="separate"/>
      </w:r>
      <w:r>
        <w:rPr>
          <w:noProof/>
        </w:rPr>
        <w:t>159</w:t>
      </w:r>
      <w:r>
        <w:rPr>
          <w:noProof/>
        </w:rPr>
        <w:fldChar w:fldCharType="end"/>
      </w:r>
    </w:p>
    <w:p w14:paraId="65217371" w14:textId="55031BF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3</w:t>
      </w:r>
      <w:r>
        <w:rPr>
          <w:noProof/>
        </w:rPr>
        <w:tab/>
      </w:r>
      <w:r>
        <w:rPr>
          <w:noProof/>
        </w:rPr>
        <w:fldChar w:fldCharType="begin"/>
      </w:r>
      <w:r>
        <w:rPr>
          <w:noProof/>
        </w:rPr>
        <w:instrText xml:space="preserve"> PAGEREF _Toc187262653 \h </w:instrText>
      </w:r>
      <w:r>
        <w:rPr>
          <w:noProof/>
        </w:rPr>
      </w:r>
      <w:r>
        <w:rPr>
          <w:noProof/>
        </w:rPr>
        <w:fldChar w:fldCharType="separate"/>
      </w:r>
      <w:r>
        <w:rPr>
          <w:noProof/>
        </w:rPr>
        <w:t>161</w:t>
      </w:r>
      <w:r>
        <w:rPr>
          <w:noProof/>
        </w:rPr>
        <w:fldChar w:fldCharType="end"/>
      </w:r>
    </w:p>
    <w:p w14:paraId="4F56B5CE" w14:textId="6C86BC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_Toc187262654 \h </w:instrText>
      </w:r>
      <w:r>
        <w:rPr>
          <w:noProof/>
        </w:rPr>
      </w:r>
      <w:r>
        <w:rPr>
          <w:noProof/>
        </w:rPr>
        <w:fldChar w:fldCharType="separate"/>
      </w:r>
      <w:r>
        <w:rPr>
          <w:noProof/>
        </w:rPr>
        <w:t>161</w:t>
      </w:r>
      <w:r>
        <w:rPr>
          <w:noProof/>
        </w:rPr>
        <w:fldChar w:fldCharType="end"/>
      </w:r>
    </w:p>
    <w:p w14:paraId="4C896E10" w14:textId="26A9F3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_Toc187262655 \h </w:instrText>
      </w:r>
      <w:r>
        <w:rPr>
          <w:noProof/>
        </w:rPr>
      </w:r>
      <w:r>
        <w:rPr>
          <w:noProof/>
        </w:rPr>
        <w:fldChar w:fldCharType="separate"/>
      </w:r>
      <w:r>
        <w:rPr>
          <w:noProof/>
        </w:rPr>
        <w:t>161</w:t>
      </w:r>
      <w:r>
        <w:rPr>
          <w:noProof/>
        </w:rPr>
        <w:fldChar w:fldCharType="end"/>
      </w:r>
    </w:p>
    <w:p w14:paraId="4F502790" w14:textId="6AED8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_Toc187262656 \h </w:instrText>
      </w:r>
      <w:r>
        <w:rPr>
          <w:noProof/>
        </w:rPr>
      </w:r>
      <w:r>
        <w:rPr>
          <w:noProof/>
        </w:rPr>
        <w:fldChar w:fldCharType="separate"/>
      </w:r>
      <w:r>
        <w:rPr>
          <w:noProof/>
        </w:rPr>
        <w:t>161</w:t>
      </w:r>
      <w:r>
        <w:rPr>
          <w:noProof/>
        </w:rPr>
        <w:fldChar w:fldCharType="end"/>
      </w:r>
    </w:p>
    <w:p w14:paraId="510AB1A7" w14:textId="16E6C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_Toc187262657 \h </w:instrText>
      </w:r>
      <w:r>
        <w:rPr>
          <w:noProof/>
        </w:rPr>
      </w:r>
      <w:r>
        <w:rPr>
          <w:noProof/>
        </w:rPr>
        <w:fldChar w:fldCharType="separate"/>
      </w:r>
      <w:r>
        <w:rPr>
          <w:noProof/>
        </w:rPr>
        <w:t>162</w:t>
      </w:r>
      <w:r>
        <w:rPr>
          <w:noProof/>
        </w:rPr>
        <w:fldChar w:fldCharType="end"/>
      </w:r>
    </w:p>
    <w:p w14:paraId="224E348D" w14:textId="74D842C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_Toc187262658 \h </w:instrText>
      </w:r>
      <w:r>
        <w:rPr>
          <w:noProof/>
        </w:rPr>
      </w:r>
      <w:r>
        <w:rPr>
          <w:noProof/>
        </w:rPr>
        <w:fldChar w:fldCharType="separate"/>
      </w:r>
      <w:r>
        <w:rPr>
          <w:noProof/>
        </w:rPr>
        <w:t>163</w:t>
      </w:r>
      <w:r>
        <w:rPr>
          <w:noProof/>
        </w:rPr>
        <w:fldChar w:fldCharType="end"/>
      </w:r>
    </w:p>
    <w:p w14:paraId="2D42D9BE" w14:textId="104887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4</w:t>
      </w:r>
      <w:r>
        <w:rPr>
          <w:noProof/>
        </w:rPr>
        <w:tab/>
      </w:r>
      <w:r>
        <w:rPr>
          <w:noProof/>
        </w:rPr>
        <w:fldChar w:fldCharType="begin"/>
      </w:r>
      <w:r>
        <w:rPr>
          <w:noProof/>
        </w:rPr>
        <w:instrText xml:space="preserve"> PAGEREF _Toc187262659 \h </w:instrText>
      </w:r>
      <w:r>
        <w:rPr>
          <w:noProof/>
        </w:rPr>
      </w:r>
      <w:r>
        <w:rPr>
          <w:noProof/>
        </w:rPr>
        <w:fldChar w:fldCharType="separate"/>
      </w:r>
      <w:r>
        <w:rPr>
          <w:noProof/>
        </w:rPr>
        <w:t>163</w:t>
      </w:r>
      <w:r>
        <w:rPr>
          <w:noProof/>
        </w:rPr>
        <w:fldChar w:fldCharType="end"/>
      </w:r>
    </w:p>
    <w:p w14:paraId="78A823AA" w14:textId="63532FB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_Toc187262660 \h </w:instrText>
      </w:r>
      <w:r>
        <w:rPr>
          <w:noProof/>
        </w:rPr>
      </w:r>
      <w:r>
        <w:rPr>
          <w:noProof/>
        </w:rPr>
        <w:fldChar w:fldCharType="separate"/>
      </w:r>
      <w:r>
        <w:rPr>
          <w:noProof/>
        </w:rPr>
        <w:t>163</w:t>
      </w:r>
      <w:r>
        <w:rPr>
          <w:noProof/>
        </w:rPr>
        <w:fldChar w:fldCharType="end"/>
      </w:r>
    </w:p>
    <w:p w14:paraId="656D2233" w14:textId="43B4BBC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_Toc187262661 \h </w:instrText>
      </w:r>
      <w:r>
        <w:rPr>
          <w:noProof/>
        </w:rPr>
      </w:r>
      <w:r>
        <w:rPr>
          <w:noProof/>
        </w:rPr>
        <w:fldChar w:fldCharType="separate"/>
      </w:r>
      <w:r>
        <w:rPr>
          <w:noProof/>
        </w:rPr>
        <w:t>164</w:t>
      </w:r>
      <w:r>
        <w:rPr>
          <w:noProof/>
        </w:rPr>
        <w:fldChar w:fldCharType="end"/>
      </w:r>
    </w:p>
    <w:p w14:paraId="26C5D8AB" w14:textId="30A3615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_Toc187262662 \h </w:instrText>
      </w:r>
      <w:r>
        <w:rPr>
          <w:noProof/>
        </w:rPr>
      </w:r>
      <w:r>
        <w:rPr>
          <w:noProof/>
        </w:rPr>
        <w:fldChar w:fldCharType="separate"/>
      </w:r>
      <w:r>
        <w:rPr>
          <w:noProof/>
        </w:rPr>
        <w:t>164</w:t>
      </w:r>
      <w:r>
        <w:rPr>
          <w:noProof/>
        </w:rPr>
        <w:fldChar w:fldCharType="end"/>
      </w:r>
    </w:p>
    <w:p w14:paraId="0F15DF4E" w14:textId="473F4AD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_Toc187262663 \h </w:instrText>
      </w:r>
      <w:r>
        <w:rPr>
          <w:noProof/>
        </w:rPr>
      </w:r>
      <w:r>
        <w:rPr>
          <w:noProof/>
        </w:rPr>
        <w:fldChar w:fldCharType="separate"/>
      </w:r>
      <w:r>
        <w:rPr>
          <w:noProof/>
        </w:rPr>
        <w:t>164</w:t>
      </w:r>
      <w:r>
        <w:rPr>
          <w:noProof/>
        </w:rPr>
        <w:fldChar w:fldCharType="end"/>
      </w:r>
    </w:p>
    <w:p w14:paraId="55247C3D" w14:textId="3918DEB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_Toc187262664 \h </w:instrText>
      </w:r>
      <w:r>
        <w:rPr>
          <w:noProof/>
        </w:rPr>
      </w:r>
      <w:r>
        <w:rPr>
          <w:noProof/>
        </w:rPr>
        <w:fldChar w:fldCharType="separate"/>
      </w:r>
      <w:r>
        <w:rPr>
          <w:noProof/>
        </w:rPr>
        <w:t>165</w:t>
      </w:r>
      <w:r>
        <w:rPr>
          <w:noProof/>
        </w:rPr>
        <w:fldChar w:fldCharType="end"/>
      </w:r>
    </w:p>
    <w:p w14:paraId="73BF263F" w14:textId="40F8628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multi-slot PUCCH</w:t>
      </w:r>
      <w:r>
        <w:rPr>
          <w:noProof/>
        </w:rPr>
        <w:tab/>
      </w:r>
      <w:r>
        <w:rPr>
          <w:noProof/>
        </w:rPr>
        <w:fldChar w:fldCharType="begin"/>
      </w:r>
      <w:r>
        <w:rPr>
          <w:noProof/>
        </w:rPr>
        <w:instrText xml:space="preserve"> PAGEREF _Toc187262665 \h </w:instrText>
      </w:r>
      <w:r>
        <w:rPr>
          <w:noProof/>
        </w:rPr>
      </w:r>
      <w:r>
        <w:rPr>
          <w:noProof/>
        </w:rPr>
        <w:fldChar w:fldCharType="separate"/>
      </w:r>
      <w:r>
        <w:rPr>
          <w:noProof/>
        </w:rPr>
        <w:t>166</w:t>
      </w:r>
      <w:r>
        <w:rPr>
          <w:noProof/>
        </w:rPr>
        <w:fldChar w:fldCharType="end"/>
      </w:r>
    </w:p>
    <w:p w14:paraId="072B22EB" w14:textId="1B736E4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multi-slot PUCCH format 1</w:t>
      </w:r>
      <w:r>
        <w:rPr>
          <w:noProof/>
        </w:rPr>
        <w:tab/>
      </w:r>
      <w:r>
        <w:rPr>
          <w:noProof/>
        </w:rPr>
        <w:fldChar w:fldCharType="begin"/>
      </w:r>
      <w:r>
        <w:rPr>
          <w:noProof/>
        </w:rPr>
        <w:instrText xml:space="preserve"> PAGEREF _Toc187262666 \h </w:instrText>
      </w:r>
      <w:r>
        <w:rPr>
          <w:noProof/>
        </w:rPr>
      </w:r>
      <w:r>
        <w:rPr>
          <w:noProof/>
        </w:rPr>
        <w:fldChar w:fldCharType="separate"/>
      </w:r>
      <w:r>
        <w:rPr>
          <w:noProof/>
        </w:rPr>
        <w:t>166</w:t>
      </w:r>
      <w:r>
        <w:rPr>
          <w:noProof/>
        </w:rPr>
        <w:fldChar w:fldCharType="end"/>
      </w:r>
    </w:p>
    <w:p w14:paraId="1CE757BB" w14:textId="1D24A3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PRACH</w:t>
      </w:r>
      <w:r>
        <w:rPr>
          <w:noProof/>
        </w:rPr>
        <w:tab/>
      </w:r>
      <w:r>
        <w:rPr>
          <w:noProof/>
        </w:rPr>
        <w:fldChar w:fldCharType="begin"/>
      </w:r>
      <w:r>
        <w:rPr>
          <w:noProof/>
        </w:rPr>
        <w:instrText xml:space="preserve"> PAGEREF _Toc187262667 \h </w:instrText>
      </w:r>
      <w:r>
        <w:rPr>
          <w:noProof/>
        </w:rPr>
      </w:r>
      <w:r>
        <w:rPr>
          <w:noProof/>
        </w:rPr>
        <w:fldChar w:fldCharType="separate"/>
      </w:r>
      <w:r>
        <w:rPr>
          <w:noProof/>
        </w:rPr>
        <w:t>169</w:t>
      </w:r>
      <w:r>
        <w:rPr>
          <w:noProof/>
        </w:rPr>
        <w:fldChar w:fldCharType="end"/>
      </w:r>
    </w:p>
    <w:p w14:paraId="721D69E9" w14:textId="07E4198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PRACH false alarm probability and missed detection requirements</w:t>
      </w:r>
      <w:r>
        <w:rPr>
          <w:noProof/>
        </w:rPr>
        <w:tab/>
      </w:r>
      <w:r>
        <w:rPr>
          <w:noProof/>
        </w:rPr>
        <w:fldChar w:fldCharType="begin"/>
      </w:r>
      <w:r>
        <w:rPr>
          <w:noProof/>
        </w:rPr>
        <w:instrText xml:space="preserve"> PAGEREF _Toc187262668 \h </w:instrText>
      </w:r>
      <w:r>
        <w:rPr>
          <w:noProof/>
        </w:rPr>
      </w:r>
      <w:r>
        <w:rPr>
          <w:noProof/>
        </w:rPr>
        <w:fldChar w:fldCharType="separate"/>
      </w:r>
      <w:r>
        <w:rPr>
          <w:noProof/>
        </w:rPr>
        <w:t>169</w:t>
      </w:r>
      <w:r>
        <w:rPr>
          <w:noProof/>
        </w:rPr>
        <w:fldChar w:fldCharType="end"/>
      </w:r>
    </w:p>
    <w:p w14:paraId="6D750CB3" w14:textId="1D45E0F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_Toc187262669 \h </w:instrText>
      </w:r>
      <w:r>
        <w:rPr>
          <w:noProof/>
        </w:rPr>
      </w:r>
      <w:r>
        <w:rPr>
          <w:noProof/>
        </w:rPr>
        <w:fldChar w:fldCharType="separate"/>
      </w:r>
      <w:r>
        <w:rPr>
          <w:noProof/>
        </w:rPr>
        <w:t>169</w:t>
      </w:r>
      <w:r>
        <w:rPr>
          <w:noProof/>
        </w:rPr>
        <w:fldChar w:fldCharType="end"/>
      </w:r>
    </w:p>
    <w:p w14:paraId="3E750F03" w14:textId="0729BF0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_Toc187262670 \h </w:instrText>
      </w:r>
      <w:r>
        <w:rPr>
          <w:noProof/>
        </w:rPr>
      </w:r>
      <w:r>
        <w:rPr>
          <w:noProof/>
        </w:rPr>
        <w:fldChar w:fldCharType="separate"/>
      </w:r>
      <w:r>
        <w:rPr>
          <w:noProof/>
        </w:rPr>
        <w:t>170</w:t>
      </w:r>
      <w:r>
        <w:rPr>
          <w:noProof/>
        </w:rPr>
        <w:fldChar w:fldCharType="end"/>
      </w:r>
    </w:p>
    <w:p w14:paraId="2BCDB3CB" w14:textId="145B12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_Toc187262671 \h </w:instrText>
      </w:r>
      <w:r>
        <w:rPr>
          <w:noProof/>
        </w:rPr>
      </w:r>
      <w:r>
        <w:rPr>
          <w:noProof/>
        </w:rPr>
        <w:fldChar w:fldCharType="separate"/>
      </w:r>
      <w:r>
        <w:rPr>
          <w:noProof/>
        </w:rPr>
        <w:t>170</w:t>
      </w:r>
      <w:r>
        <w:rPr>
          <w:noProof/>
        </w:rPr>
        <w:fldChar w:fldCharType="end"/>
      </w:r>
    </w:p>
    <w:p w14:paraId="0D773416" w14:textId="363B444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_Toc187262672 \h </w:instrText>
      </w:r>
      <w:r>
        <w:rPr>
          <w:noProof/>
        </w:rPr>
      </w:r>
      <w:r>
        <w:rPr>
          <w:noProof/>
        </w:rPr>
        <w:fldChar w:fldCharType="separate"/>
      </w:r>
      <w:r>
        <w:rPr>
          <w:noProof/>
        </w:rPr>
        <w:t>170</w:t>
      </w:r>
      <w:r>
        <w:rPr>
          <w:noProof/>
        </w:rPr>
        <w:fldChar w:fldCharType="end"/>
      </w:r>
    </w:p>
    <w:p w14:paraId="3115F274" w14:textId="3E2E35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_Toc187262673 \h </w:instrText>
      </w:r>
      <w:r>
        <w:rPr>
          <w:noProof/>
        </w:rPr>
      </w:r>
      <w:r>
        <w:rPr>
          <w:noProof/>
        </w:rPr>
        <w:fldChar w:fldCharType="separate"/>
      </w:r>
      <w:r>
        <w:rPr>
          <w:noProof/>
        </w:rPr>
        <w:t>171</w:t>
      </w:r>
      <w:r>
        <w:rPr>
          <w:noProof/>
        </w:rPr>
        <w:fldChar w:fldCharType="end"/>
      </w:r>
    </w:p>
    <w:p w14:paraId="32032A67" w14:textId="42D15B9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Performance requirements</w:t>
      </w:r>
      <w:r>
        <w:rPr>
          <w:noProof/>
        </w:rPr>
        <w:tab/>
      </w:r>
      <w:r>
        <w:rPr>
          <w:noProof/>
        </w:rPr>
        <w:fldChar w:fldCharType="begin"/>
      </w:r>
      <w:r>
        <w:rPr>
          <w:noProof/>
        </w:rPr>
        <w:instrText xml:space="preserve"> PAGEREF _Toc187262674 \h </w:instrText>
      </w:r>
      <w:r>
        <w:rPr>
          <w:noProof/>
        </w:rPr>
      </w:r>
      <w:r>
        <w:rPr>
          <w:noProof/>
        </w:rPr>
        <w:fldChar w:fldCharType="separate"/>
      </w:r>
      <w:r>
        <w:rPr>
          <w:noProof/>
        </w:rPr>
        <w:t>172</w:t>
      </w:r>
      <w:r>
        <w:rPr>
          <w:noProof/>
        </w:rPr>
        <w:fldChar w:fldCharType="end"/>
      </w:r>
    </w:p>
    <w:p w14:paraId="3E7E783A" w14:textId="6BAC7A6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_Toc187262675 \h </w:instrText>
      </w:r>
      <w:r>
        <w:rPr>
          <w:noProof/>
        </w:rPr>
      </w:r>
      <w:r>
        <w:rPr>
          <w:noProof/>
        </w:rPr>
        <w:fldChar w:fldCharType="separate"/>
      </w:r>
      <w:r>
        <w:rPr>
          <w:noProof/>
        </w:rPr>
        <w:t>172</w:t>
      </w:r>
      <w:r>
        <w:rPr>
          <w:noProof/>
        </w:rPr>
        <w:fldChar w:fldCharType="end"/>
      </w:r>
    </w:p>
    <w:p w14:paraId="14D71580" w14:textId="3AA2D92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6C15C0">
        <w:rPr>
          <w:rFonts w:eastAsia="Malgun Gothic"/>
          <w:noProof/>
        </w:rPr>
        <w:t>Scope and definitions</w:t>
      </w:r>
      <w:r>
        <w:rPr>
          <w:noProof/>
        </w:rPr>
        <w:tab/>
      </w:r>
      <w:r>
        <w:rPr>
          <w:noProof/>
        </w:rPr>
        <w:fldChar w:fldCharType="begin"/>
      </w:r>
      <w:r>
        <w:rPr>
          <w:noProof/>
        </w:rPr>
        <w:instrText xml:space="preserve"> PAGEREF _Toc187262676 \h </w:instrText>
      </w:r>
      <w:r>
        <w:rPr>
          <w:noProof/>
        </w:rPr>
      </w:r>
      <w:r>
        <w:rPr>
          <w:noProof/>
        </w:rPr>
        <w:fldChar w:fldCharType="separate"/>
      </w:r>
      <w:r>
        <w:rPr>
          <w:noProof/>
        </w:rPr>
        <w:t>172</w:t>
      </w:r>
      <w:r>
        <w:rPr>
          <w:noProof/>
        </w:rPr>
        <w:fldChar w:fldCharType="end"/>
      </w:r>
    </w:p>
    <w:p w14:paraId="1A608D78" w14:textId="2E66CFB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Demodulation performance requirements</w:t>
      </w:r>
      <w:r>
        <w:rPr>
          <w:noProof/>
        </w:rPr>
        <w:tab/>
      </w:r>
      <w:r>
        <w:rPr>
          <w:noProof/>
        </w:rPr>
        <w:fldChar w:fldCharType="begin"/>
      </w:r>
      <w:r>
        <w:rPr>
          <w:noProof/>
        </w:rPr>
        <w:instrText xml:space="preserve"> PAGEREF _Toc187262677 \h </w:instrText>
      </w:r>
      <w:r>
        <w:rPr>
          <w:noProof/>
        </w:rPr>
      </w:r>
      <w:r>
        <w:rPr>
          <w:noProof/>
        </w:rPr>
        <w:fldChar w:fldCharType="separate"/>
      </w:r>
      <w:r>
        <w:rPr>
          <w:noProof/>
        </w:rPr>
        <w:t>173</w:t>
      </w:r>
      <w:r>
        <w:rPr>
          <w:noProof/>
        </w:rPr>
        <w:fldChar w:fldCharType="end"/>
      </w:r>
    </w:p>
    <w:p w14:paraId="051FF064" w14:textId="2415BC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_Toc187262678 \h </w:instrText>
      </w:r>
      <w:r>
        <w:rPr>
          <w:noProof/>
        </w:rPr>
      </w:r>
      <w:r>
        <w:rPr>
          <w:noProof/>
        </w:rPr>
        <w:fldChar w:fldCharType="separate"/>
      </w:r>
      <w:r>
        <w:rPr>
          <w:noProof/>
        </w:rPr>
        <w:t>173</w:t>
      </w:r>
      <w:r>
        <w:rPr>
          <w:noProof/>
        </w:rPr>
        <w:fldChar w:fldCharType="end"/>
      </w:r>
    </w:p>
    <w:p w14:paraId="3555DDDB" w14:textId="4BAC8B8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_Toc187262679 \h </w:instrText>
      </w:r>
      <w:r>
        <w:rPr>
          <w:noProof/>
        </w:rPr>
      </w:r>
      <w:r>
        <w:rPr>
          <w:noProof/>
        </w:rPr>
        <w:fldChar w:fldCharType="separate"/>
      </w:r>
      <w:r>
        <w:rPr>
          <w:noProof/>
        </w:rPr>
        <w:t>173</w:t>
      </w:r>
      <w:r>
        <w:rPr>
          <w:noProof/>
        </w:rPr>
        <w:fldChar w:fldCharType="end"/>
      </w:r>
    </w:p>
    <w:p w14:paraId="3A2CF6DF" w14:textId="1538FFF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PDSCH</w:t>
      </w:r>
      <w:r>
        <w:rPr>
          <w:noProof/>
        </w:rPr>
        <w:tab/>
      </w:r>
      <w:r>
        <w:rPr>
          <w:noProof/>
        </w:rPr>
        <w:fldChar w:fldCharType="begin"/>
      </w:r>
      <w:r>
        <w:rPr>
          <w:noProof/>
        </w:rPr>
        <w:instrText xml:space="preserve"> PAGEREF _Toc187262680 \h </w:instrText>
      </w:r>
      <w:r>
        <w:rPr>
          <w:noProof/>
        </w:rPr>
      </w:r>
      <w:r>
        <w:rPr>
          <w:noProof/>
        </w:rPr>
        <w:fldChar w:fldCharType="separate"/>
      </w:r>
      <w:r>
        <w:rPr>
          <w:noProof/>
        </w:rPr>
        <w:t>174</w:t>
      </w:r>
      <w:r>
        <w:rPr>
          <w:noProof/>
        </w:rPr>
        <w:fldChar w:fldCharType="end"/>
      </w:r>
    </w:p>
    <w:p w14:paraId="6A079A75" w14:textId="16AEB30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_Toc187262681 \h </w:instrText>
      </w:r>
      <w:r>
        <w:rPr>
          <w:noProof/>
        </w:rPr>
      </w:r>
      <w:r>
        <w:rPr>
          <w:noProof/>
        </w:rPr>
        <w:fldChar w:fldCharType="separate"/>
      </w:r>
      <w:r>
        <w:rPr>
          <w:noProof/>
        </w:rPr>
        <w:t>174</w:t>
      </w:r>
      <w:r>
        <w:rPr>
          <w:noProof/>
        </w:rPr>
        <w:fldChar w:fldCharType="end"/>
      </w:r>
    </w:p>
    <w:p w14:paraId="40BD655A" w14:textId="5D57C6C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_Toc187262682 \h </w:instrText>
      </w:r>
      <w:r>
        <w:rPr>
          <w:noProof/>
        </w:rPr>
      </w:r>
      <w:r>
        <w:rPr>
          <w:noProof/>
        </w:rPr>
        <w:fldChar w:fldCharType="separate"/>
      </w:r>
      <w:r>
        <w:rPr>
          <w:noProof/>
        </w:rPr>
        <w:t>174</w:t>
      </w:r>
      <w:r>
        <w:rPr>
          <w:noProof/>
        </w:rPr>
        <w:fldChar w:fldCharType="end"/>
      </w:r>
    </w:p>
    <w:p w14:paraId="3CE60849" w14:textId="72589C8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_Toc187262683 \h </w:instrText>
      </w:r>
      <w:r>
        <w:rPr>
          <w:noProof/>
        </w:rPr>
      </w:r>
      <w:r>
        <w:rPr>
          <w:noProof/>
        </w:rPr>
        <w:fldChar w:fldCharType="separate"/>
      </w:r>
      <w:r>
        <w:rPr>
          <w:noProof/>
        </w:rPr>
        <w:t>174</w:t>
      </w:r>
      <w:r>
        <w:rPr>
          <w:noProof/>
        </w:rPr>
        <w:fldChar w:fldCharType="end"/>
      </w:r>
    </w:p>
    <w:p w14:paraId="5FD8A326" w14:textId="3ECB87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_Toc187262684 \h </w:instrText>
      </w:r>
      <w:r>
        <w:rPr>
          <w:noProof/>
        </w:rPr>
      </w:r>
      <w:r>
        <w:rPr>
          <w:noProof/>
        </w:rPr>
        <w:fldChar w:fldCharType="separate"/>
      </w:r>
      <w:r>
        <w:rPr>
          <w:noProof/>
        </w:rPr>
        <w:t>174</w:t>
      </w:r>
      <w:r>
        <w:rPr>
          <w:noProof/>
        </w:rPr>
        <w:fldChar w:fldCharType="end"/>
      </w:r>
    </w:p>
    <w:p w14:paraId="14F7BF5A" w14:textId="464A326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_Toc187262685 \h </w:instrText>
      </w:r>
      <w:r>
        <w:rPr>
          <w:noProof/>
        </w:rPr>
      </w:r>
      <w:r>
        <w:rPr>
          <w:noProof/>
        </w:rPr>
        <w:fldChar w:fldCharType="separate"/>
      </w:r>
      <w:r>
        <w:rPr>
          <w:noProof/>
        </w:rPr>
        <w:t>176</w:t>
      </w:r>
      <w:r>
        <w:rPr>
          <w:noProof/>
        </w:rPr>
        <w:fldChar w:fldCharType="end"/>
      </w:r>
    </w:p>
    <w:p w14:paraId="7F748B4D" w14:textId="5578886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PDCCH</w:t>
      </w:r>
      <w:r>
        <w:rPr>
          <w:noProof/>
        </w:rPr>
        <w:tab/>
      </w:r>
      <w:r>
        <w:rPr>
          <w:noProof/>
        </w:rPr>
        <w:fldChar w:fldCharType="begin"/>
      </w:r>
      <w:r>
        <w:rPr>
          <w:noProof/>
        </w:rPr>
        <w:instrText xml:space="preserve"> PAGEREF _Toc187262686 \h </w:instrText>
      </w:r>
      <w:r>
        <w:rPr>
          <w:noProof/>
        </w:rPr>
      </w:r>
      <w:r>
        <w:rPr>
          <w:noProof/>
        </w:rPr>
        <w:fldChar w:fldCharType="separate"/>
      </w:r>
      <w:r>
        <w:rPr>
          <w:noProof/>
        </w:rPr>
        <w:t>176</w:t>
      </w:r>
      <w:r>
        <w:rPr>
          <w:noProof/>
        </w:rPr>
        <w:fldChar w:fldCharType="end"/>
      </w:r>
    </w:p>
    <w:p w14:paraId="3510FE3D" w14:textId="08B5DC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_Toc187262687 \h </w:instrText>
      </w:r>
      <w:r>
        <w:rPr>
          <w:noProof/>
        </w:rPr>
      </w:r>
      <w:r>
        <w:rPr>
          <w:noProof/>
        </w:rPr>
        <w:fldChar w:fldCharType="separate"/>
      </w:r>
      <w:r>
        <w:rPr>
          <w:noProof/>
        </w:rPr>
        <w:t>176</w:t>
      </w:r>
      <w:r>
        <w:rPr>
          <w:noProof/>
        </w:rPr>
        <w:fldChar w:fldCharType="end"/>
      </w:r>
    </w:p>
    <w:p w14:paraId="67F627F9" w14:textId="7C93DEE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_Toc187262688 \h </w:instrText>
      </w:r>
      <w:r>
        <w:rPr>
          <w:noProof/>
        </w:rPr>
      </w:r>
      <w:r>
        <w:rPr>
          <w:noProof/>
        </w:rPr>
        <w:fldChar w:fldCharType="separate"/>
      </w:r>
      <w:r>
        <w:rPr>
          <w:noProof/>
        </w:rPr>
        <w:t>176</w:t>
      </w:r>
      <w:r>
        <w:rPr>
          <w:noProof/>
        </w:rPr>
        <w:fldChar w:fldCharType="end"/>
      </w:r>
    </w:p>
    <w:p w14:paraId="6968760A" w14:textId="5E41413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_Toc187262689 \h </w:instrText>
      </w:r>
      <w:r>
        <w:rPr>
          <w:noProof/>
        </w:rPr>
      </w:r>
      <w:r>
        <w:rPr>
          <w:noProof/>
        </w:rPr>
        <w:fldChar w:fldCharType="separate"/>
      </w:r>
      <w:r>
        <w:rPr>
          <w:noProof/>
        </w:rPr>
        <w:t>177</w:t>
      </w:r>
      <w:r>
        <w:rPr>
          <w:noProof/>
        </w:rPr>
        <w:fldChar w:fldCharType="end"/>
      </w:r>
    </w:p>
    <w:p w14:paraId="67853DC4" w14:textId="25C434F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_Toc187262690 \h </w:instrText>
      </w:r>
      <w:r>
        <w:rPr>
          <w:noProof/>
        </w:rPr>
      </w:r>
      <w:r>
        <w:rPr>
          <w:noProof/>
        </w:rPr>
        <w:fldChar w:fldCharType="separate"/>
      </w:r>
      <w:r>
        <w:rPr>
          <w:noProof/>
        </w:rPr>
        <w:t>177</w:t>
      </w:r>
      <w:r>
        <w:rPr>
          <w:noProof/>
        </w:rPr>
        <w:fldChar w:fldCharType="end"/>
      </w:r>
    </w:p>
    <w:p w14:paraId="7D9F63C3" w14:textId="7710C7B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_Toc187262691 \h </w:instrText>
      </w:r>
      <w:r>
        <w:rPr>
          <w:noProof/>
        </w:rPr>
      </w:r>
      <w:r>
        <w:rPr>
          <w:noProof/>
        </w:rPr>
        <w:fldChar w:fldCharType="separate"/>
      </w:r>
      <w:r>
        <w:rPr>
          <w:noProof/>
        </w:rPr>
        <w:t>177</w:t>
      </w:r>
      <w:r>
        <w:rPr>
          <w:noProof/>
        </w:rPr>
        <w:fldChar w:fldCharType="end"/>
      </w:r>
    </w:p>
    <w:p w14:paraId="66C32EB1" w14:textId="31AAA42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8.2.2B</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for mIAB</w:t>
      </w:r>
      <w:r>
        <w:rPr>
          <w:noProof/>
        </w:rPr>
        <w:tab/>
      </w:r>
      <w:r>
        <w:rPr>
          <w:noProof/>
        </w:rPr>
        <w:fldChar w:fldCharType="begin"/>
      </w:r>
      <w:r>
        <w:rPr>
          <w:noProof/>
        </w:rPr>
        <w:instrText xml:space="preserve"> PAGEREF _Toc187262692 \h </w:instrText>
      </w:r>
      <w:r>
        <w:rPr>
          <w:noProof/>
        </w:rPr>
      </w:r>
      <w:r>
        <w:rPr>
          <w:noProof/>
        </w:rPr>
        <w:fldChar w:fldCharType="separate"/>
      </w:r>
      <w:r>
        <w:rPr>
          <w:noProof/>
        </w:rPr>
        <w:t>178</w:t>
      </w:r>
      <w:r>
        <w:rPr>
          <w:noProof/>
        </w:rPr>
        <w:fldChar w:fldCharType="end"/>
      </w:r>
    </w:p>
    <w:p w14:paraId="68E32A12" w14:textId="65805D8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_Toc187262693 \h </w:instrText>
      </w:r>
      <w:r>
        <w:rPr>
          <w:noProof/>
        </w:rPr>
      </w:r>
      <w:r>
        <w:rPr>
          <w:noProof/>
        </w:rPr>
        <w:fldChar w:fldCharType="separate"/>
      </w:r>
      <w:r>
        <w:rPr>
          <w:noProof/>
        </w:rPr>
        <w:t>178</w:t>
      </w:r>
      <w:r>
        <w:rPr>
          <w:noProof/>
        </w:rPr>
        <w:fldChar w:fldCharType="end"/>
      </w:r>
    </w:p>
    <w:p w14:paraId="6DD1D259" w14:textId="0ABA336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8.2.2B.1.1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_Toc187262694 \h </w:instrText>
      </w:r>
      <w:r>
        <w:rPr>
          <w:noProof/>
        </w:rPr>
      </w:r>
      <w:r>
        <w:rPr>
          <w:noProof/>
        </w:rPr>
        <w:fldChar w:fldCharType="separate"/>
      </w:r>
      <w:r>
        <w:rPr>
          <w:noProof/>
        </w:rPr>
        <w:t>178</w:t>
      </w:r>
      <w:r>
        <w:rPr>
          <w:noProof/>
        </w:rPr>
        <w:fldChar w:fldCharType="end"/>
      </w:r>
    </w:p>
    <w:p w14:paraId="257F8A0F" w14:textId="17A114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PDSCH</w:t>
      </w:r>
      <w:r>
        <w:rPr>
          <w:noProof/>
        </w:rPr>
        <w:tab/>
      </w:r>
      <w:r>
        <w:rPr>
          <w:noProof/>
        </w:rPr>
        <w:fldChar w:fldCharType="begin"/>
      </w:r>
      <w:r>
        <w:rPr>
          <w:noProof/>
        </w:rPr>
        <w:instrText xml:space="preserve"> PAGEREF _Toc187262695 \h </w:instrText>
      </w:r>
      <w:r>
        <w:rPr>
          <w:noProof/>
        </w:rPr>
      </w:r>
      <w:r>
        <w:rPr>
          <w:noProof/>
        </w:rPr>
        <w:fldChar w:fldCharType="separate"/>
      </w:r>
      <w:r>
        <w:rPr>
          <w:noProof/>
        </w:rPr>
        <w:t>178</w:t>
      </w:r>
      <w:r>
        <w:rPr>
          <w:noProof/>
        </w:rPr>
        <w:fldChar w:fldCharType="end"/>
      </w:r>
    </w:p>
    <w:p w14:paraId="28E02051" w14:textId="759219C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_Toc187262696 \h </w:instrText>
      </w:r>
      <w:r>
        <w:rPr>
          <w:noProof/>
        </w:rPr>
      </w:r>
      <w:r>
        <w:rPr>
          <w:noProof/>
        </w:rPr>
        <w:fldChar w:fldCharType="separate"/>
      </w:r>
      <w:r>
        <w:rPr>
          <w:noProof/>
        </w:rPr>
        <w:t>178</w:t>
      </w:r>
      <w:r>
        <w:rPr>
          <w:noProof/>
        </w:rPr>
        <w:fldChar w:fldCharType="end"/>
      </w:r>
    </w:p>
    <w:p w14:paraId="3944861D" w14:textId="654DD9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_Toc187262697 \h </w:instrText>
      </w:r>
      <w:r>
        <w:rPr>
          <w:noProof/>
        </w:rPr>
      </w:r>
      <w:r>
        <w:rPr>
          <w:noProof/>
        </w:rPr>
        <w:fldChar w:fldCharType="separate"/>
      </w:r>
      <w:r>
        <w:rPr>
          <w:noProof/>
        </w:rPr>
        <w:t>178</w:t>
      </w:r>
      <w:r>
        <w:rPr>
          <w:noProof/>
        </w:rPr>
        <w:fldChar w:fldCharType="end"/>
      </w:r>
    </w:p>
    <w:p w14:paraId="14D9D357" w14:textId="0B1A16E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_Toc187262698 \h </w:instrText>
      </w:r>
      <w:r>
        <w:rPr>
          <w:noProof/>
        </w:rPr>
      </w:r>
      <w:r>
        <w:rPr>
          <w:noProof/>
        </w:rPr>
        <w:fldChar w:fldCharType="separate"/>
      </w:r>
      <w:r>
        <w:rPr>
          <w:noProof/>
        </w:rPr>
        <w:t>178</w:t>
      </w:r>
      <w:r>
        <w:rPr>
          <w:noProof/>
        </w:rPr>
        <w:fldChar w:fldCharType="end"/>
      </w:r>
    </w:p>
    <w:p w14:paraId="038D6B0E" w14:textId="276055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_Toc187262699 \h </w:instrText>
      </w:r>
      <w:r>
        <w:rPr>
          <w:noProof/>
        </w:rPr>
      </w:r>
      <w:r>
        <w:rPr>
          <w:noProof/>
        </w:rPr>
        <w:fldChar w:fldCharType="separate"/>
      </w:r>
      <w:r>
        <w:rPr>
          <w:noProof/>
        </w:rPr>
        <w:t>179</w:t>
      </w:r>
      <w:r>
        <w:rPr>
          <w:noProof/>
        </w:rPr>
        <w:fldChar w:fldCharType="end"/>
      </w:r>
    </w:p>
    <w:p w14:paraId="63509F46" w14:textId="756B478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_Toc187262700 \h </w:instrText>
      </w:r>
      <w:r>
        <w:rPr>
          <w:noProof/>
        </w:rPr>
      </w:r>
      <w:r>
        <w:rPr>
          <w:noProof/>
        </w:rPr>
        <w:fldChar w:fldCharType="separate"/>
      </w:r>
      <w:r>
        <w:rPr>
          <w:noProof/>
        </w:rPr>
        <w:t>180</w:t>
      </w:r>
      <w:r>
        <w:rPr>
          <w:noProof/>
        </w:rPr>
        <w:fldChar w:fldCharType="end"/>
      </w:r>
    </w:p>
    <w:p w14:paraId="26FB1A32" w14:textId="4DD50F9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PDCCH</w:t>
      </w:r>
      <w:r>
        <w:rPr>
          <w:noProof/>
        </w:rPr>
        <w:tab/>
      </w:r>
      <w:r>
        <w:rPr>
          <w:noProof/>
        </w:rPr>
        <w:fldChar w:fldCharType="begin"/>
      </w:r>
      <w:r>
        <w:rPr>
          <w:noProof/>
        </w:rPr>
        <w:instrText xml:space="preserve"> PAGEREF _Toc187262701 \h </w:instrText>
      </w:r>
      <w:r>
        <w:rPr>
          <w:noProof/>
        </w:rPr>
      </w:r>
      <w:r>
        <w:rPr>
          <w:noProof/>
        </w:rPr>
        <w:fldChar w:fldCharType="separate"/>
      </w:r>
      <w:r>
        <w:rPr>
          <w:noProof/>
        </w:rPr>
        <w:t>181</w:t>
      </w:r>
      <w:r>
        <w:rPr>
          <w:noProof/>
        </w:rPr>
        <w:fldChar w:fldCharType="end"/>
      </w:r>
    </w:p>
    <w:p w14:paraId="0A28BADF" w14:textId="5D8E8CA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_Toc187262702 \h </w:instrText>
      </w:r>
      <w:r>
        <w:rPr>
          <w:noProof/>
        </w:rPr>
      </w:r>
      <w:r>
        <w:rPr>
          <w:noProof/>
        </w:rPr>
        <w:fldChar w:fldCharType="separate"/>
      </w:r>
      <w:r>
        <w:rPr>
          <w:noProof/>
        </w:rPr>
        <w:t>181</w:t>
      </w:r>
      <w:r>
        <w:rPr>
          <w:noProof/>
        </w:rPr>
        <w:fldChar w:fldCharType="end"/>
      </w:r>
    </w:p>
    <w:p w14:paraId="5795B428" w14:textId="573D8A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_Toc187262703 \h </w:instrText>
      </w:r>
      <w:r>
        <w:rPr>
          <w:noProof/>
        </w:rPr>
      </w:r>
      <w:r>
        <w:rPr>
          <w:noProof/>
        </w:rPr>
        <w:fldChar w:fldCharType="separate"/>
      </w:r>
      <w:r>
        <w:rPr>
          <w:noProof/>
        </w:rPr>
        <w:t>181</w:t>
      </w:r>
      <w:r>
        <w:rPr>
          <w:noProof/>
        </w:rPr>
        <w:fldChar w:fldCharType="end"/>
      </w:r>
    </w:p>
    <w:p w14:paraId="252D56BF" w14:textId="482BA7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_Toc187262704 \h </w:instrText>
      </w:r>
      <w:r>
        <w:rPr>
          <w:noProof/>
        </w:rPr>
      </w:r>
      <w:r>
        <w:rPr>
          <w:noProof/>
        </w:rPr>
        <w:fldChar w:fldCharType="separate"/>
      </w:r>
      <w:r>
        <w:rPr>
          <w:noProof/>
        </w:rPr>
        <w:t>181</w:t>
      </w:r>
      <w:r>
        <w:rPr>
          <w:noProof/>
        </w:rPr>
        <w:fldChar w:fldCharType="end"/>
      </w:r>
    </w:p>
    <w:p w14:paraId="5765ACA9" w14:textId="2E02002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_Toc187262705 \h </w:instrText>
      </w:r>
      <w:r>
        <w:rPr>
          <w:noProof/>
        </w:rPr>
      </w:r>
      <w:r>
        <w:rPr>
          <w:noProof/>
        </w:rPr>
        <w:fldChar w:fldCharType="separate"/>
      </w:r>
      <w:r>
        <w:rPr>
          <w:noProof/>
        </w:rPr>
        <w:t>181</w:t>
      </w:r>
      <w:r>
        <w:rPr>
          <w:noProof/>
        </w:rPr>
        <w:fldChar w:fldCharType="end"/>
      </w:r>
    </w:p>
    <w:p w14:paraId="729DAFF9" w14:textId="3299D4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_Toc187262706 \h </w:instrText>
      </w:r>
      <w:r>
        <w:rPr>
          <w:noProof/>
        </w:rPr>
      </w:r>
      <w:r>
        <w:rPr>
          <w:noProof/>
        </w:rPr>
        <w:fldChar w:fldCharType="separate"/>
      </w:r>
      <w:r>
        <w:rPr>
          <w:noProof/>
        </w:rPr>
        <w:t>182</w:t>
      </w:r>
      <w:r>
        <w:rPr>
          <w:noProof/>
        </w:rPr>
        <w:fldChar w:fldCharType="end"/>
      </w:r>
    </w:p>
    <w:p w14:paraId="2674E8D5" w14:textId="49BF98E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CSI reporting requirements</w:t>
      </w:r>
      <w:r>
        <w:rPr>
          <w:noProof/>
        </w:rPr>
        <w:tab/>
      </w:r>
      <w:r>
        <w:rPr>
          <w:noProof/>
        </w:rPr>
        <w:fldChar w:fldCharType="begin"/>
      </w:r>
      <w:r>
        <w:rPr>
          <w:noProof/>
        </w:rPr>
        <w:instrText xml:space="preserve"> PAGEREF _Toc187262707 \h </w:instrText>
      </w:r>
      <w:r>
        <w:rPr>
          <w:noProof/>
        </w:rPr>
      </w:r>
      <w:r>
        <w:rPr>
          <w:noProof/>
        </w:rPr>
        <w:fldChar w:fldCharType="separate"/>
      </w:r>
      <w:r>
        <w:rPr>
          <w:noProof/>
        </w:rPr>
        <w:t>182</w:t>
      </w:r>
      <w:r>
        <w:rPr>
          <w:noProof/>
        </w:rPr>
        <w:fldChar w:fldCharType="end"/>
      </w:r>
    </w:p>
    <w:p w14:paraId="6E14F324" w14:textId="0BB10C4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_Toc187262708 \h </w:instrText>
      </w:r>
      <w:r>
        <w:rPr>
          <w:noProof/>
        </w:rPr>
      </w:r>
      <w:r>
        <w:rPr>
          <w:noProof/>
        </w:rPr>
        <w:fldChar w:fldCharType="separate"/>
      </w:r>
      <w:r>
        <w:rPr>
          <w:noProof/>
        </w:rPr>
        <w:t>182</w:t>
      </w:r>
      <w:r>
        <w:rPr>
          <w:noProof/>
        </w:rPr>
        <w:fldChar w:fldCharType="end"/>
      </w:r>
    </w:p>
    <w:p w14:paraId="34C09C06" w14:textId="73E7E0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rule for IAB-MT</w:t>
      </w:r>
      <w:r>
        <w:rPr>
          <w:noProof/>
        </w:rPr>
        <w:tab/>
      </w:r>
      <w:r>
        <w:rPr>
          <w:noProof/>
        </w:rPr>
        <w:fldChar w:fldCharType="begin"/>
      </w:r>
      <w:r>
        <w:rPr>
          <w:noProof/>
        </w:rPr>
        <w:instrText xml:space="preserve"> PAGEREF _Toc187262709 \h </w:instrText>
      </w:r>
      <w:r>
        <w:rPr>
          <w:noProof/>
        </w:rPr>
      </w:r>
      <w:r>
        <w:rPr>
          <w:noProof/>
        </w:rPr>
        <w:fldChar w:fldCharType="separate"/>
      </w:r>
      <w:r>
        <w:rPr>
          <w:noProof/>
        </w:rPr>
        <w:t>182</w:t>
      </w:r>
      <w:r>
        <w:rPr>
          <w:noProof/>
        </w:rPr>
        <w:fldChar w:fldCharType="end"/>
      </w:r>
    </w:p>
    <w:p w14:paraId="5C2E540A" w14:textId="394967A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8.2.3.1.1.1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_Toc187262710 \h </w:instrText>
      </w:r>
      <w:r>
        <w:rPr>
          <w:noProof/>
        </w:rPr>
      </w:r>
      <w:r>
        <w:rPr>
          <w:noProof/>
        </w:rPr>
        <w:fldChar w:fldCharType="separate"/>
      </w:r>
      <w:r>
        <w:rPr>
          <w:noProof/>
        </w:rPr>
        <w:t>182</w:t>
      </w:r>
      <w:r>
        <w:rPr>
          <w:noProof/>
        </w:rPr>
        <w:fldChar w:fldCharType="end"/>
      </w:r>
    </w:p>
    <w:p w14:paraId="785AF6DF" w14:textId="4848491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w:t>
      </w:r>
      <w:r w:rsidRPr="006C15C0">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_Toc187262711 \h </w:instrText>
      </w:r>
      <w:r>
        <w:rPr>
          <w:noProof/>
        </w:rPr>
      </w:r>
      <w:r>
        <w:rPr>
          <w:noProof/>
        </w:rPr>
        <w:fldChar w:fldCharType="separate"/>
      </w:r>
      <w:r>
        <w:rPr>
          <w:noProof/>
        </w:rPr>
        <w:t>182</w:t>
      </w:r>
      <w:r>
        <w:rPr>
          <w:noProof/>
        </w:rPr>
        <w:fldChar w:fldCharType="end"/>
      </w:r>
    </w:p>
    <w:p w14:paraId="54BDB0C9" w14:textId="1B6F901F"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 for TDD with different UL-DL patterns</w:t>
      </w:r>
      <w:r>
        <w:rPr>
          <w:noProof/>
        </w:rPr>
        <w:tab/>
      </w:r>
      <w:r>
        <w:rPr>
          <w:noProof/>
        </w:rPr>
        <w:fldChar w:fldCharType="begin"/>
      </w:r>
      <w:r>
        <w:rPr>
          <w:noProof/>
        </w:rPr>
        <w:instrText xml:space="preserve"> PAGEREF _Toc187262712 \h </w:instrText>
      </w:r>
      <w:r>
        <w:rPr>
          <w:noProof/>
        </w:rPr>
      </w:r>
      <w:r>
        <w:rPr>
          <w:noProof/>
        </w:rPr>
        <w:fldChar w:fldCharType="separate"/>
      </w:r>
      <w:r>
        <w:rPr>
          <w:noProof/>
        </w:rPr>
        <w:t>182</w:t>
      </w:r>
      <w:r>
        <w:rPr>
          <w:noProof/>
        </w:rPr>
        <w:fldChar w:fldCharType="end"/>
      </w:r>
    </w:p>
    <w:p w14:paraId="0C33FEE4" w14:textId="4434F1AD"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_Toc187262713 \h </w:instrText>
      </w:r>
      <w:r>
        <w:rPr>
          <w:noProof/>
        </w:rPr>
      </w:r>
      <w:r>
        <w:rPr>
          <w:noProof/>
        </w:rPr>
        <w:fldChar w:fldCharType="separate"/>
      </w:r>
      <w:r>
        <w:rPr>
          <w:noProof/>
        </w:rPr>
        <w:t>182</w:t>
      </w:r>
      <w:r>
        <w:rPr>
          <w:noProof/>
        </w:rPr>
        <w:fldChar w:fldCharType="end"/>
      </w:r>
    </w:p>
    <w:p w14:paraId="41C62B92" w14:textId="7AB7F2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_Toc187262714 \h </w:instrText>
      </w:r>
      <w:r>
        <w:rPr>
          <w:noProof/>
        </w:rPr>
      </w:r>
      <w:r>
        <w:rPr>
          <w:noProof/>
        </w:rPr>
        <w:fldChar w:fldCharType="separate"/>
      </w:r>
      <w:r>
        <w:rPr>
          <w:noProof/>
        </w:rPr>
        <w:t>183</w:t>
      </w:r>
      <w:r>
        <w:rPr>
          <w:noProof/>
        </w:rPr>
        <w:fldChar w:fldCharType="end"/>
      </w:r>
    </w:p>
    <w:p w14:paraId="6A826976" w14:textId="25C1EEB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Channel Quality Indicator (CQI)</w:t>
      </w:r>
      <w:r>
        <w:rPr>
          <w:noProof/>
        </w:rPr>
        <w:tab/>
      </w:r>
      <w:r>
        <w:rPr>
          <w:noProof/>
        </w:rPr>
        <w:fldChar w:fldCharType="begin"/>
      </w:r>
      <w:r>
        <w:rPr>
          <w:noProof/>
        </w:rPr>
        <w:instrText xml:space="preserve"> PAGEREF _Toc187262715 \h </w:instrText>
      </w:r>
      <w:r>
        <w:rPr>
          <w:noProof/>
        </w:rPr>
      </w:r>
      <w:r>
        <w:rPr>
          <w:noProof/>
        </w:rPr>
        <w:fldChar w:fldCharType="separate"/>
      </w:r>
      <w:r>
        <w:rPr>
          <w:noProof/>
        </w:rPr>
        <w:t>183</w:t>
      </w:r>
      <w:r>
        <w:rPr>
          <w:noProof/>
        </w:rPr>
        <w:fldChar w:fldCharType="end"/>
      </w:r>
    </w:p>
    <w:p w14:paraId="2814C383" w14:textId="3A166C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_Toc187262716 \h </w:instrText>
      </w:r>
      <w:r>
        <w:rPr>
          <w:noProof/>
        </w:rPr>
      </w:r>
      <w:r>
        <w:rPr>
          <w:noProof/>
        </w:rPr>
        <w:fldChar w:fldCharType="separate"/>
      </w:r>
      <w:r>
        <w:rPr>
          <w:noProof/>
        </w:rPr>
        <w:t>183</w:t>
      </w:r>
      <w:r>
        <w:rPr>
          <w:noProof/>
        </w:rPr>
        <w:fldChar w:fldCharType="end"/>
      </w:r>
    </w:p>
    <w:p w14:paraId="3F9D44CB" w14:textId="7E68A1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_Toc187262717 \h </w:instrText>
      </w:r>
      <w:r>
        <w:rPr>
          <w:noProof/>
        </w:rPr>
      </w:r>
      <w:r>
        <w:rPr>
          <w:noProof/>
        </w:rPr>
        <w:fldChar w:fldCharType="separate"/>
      </w:r>
      <w:r>
        <w:rPr>
          <w:noProof/>
        </w:rPr>
        <w:t>184</w:t>
      </w:r>
      <w:r>
        <w:rPr>
          <w:noProof/>
        </w:rPr>
        <w:fldChar w:fldCharType="end"/>
      </w:r>
    </w:p>
    <w:p w14:paraId="0F64EF2C" w14:textId="7F4287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_Toc187262718 \h </w:instrText>
      </w:r>
      <w:r>
        <w:rPr>
          <w:noProof/>
        </w:rPr>
      </w:r>
      <w:r>
        <w:rPr>
          <w:noProof/>
        </w:rPr>
        <w:fldChar w:fldCharType="separate"/>
      </w:r>
      <w:r>
        <w:rPr>
          <w:noProof/>
        </w:rPr>
        <w:t>184</w:t>
      </w:r>
      <w:r>
        <w:rPr>
          <w:noProof/>
        </w:rPr>
        <w:fldChar w:fldCharType="end"/>
      </w:r>
    </w:p>
    <w:p w14:paraId="2E383324" w14:textId="0E35DBF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_Toc187262719 \h </w:instrText>
      </w:r>
      <w:r>
        <w:rPr>
          <w:noProof/>
        </w:rPr>
      </w:r>
      <w:r>
        <w:rPr>
          <w:noProof/>
        </w:rPr>
        <w:fldChar w:fldCharType="separate"/>
      </w:r>
      <w:r>
        <w:rPr>
          <w:noProof/>
        </w:rPr>
        <w:t>184</w:t>
      </w:r>
      <w:r>
        <w:rPr>
          <w:noProof/>
        </w:rPr>
        <w:fldChar w:fldCharType="end"/>
      </w:r>
    </w:p>
    <w:p w14:paraId="3D0EC2D8" w14:textId="0E380E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_Toc187262720 \h </w:instrText>
      </w:r>
      <w:r>
        <w:rPr>
          <w:noProof/>
        </w:rPr>
      </w:r>
      <w:r>
        <w:rPr>
          <w:noProof/>
        </w:rPr>
        <w:fldChar w:fldCharType="separate"/>
      </w:r>
      <w:r>
        <w:rPr>
          <w:noProof/>
        </w:rPr>
        <w:t>185</w:t>
      </w:r>
      <w:r>
        <w:rPr>
          <w:noProof/>
        </w:rPr>
        <w:fldChar w:fldCharType="end"/>
      </w:r>
    </w:p>
    <w:p w14:paraId="7A55BF58" w14:textId="6A796B5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Precoding Matrix Indicator (PMI)</w:t>
      </w:r>
      <w:r>
        <w:rPr>
          <w:noProof/>
        </w:rPr>
        <w:tab/>
      </w:r>
      <w:r>
        <w:rPr>
          <w:noProof/>
        </w:rPr>
        <w:fldChar w:fldCharType="begin"/>
      </w:r>
      <w:r>
        <w:rPr>
          <w:noProof/>
        </w:rPr>
        <w:instrText xml:space="preserve"> PAGEREF _Toc187262721 \h </w:instrText>
      </w:r>
      <w:r>
        <w:rPr>
          <w:noProof/>
        </w:rPr>
      </w:r>
      <w:r>
        <w:rPr>
          <w:noProof/>
        </w:rPr>
        <w:fldChar w:fldCharType="separate"/>
      </w:r>
      <w:r>
        <w:rPr>
          <w:noProof/>
        </w:rPr>
        <w:t>185</w:t>
      </w:r>
      <w:r>
        <w:rPr>
          <w:noProof/>
        </w:rPr>
        <w:fldChar w:fldCharType="end"/>
      </w:r>
    </w:p>
    <w:p w14:paraId="469A7BDE" w14:textId="1BFEB8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_Toc187262722 \h </w:instrText>
      </w:r>
      <w:r>
        <w:rPr>
          <w:noProof/>
        </w:rPr>
      </w:r>
      <w:r>
        <w:rPr>
          <w:noProof/>
        </w:rPr>
        <w:fldChar w:fldCharType="separate"/>
      </w:r>
      <w:r>
        <w:rPr>
          <w:noProof/>
        </w:rPr>
        <w:t>185</w:t>
      </w:r>
      <w:r>
        <w:rPr>
          <w:noProof/>
        </w:rPr>
        <w:fldChar w:fldCharType="end"/>
      </w:r>
    </w:p>
    <w:p w14:paraId="2F8ED8E1" w14:textId="49BACB2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_Toc187262723 \h </w:instrText>
      </w:r>
      <w:r>
        <w:rPr>
          <w:noProof/>
        </w:rPr>
      </w:r>
      <w:r>
        <w:rPr>
          <w:noProof/>
        </w:rPr>
        <w:fldChar w:fldCharType="separate"/>
      </w:r>
      <w:r>
        <w:rPr>
          <w:noProof/>
        </w:rPr>
        <w:t>186</w:t>
      </w:r>
      <w:r>
        <w:rPr>
          <w:noProof/>
        </w:rPr>
        <w:fldChar w:fldCharType="end"/>
      </w:r>
    </w:p>
    <w:p w14:paraId="1622F26D" w14:textId="029CA5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_Toc187262724 \h </w:instrText>
      </w:r>
      <w:r>
        <w:rPr>
          <w:noProof/>
        </w:rPr>
      </w:r>
      <w:r>
        <w:rPr>
          <w:noProof/>
        </w:rPr>
        <w:fldChar w:fldCharType="separate"/>
      </w:r>
      <w:r>
        <w:rPr>
          <w:noProof/>
        </w:rPr>
        <w:t>186</w:t>
      </w:r>
      <w:r>
        <w:rPr>
          <w:noProof/>
        </w:rPr>
        <w:fldChar w:fldCharType="end"/>
      </w:r>
    </w:p>
    <w:p w14:paraId="55BB0C66" w14:textId="2847BC7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_Toc187262725 \h </w:instrText>
      </w:r>
      <w:r>
        <w:rPr>
          <w:noProof/>
        </w:rPr>
      </w:r>
      <w:r>
        <w:rPr>
          <w:noProof/>
        </w:rPr>
        <w:fldChar w:fldCharType="separate"/>
      </w:r>
      <w:r>
        <w:rPr>
          <w:noProof/>
        </w:rPr>
        <w:t>186</w:t>
      </w:r>
      <w:r>
        <w:rPr>
          <w:noProof/>
        </w:rPr>
        <w:fldChar w:fldCharType="end"/>
      </w:r>
    </w:p>
    <w:p w14:paraId="03D785DE" w14:textId="73ADAF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_Toc187262726 \h </w:instrText>
      </w:r>
      <w:r>
        <w:rPr>
          <w:noProof/>
        </w:rPr>
      </w:r>
      <w:r>
        <w:rPr>
          <w:noProof/>
        </w:rPr>
        <w:fldChar w:fldCharType="separate"/>
      </w:r>
      <w:r>
        <w:rPr>
          <w:noProof/>
        </w:rPr>
        <w:t>187</w:t>
      </w:r>
      <w:r>
        <w:rPr>
          <w:noProof/>
        </w:rPr>
        <w:fldChar w:fldCharType="end"/>
      </w:r>
    </w:p>
    <w:p w14:paraId="7E373CD5" w14:textId="016885B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Rank Indicator (RI)</w:t>
      </w:r>
      <w:r>
        <w:rPr>
          <w:noProof/>
        </w:rPr>
        <w:tab/>
      </w:r>
      <w:r>
        <w:rPr>
          <w:noProof/>
        </w:rPr>
        <w:fldChar w:fldCharType="begin"/>
      </w:r>
      <w:r>
        <w:rPr>
          <w:noProof/>
        </w:rPr>
        <w:instrText xml:space="preserve"> PAGEREF _Toc187262727 \h </w:instrText>
      </w:r>
      <w:r>
        <w:rPr>
          <w:noProof/>
        </w:rPr>
      </w:r>
      <w:r>
        <w:rPr>
          <w:noProof/>
        </w:rPr>
        <w:fldChar w:fldCharType="separate"/>
      </w:r>
      <w:r>
        <w:rPr>
          <w:noProof/>
        </w:rPr>
        <w:t>188</w:t>
      </w:r>
      <w:r>
        <w:rPr>
          <w:noProof/>
        </w:rPr>
        <w:fldChar w:fldCharType="end"/>
      </w:r>
    </w:p>
    <w:p w14:paraId="2825B782" w14:textId="5ABB93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_Toc187262728 \h </w:instrText>
      </w:r>
      <w:r>
        <w:rPr>
          <w:noProof/>
        </w:rPr>
      </w:r>
      <w:r>
        <w:rPr>
          <w:noProof/>
        </w:rPr>
        <w:fldChar w:fldCharType="separate"/>
      </w:r>
      <w:r>
        <w:rPr>
          <w:noProof/>
        </w:rPr>
        <w:t>188</w:t>
      </w:r>
      <w:r>
        <w:rPr>
          <w:noProof/>
        </w:rPr>
        <w:fldChar w:fldCharType="end"/>
      </w:r>
    </w:p>
    <w:p w14:paraId="49FDC114" w14:textId="7E0DA06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requirements</w:t>
      </w:r>
      <w:r>
        <w:rPr>
          <w:noProof/>
        </w:rPr>
        <w:tab/>
      </w:r>
      <w:r>
        <w:rPr>
          <w:noProof/>
        </w:rPr>
        <w:fldChar w:fldCharType="begin"/>
      </w:r>
      <w:r>
        <w:rPr>
          <w:noProof/>
        </w:rPr>
        <w:instrText xml:space="preserve"> PAGEREF _Toc187262729 \h </w:instrText>
      </w:r>
      <w:r>
        <w:rPr>
          <w:noProof/>
        </w:rPr>
      </w:r>
      <w:r>
        <w:rPr>
          <w:noProof/>
        </w:rPr>
        <w:fldChar w:fldCharType="separate"/>
      </w:r>
      <w:r>
        <w:rPr>
          <w:noProof/>
        </w:rPr>
        <w:t>188</w:t>
      </w:r>
      <w:r>
        <w:rPr>
          <w:noProof/>
        </w:rPr>
        <w:fldChar w:fldCharType="end"/>
      </w:r>
    </w:p>
    <w:p w14:paraId="26E507B7" w14:textId="291DF5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_Toc187262730 \h </w:instrText>
      </w:r>
      <w:r>
        <w:rPr>
          <w:noProof/>
        </w:rPr>
      </w:r>
      <w:r>
        <w:rPr>
          <w:noProof/>
        </w:rPr>
        <w:fldChar w:fldCharType="separate"/>
      </w:r>
      <w:r>
        <w:rPr>
          <w:noProof/>
        </w:rPr>
        <w:t>188</w:t>
      </w:r>
      <w:r>
        <w:rPr>
          <w:noProof/>
        </w:rPr>
        <w:fldChar w:fldCharType="end"/>
      </w:r>
    </w:p>
    <w:p w14:paraId="3B65BD17" w14:textId="7A1DA60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_Toc187262731 \h </w:instrText>
      </w:r>
      <w:r>
        <w:rPr>
          <w:noProof/>
        </w:rPr>
      </w:r>
      <w:r>
        <w:rPr>
          <w:noProof/>
        </w:rPr>
        <w:fldChar w:fldCharType="separate"/>
      </w:r>
      <w:r>
        <w:rPr>
          <w:noProof/>
        </w:rPr>
        <w:t>188</w:t>
      </w:r>
      <w:r>
        <w:rPr>
          <w:noProof/>
        </w:rPr>
        <w:fldChar w:fldCharType="end"/>
      </w:r>
    </w:p>
    <w:p w14:paraId="4913EB61" w14:textId="0F018E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_Toc187262732 \h </w:instrText>
      </w:r>
      <w:r>
        <w:rPr>
          <w:noProof/>
        </w:rPr>
      </w:r>
      <w:r>
        <w:rPr>
          <w:noProof/>
        </w:rPr>
        <w:fldChar w:fldCharType="separate"/>
      </w:r>
      <w:r>
        <w:rPr>
          <w:noProof/>
        </w:rPr>
        <w:t>189</w:t>
      </w:r>
      <w:r>
        <w:rPr>
          <w:noProof/>
        </w:rPr>
        <w:fldChar w:fldCharType="end"/>
      </w:r>
    </w:p>
    <w:p w14:paraId="1C39C1C8" w14:textId="6BA5CA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8.2.3B</w:t>
      </w:r>
      <w:r>
        <w:rPr>
          <w:rFonts w:asciiTheme="minorHAnsi" w:eastAsiaTheme="minorEastAsia" w:hAnsiTheme="minorHAnsi" w:cstheme="minorBidi"/>
          <w:noProof/>
          <w:kern w:val="2"/>
          <w:sz w:val="24"/>
          <w:szCs w:val="24"/>
          <w:lang w:eastAsia="en-GB"/>
          <w14:ligatures w14:val="standardContextual"/>
        </w:rPr>
        <w:tab/>
      </w:r>
      <w:r>
        <w:rPr>
          <w:noProof/>
        </w:rPr>
        <w:t>CSI reporting requirements for mIAB</w:t>
      </w:r>
      <w:r>
        <w:rPr>
          <w:noProof/>
        </w:rPr>
        <w:tab/>
      </w:r>
      <w:r>
        <w:rPr>
          <w:noProof/>
        </w:rPr>
        <w:fldChar w:fldCharType="begin"/>
      </w:r>
      <w:r>
        <w:rPr>
          <w:noProof/>
        </w:rPr>
        <w:instrText xml:space="preserve"> PAGEREF _Toc187262733 \h </w:instrText>
      </w:r>
      <w:r>
        <w:rPr>
          <w:noProof/>
        </w:rPr>
      </w:r>
      <w:r>
        <w:rPr>
          <w:noProof/>
        </w:rPr>
        <w:fldChar w:fldCharType="separate"/>
      </w:r>
      <w:r>
        <w:rPr>
          <w:noProof/>
        </w:rPr>
        <w:t>190</w:t>
      </w:r>
      <w:r>
        <w:rPr>
          <w:noProof/>
        </w:rPr>
        <w:fldChar w:fldCharType="end"/>
      </w:r>
    </w:p>
    <w:p w14:paraId="6ECBCB74" w14:textId="1BC35A3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_Toc187262734 \h </w:instrText>
      </w:r>
      <w:r>
        <w:rPr>
          <w:noProof/>
        </w:rPr>
      </w:r>
      <w:r>
        <w:rPr>
          <w:noProof/>
        </w:rPr>
        <w:fldChar w:fldCharType="separate"/>
      </w:r>
      <w:r>
        <w:rPr>
          <w:noProof/>
        </w:rPr>
        <w:t>190</w:t>
      </w:r>
      <w:r>
        <w:rPr>
          <w:noProof/>
        </w:rPr>
        <w:fldChar w:fldCharType="end"/>
      </w:r>
    </w:p>
    <w:p w14:paraId="1B490B04" w14:textId="171C035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8.2.3B.1.1</w:t>
      </w:r>
      <w:r>
        <w:rPr>
          <w:rFonts w:asciiTheme="minorHAnsi" w:eastAsiaTheme="minorEastAsia" w:hAnsiTheme="minorHAnsi" w:cstheme="minorBidi"/>
          <w:noProof/>
          <w:kern w:val="2"/>
          <w:sz w:val="24"/>
          <w:szCs w:val="24"/>
          <w:lang w:eastAsia="en-GB"/>
          <w14:ligatures w14:val="standardContextual"/>
        </w:rPr>
        <w:tab/>
      </w:r>
      <w:r>
        <w:rPr>
          <w:noProof/>
        </w:rPr>
        <w:t>Applicability rule for mIAB-MT</w:t>
      </w:r>
      <w:r>
        <w:rPr>
          <w:noProof/>
        </w:rPr>
        <w:tab/>
      </w:r>
      <w:r>
        <w:rPr>
          <w:noProof/>
        </w:rPr>
        <w:fldChar w:fldCharType="begin"/>
      </w:r>
      <w:r>
        <w:rPr>
          <w:noProof/>
        </w:rPr>
        <w:instrText xml:space="preserve"> PAGEREF _Toc187262735 \h </w:instrText>
      </w:r>
      <w:r>
        <w:rPr>
          <w:noProof/>
        </w:rPr>
      </w:r>
      <w:r>
        <w:rPr>
          <w:noProof/>
        </w:rPr>
        <w:fldChar w:fldCharType="separate"/>
      </w:r>
      <w:r>
        <w:rPr>
          <w:noProof/>
        </w:rPr>
        <w:t>190</w:t>
      </w:r>
      <w:r>
        <w:rPr>
          <w:noProof/>
        </w:rPr>
        <w:fldChar w:fldCharType="end"/>
      </w:r>
    </w:p>
    <w:p w14:paraId="5C386541" w14:textId="75DF2620"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_Toc187262736 \h </w:instrText>
      </w:r>
      <w:r>
        <w:rPr>
          <w:noProof/>
        </w:rPr>
      </w:r>
      <w:r>
        <w:rPr>
          <w:noProof/>
        </w:rPr>
        <w:fldChar w:fldCharType="separate"/>
      </w:r>
      <w:r>
        <w:rPr>
          <w:noProof/>
        </w:rPr>
        <w:t>190</w:t>
      </w:r>
      <w:r>
        <w:rPr>
          <w:noProof/>
        </w:rPr>
        <w:fldChar w:fldCharType="end"/>
      </w:r>
    </w:p>
    <w:p w14:paraId="7A914F6B" w14:textId="66457DFB"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C15C0">
        <w:rPr>
          <w:noProof/>
          <w:snapToGrid w:val="0"/>
          <w:lang w:eastAsia="zh-CN"/>
        </w:rPr>
        <w:t>requirements for different subcarrier spacings</w:t>
      </w:r>
      <w:r>
        <w:rPr>
          <w:noProof/>
        </w:rPr>
        <w:tab/>
      </w:r>
      <w:r>
        <w:rPr>
          <w:noProof/>
        </w:rPr>
        <w:fldChar w:fldCharType="begin"/>
      </w:r>
      <w:r>
        <w:rPr>
          <w:noProof/>
        </w:rPr>
        <w:instrText xml:space="preserve"> PAGEREF _Toc187262737 \h </w:instrText>
      </w:r>
      <w:r>
        <w:rPr>
          <w:noProof/>
        </w:rPr>
      </w:r>
      <w:r>
        <w:rPr>
          <w:noProof/>
        </w:rPr>
        <w:fldChar w:fldCharType="separate"/>
      </w:r>
      <w:r>
        <w:rPr>
          <w:noProof/>
        </w:rPr>
        <w:t>190</w:t>
      </w:r>
      <w:r>
        <w:rPr>
          <w:noProof/>
        </w:rPr>
        <w:fldChar w:fldCharType="end"/>
      </w:r>
    </w:p>
    <w:p w14:paraId="33A0AFC9" w14:textId="36D6DF7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_Toc187262738 \h </w:instrText>
      </w:r>
      <w:r>
        <w:rPr>
          <w:noProof/>
        </w:rPr>
      </w:r>
      <w:r>
        <w:rPr>
          <w:noProof/>
        </w:rPr>
        <w:fldChar w:fldCharType="separate"/>
      </w:r>
      <w:r>
        <w:rPr>
          <w:noProof/>
        </w:rPr>
        <w:t>190</w:t>
      </w:r>
      <w:r>
        <w:rPr>
          <w:noProof/>
        </w:rPr>
        <w:fldChar w:fldCharType="end"/>
      </w:r>
    </w:p>
    <w:p w14:paraId="36848BDC" w14:textId="59ACC178"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mIAB-MT features</w:t>
      </w:r>
      <w:r>
        <w:rPr>
          <w:noProof/>
        </w:rPr>
        <w:tab/>
      </w:r>
      <w:r>
        <w:rPr>
          <w:noProof/>
        </w:rPr>
        <w:fldChar w:fldCharType="begin"/>
      </w:r>
      <w:r>
        <w:rPr>
          <w:noProof/>
        </w:rPr>
        <w:instrText xml:space="preserve"> PAGEREF _Toc187262739 \h </w:instrText>
      </w:r>
      <w:r>
        <w:rPr>
          <w:noProof/>
        </w:rPr>
      </w:r>
      <w:r>
        <w:rPr>
          <w:noProof/>
        </w:rPr>
        <w:fldChar w:fldCharType="separate"/>
      </w:r>
      <w:r>
        <w:rPr>
          <w:noProof/>
        </w:rPr>
        <w:t>190</w:t>
      </w:r>
      <w:r>
        <w:rPr>
          <w:noProof/>
        </w:rPr>
        <w:fldChar w:fldCharType="end"/>
      </w:r>
    </w:p>
    <w:p w14:paraId="15F64899" w14:textId="6C67FF7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_Toc187262740 \h </w:instrText>
      </w:r>
      <w:r>
        <w:rPr>
          <w:noProof/>
        </w:rPr>
      </w:r>
      <w:r>
        <w:rPr>
          <w:noProof/>
        </w:rPr>
        <w:fldChar w:fldCharType="separate"/>
      </w:r>
      <w:r>
        <w:rPr>
          <w:noProof/>
        </w:rPr>
        <w:t>190</w:t>
      </w:r>
      <w:r>
        <w:rPr>
          <w:noProof/>
        </w:rPr>
        <w:fldChar w:fldCharType="end"/>
      </w:r>
    </w:p>
    <w:p w14:paraId="244BC89C" w14:textId="7B06A9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8.2.3B.2</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wideband CQI reporting</w:t>
      </w:r>
      <w:r>
        <w:rPr>
          <w:noProof/>
        </w:rPr>
        <w:tab/>
      </w:r>
      <w:r>
        <w:rPr>
          <w:noProof/>
        </w:rPr>
        <w:fldChar w:fldCharType="begin"/>
      </w:r>
      <w:r>
        <w:rPr>
          <w:noProof/>
        </w:rPr>
        <w:instrText xml:space="preserve"> PAGEREF _Toc187262741 \h </w:instrText>
      </w:r>
      <w:r>
        <w:rPr>
          <w:noProof/>
        </w:rPr>
      </w:r>
      <w:r>
        <w:rPr>
          <w:noProof/>
        </w:rPr>
        <w:fldChar w:fldCharType="separate"/>
      </w:r>
      <w:r>
        <w:rPr>
          <w:noProof/>
        </w:rPr>
        <w:t>191</w:t>
      </w:r>
      <w:r>
        <w:rPr>
          <w:noProof/>
        </w:rPr>
        <w:fldChar w:fldCharType="end"/>
      </w:r>
    </w:p>
    <w:p w14:paraId="0A5BD6E7" w14:textId="420FAD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_Toc187262742 \h </w:instrText>
      </w:r>
      <w:r>
        <w:rPr>
          <w:noProof/>
        </w:rPr>
      </w:r>
      <w:r>
        <w:rPr>
          <w:noProof/>
        </w:rPr>
        <w:fldChar w:fldCharType="separate"/>
      </w:r>
      <w:r>
        <w:rPr>
          <w:noProof/>
        </w:rPr>
        <w:t>191</w:t>
      </w:r>
      <w:r>
        <w:rPr>
          <w:noProof/>
        </w:rPr>
        <w:fldChar w:fldCharType="end"/>
      </w:r>
    </w:p>
    <w:p w14:paraId="00500150" w14:textId="56C290C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_Toc187262743 \h </w:instrText>
      </w:r>
      <w:r>
        <w:rPr>
          <w:noProof/>
        </w:rPr>
      </w:r>
      <w:r>
        <w:rPr>
          <w:noProof/>
        </w:rPr>
        <w:fldChar w:fldCharType="separate"/>
      </w:r>
      <w:r>
        <w:rPr>
          <w:noProof/>
        </w:rPr>
        <w:t>192</w:t>
      </w:r>
      <w:r>
        <w:rPr>
          <w:noProof/>
        </w:rPr>
        <w:fldChar w:fldCharType="end"/>
      </w:r>
    </w:p>
    <w:p w14:paraId="184EFFAE" w14:textId="47BE20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_Toc187262744 \h </w:instrText>
      </w:r>
      <w:r>
        <w:rPr>
          <w:noProof/>
        </w:rPr>
      </w:r>
      <w:r>
        <w:rPr>
          <w:noProof/>
        </w:rPr>
        <w:fldChar w:fldCharType="separate"/>
      </w:r>
      <w:r>
        <w:rPr>
          <w:noProof/>
        </w:rPr>
        <w:t>192</w:t>
      </w:r>
      <w:r>
        <w:rPr>
          <w:noProof/>
        </w:rPr>
        <w:fldChar w:fldCharType="end"/>
      </w:r>
    </w:p>
    <w:p w14:paraId="29B370BC" w14:textId="127D0F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_Toc187262745 \h </w:instrText>
      </w:r>
      <w:r>
        <w:rPr>
          <w:noProof/>
        </w:rPr>
      </w:r>
      <w:r>
        <w:rPr>
          <w:noProof/>
        </w:rPr>
        <w:fldChar w:fldCharType="separate"/>
      </w:r>
      <w:r>
        <w:rPr>
          <w:noProof/>
        </w:rPr>
        <w:t>192</w:t>
      </w:r>
      <w:r>
        <w:rPr>
          <w:noProof/>
        </w:rPr>
        <w:fldChar w:fldCharType="end"/>
      </w:r>
    </w:p>
    <w:p w14:paraId="63F898D1" w14:textId="40D0FC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_Toc187262746 \h </w:instrText>
      </w:r>
      <w:r>
        <w:rPr>
          <w:noProof/>
        </w:rPr>
      </w:r>
      <w:r>
        <w:rPr>
          <w:noProof/>
        </w:rPr>
        <w:fldChar w:fldCharType="separate"/>
      </w:r>
      <w:r>
        <w:rPr>
          <w:noProof/>
        </w:rPr>
        <w:t>194</w:t>
      </w:r>
      <w:r>
        <w:rPr>
          <w:noProof/>
        </w:rPr>
        <w:fldChar w:fldCharType="end"/>
      </w:r>
    </w:p>
    <w:p w14:paraId="530B8901" w14:textId="3708A7E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8.2.3B.3</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sub-band CQI reporting</w:t>
      </w:r>
      <w:r>
        <w:rPr>
          <w:noProof/>
        </w:rPr>
        <w:tab/>
      </w:r>
      <w:r>
        <w:rPr>
          <w:noProof/>
        </w:rPr>
        <w:fldChar w:fldCharType="begin"/>
      </w:r>
      <w:r>
        <w:rPr>
          <w:noProof/>
        </w:rPr>
        <w:instrText xml:space="preserve"> PAGEREF _Toc187262747 \h </w:instrText>
      </w:r>
      <w:r>
        <w:rPr>
          <w:noProof/>
        </w:rPr>
      </w:r>
      <w:r>
        <w:rPr>
          <w:noProof/>
        </w:rPr>
        <w:fldChar w:fldCharType="separate"/>
      </w:r>
      <w:r>
        <w:rPr>
          <w:noProof/>
        </w:rPr>
        <w:t>194</w:t>
      </w:r>
      <w:r>
        <w:rPr>
          <w:noProof/>
        </w:rPr>
        <w:fldChar w:fldCharType="end"/>
      </w:r>
    </w:p>
    <w:p w14:paraId="7C93C799" w14:textId="2C59E0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_Toc187262748 \h </w:instrText>
      </w:r>
      <w:r>
        <w:rPr>
          <w:noProof/>
        </w:rPr>
      </w:r>
      <w:r>
        <w:rPr>
          <w:noProof/>
        </w:rPr>
        <w:fldChar w:fldCharType="separate"/>
      </w:r>
      <w:r>
        <w:rPr>
          <w:noProof/>
        </w:rPr>
        <w:t>194</w:t>
      </w:r>
      <w:r>
        <w:rPr>
          <w:noProof/>
        </w:rPr>
        <w:fldChar w:fldCharType="end"/>
      </w:r>
    </w:p>
    <w:p w14:paraId="4C5D296C" w14:textId="15C7719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_Toc187262749 \h </w:instrText>
      </w:r>
      <w:r>
        <w:rPr>
          <w:noProof/>
        </w:rPr>
      </w:r>
      <w:r>
        <w:rPr>
          <w:noProof/>
        </w:rPr>
        <w:fldChar w:fldCharType="separate"/>
      </w:r>
      <w:r>
        <w:rPr>
          <w:noProof/>
        </w:rPr>
        <w:t>194</w:t>
      </w:r>
      <w:r>
        <w:rPr>
          <w:noProof/>
        </w:rPr>
        <w:fldChar w:fldCharType="end"/>
      </w:r>
    </w:p>
    <w:p w14:paraId="2D0B035B" w14:textId="5E963C9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_Toc187262750 \h </w:instrText>
      </w:r>
      <w:r>
        <w:rPr>
          <w:noProof/>
        </w:rPr>
      </w:r>
      <w:r>
        <w:rPr>
          <w:noProof/>
        </w:rPr>
        <w:fldChar w:fldCharType="separate"/>
      </w:r>
      <w:r>
        <w:rPr>
          <w:noProof/>
        </w:rPr>
        <w:t>194</w:t>
      </w:r>
      <w:r>
        <w:rPr>
          <w:noProof/>
        </w:rPr>
        <w:fldChar w:fldCharType="end"/>
      </w:r>
    </w:p>
    <w:p w14:paraId="1A8C7BD9" w14:textId="4D431A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_Toc187262751 \h </w:instrText>
      </w:r>
      <w:r>
        <w:rPr>
          <w:noProof/>
        </w:rPr>
      </w:r>
      <w:r>
        <w:rPr>
          <w:noProof/>
        </w:rPr>
        <w:fldChar w:fldCharType="separate"/>
      </w:r>
      <w:r>
        <w:rPr>
          <w:noProof/>
        </w:rPr>
        <w:t>194</w:t>
      </w:r>
      <w:r>
        <w:rPr>
          <w:noProof/>
        </w:rPr>
        <w:fldChar w:fldCharType="end"/>
      </w:r>
    </w:p>
    <w:p w14:paraId="1A77F9BE" w14:textId="484E961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_Toc187262752 \h </w:instrText>
      </w:r>
      <w:r>
        <w:rPr>
          <w:noProof/>
        </w:rPr>
      </w:r>
      <w:r>
        <w:rPr>
          <w:noProof/>
        </w:rPr>
        <w:fldChar w:fldCharType="separate"/>
      </w:r>
      <w:r>
        <w:rPr>
          <w:noProof/>
        </w:rPr>
        <w:t>198</w:t>
      </w:r>
      <w:r>
        <w:rPr>
          <w:noProof/>
        </w:rPr>
        <w:fldChar w:fldCharType="end"/>
      </w:r>
    </w:p>
    <w:p w14:paraId="07B4B390" w14:textId="5B4ED2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      Void</w:t>
      </w:r>
      <w:r>
        <w:rPr>
          <w:noProof/>
        </w:rPr>
        <w:tab/>
      </w:r>
      <w:r>
        <w:rPr>
          <w:noProof/>
        </w:rPr>
        <w:fldChar w:fldCharType="begin"/>
      </w:r>
      <w:r>
        <w:rPr>
          <w:noProof/>
        </w:rPr>
        <w:instrText xml:space="preserve"> PAGEREF _Toc187262753 \h </w:instrText>
      </w:r>
      <w:r>
        <w:rPr>
          <w:noProof/>
        </w:rPr>
      </w:r>
      <w:r>
        <w:rPr>
          <w:noProof/>
        </w:rPr>
        <w:fldChar w:fldCharType="separate"/>
      </w:r>
      <w:r>
        <w:rPr>
          <w:noProof/>
        </w:rPr>
        <w:t>198</w:t>
      </w:r>
      <w:r>
        <w:rPr>
          <w:noProof/>
        </w:rPr>
        <w:fldChar w:fldCharType="end"/>
      </w:r>
    </w:p>
    <w:p w14:paraId="3A593E01" w14:textId="275DC5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8.2.4B    PBCH demodulation requirements for mIAB</w:t>
      </w:r>
      <w:r>
        <w:rPr>
          <w:noProof/>
        </w:rPr>
        <w:tab/>
      </w:r>
      <w:r>
        <w:rPr>
          <w:noProof/>
        </w:rPr>
        <w:fldChar w:fldCharType="begin"/>
      </w:r>
      <w:r>
        <w:rPr>
          <w:noProof/>
        </w:rPr>
        <w:instrText xml:space="preserve"> PAGEREF _Toc187262754 \h </w:instrText>
      </w:r>
      <w:r>
        <w:rPr>
          <w:noProof/>
        </w:rPr>
      </w:r>
      <w:r>
        <w:rPr>
          <w:noProof/>
        </w:rPr>
        <w:fldChar w:fldCharType="separate"/>
      </w:r>
      <w:r>
        <w:rPr>
          <w:noProof/>
        </w:rPr>
        <w:t>198</w:t>
      </w:r>
      <w:r>
        <w:rPr>
          <w:noProof/>
        </w:rPr>
        <w:fldChar w:fldCharType="end"/>
      </w:r>
    </w:p>
    <w:p w14:paraId="0CAC8A07" w14:textId="1B601897"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A (normative): Reference measurement channels</w:t>
      </w:r>
      <w:r>
        <w:rPr>
          <w:noProof/>
        </w:rPr>
        <w:tab/>
      </w:r>
      <w:r>
        <w:rPr>
          <w:noProof/>
        </w:rPr>
        <w:fldChar w:fldCharType="begin"/>
      </w:r>
      <w:r>
        <w:rPr>
          <w:noProof/>
        </w:rPr>
        <w:instrText xml:space="preserve"> PAGEREF _Toc187262755 \h </w:instrText>
      </w:r>
      <w:r>
        <w:rPr>
          <w:noProof/>
        </w:rPr>
      </w:r>
      <w:r>
        <w:rPr>
          <w:noProof/>
        </w:rPr>
        <w:fldChar w:fldCharType="separate"/>
      </w:r>
      <w:r>
        <w:rPr>
          <w:noProof/>
        </w:rPr>
        <w:t>199</w:t>
      </w:r>
      <w:r>
        <w:rPr>
          <w:noProof/>
        </w:rPr>
        <w:fldChar w:fldCharType="end"/>
      </w:r>
    </w:p>
    <w:p w14:paraId="5237E3F7" w14:textId="3BDEE5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and IAB-MT Reference measurement channels</w:t>
      </w:r>
      <w:r>
        <w:rPr>
          <w:noProof/>
        </w:rPr>
        <w:tab/>
      </w:r>
      <w:r>
        <w:rPr>
          <w:noProof/>
        </w:rPr>
        <w:fldChar w:fldCharType="begin"/>
      </w:r>
      <w:r>
        <w:rPr>
          <w:noProof/>
        </w:rPr>
        <w:instrText xml:space="preserve"> PAGEREF _Toc187262756 \h </w:instrText>
      </w:r>
      <w:r>
        <w:rPr>
          <w:noProof/>
        </w:rPr>
      </w:r>
      <w:r>
        <w:rPr>
          <w:noProof/>
        </w:rPr>
        <w:fldChar w:fldCharType="separate"/>
      </w:r>
      <w:r>
        <w:rPr>
          <w:noProof/>
        </w:rPr>
        <w:t>199</w:t>
      </w:r>
      <w:r>
        <w:rPr>
          <w:noProof/>
        </w:rPr>
        <w:fldChar w:fldCharType="end"/>
      </w:r>
    </w:p>
    <w:p w14:paraId="45316820" w14:textId="6DB2E34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Reference measurement channels</w:t>
      </w:r>
      <w:r>
        <w:rPr>
          <w:noProof/>
        </w:rPr>
        <w:tab/>
      </w:r>
      <w:r>
        <w:rPr>
          <w:noProof/>
        </w:rPr>
        <w:fldChar w:fldCharType="begin"/>
      </w:r>
      <w:r>
        <w:rPr>
          <w:noProof/>
        </w:rPr>
        <w:instrText xml:space="preserve"> PAGEREF _Toc187262757 \h </w:instrText>
      </w:r>
      <w:r>
        <w:rPr>
          <w:noProof/>
        </w:rPr>
      </w:r>
      <w:r>
        <w:rPr>
          <w:noProof/>
        </w:rPr>
        <w:fldChar w:fldCharType="separate"/>
      </w:r>
      <w:r>
        <w:rPr>
          <w:noProof/>
        </w:rPr>
        <w:t>199</w:t>
      </w:r>
      <w:r>
        <w:rPr>
          <w:noProof/>
        </w:rPr>
        <w:fldChar w:fldCharType="end"/>
      </w:r>
    </w:p>
    <w:p w14:paraId="137474F6" w14:textId="456D7E0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Reference measurement channels</w:t>
      </w:r>
      <w:r>
        <w:rPr>
          <w:noProof/>
        </w:rPr>
        <w:tab/>
      </w:r>
      <w:r>
        <w:rPr>
          <w:noProof/>
        </w:rPr>
        <w:fldChar w:fldCharType="begin"/>
      </w:r>
      <w:r>
        <w:rPr>
          <w:noProof/>
        </w:rPr>
        <w:instrText xml:space="preserve"> PAGEREF _Toc187262758 \h </w:instrText>
      </w:r>
      <w:r>
        <w:rPr>
          <w:noProof/>
        </w:rPr>
      </w:r>
      <w:r>
        <w:rPr>
          <w:noProof/>
        </w:rPr>
        <w:fldChar w:fldCharType="separate"/>
      </w:r>
      <w:r>
        <w:rPr>
          <w:noProof/>
        </w:rPr>
        <w:t>199</w:t>
      </w:r>
      <w:r>
        <w:rPr>
          <w:noProof/>
        </w:rPr>
        <w:fldChar w:fldCharType="end"/>
      </w:r>
    </w:p>
    <w:p w14:paraId="75B7B2F7" w14:textId="2CD19C9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_Toc187262759 \h </w:instrText>
      </w:r>
      <w:r>
        <w:rPr>
          <w:noProof/>
        </w:rPr>
      </w:r>
      <w:r>
        <w:rPr>
          <w:noProof/>
        </w:rPr>
        <w:fldChar w:fldCharType="separate"/>
      </w:r>
      <w:r>
        <w:rPr>
          <w:noProof/>
        </w:rPr>
        <w:t>199</w:t>
      </w:r>
      <w:r>
        <w:rPr>
          <w:noProof/>
        </w:rPr>
        <w:fldChar w:fldCharType="end"/>
      </w:r>
    </w:p>
    <w:p w14:paraId="2359B760" w14:textId="488743F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Fixed Reference Channels</w:t>
      </w:r>
      <w:r>
        <w:rPr>
          <w:noProof/>
        </w:rPr>
        <w:tab/>
      </w:r>
      <w:r>
        <w:rPr>
          <w:noProof/>
        </w:rPr>
        <w:fldChar w:fldCharType="begin"/>
      </w:r>
      <w:r>
        <w:rPr>
          <w:noProof/>
        </w:rPr>
        <w:instrText xml:space="preserve"> PAGEREF _Toc187262760 \h </w:instrText>
      </w:r>
      <w:r>
        <w:rPr>
          <w:noProof/>
        </w:rPr>
      </w:r>
      <w:r>
        <w:rPr>
          <w:noProof/>
        </w:rPr>
        <w:fldChar w:fldCharType="separate"/>
      </w:r>
      <w:r>
        <w:rPr>
          <w:noProof/>
        </w:rPr>
        <w:t>199</w:t>
      </w:r>
      <w:r>
        <w:rPr>
          <w:noProof/>
        </w:rPr>
        <w:fldChar w:fldCharType="end"/>
      </w:r>
    </w:p>
    <w:p w14:paraId="43DCAB47" w14:textId="5AC367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_Toc187262761 \h </w:instrText>
      </w:r>
      <w:r>
        <w:rPr>
          <w:noProof/>
        </w:rPr>
      </w:r>
      <w:r>
        <w:rPr>
          <w:noProof/>
        </w:rPr>
        <w:fldChar w:fldCharType="separate"/>
      </w:r>
      <w:r>
        <w:rPr>
          <w:noProof/>
        </w:rPr>
        <w:t>199</w:t>
      </w:r>
      <w:r>
        <w:rPr>
          <w:noProof/>
        </w:rPr>
        <w:fldChar w:fldCharType="end"/>
      </w:r>
    </w:p>
    <w:p w14:paraId="03A38EA0" w14:textId="583C443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w:t>
      </w:r>
      <w:r w:rsidRPr="006C15C0">
        <w:rPr>
          <w:rFonts w:eastAsiaTheme="minorEastAsia"/>
          <w:noProof/>
          <w:lang w:eastAsia="zh-CN"/>
        </w:rPr>
        <w:t>16QAM, R=434/1024</w:t>
      </w:r>
      <w:r w:rsidRPr="006C15C0">
        <w:rPr>
          <w:rFonts w:eastAsiaTheme="minorEastAsia"/>
          <w:noProof/>
        </w:rPr>
        <w:t>)</w:t>
      </w:r>
      <w:r>
        <w:rPr>
          <w:noProof/>
        </w:rPr>
        <w:tab/>
      </w:r>
      <w:r>
        <w:rPr>
          <w:noProof/>
        </w:rPr>
        <w:fldChar w:fldCharType="begin"/>
      </w:r>
      <w:r>
        <w:rPr>
          <w:noProof/>
        </w:rPr>
        <w:instrText xml:space="preserve"> PAGEREF _Toc187262762 \h </w:instrText>
      </w:r>
      <w:r>
        <w:rPr>
          <w:noProof/>
        </w:rPr>
      </w:r>
      <w:r>
        <w:rPr>
          <w:noProof/>
        </w:rPr>
        <w:fldChar w:fldCharType="separate"/>
      </w:r>
      <w:r>
        <w:rPr>
          <w:noProof/>
        </w:rPr>
        <w:t>201</w:t>
      </w:r>
      <w:r>
        <w:rPr>
          <w:noProof/>
        </w:rPr>
        <w:fldChar w:fldCharType="end"/>
      </w:r>
    </w:p>
    <w:p w14:paraId="34A33CB5" w14:textId="798CD71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_Toc187262763 \h </w:instrText>
      </w:r>
      <w:r>
        <w:rPr>
          <w:noProof/>
        </w:rPr>
      </w:r>
      <w:r>
        <w:rPr>
          <w:noProof/>
        </w:rPr>
        <w:fldChar w:fldCharType="separate"/>
      </w:r>
      <w:r>
        <w:rPr>
          <w:noProof/>
        </w:rPr>
        <w:t>201</w:t>
      </w:r>
      <w:r>
        <w:rPr>
          <w:noProof/>
        </w:rPr>
        <w:fldChar w:fldCharType="end"/>
      </w:r>
    </w:p>
    <w:p w14:paraId="755CC883" w14:textId="73D8DC2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_Toc187262764 \h </w:instrText>
      </w:r>
      <w:r>
        <w:rPr>
          <w:noProof/>
        </w:rPr>
      </w:r>
      <w:r>
        <w:rPr>
          <w:noProof/>
        </w:rPr>
        <w:fldChar w:fldCharType="separate"/>
      </w:r>
      <w:r>
        <w:rPr>
          <w:noProof/>
        </w:rPr>
        <w:t>202</w:t>
      </w:r>
      <w:r>
        <w:rPr>
          <w:noProof/>
        </w:rPr>
        <w:fldChar w:fldCharType="end"/>
      </w:r>
    </w:p>
    <w:p w14:paraId="038544DA" w14:textId="489F247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PRACH test preambles</w:t>
      </w:r>
      <w:r>
        <w:rPr>
          <w:noProof/>
        </w:rPr>
        <w:tab/>
      </w:r>
      <w:r>
        <w:rPr>
          <w:noProof/>
        </w:rPr>
        <w:fldChar w:fldCharType="begin"/>
      </w:r>
      <w:r>
        <w:rPr>
          <w:noProof/>
        </w:rPr>
        <w:instrText xml:space="preserve"> PAGEREF _Toc187262765 \h </w:instrText>
      </w:r>
      <w:r>
        <w:rPr>
          <w:noProof/>
        </w:rPr>
      </w:r>
      <w:r>
        <w:rPr>
          <w:noProof/>
        </w:rPr>
        <w:fldChar w:fldCharType="separate"/>
      </w:r>
      <w:r>
        <w:rPr>
          <w:noProof/>
        </w:rPr>
        <w:t>203</w:t>
      </w:r>
      <w:r>
        <w:rPr>
          <w:noProof/>
        </w:rPr>
        <w:fldChar w:fldCharType="end"/>
      </w:r>
    </w:p>
    <w:p w14:paraId="2AAF0B08" w14:textId="690E2D8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Fixed Reference Channels</w:t>
      </w:r>
      <w:r>
        <w:rPr>
          <w:noProof/>
        </w:rPr>
        <w:tab/>
      </w:r>
      <w:r>
        <w:rPr>
          <w:noProof/>
        </w:rPr>
        <w:fldChar w:fldCharType="begin"/>
      </w:r>
      <w:r>
        <w:rPr>
          <w:noProof/>
        </w:rPr>
        <w:instrText xml:space="preserve"> PAGEREF _Toc187262766 \h </w:instrText>
      </w:r>
      <w:r>
        <w:rPr>
          <w:noProof/>
        </w:rPr>
      </w:r>
      <w:r>
        <w:rPr>
          <w:noProof/>
        </w:rPr>
        <w:fldChar w:fldCharType="separate"/>
      </w:r>
      <w:r>
        <w:rPr>
          <w:noProof/>
        </w:rPr>
        <w:t>203</w:t>
      </w:r>
      <w:r>
        <w:rPr>
          <w:noProof/>
        </w:rPr>
        <w:fldChar w:fldCharType="end"/>
      </w:r>
    </w:p>
    <w:p w14:paraId="1846EF5A" w14:textId="58208B3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(16QAM)</w:t>
      </w:r>
      <w:r>
        <w:rPr>
          <w:noProof/>
        </w:rPr>
        <w:tab/>
      </w:r>
      <w:r>
        <w:rPr>
          <w:noProof/>
        </w:rPr>
        <w:fldChar w:fldCharType="begin"/>
      </w:r>
      <w:r>
        <w:rPr>
          <w:noProof/>
        </w:rPr>
        <w:instrText xml:space="preserve"> PAGEREF _Toc187262767 \h </w:instrText>
      </w:r>
      <w:r>
        <w:rPr>
          <w:noProof/>
        </w:rPr>
      </w:r>
      <w:r>
        <w:rPr>
          <w:noProof/>
        </w:rPr>
        <w:fldChar w:fldCharType="separate"/>
      </w:r>
      <w:r>
        <w:rPr>
          <w:noProof/>
        </w:rPr>
        <w:t>203</w:t>
      </w:r>
      <w:r>
        <w:rPr>
          <w:noProof/>
        </w:rPr>
        <w:fldChar w:fldCharType="end"/>
      </w:r>
    </w:p>
    <w:p w14:paraId="74590112" w14:textId="5E03C5B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A.3.2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(64QAM)</w:t>
      </w:r>
      <w:r>
        <w:rPr>
          <w:noProof/>
        </w:rPr>
        <w:tab/>
      </w:r>
      <w:r>
        <w:rPr>
          <w:noProof/>
        </w:rPr>
        <w:fldChar w:fldCharType="begin"/>
      </w:r>
      <w:r>
        <w:rPr>
          <w:noProof/>
        </w:rPr>
        <w:instrText xml:space="preserve"> PAGEREF _Toc187262768 \h </w:instrText>
      </w:r>
      <w:r>
        <w:rPr>
          <w:noProof/>
        </w:rPr>
      </w:r>
      <w:r>
        <w:rPr>
          <w:noProof/>
        </w:rPr>
        <w:fldChar w:fldCharType="separate"/>
      </w:r>
      <w:r>
        <w:rPr>
          <w:noProof/>
        </w:rPr>
        <w:t>204</w:t>
      </w:r>
      <w:r>
        <w:rPr>
          <w:noProof/>
        </w:rPr>
        <w:fldChar w:fldCharType="end"/>
      </w:r>
    </w:p>
    <w:p w14:paraId="158B0448" w14:textId="4C087E3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(256QAM)</w:t>
      </w:r>
      <w:r>
        <w:rPr>
          <w:noProof/>
        </w:rPr>
        <w:tab/>
      </w:r>
      <w:r>
        <w:rPr>
          <w:noProof/>
        </w:rPr>
        <w:fldChar w:fldCharType="begin"/>
      </w:r>
      <w:r>
        <w:rPr>
          <w:noProof/>
        </w:rPr>
        <w:instrText xml:space="preserve"> PAGEREF _Toc187262769 \h </w:instrText>
      </w:r>
      <w:r>
        <w:rPr>
          <w:noProof/>
        </w:rPr>
      </w:r>
      <w:r>
        <w:rPr>
          <w:noProof/>
        </w:rPr>
        <w:fldChar w:fldCharType="separate"/>
      </w:r>
      <w:r>
        <w:rPr>
          <w:noProof/>
        </w:rPr>
        <w:t>204</w:t>
      </w:r>
      <w:r>
        <w:rPr>
          <w:noProof/>
        </w:rPr>
        <w:fldChar w:fldCharType="end"/>
      </w:r>
    </w:p>
    <w:p w14:paraId="112FF1A3" w14:textId="1FC7F3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PDCCH performance requirements</w:t>
      </w:r>
      <w:r>
        <w:rPr>
          <w:noProof/>
        </w:rPr>
        <w:tab/>
      </w:r>
      <w:r>
        <w:rPr>
          <w:noProof/>
        </w:rPr>
        <w:fldChar w:fldCharType="begin"/>
      </w:r>
      <w:r>
        <w:rPr>
          <w:noProof/>
        </w:rPr>
        <w:instrText xml:space="preserve"> PAGEREF _Toc187262770 \h </w:instrText>
      </w:r>
      <w:r>
        <w:rPr>
          <w:noProof/>
        </w:rPr>
      </w:r>
      <w:r>
        <w:rPr>
          <w:noProof/>
        </w:rPr>
        <w:fldChar w:fldCharType="separate"/>
      </w:r>
      <w:r>
        <w:rPr>
          <w:noProof/>
        </w:rPr>
        <w:t>205</w:t>
      </w:r>
      <w:r>
        <w:rPr>
          <w:noProof/>
        </w:rPr>
        <w:fldChar w:fldCharType="end"/>
      </w:r>
    </w:p>
    <w:p w14:paraId="7755A585" w14:textId="4C18ABE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_Toc187262771 \h </w:instrText>
      </w:r>
      <w:r>
        <w:rPr>
          <w:noProof/>
        </w:rPr>
      </w:r>
      <w:r>
        <w:rPr>
          <w:noProof/>
        </w:rPr>
        <w:fldChar w:fldCharType="separate"/>
      </w:r>
      <w:r>
        <w:rPr>
          <w:noProof/>
        </w:rPr>
        <w:t>205</w:t>
      </w:r>
      <w:r>
        <w:rPr>
          <w:noProof/>
        </w:rPr>
        <w:fldChar w:fldCharType="end"/>
      </w:r>
    </w:p>
    <w:p w14:paraId="2BBBDF12" w14:textId="06DD9E8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Pr>
          <w:noProof/>
        </w:rPr>
        <w:t>A.3B</w:t>
      </w:r>
      <w:r>
        <w:rPr>
          <w:rFonts w:asciiTheme="minorHAnsi" w:eastAsiaTheme="minorEastAsia" w:hAnsiTheme="minorHAnsi" w:cstheme="minorBidi"/>
          <w:noProof/>
          <w:kern w:val="2"/>
          <w:sz w:val="24"/>
          <w:szCs w:val="24"/>
          <w:lang w:eastAsia="en-GB"/>
          <w14:ligatures w14:val="standardContextual"/>
        </w:rPr>
        <w:tab/>
      </w:r>
      <w:r>
        <w:rPr>
          <w:noProof/>
        </w:rPr>
        <w:t>mIAB-MT Fixed Reference Channels</w:t>
      </w:r>
      <w:r>
        <w:rPr>
          <w:noProof/>
        </w:rPr>
        <w:tab/>
      </w:r>
      <w:r>
        <w:rPr>
          <w:noProof/>
        </w:rPr>
        <w:fldChar w:fldCharType="begin"/>
      </w:r>
      <w:r>
        <w:rPr>
          <w:noProof/>
        </w:rPr>
        <w:instrText xml:space="preserve"> PAGEREF _Toc187262772 \h </w:instrText>
      </w:r>
      <w:r>
        <w:rPr>
          <w:noProof/>
        </w:rPr>
      </w:r>
      <w:r>
        <w:rPr>
          <w:noProof/>
        </w:rPr>
        <w:fldChar w:fldCharType="separate"/>
      </w:r>
      <w:r>
        <w:rPr>
          <w:noProof/>
        </w:rPr>
        <w:t>206</w:t>
      </w:r>
      <w:r>
        <w:rPr>
          <w:noProof/>
        </w:rPr>
        <w:fldChar w:fldCharType="end"/>
      </w:r>
    </w:p>
    <w:p w14:paraId="616983D6" w14:textId="26BCBC3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PDSCH performance requirements (</w:t>
      </w:r>
      <w:r>
        <w:rPr>
          <w:noProof/>
          <w:lang w:eastAsia="zh-CN"/>
        </w:rPr>
        <w:t>QPSK)</w:t>
      </w:r>
      <w:r>
        <w:rPr>
          <w:noProof/>
        </w:rPr>
        <w:tab/>
      </w:r>
      <w:r>
        <w:rPr>
          <w:noProof/>
        </w:rPr>
        <w:fldChar w:fldCharType="begin"/>
      </w:r>
      <w:r>
        <w:rPr>
          <w:noProof/>
        </w:rPr>
        <w:instrText xml:space="preserve"> PAGEREF _Toc187262773 \h </w:instrText>
      </w:r>
      <w:r>
        <w:rPr>
          <w:noProof/>
        </w:rPr>
      </w:r>
      <w:r>
        <w:rPr>
          <w:noProof/>
        </w:rPr>
        <w:fldChar w:fldCharType="separate"/>
      </w:r>
      <w:r>
        <w:rPr>
          <w:noProof/>
        </w:rPr>
        <w:t>206</w:t>
      </w:r>
      <w:r>
        <w:rPr>
          <w:noProof/>
        </w:rPr>
        <w:fldChar w:fldCharType="end"/>
      </w:r>
    </w:p>
    <w:p w14:paraId="27F3A1D4" w14:textId="167B229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_Toc187262774 \h </w:instrText>
      </w:r>
      <w:r>
        <w:rPr>
          <w:noProof/>
        </w:rPr>
      </w:r>
      <w:r>
        <w:rPr>
          <w:noProof/>
        </w:rPr>
        <w:fldChar w:fldCharType="separate"/>
      </w:r>
      <w:r>
        <w:rPr>
          <w:noProof/>
        </w:rPr>
        <w:t>207</w:t>
      </w:r>
      <w:r>
        <w:rPr>
          <w:noProof/>
        </w:rPr>
        <w:fldChar w:fldCharType="end"/>
      </w:r>
    </w:p>
    <w:p w14:paraId="489409DF" w14:textId="51BFAD0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A.3B.2.1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_Toc187262775 \h </w:instrText>
      </w:r>
      <w:r>
        <w:rPr>
          <w:noProof/>
        </w:rPr>
      </w:r>
      <w:r>
        <w:rPr>
          <w:noProof/>
        </w:rPr>
        <w:fldChar w:fldCharType="separate"/>
      </w:r>
      <w:r>
        <w:rPr>
          <w:noProof/>
        </w:rPr>
        <w:t>207</w:t>
      </w:r>
      <w:r>
        <w:rPr>
          <w:noProof/>
        </w:rPr>
        <w:fldChar w:fldCharType="end"/>
      </w:r>
    </w:p>
    <w:p w14:paraId="724B9144" w14:textId="6897A09D"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B (normative):  Environmental requirements for the IAB equipment</w:t>
      </w:r>
      <w:r>
        <w:rPr>
          <w:noProof/>
        </w:rPr>
        <w:tab/>
      </w:r>
      <w:r>
        <w:rPr>
          <w:noProof/>
        </w:rPr>
        <w:fldChar w:fldCharType="begin"/>
      </w:r>
      <w:r>
        <w:rPr>
          <w:noProof/>
        </w:rPr>
        <w:instrText xml:space="preserve"> PAGEREF _Toc187262776 \h </w:instrText>
      </w:r>
      <w:r>
        <w:rPr>
          <w:noProof/>
        </w:rPr>
      </w:r>
      <w:r>
        <w:rPr>
          <w:noProof/>
        </w:rPr>
        <w:fldChar w:fldCharType="separate"/>
      </w:r>
      <w:r>
        <w:rPr>
          <w:noProof/>
        </w:rPr>
        <w:t>208</w:t>
      </w:r>
      <w:r>
        <w:rPr>
          <w:noProof/>
        </w:rPr>
        <w:fldChar w:fldCharType="end"/>
      </w:r>
    </w:p>
    <w:p w14:paraId="5810D510" w14:textId="1D685DE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_Toc187262777 \h </w:instrText>
      </w:r>
      <w:r>
        <w:rPr>
          <w:noProof/>
        </w:rPr>
      </w:r>
      <w:r>
        <w:rPr>
          <w:noProof/>
        </w:rPr>
        <w:fldChar w:fldCharType="separate"/>
      </w:r>
      <w:r>
        <w:rPr>
          <w:noProof/>
        </w:rPr>
        <w:t>208</w:t>
      </w:r>
      <w:r>
        <w:rPr>
          <w:noProof/>
        </w:rPr>
        <w:fldChar w:fldCharType="end"/>
      </w:r>
    </w:p>
    <w:p w14:paraId="18CAAE4B" w14:textId="6C904FA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Normal test environment</w:t>
      </w:r>
      <w:r>
        <w:rPr>
          <w:noProof/>
        </w:rPr>
        <w:tab/>
      </w:r>
      <w:r>
        <w:rPr>
          <w:noProof/>
        </w:rPr>
        <w:fldChar w:fldCharType="begin"/>
      </w:r>
      <w:r>
        <w:rPr>
          <w:noProof/>
        </w:rPr>
        <w:instrText xml:space="preserve"> PAGEREF _Toc187262778 \h </w:instrText>
      </w:r>
      <w:r>
        <w:rPr>
          <w:noProof/>
        </w:rPr>
      </w:r>
      <w:r>
        <w:rPr>
          <w:noProof/>
        </w:rPr>
        <w:fldChar w:fldCharType="separate"/>
      </w:r>
      <w:r>
        <w:rPr>
          <w:noProof/>
        </w:rPr>
        <w:t>208</w:t>
      </w:r>
      <w:r>
        <w:rPr>
          <w:noProof/>
        </w:rPr>
        <w:fldChar w:fldCharType="end"/>
      </w:r>
    </w:p>
    <w:p w14:paraId="328D20CE" w14:textId="467B998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test environment</w:t>
      </w:r>
      <w:r>
        <w:rPr>
          <w:noProof/>
        </w:rPr>
        <w:tab/>
      </w:r>
      <w:r>
        <w:rPr>
          <w:noProof/>
        </w:rPr>
        <w:fldChar w:fldCharType="begin"/>
      </w:r>
      <w:r>
        <w:rPr>
          <w:noProof/>
        </w:rPr>
        <w:instrText xml:space="preserve"> PAGEREF _Toc187262779 \h </w:instrText>
      </w:r>
      <w:r>
        <w:rPr>
          <w:noProof/>
        </w:rPr>
      </w:r>
      <w:r>
        <w:rPr>
          <w:noProof/>
        </w:rPr>
        <w:fldChar w:fldCharType="separate"/>
      </w:r>
      <w:r>
        <w:rPr>
          <w:noProof/>
        </w:rPr>
        <w:t>208</w:t>
      </w:r>
      <w:r>
        <w:rPr>
          <w:noProof/>
        </w:rPr>
        <w:fldChar w:fldCharType="end"/>
      </w:r>
    </w:p>
    <w:p w14:paraId="6B304318" w14:textId="433BF44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_Toc187262780 \h </w:instrText>
      </w:r>
      <w:r>
        <w:rPr>
          <w:noProof/>
        </w:rPr>
      </w:r>
      <w:r>
        <w:rPr>
          <w:noProof/>
        </w:rPr>
        <w:fldChar w:fldCharType="separate"/>
      </w:r>
      <w:r>
        <w:rPr>
          <w:noProof/>
        </w:rPr>
        <w:t>208</w:t>
      </w:r>
      <w:r>
        <w:rPr>
          <w:noProof/>
        </w:rPr>
        <w:fldChar w:fldCharType="end"/>
      </w:r>
    </w:p>
    <w:p w14:paraId="358ADBC4" w14:textId="37DC40B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temperature</w:t>
      </w:r>
      <w:r>
        <w:rPr>
          <w:noProof/>
        </w:rPr>
        <w:tab/>
      </w:r>
      <w:r>
        <w:rPr>
          <w:noProof/>
        </w:rPr>
        <w:fldChar w:fldCharType="begin"/>
      </w:r>
      <w:r>
        <w:rPr>
          <w:noProof/>
        </w:rPr>
        <w:instrText xml:space="preserve"> PAGEREF _Toc187262781 \h </w:instrText>
      </w:r>
      <w:r>
        <w:rPr>
          <w:noProof/>
        </w:rPr>
      </w:r>
      <w:r>
        <w:rPr>
          <w:noProof/>
        </w:rPr>
        <w:fldChar w:fldCharType="separate"/>
      </w:r>
      <w:r>
        <w:rPr>
          <w:noProof/>
        </w:rPr>
        <w:t>208</w:t>
      </w:r>
      <w:r>
        <w:rPr>
          <w:noProof/>
        </w:rPr>
        <w:fldChar w:fldCharType="end"/>
      </w:r>
    </w:p>
    <w:p w14:paraId="2B1DC559" w14:textId="0E91897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Vibration</w:t>
      </w:r>
      <w:r>
        <w:rPr>
          <w:noProof/>
        </w:rPr>
        <w:tab/>
      </w:r>
      <w:r>
        <w:rPr>
          <w:noProof/>
        </w:rPr>
        <w:fldChar w:fldCharType="begin"/>
      </w:r>
      <w:r>
        <w:rPr>
          <w:noProof/>
        </w:rPr>
        <w:instrText xml:space="preserve"> PAGEREF _Toc187262782 \h </w:instrText>
      </w:r>
      <w:r>
        <w:rPr>
          <w:noProof/>
        </w:rPr>
      </w:r>
      <w:r>
        <w:rPr>
          <w:noProof/>
        </w:rPr>
        <w:fldChar w:fldCharType="separate"/>
      </w:r>
      <w:r>
        <w:rPr>
          <w:noProof/>
        </w:rPr>
        <w:t>209</w:t>
      </w:r>
      <w:r>
        <w:rPr>
          <w:noProof/>
        </w:rPr>
        <w:fldChar w:fldCharType="end"/>
      </w:r>
    </w:p>
    <w:p w14:paraId="3028A453" w14:textId="2BC5E166"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w:t>
      </w:r>
      <w:r>
        <w:rPr>
          <w:noProof/>
        </w:rPr>
        <w:tab/>
      </w:r>
      <w:r>
        <w:rPr>
          <w:noProof/>
        </w:rPr>
        <w:fldChar w:fldCharType="begin"/>
      </w:r>
      <w:r>
        <w:rPr>
          <w:noProof/>
        </w:rPr>
        <w:instrText xml:space="preserve"> PAGEREF _Toc187262783 \h </w:instrText>
      </w:r>
      <w:r>
        <w:rPr>
          <w:noProof/>
        </w:rPr>
      </w:r>
      <w:r>
        <w:rPr>
          <w:noProof/>
        </w:rPr>
        <w:fldChar w:fldCharType="separate"/>
      </w:r>
      <w:r>
        <w:rPr>
          <w:noProof/>
        </w:rPr>
        <w:t>209</w:t>
      </w:r>
      <w:r>
        <w:rPr>
          <w:noProof/>
        </w:rPr>
        <w:fldChar w:fldCharType="end"/>
      </w:r>
    </w:p>
    <w:p w14:paraId="2234D873" w14:textId="6C51413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test environments</w:t>
      </w:r>
      <w:r>
        <w:rPr>
          <w:noProof/>
        </w:rPr>
        <w:tab/>
      </w:r>
      <w:r>
        <w:rPr>
          <w:noProof/>
        </w:rPr>
        <w:fldChar w:fldCharType="begin"/>
      </w:r>
      <w:r>
        <w:rPr>
          <w:noProof/>
        </w:rPr>
        <w:instrText xml:space="preserve"> PAGEREF _Toc187262784 \h </w:instrText>
      </w:r>
      <w:r>
        <w:rPr>
          <w:noProof/>
        </w:rPr>
      </w:r>
      <w:r>
        <w:rPr>
          <w:noProof/>
        </w:rPr>
        <w:fldChar w:fldCharType="separate"/>
      </w:r>
      <w:r>
        <w:rPr>
          <w:noProof/>
        </w:rPr>
        <w:t>209</w:t>
      </w:r>
      <w:r>
        <w:rPr>
          <w:noProof/>
        </w:rPr>
        <w:fldChar w:fldCharType="end"/>
      </w:r>
    </w:p>
    <w:p w14:paraId="60607484" w14:textId="67AF6704"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_Toc187262785 \h </w:instrText>
      </w:r>
      <w:r>
        <w:rPr>
          <w:noProof/>
        </w:rPr>
      </w:r>
      <w:r>
        <w:rPr>
          <w:noProof/>
        </w:rPr>
        <w:fldChar w:fldCharType="separate"/>
      </w:r>
      <w:r>
        <w:rPr>
          <w:noProof/>
        </w:rPr>
        <w:t>211</w:t>
      </w:r>
      <w:r>
        <w:rPr>
          <w:noProof/>
        </w:rPr>
        <w:fldChar w:fldCharType="end"/>
      </w:r>
    </w:p>
    <w:p w14:paraId="6F62C364" w14:textId="3F61E90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_Toc187262786 \h </w:instrText>
      </w:r>
      <w:r>
        <w:rPr>
          <w:noProof/>
        </w:rPr>
      </w:r>
      <w:r>
        <w:rPr>
          <w:noProof/>
        </w:rPr>
        <w:fldChar w:fldCharType="separate"/>
      </w:r>
      <w:r>
        <w:rPr>
          <w:noProof/>
        </w:rPr>
        <w:t>211</w:t>
      </w:r>
      <w:r>
        <w:rPr>
          <w:noProof/>
        </w:rPr>
        <w:fldChar w:fldCharType="end"/>
      </w:r>
    </w:p>
    <w:p w14:paraId="3AEED28F" w14:textId="780E5F0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receiv</w:t>
      </w:r>
      <w:r w:rsidRPr="006C15C0">
        <w:rPr>
          <w:rFonts w:eastAsiaTheme="minorEastAsia"/>
          <w:noProof/>
          <w:lang w:eastAsia="ja-JP"/>
        </w:rPr>
        <w:t>er</w:t>
      </w:r>
      <w:r>
        <w:rPr>
          <w:noProof/>
        </w:rPr>
        <w:tab/>
      </w:r>
      <w:r>
        <w:rPr>
          <w:noProof/>
        </w:rPr>
        <w:fldChar w:fldCharType="begin"/>
      </w:r>
      <w:r>
        <w:rPr>
          <w:noProof/>
        </w:rPr>
        <w:instrText xml:space="preserve"> PAGEREF _Toc187262787 \h </w:instrText>
      </w:r>
      <w:r>
        <w:rPr>
          <w:noProof/>
        </w:rPr>
      </w:r>
      <w:r>
        <w:rPr>
          <w:noProof/>
        </w:rPr>
        <w:fldChar w:fldCharType="separate"/>
      </w:r>
      <w:r>
        <w:rPr>
          <w:noProof/>
        </w:rPr>
        <w:t>213</w:t>
      </w:r>
      <w:r>
        <w:rPr>
          <w:noProof/>
        </w:rPr>
        <w:fldChar w:fldCharType="end"/>
      </w:r>
    </w:p>
    <w:p w14:paraId="77107BE8" w14:textId="78D1C89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_Toc187262788 \h </w:instrText>
      </w:r>
      <w:r>
        <w:rPr>
          <w:noProof/>
        </w:rPr>
      </w:r>
      <w:r>
        <w:rPr>
          <w:noProof/>
        </w:rPr>
        <w:fldChar w:fldCharType="separate"/>
      </w:r>
      <w:r>
        <w:rPr>
          <w:noProof/>
        </w:rPr>
        <w:t>214</w:t>
      </w:r>
      <w:r>
        <w:rPr>
          <w:noProof/>
        </w:rPr>
        <w:fldChar w:fldCharType="end"/>
      </w:r>
    </w:p>
    <w:p w14:paraId="4E6E69D1" w14:textId="2F5D9B5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IAB-DU TTs</w:t>
      </w:r>
      <w:r>
        <w:rPr>
          <w:noProof/>
        </w:rPr>
        <w:tab/>
      </w:r>
      <w:r>
        <w:rPr>
          <w:noProof/>
        </w:rPr>
        <w:fldChar w:fldCharType="begin"/>
      </w:r>
      <w:r>
        <w:rPr>
          <w:noProof/>
        </w:rPr>
        <w:instrText xml:space="preserve"> PAGEREF _Toc187262789 \h </w:instrText>
      </w:r>
      <w:r>
        <w:rPr>
          <w:noProof/>
        </w:rPr>
      </w:r>
      <w:r>
        <w:rPr>
          <w:noProof/>
        </w:rPr>
        <w:fldChar w:fldCharType="separate"/>
      </w:r>
      <w:r>
        <w:rPr>
          <w:noProof/>
        </w:rPr>
        <w:t>214</w:t>
      </w:r>
      <w:r>
        <w:rPr>
          <w:noProof/>
        </w:rPr>
        <w:fldChar w:fldCharType="end"/>
      </w:r>
    </w:p>
    <w:p w14:paraId="7CDE5E8C" w14:textId="5DFC676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IAB-MT TTs</w:t>
      </w:r>
      <w:r>
        <w:rPr>
          <w:noProof/>
        </w:rPr>
        <w:tab/>
      </w:r>
      <w:r>
        <w:rPr>
          <w:noProof/>
        </w:rPr>
        <w:fldChar w:fldCharType="begin"/>
      </w:r>
      <w:r>
        <w:rPr>
          <w:noProof/>
        </w:rPr>
        <w:instrText xml:space="preserve"> PAGEREF _Toc187262790 \h </w:instrText>
      </w:r>
      <w:r>
        <w:rPr>
          <w:noProof/>
        </w:rPr>
      </w:r>
      <w:r>
        <w:rPr>
          <w:noProof/>
        </w:rPr>
        <w:fldChar w:fldCharType="separate"/>
      </w:r>
      <w:r>
        <w:rPr>
          <w:noProof/>
        </w:rPr>
        <w:t>214</w:t>
      </w:r>
      <w:r>
        <w:rPr>
          <w:noProof/>
        </w:rPr>
        <w:fldChar w:fldCharType="end"/>
      </w:r>
    </w:p>
    <w:p w14:paraId="79DE2913" w14:textId="4D4872C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D (informative): Measurement system set-up</w:t>
      </w:r>
      <w:r>
        <w:rPr>
          <w:noProof/>
        </w:rPr>
        <w:tab/>
      </w:r>
      <w:r>
        <w:rPr>
          <w:noProof/>
        </w:rPr>
        <w:fldChar w:fldCharType="begin"/>
      </w:r>
      <w:r>
        <w:rPr>
          <w:noProof/>
        </w:rPr>
        <w:instrText xml:space="preserve"> PAGEREF _Toc187262791 \h </w:instrText>
      </w:r>
      <w:r>
        <w:rPr>
          <w:noProof/>
        </w:rPr>
      </w:r>
      <w:r>
        <w:rPr>
          <w:noProof/>
        </w:rPr>
        <w:fldChar w:fldCharType="separate"/>
      </w:r>
      <w:r>
        <w:rPr>
          <w:noProof/>
        </w:rPr>
        <w:t>215</w:t>
      </w:r>
      <w:r>
        <w:rPr>
          <w:noProof/>
        </w:rPr>
        <w:fldChar w:fldCharType="end"/>
      </w:r>
    </w:p>
    <w:p w14:paraId="5ADAC6CC" w14:textId="12029754"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sidRPr="006C15C0">
        <w:rPr>
          <w:rFonts w:eastAsiaTheme="minorEastAsia"/>
          <w:noProof/>
        </w:rPr>
        <w:t xml:space="preserve"> transmitter</w:t>
      </w:r>
      <w:r>
        <w:rPr>
          <w:noProof/>
        </w:rPr>
        <w:tab/>
      </w:r>
      <w:r>
        <w:rPr>
          <w:noProof/>
        </w:rPr>
        <w:fldChar w:fldCharType="begin"/>
      </w:r>
      <w:r>
        <w:rPr>
          <w:noProof/>
        </w:rPr>
        <w:instrText xml:space="preserve"> PAGEREF _Toc187262792 \h </w:instrText>
      </w:r>
      <w:r>
        <w:rPr>
          <w:noProof/>
        </w:rPr>
      </w:r>
      <w:r>
        <w:rPr>
          <w:noProof/>
        </w:rPr>
        <w:fldChar w:fldCharType="separate"/>
      </w:r>
      <w:r>
        <w:rPr>
          <w:noProof/>
        </w:rPr>
        <w:t>215</w:t>
      </w:r>
      <w:r>
        <w:rPr>
          <w:noProof/>
        </w:rPr>
        <w:fldChar w:fldCharType="end"/>
      </w:r>
    </w:p>
    <w:p w14:paraId="1609548E" w14:textId="7CC5A66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_Toc187262793 \h </w:instrText>
      </w:r>
      <w:r>
        <w:rPr>
          <w:noProof/>
        </w:rPr>
      </w:r>
      <w:r>
        <w:rPr>
          <w:noProof/>
        </w:rPr>
        <w:fldChar w:fldCharType="separate"/>
      </w:r>
      <w:r>
        <w:rPr>
          <w:noProof/>
        </w:rPr>
        <w:t>215</w:t>
      </w:r>
      <w:r>
        <w:rPr>
          <w:noProof/>
        </w:rPr>
        <w:fldChar w:fldCharType="end"/>
      </w:r>
    </w:p>
    <w:p w14:paraId="7EFD9A42" w14:textId="096ECD2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 for IAB type 1-H</w:t>
      </w:r>
      <w:r>
        <w:rPr>
          <w:noProof/>
        </w:rPr>
        <w:tab/>
      </w:r>
      <w:r>
        <w:rPr>
          <w:noProof/>
        </w:rPr>
        <w:fldChar w:fldCharType="begin"/>
      </w:r>
      <w:r>
        <w:rPr>
          <w:noProof/>
        </w:rPr>
        <w:instrText xml:space="preserve"> PAGEREF _Toc187262794 \h </w:instrText>
      </w:r>
      <w:r>
        <w:rPr>
          <w:noProof/>
        </w:rPr>
      </w:r>
      <w:r>
        <w:rPr>
          <w:noProof/>
        </w:rPr>
        <w:fldChar w:fldCharType="separate"/>
      </w:r>
      <w:r>
        <w:rPr>
          <w:noProof/>
        </w:rPr>
        <w:t>216</w:t>
      </w:r>
      <w:r>
        <w:rPr>
          <w:noProof/>
        </w:rPr>
        <w:fldChar w:fldCharType="end"/>
      </w:r>
    </w:p>
    <w:p w14:paraId="6213CB8A" w14:textId="55DE03C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 for IAB type 1-H</w:t>
      </w:r>
      <w:r>
        <w:rPr>
          <w:noProof/>
        </w:rPr>
        <w:tab/>
      </w:r>
      <w:r>
        <w:rPr>
          <w:noProof/>
        </w:rPr>
        <w:fldChar w:fldCharType="begin"/>
      </w:r>
      <w:r>
        <w:rPr>
          <w:noProof/>
        </w:rPr>
        <w:instrText xml:space="preserve"> PAGEREF _Toc187262795 \h </w:instrText>
      </w:r>
      <w:r>
        <w:rPr>
          <w:noProof/>
        </w:rPr>
      </w:r>
      <w:r>
        <w:rPr>
          <w:noProof/>
        </w:rPr>
        <w:fldChar w:fldCharType="separate"/>
      </w:r>
      <w:r>
        <w:rPr>
          <w:noProof/>
        </w:rPr>
        <w:t>217</w:t>
      </w:r>
      <w:r>
        <w:rPr>
          <w:noProof/>
        </w:rPr>
        <w:fldChar w:fldCharType="end"/>
      </w:r>
    </w:p>
    <w:p w14:paraId="2C7446D3" w14:textId="75AF10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Time alignment error for </w:t>
      </w:r>
      <w:r w:rsidRPr="006C15C0">
        <w:rPr>
          <w:rFonts w:eastAsiaTheme="minorEastAsia"/>
          <w:i/>
          <w:noProof/>
        </w:rPr>
        <w:t>IAB-DU</w:t>
      </w:r>
      <w:r>
        <w:rPr>
          <w:noProof/>
        </w:rPr>
        <w:tab/>
      </w:r>
      <w:r>
        <w:rPr>
          <w:noProof/>
        </w:rPr>
        <w:fldChar w:fldCharType="begin"/>
      </w:r>
      <w:r>
        <w:rPr>
          <w:noProof/>
        </w:rPr>
        <w:instrText xml:space="preserve"> PAGEREF _Toc187262796 \h </w:instrText>
      </w:r>
      <w:r>
        <w:rPr>
          <w:noProof/>
        </w:rPr>
      </w:r>
      <w:r>
        <w:rPr>
          <w:noProof/>
        </w:rPr>
        <w:fldChar w:fldCharType="separate"/>
      </w:r>
      <w:r>
        <w:rPr>
          <w:noProof/>
        </w:rPr>
        <w:t>218</w:t>
      </w:r>
      <w:r>
        <w:rPr>
          <w:noProof/>
        </w:rPr>
        <w:fldChar w:fldCharType="end"/>
      </w:r>
    </w:p>
    <w:p w14:paraId="03CDD064" w14:textId="4C8D5A4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1-H receiver</w:t>
      </w:r>
      <w:r>
        <w:rPr>
          <w:noProof/>
        </w:rPr>
        <w:tab/>
      </w:r>
      <w:r>
        <w:rPr>
          <w:noProof/>
        </w:rPr>
        <w:fldChar w:fldCharType="begin"/>
      </w:r>
      <w:r>
        <w:rPr>
          <w:noProof/>
        </w:rPr>
        <w:instrText xml:space="preserve"> PAGEREF _Toc187262797 \h </w:instrText>
      </w:r>
      <w:r>
        <w:rPr>
          <w:noProof/>
        </w:rPr>
      </w:r>
      <w:r>
        <w:rPr>
          <w:noProof/>
        </w:rPr>
        <w:fldChar w:fldCharType="separate"/>
      </w:r>
      <w:r>
        <w:rPr>
          <w:noProof/>
        </w:rPr>
        <w:t>219</w:t>
      </w:r>
      <w:r>
        <w:rPr>
          <w:noProof/>
        </w:rPr>
        <w:fldChar w:fldCharType="end"/>
      </w:r>
    </w:p>
    <w:p w14:paraId="09C0479A" w14:textId="0DDD575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 for IAB type 1-H</w:t>
      </w:r>
      <w:r>
        <w:rPr>
          <w:noProof/>
        </w:rPr>
        <w:tab/>
      </w:r>
      <w:r>
        <w:rPr>
          <w:noProof/>
        </w:rPr>
        <w:fldChar w:fldCharType="begin"/>
      </w:r>
      <w:r>
        <w:rPr>
          <w:noProof/>
        </w:rPr>
        <w:instrText xml:space="preserve"> PAGEREF _Toc187262798 \h </w:instrText>
      </w:r>
      <w:r>
        <w:rPr>
          <w:noProof/>
        </w:rPr>
      </w:r>
      <w:r>
        <w:rPr>
          <w:noProof/>
        </w:rPr>
        <w:fldChar w:fldCharType="separate"/>
      </w:r>
      <w:r>
        <w:rPr>
          <w:noProof/>
        </w:rPr>
        <w:t>219</w:t>
      </w:r>
      <w:r>
        <w:rPr>
          <w:noProof/>
        </w:rPr>
        <w:fldChar w:fldCharType="end"/>
      </w:r>
    </w:p>
    <w:p w14:paraId="3087860F" w14:textId="2285AC6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dynamic range for IAB type 1-H</w:t>
      </w:r>
      <w:r>
        <w:rPr>
          <w:noProof/>
        </w:rPr>
        <w:tab/>
      </w:r>
      <w:r>
        <w:rPr>
          <w:noProof/>
        </w:rPr>
        <w:fldChar w:fldCharType="begin"/>
      </w:r>
      <w:r>
        <w:rPr>
          <w:noProof/>
        </w:rPr>
        <w:instrText xml:space="preserve"> PAGEREF _Toc187262799 \h </w:instrText>
      </w:r>
      <w:r>
        <w:rPr>
          <w:noProof/>
        </w:rPr>
      </w:r>
      <w:r>
        <w:rPr>
          <w:noProof/>
        </w:rPr>
        <w:fldChar w:fldCharType="separate"/>
      </w:r>
      <w:r>
        <w:rPr>
          <w:noProof/>
        </w:rPr>
        <w:t>219</w:t>
      </w:r>
      <w:r>
        <w:rPr>
          <w:noProof/>
        </w:rPr>
        <w:fldChar w:fldCharType="end"/>
      </w:r>
    </w:p>
    <w:p w14:paraId="5A2EC03E" w14:textId="594F38D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_Toc187262800 \h </w:instrText>
      </w:r>
      <w:r>
        <w:rPr>
          <w:noProof/>
        </w:rPr>
      </w:r>
      <w:r>
        <w:rPr>
          <w:noProof/>
        </w:rPr>
        <w:fldChar w:fldCharType="separate"/>
      </w:r>
      <w:r>
        <w:rPr>
          <w:noProof/>
        </w:rPr>
        <w:t>220</w:t>
      </w:r>
      <w:r>
        <w:rPr>
          <w:noProof/>
        </w:rPr>
        <w:fldChar w:fldCharType="end"/>
      </w:r>
    </w:p>
    <w:p w14:paraId="4E91FFB6" w14:textId="147825C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_Toc187262801 \h </w:instrText>
      </w:r>
      <w:r>
        <w:rPr>
          <w:noProof/>
        </w:rPr>
      </w:r>
      <w:r>
        <w:rPr>
          <w:noProof/>
        </w:rPr>
        <w:fldChar w:fldCharType="separate"/>
      </w:r>
      <w:r>
        <w:rPr>
          <w:noProof/>
        </w:rPr>
        <w:t>220</w:t>
      </w:r>
      <w:r>
        <w:rPr>
          <w:noProof/>
        </w:rPr>
        <w:fldChar w:fldCharType="end"/>
      </w:r>
    </w:p>
    <w:p w14:paraId="520BC641" w14:textId="6FB720B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In-channel selectivity for IAB type 1-H</w:t>
      </w:r>
      <w:r>
        <w:rPr>
          <w:noProof/>
        </w:rPr>
        <w:tab/>
      </w:r>
      <w:r>
        <w:rPr>
          <w:noProof/>
        </w:rPr>
        <w:fldChar w:fldCharType="begin"/>
      </w:r>
      <w:r>
        <w:rPr>
          <w:noProof/>
        </w:rPr>
        <w:instrText xml:space="preserve"> PAGEREF _Toc187262802 \h </w:instrText>
      </w:r>
      <w:r>
        <w:rPr>
          <w:noProof/>
        </w:rPr>
      </w:r>
      <w:r>
        <w:rPr>
          <w:noProof/>
        </w:rPr>
        <w:fldChar w:fldCharType="separate"/>
      </w:r>
      <w:r>
        <w:rPr>
          <w:noProof/>
        </w:rPr>
        <w:t>222</w:t>
      </w:r>
      <w:r>
        <w:rPr>
          <w:noProof/>
        </w:rPr>
        <w:fldChar w:fldCharType="end"/>
      </w:r>
    </w:p>
    <w:p w14:paraId="28C17CFD" w14:textId="4037EB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 for IAB type 1-H</w:t>
      </w:r>
      <w:r>
        <w:rPr>
          <w:noProof/>
        </w:rPr>
        <w:tab/>
      </w:r>
      <w:r>
        <w:rPr>
          <w:noProof/>
        </w:rPr>
        <w:fldChar w:fldCharType="begin"/>
      </w:r>
      <w:r>
        <w:rPr>
          <w:noProof/>
        </w:rPr>
        <w:instrText xml:space="preserve"> PAGEREF _Toc187262803 \h </w:instrText>
      </w:r>
      <w:r>
        <w:rPr>
          <w:noProof/>
        </w:rPr>
      </w:r>
      <w:r>
        <w:rPr>
          <w:noProof/>
        </w:rPr>
        <w:fldChar w:fldCharType="separate"/>
      </w:r>
      <w:r>
        <w:rPr>
          <w:noProof/>
        </w:rPr>
        <w:t>222</w:t>
      </w:r>
      <w:r>
        <w:rPr>
          <w:noProof/>
        </w:rPr>
        <w:fldChar w:fldCharType="end"/>
      </w:r>
    </w:p>
    <w:p w14:paraId="21E4B36E" w14:textId="684BF5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w:t>
      </w:r>
      <w:r w:rsidRPr="006C15C0">
        <w:rPr>
          <w:rFonts w:eastAsiaTheme="minorEastAsia"/>
          <w:noProof/>
          <w:lang w:eastAsia="zh-CN"/>
        </w:rPr>
        <w:t>H</w:t>
      </w:r>
      <w:r w:rsidRPr="006C15C0">
        <w:rPr>
          <w:rFonts w:eastAsiaTheme="minorEastAsia"/>
          <w:noProof/>
        </w:rPr>
        <w:t xml:space="preserve"> </w:t>
      </w:r>
      <w:r w:rsidRPr="006C15C0">
        <w:rPr>
          <w:rFonts w:eastAsiaTheme="minorEastAsia"/>
          <w:noProof/>
          <w:lang w:eastAsia="zh-CN"/>
        </w:rPr>
        <w:t>p</w:t>
      </w:r>
      <w:r w:rsidRPr="006C15C0">
        <w:rPr>
          <w:rFonts w:eastAsiaTheme="minorEastAsia"/>
          <w:noProof/>
          <w:lang w:eastAsia="sv-SE"/>
        </w:rPr>
        <w:t xml:space="preserve">erformance </w:t>
      </w:r>
      <w:r w:rsidRPr="006C15C0">
        <w:rPr>
          <w:rFonts w:eastAsiaTheme="minorEastAsia"/>
          <w:noProof/>
          <w:lang w:eastAsia="zh-CN"/>
        </w:rPr>
        <w:t>r</w:t>
      </w:r>
      <w:r w:rsidRPr="006C15C0">
        <w:rPr>
          <w:rFonts w:eastAsiaTheme="minorEastAsia"/>
          <w:noProof/>
          <w:lang w:eastAsia="sv-SE"/>
        </w:rPr>
        <w:t>equirements</w:t>
      </w:r>
      <w:r>
        <w:rPr>
          <w:noProof/>
        </w:rPr>
        <w:tab/>
      </w:r>
      <w:r>
        <w:rPr>
          <w:noProof/>
        </w:rPr>
        <w:fldChar w:fldCharType="begin"/>
      </w:r>
      <w:r>
        <w:rPr>
          <w:noProof/>
        </w:rPr>
        <w:instrText xml:space="preserve"> PAGEREF _Toc187262804 \h </w:instrText>
      </w:r>
      <w:r>
        <w:rPr>
          <w:noProof/>
        </w:rPr>
      </w:r>
      <w:r>
        <w:rPr>
          <w:noProof/>
        </w:rPr>
        <w:fldChar w:fldCharType="separate"/>
      </w:r>
      <w:r>
        <w:rPr>
          <w:noProof/>
        </w:rPr>
        <w:t>223</w:t>
      </w:r>
      <w:r>
        <w:rPr>
          <w:noProof/>
        </w:rPr>
        <w:fldChar w:fldCharType="end"/>
      </w:r>
    </w:p>
    <w:p w14:paraId="5DC43B4E" w14:textId="29F021A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and PUCCH</w:t>
      </w:r>
      <w:r w:rsidRPr="006C15C0">
        <w:rPr>
          <w:rFonts w:eastAsiaTheme="minorEastAsia"/>
          <w:noProof/>
          <w:lang w:eastAsia="zh-CN"/>
        </w:rPr>
        <w:t xml:space="preserve"> on single antenna port</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_Toc187262805 \h </w:instrText>
      </w:r>
      <w:r>
        <w:rPr>
          <w:noProof/>
        </w:rPr>
      </w:r>
      <w:r>
        <w:rPr>
          <w:noProof/>
        </w:rPr>
        <w:fldChar w:fldCharType="separate"/>
      </w:r>
      <w:r>
        <w:rPr>
          <w:noProof/>
        </w:rPr>
        <w:t>223</w:t>
      </w:r>
      <w:r>
        <w:rPr>
          <w:noProof/>
        </w:rPr>
        <w:fldChar w:fldCharType="end"/>
      </w:r>
    </w:p>
    <w:p w14:paraId="4C240FF4" w14:textId="704DA1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w:t>
      </w:r>
      <w:r w:rsidRPr="006C15C0">
        <w:rPr>
          <w:rFonts w:eastAsiaTheme="minorEastAsia"/>
          <w:noProof/>
          <w:lang w:eastAsia="zh-CN"/>
        </w:rPr>
        <w:t>S</w:t>
      </w:r>
      <w:r w:rsidRPr="006C15C0">
        <w:rPr>
          <w:rFonts w:eastAsiaTheme="minorEastAsia"/>
          <w:noProof/>
        </w:rPr>
        <w:t>CH, PDSCH, PDCCH</w:t>
      </w:r>
      <w:r w:rsidRPr="006C15C0">
        <w:rPr>
          <w:rFonts w:eastAsiaTheme="minorEastAsia"/>
          <w:noProof/>
          <w:lang w:eastAsia="zh-CN"/>
        </w:rPr>
        <w:t xml:space="preserve"> transmission and PMI/RI reporting on two antenna ports</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_Toc187262806 \h </w:instrText>
      </w:r>
      <w:r>
        <w:rPr>
          <w:noProof/>
        </w:rPr>
      </w:r>
      <w:r>
        <w:rPr>
          <w:noProof/>
        </w:rPr>
        <w:fldChar w:fldCharType="separate"/>
      </w:r>
      <w:r>
        <w:rPr>
          <w:noProof/>
        </w:rPr>
        <w:t>224</w:t>
      </w:r>
      <w:r>
        <w:rPr>
          <w:noProof/>
        </w:rPr>
        <w:fldChar w:fldCharType="end"/>
      </w:r>
    </w:p>
    <w:p w14:paraId="1E84DDB5" w14:textId="08F3D5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_Toc187262807 \h </w:instrText>
      </w:r>
      <w:r>
        <w:rPr>
          <w:noProof/>
        </w:rPr>
      </w:r>
      <w:r>
        <w:rPr>
          <w:noProof/>
        </w:rPr>
        <w:fldChar w:fldCharType="separate"/>
      </w:r>
      <w:r>
        <w:rPr>
          <w:noProof/>
        </w:rPr>
        <w:t>225</w:t>
      </w:r>
      <w:r>
        <w:rPr>
          <w:noProof/>
        </w:rPr>
        <w:fldChar w:fldCharType="end"/>
      </w:r>
    </w:p>
    <w:p w14:paraId="6A3A28F7" w14:textId="4F7109C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E (normative): Characteristics of interfering signals</w:t>
      </w:r>
      <w:r>
        <w:rPr>
          <w:noProof/>
        </w:rPr>
        <w:tab/>
      </w:r>
      <w:r>
        <w:rPr>
          <w:noProof/>
        </w:rPr>
        <w:fldChar w:fldCharType="begin"/>
      </w:r>
      <w:r>
        <w:rPr>
          <w:noProof/>
        </w:rPr>
        <w:instrText xml:space="preserve"> PAGEREF _Toc187262808 \h </w:instrText>
      </w:r>
      <w:r>
        <w:rPr>
          <w:noProof/>
        </w:rPr>
      </w:r>
      <w:r>
        <w:rPr>
          <w:noProof/>
        </w:rPr>
        <w:fldChar w:fldCharType="separate"/>
      </w:r>
      <w:r>
        <w:rPr>
          <w:noProof/>
        </w:rPr>
        <w:t>226</w:t>
      </w:r>
      <w:r>
        <w:rPr>
          <w:noProof/>
        </w:rPr>
        <w:fldChar w:fldCharType="end"/>
      </w:r>
    </w:p>
    <w:p w14:paraId="54427F1E" w14:textId="33BCCB0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IAB-DU</w:t>
      </w:r>
      <w:r>
        <w:rPr>
          <w:noProof/>
        </w:rPr>
        <w:tab/>
      </w:r>
      <w:r>
        <w:rPr>
          <w:noProof/>
        </w:rPr>
        <w:fldChar w:fldCharType="begin"/>
      </w:r>
      <w:r>
        <w:rPr>
          <w:noProof/>
        </w:rPr>
        <w:instrText xml:space="preserve"> PAGEREF _Toc187262809 \h </w:instrText>
      </w:r>
      <w:r>
        <w:rPr>
          <w:noProof/>
        </w:rPr>
      </w:r>
      <w:r>
        <w:rPr>
          <w:noProof/>
        </w:rPr>
        <w:fldChar w:fldCharType="separate"/>
      </w:r>
      <w:r>
        <w:rPr>
          <w:noProof/>
        </w:rPr>
        <w:t>226</w:t>
      </w:r>
      <w:r>
        <w:rPr>
          <w:noProof/>
        </w:rPr>
        <w:fldChar w:fldCharType="end"/>
      </w:r>
    </w:p>
    <w:p w14:paraId="1613979D" w14:textId="278ECD7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IAB-MT</w:t>
      </w:r>
      <w:r>
        <w:rPr>
          <w:noProof/>
        </w:rPr>
        <w:tab/>
      </w:r>
      <w:r>
        <w:rPr>
          <w:noProof/>
        </w:rPr>
        <w:fldChar w:fldCharType="begin"/>
      </w:r>
      <w:r>
        <w:rPr>
          <w:noProof/>
        </w:rPr>
        <w:instrText xml:space="preserve"> PAGEREF _Toc187262810 \h </w:instrText>
      </w:r>
      <w:r>
        <w:rPr>
          <w:noProof/>
        </w:rPr>
      </w:r>
      <w:r>
        <w:rPr>
          <w:noProof/>
        </w:rPr>
        <w:fldChar w:fldCharType="separate"/>
      </w:r>
      <w:r>
        <w:rPr>
          <w:noProof/>
        </w:rPr>
        <w:t>226</w:t>
      </w:r>
      <w:r>
        <w:rPr>
          <w:noProof/>
        </w:rPr>
        <w:fldChar w:fldCharType="end"/>
      </w:r>
    </w:p>
    <w:p w14:paraId="08AC233A" w14:textId="1D47326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F (normative): Propagation conditions</w:t>
      </w:r>
      <w:r>
        <w:rPr>
          <w:noProof/>
        </w:rPr>
        <w:tab/>
      </w:r>
      <w:r>
        <w:rPr>
          <w:noProof/>
        </w:rPr>
        <w:fldChar w:fldCharType="begin"/>
      </w:r>
      <w:r>
        <w:rPr>
          <w:noProof/>
        </w:rPr>
        <w:instrText xml:space="preserve"> PAGEREF _Toc187262811 \h </w:instrText>
      </w:r>
      <w:r>
        <w:rPr>
          <w:noProof/>
        </w:rPr>
      </w:r>
      <w:r>
        <w:rPr>
          <w:noProof/>
        </w:rPr>
        <w:fldChar w:fldCharType="separate"/>
      </w:r>
      <w:r>
        <w:rPr>
          <w:noProof/>
        </w:rPr>
        <w:t>227</w:t>
      </w:r>
      <w:r>
        <w:rPr>
          <w:noProof/>
        </w:rPr>
        <w:fldChar w:fldCharType="end"/>
      </w:r>
    </w:p>
    <w:p w14:paraId="4ED01C98" w14:textId="7795B10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Static propagation condition</w:t>
      </w:r>
      <w:r>
        <w:rPr>
          <w:noProof/>
        </w:rPr>
        <w:tab/>
      </w:r>
      <w:r>
        <w:rPr>
          <w:noProof/>
        </w:rPr>
        <w:fldChar w:fldCharType="begin"/>
      </w:r>
      <w:r>
        <w:rPr>
          <w:noProof/>
        </w:rPr>
        <w:instrText xml:space="preserve"> PAGEREF _Toc187262812 \h </w:instrText>
      </w:r>
      <w:r>
        <w:rPr>
          <w:noProof/>
        </w:rPr>
      </w:r>
      <w:r>
        <w:rPr>
          <w:noProof/>
        </w:rPr>
        <w:fldChar w:fldCharType="separate"/>
      </w:r>
      <w:r>
        <w:rPr>
          <w:noProof/>
        </w:rPr>
        <w:t>227</w:t>
      </w:r>
      <w:r>
        <w:rPr>
          <w:noProof/>
        </w:rPr>
        <w:fldChar w:fldCharType="end"/>
      </w:r>
    </w:p>
    <w:p w14:paraId="20E5D9B9" w14:textId="730ED1B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receiver with 2RX</w:t>
      </w:r>
      <w:r>
        <w:rPr>
          <w:noProof/>
        </w:rPr>
        <w:tab/>
      </w:r>
      <w:r>
        <w:rPr>
          <w:noProof/>
        </w:rPr>
        <w:fldChar w:fldCharType="begin"/>
      </w:r>
      <w:r>
        <w:rPr>
          <w:noProof/>
        </w:rPr>
        <w:instrText xml:space="preserve"> PAGEREF _Toc187262813 \h </w:instrText>
      </w:r>
      <w:r>
        <w:rPr>
          <w:noProof/>
        </w:rPr>
      </w:r>
      <w:r>
        <w:rPr>
          <w:noProof/>
        </w:rPr>
        <w:fldChar w:fldCharType="separate"/>
      </w:r>
      <w:r>
        <w:rPr>
          <w:noProof/>
        </w:rPr>
        <w:t>227</w:t>
      </w:r>
      <w:r>
        <w:rPr>
          <w:noProof/>
        </w:rPr>
        <w:fldChar w:fldCharType="end"/>
      </w:r>
    </w:p>
    <w:p w14:paraId="2CDE5444" w14:textId="1540F3D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F.2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Multi-path fading propagation conditions</w:t>
      </w:r>
      <w:r>
        <w:rPr>
          <w:noProof/>
        </w:rPr>
        <w:tab/>
      </w:r>
      <w:r>
        <w:rPr>
          <w:noProof/>
        </w:rPr>
        <w:fldChar w:fldCharType="begin"/>
      </w:r>
      <w:r>
        <w:rPr>
          <w:noProof/>
        </w:rPr>
        <w:instrText xml:space="preserve"> PAGEREF _Toc187262814 \h </w:instrText>
      </w:r>
      <w:r>
        <w:rPr>
          <w:noProof/>
        </w:rPr>
      </w:r>
      <w:r>
        <w:rPr>
          <w:noProof/>
        </w:rPr>
        <w:fldChar w:fldCharType="separate"/>
      </w:r>
      <w:r>
        <w:rPr>
          <w:noProof/>
        </w:rPr>
        <w:t>227</w:t>
      </w:r>
      <w:r>
        <w:rPr>
          <w:noProof/>
        </w:rPr>
        <w:fldChar w:fldCharType="end"/>
      </w:r>
    </w:p>
    <w:p w14:paraId="6853882C" w14:textId="0B7FF8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_Toc187262815 \h </w:instrText>
      </w:r>
      <w:r>
        <w:rPr>
          <w:noProof/>
        </w:rPr>
      </w:r>
      <w:r>
        <w:rPr>
          <w:noProof/>
        </w:rPr>
        <w:fldChar w:fldCharType="separate"/>
      </w:r>
      <w:r>
        <w:rPr>
          <w:noProof/>
        </w:rPr>
        <w:t>227</w:t>
      </w:r>
      <w:r>
        <w:rPr>
          <w:noProof/>
        </w:rPr>
        <w:fldChar w:fldCharType="end"/>
      </w:r>
    </w:p>
    <w:p w14:paraId="679BE729" w14:textId="7C76E69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w:t>
      </w:r>
      <w:r>
        <w:rPr>
          <w:noProof/>
        </w:rPr>
        <w:tab/>
      </w:r>
      <w:r>
        <w:rPr>
          <w:noProof/>
        </w:rPr>
        <w:fldChar w:fldCharType="begin"/>
      </w:r>
      <w:r>
        <w:rPr>
          <w:noProof/>
        </w:rPr>
        <w:instrText xml:space="preserve"> PAGEREF _Toc187262816 \h </w:instrText>
      </w:r>
      <w:r>
        <w:rPr>
          <w:noProof/>
        </w:rPr>
      </w:r>
      <w:r>
        <w:rPr>
          <w:noProof/>
        </w:rPr>
        <w:fldChar w:fldCharType="separate"/>
      </w:r>
      <w:r>
        <w:rPr>
          <w:noProof/>
        </w:rPr>
        <w:t>227</w:t>
      </w:r>
      <w:r>
        <w:rPr>
          <w:noProof/>
        </w:rPr>
        <w:fldChar w:fldCharType="end"/>
      </w:r>
    </w:p>
    <w:p w14:paraId="62FFEE4D" w14:textId="52780AA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_Toc187262817 \h </w:instrText>
      </w:r>
      <w:r>
        <w:rPr>
          <w:noProof/>
        </w:rPr>
      </w:r>
      <w:r>
        <w:rPr>
          <w:noProof/>
        </w:rPr>
        <w:fldChar w:fldCharType="separate"/>
      </w:r>
      <w:r>
        <w:rPr>
          <w:noProof/>
        </w:rPr>
        <w:t>227</w:t>
      </w:r>
      <w:r>
        <w:rPr>
          <w:noProof/>
        </w:rPr>
        <w:fldChar w:fldCharType="end"/>
      </w:r>
    </w:p>
    <w:p w14:paraId="0F65FB15" w14:textId="0FFD299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 for FR1</w:t>
      </w:r>
      <w:r>
        <w:rPr>
          <w:noProof/>
        </w:rPr>
        <w:tab/>
      </w:r>
      <w:r>
        <w:rPr>
          <w:noProof/>
        </w:rPr>
        <w:fldChar w:fldCharType="begin"/>
      </w:r>
      <w:r>
        <w:rPr>
          <w:noProof/>
        </w:rPr>
        <w:instrText xml:space="preserve"> PAGEREF _Toc187262818 \h </w:instrText>
      </w:r>
      <w:r>
        <w:rPr>
          <w:noProof/>
        </w:rPr>
      </w:r>
      <w:r>
        <w:rPr>
          <w:noProof/>
        </w:rPr>
        <w:fldChar w:fldCharType="separate"/>
      </w:r>
      <w:r>
        <w:rPr>
          <w:noProof/>
        </w:rPr>
        <w:t>229</w:t>
      </w:r>
      <w:r>
        <w:rPr>
          <w:noProof/>
        </w:rPr>
        <w:fldChar w:fldCharType="end"/>
      </w:r>
    </w:p>
    <w:p w14:paraId="565E18D0" w14:textId="160F855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Combinations of channel model parameters</w:t>
      </w:r>
      <w:r>
        <w:rPr>
          <w:noProof/>
        </w:rPr>
        <w:tab/>
      </w:r>
      <w:r>
        <w:rPr>
          <w:noProof/>
        </w:rPr>
        <w:fldChar w:fldCharType="begin"/>
      </w:r>
      <w:r>
        <w:rPr>
          <w:noProof/>
        </w:rPr>
        <w:instrText xml:space="preserve"> PAGEREF _Toc187262819 \h </w:instrText>
      </w:r>
      <w:r>
        <w:rPr>
          <w:noProof/>
        </w:rPr>
      </w:r>
      <w:r>
        <w:rPr>
          <w:noProof/>
        </w:rPr>
        <w:fldChar w:fldCharType="separate"/>
      </w:r>
      <w:r>
        <w:rPr>
          <w:noProof/>
        </w:rPr>
        <w:t>230</w:t>
      </w:r>
      <w:r>
        <w:rPr>
          <w:noProof/>
        </w:rPr>
        <w:fldChar w:fldCharType="end"/>
      </w:r>
    </w:p>
    <w:p w14:paraId="72EAC8A3" w14:textId="0598EC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channel correlation matrices</w:t>
      </w:r>
      <w:r>
        <w:rPr>
          <w:noProof/>
        </w:rPr>
        <w:tab/>
      </w:r>
      <w:r>
        <w:rPr>
          <w:noProof/>
        </w:rPr>
        <w:fldChar w:fldCharType="begin"/>
      </w:r>
      <w:r>
        <w:rPr>
          <w:noProof/>
        </w:rPr>
        <w:instrText xml:space="preserve"> PAGEREF _Toc187262820 \h </w:instrText>
      </w:r>
      <w:r>
        <w:rPr>
          <w:noProof/>
        </w:rPr>
      </w:r>
      <w:r>
        <w:rPr>
          <w:noProof/>
        </w:rPr>
        <w:fldChar w:fldCharType="separate"/>
      </w:r>
      <w:r>
        <w:rPr>
          <w:noProof/>
        </w:rPr>
        <w:t>230</w:t>
      </w:r>
      <w:r>
        <w:rPr>
          <w:noProof/>
        </w:rPr>
        <w:fldChar w:fldCharType="end"/>
      </w:r>
    </w:p>
    <w:p w14:paraId="342016B1" w14:textId="36AC78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_Toc187262821 \h </w:instrText>
      </w:r>
      <w:r>
        <w:rPr>
          <w:noProof/>
        </w:rPr>
      </w:r>
      <w:r>
        <w:rPr>
          <w:noProof/>
        </w:rPr>
        <w:fldChar w:fldCharType="separate"/>
      </w:r>
      <w:r>
        <w:rPr>
          <w:noProof/>
        </w:rPr>
        <w:t>230</w:t>
      </w:r>
      <w:r>
        <w:rPr>
          <w:noProof/>
        </w:rPr>
        <w:fldChar w:fldCharType="end"/>
      </w:r>
    </w:p>
    <w:p w14:paraId="4E135958" w14:textId="4D7F537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correlation matrices using Uniform Linear Array</w:t>
      </w:r>
      <w:r>
        <w:rPr>
          <w:noProof/>
        </w:rPr>
        <w:tab/>
      </w:r>
      <w:r>
        <w:rPr>
          <w:noProof/>
        </w:rPr>
        <w:fldChar w:fldCharType="begin"/>
      </w:r>
      <w:r>
        <w:rPr>
          <w:noProof/>
        </w:rPr>
        <w:instrText xml:space="preserve"> PAGEREF _Toc187262822 \h </w:instrText>
      </w:r>
      <w:r>
        <w:rPr>
          <w:noProof/>
        </w:rPr>
      </w:r>
      <w:r>
        <w:rPr>
          <w:noProof/>
        </w:rPr>
        <w:fldChar w:fldCharType="separate"/>
      </w:r>
      <w:r>
        <w:rPr>
          <w:noProof/>
        </w:rPr>
        <w:t>230</w:t>
      </w:r>
      <w:r>
        <w:rPr>
          <w:noProof/>
        </w:rPr>
        <w:fldChar w:fldCharType="end"/>
      </w:r>
    </w:p>
    <w:p w14:paraId="57576507" w14:textId="759B5D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General</w:t>
      </w:r>
      <w:r>
        <w:rPr>
          <w:noProof/>
        </w:rPr>
        <w:tab/>
      </w:r>
      <w:r>
        <w:rPr>
          <w:noProof/>
        </w:rPr>
        <w:fldChar w:fldCharType="begin"/>
      </w:r>
      <w:r>
        <w:rPr>
          <w:noProof/>
        </w:rPr>
        <w:instrText xml:space="preserve"> PAGEREF _Toc187262823 \h </w:instrText>
      </w:r>
      <w:r>
        <w:rPr>
          <w:noProof/>
        </w:rPr>
      </w:r>
      <w:r>
        <w:rPr>
          <w:noProof/>
        </w:rPr>
        <w:fldChar w:fldCharType="separate"/>
      </w:r>
      <w:r>
        <w:rPr>
          <w:noProof/>
        </w:rPr>
        <w:t>230</w:t>
      </w:r>
      <w:r>
        <w:rPr>
          <w:noProof/>
        </w:rPr>
        <w:fldChar w:fldCharType="end"/>
      </w:r>
    </w:p>
    <w:p w14:paraId="4ECB9223" w14:textId="2B94A5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Definition of MIMO correlation matrices</w:t>
      </w:r>
      <w:r>
        <w:rPr>
          <w:noProof/>
        </w:rPr>
        <w:tab/>
      </w:r>
      <w:r>
        <w:rPr>
          <w:noProof/>
        </w:rPr>
        <w:fldChar w:fldCharType="begin"/>
      </w:r>
      <w:r>
        <w:rPr>
          <w:noProof/>
        </w:rPr>
        <w:instrText xml:space="preserve"> PAGEREF _Toc187262824 \h </w:instrText>
      </w:r>
      <w:r>
        <w:rPr>
          <w:noProof/>
        </w:rPr>
      </w:r>
      <w:r>
        <w:rPr>
          <w:noProof/>
        </w:rPr>
        <w:fldChar w:fldCharType="separate"/>
      </w:r>
      <w:r>
        <w:rPr>
          <w:noProof/>
        </w:rPr>
        <w:t>230</w:t>
      </w:r>
      <w:r>
        <w:rPr>
          <w:noProof/>
        </w:rPr>
        <w:fldChar w:fldCharType="end"/>
      </w:r>
    </w:p>
    <w:p w14:paraId="72B22553" w14:textId="01ED1AD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_Toc187262825 \h </w:instrText>
      </w:r>
      <w:r>
        <w:rPr>
          <w:noProof/>
        </w:rPr>
      </w:r>
      <w:r>
        <w:rPr>
          <w:noProof/>
        </w:rPr>
        <w:fldChar w:fldCharType="separate"/>
      </w:r>
      <w:r>
        <w:rPr>
          <w:noProof/>
        </w:rPr>
        <w:t>232</w:t>
      </w:r>
      <w:r>
        <w:rPr>
          <w:noProof/>
        </w:rPr>
        <w:fldChar w:fldCharType="end"/>
      </w:r>
    </w:p>
    <w:p w14:paraId="374ECE79" w14:textId="03DEEC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Multi-antenna channel models using cross polarized antennas</w:t>
      </w:r>
      <w:r>
        <w:rPr>
          <w:noProof/>
        </w:rPr>
        <w:tab/>
      </w:r>
      <w:r>
        <w:rPr>
          <w:noProof/>
        </w:rPr>
        <w:fldChar w:fldCharType="begin"/>
      </w:r>
      <w:r>
        <w:rPr>
          <w:noProof/>
        </w:rPr>
        <w:instrText xml:space="preserve"> PAGEREF _Toc187262826 \h </w:instrText>
      </w:r>
      <w:r>
        <w:rPr>
          <w:noProof/>
        </w:rPr>
      </w:r>
      <w:r>
        <w:rPr>
          <w:noProof/>
        </w:rPr>
        <w:fldChar w:fldCharType="separate"/>
      </w:r>
      <w:r>
        <w:rPr>
          <w:noProof/>
        </w:rPr>
        <w:t>234</w:t>
      </w:r>
      <w:r>
        <w:rPr>
          <w:noProof/>
        </w:rPr>
        <w:fldChar w:fldCharType="end"/>
      </w:r>
    </w:p>
    <w:p w14:paraId="6553D265" w14:textId="2ADF9A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_Toc187262827 \h </w:instrText>
      </w:r>
      <w:r>
        <w:rPr>
          <w:noProof/>
        </w:rPr>
      </w:r>
      <w:r>
        <w:rPr>
          <w:noProof/>
        </w:rPr>
        <w:fldChar w:fldCharType="separate"/>
      </w:r>
      <w:r>
        <w:rPr>
          <w:noProof/>
        </w:rPr>
        <w:t>234</w:t>
      </w:r>
      <w:r>
        <w:rPr>
          <w:noProof/>
        </w:rPr>
        <w:fldChar w:fldCharType="end"/>
      </w:r>
    </w:p>
    <w:p w14:paraId="5BBB4FBF" w14:textId="0BC9AC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_Toc187262828 \h </w:instrText>
      </w:r>
      <w:r>
        <w:rPr>
          <w:noProof/>
        </w:rPr>
      </w:r>
      <w:r>
        <w:rPr>
          <w:noProof/>
        </w:rPr>
        <w:fldChar w:fldCharType="separate"/>
      </w:r>
      <w:r>
        <w:rPr>
          <w:noProof/>
        </w:rPr>
        <w:t>234</w:t>
      </w:r>
      <w:r>
        <w:rPr>
          <w:noProof/>
        </w:rPr>
        <w:fldChar w:fldCharType="end"/>
      </w:r>
    </w:p>
    <w:p w14:paraId="3BEF312C" w14:textId="386FC1C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_Toc187262829 \h </w:instrText>
      </w:r>
      <w:r>
        <w:rPr>
          <w:noProof/>
        </w:rPr>
      </w:r>
      <w:r>
        <w:rPr>
          <w:noProof/>
        </w:rPr>
        <w:fldChar w:fldCharType="separate"/>
      </w:r>
      <w:r>
        <w:rPr>
          <w:noProof/>
        </w:rPr>
        <w:t>235</w:t>
      </w:r>
      <w:r>
        <w:rPr>
          <w:noProof/>
        </w:rPr>
        <w:fldChar w:fldCharType="end"/>
      </w:r>
    </w:p>
    <w:p w14:paraId="623E3634" w14:textId="40A676A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IAB-MT/UE side</w:t>
      </w:r>
      <w:r>
        <w:rPr>
          <w:noProof/>
        </w:rPr>
        <w:tab/>
      </w:r>
      <w:r>
        <w:rPr>
          <w:noProof/>
        </w:rPr>
        <w:fldChar w:fldCharType="begin"/>
      </w:r>
      <w:r>
        <w:rPr>
          <w:noProof/>
        </w:rPr>
        <w:instrText xml:space="preserve"> PAGEREF _Toc187262830 \h </w:instrText>
      </w:r>
      <w:r>
        <w:rPr>
          <w:noProof/>
        </w:rPr>
      </w:r>
      <w:r>
        <w:rPr>
          <w:noProof/>
        </w:rPr>
        <w:fldChar w:fldCharType="separate"/>
      </w:r>
      <w:r>
        <w:rPr>
          <w:noProof/>
        </w:rPr>
        <w:t>235</w:t>
      </w:r>
      <w:r>
        <w:rPr>
          <w:noProof/>
        </w:rPr>
        <w:fldChar w:fldCharType="end"/>
      </w:r>
    </w:p>
    <w:p w14:paraId="07B26533" w14:textId="3E7D8A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IAB-DU/gNB side</w:t>
      </w:r>
      <w:r>
        <w:rPr>
          <w:noProof/>
        </w:rPr>
        <w:tab/>
      </w:r>
      <w:r>
        <w:rPr>
          <w:noProof/>
        </w:rPr>
        <w:fldChar w:fldCharType="begin"/>
      </w:r>
      <w:r>
        <w:rPr>
          <w:noProof/>
        </w:rPr>
        <w:instrText xml:space="preserve"> PAGEREF _Toc187262831 \h </w:instrText>
      </w:r>
      <w:r>
        <w:rPr>
          <w:noProof/>
        </w:rPr>
      </w:r>
      <w:r>
        <w:rPr>
          <w:noProof/>
        </w:rPr>
        <w:fldChar w:fldCharType="separate"/>
      </w:r>
      <w:r>
        <w:rPr>
          <w:noProof/>
        </w:rPr>
        <w:t>235</w:t>
      </w:r>
      <w:r>
        <w:rPr>
          <w:noProof/>
        </w:rPr>
        <w:fldChar w:fldCharType="end"/>
      </w:r>
    </w:p>
    <w:p w14:paraId="61E1161D" w14:textId="5C2943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_Toc187262832 \h </w:instrText>
      </w:r>
      <w:r>
        <w:rPr>
          <w:noProof/>
        </w:rPr>
      </w:r>
      <w:r>
        <w:rPr>
          <w:noProof/>
        </w:rPr>
        <w:fldChar w:fldCharType="separate"/>
      </w:r>
      <w:r>
        <w:rPr>
          <w:noProof/>
        </w:rPr>
        <w:t>235</w:t>
      </w:r>
      <w:r>
        <w:rPr>
          <w:noProof/>
        </w:rPr>
        <w:fldChar w:fldCharType="end"/>
      </w:r>
    </w:p>
    <w:p w14:paraId="131A4668" w14:textId="7AECBA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_Toc187262833 \h </w:instrText>
      </w:r>
      <w:r>
        <w:rPr>
          <w:noProof/>
        </w:rPr>
      </w:r>
      <w:r>
        <w:rPr>
          <w:noProof/>
        </w:rPr>
        <w:fldChar w:fldCharType="separate"/>
      </w:r>
      <w:r>
        <w:rPr>
          <w:noProof/>
        </w:rPr>
        <w:t>236</w:t>
      </w:r>
      <w:r>
        <w:rPr>
          <w:noProof/>
        </w:rPr>
        <w:fldChar w:fldCharType="end"/>
      </w:r>
    </w:p>
    <w:p w14:paraId="720BBE86" w14:textId="3A18C6B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G (normative): In-channel TX tests</w:t>
      </w:r>
      <w:r w:rsidRPr="006C15C0">
        <w:rPr>
          <w:rFonts w:eastAsia="SimSun"/>
          <w:noProof/>
          <w:lang w:eastAsia="zh-CN"/>
        </w:rPr>
        <w:t xml:space="preserve"> for IAB-DU</w:t>
      </w:r>
      <w:r>
        <w:rPr>
          <w:noProof/>
        </w:rPr>
        <w:tab/>
      </w:r>
      <w:r>
        <w:rPr>
          <w:noProof/>
        </w:rPr>
        <w:fldChar w:fldCharType="begin"/>
      </w:r>
      <w:r>
        <w:rPr>
          <w:noProof/>
        </w:rPr>
        <w:instrText xml:space="preserve"> PAGEREF _Toc187262834 \h </w:instrText>
      </w:r>
      <w:r>
        <w:rPr>
          <w:noProof/>
        </w:rPr>
      </w:r>
      <w:r>
        <w:rPr>
          <w:noProof/>
        </w:rPr>
        <w:fldChar w:fldCharType="separate"/>
      </w:r>
      <w:r>
        <w:rPr>
          <w:noProof/>
        </w:rPr>
        <w:t>238</w:t>
      </w:r>
      <w:r>
        <w:rPr>
          <w:noProof/>
        </w:rPr>
        <w:fldChar w:fldCharType="end"/>
      </w:r>
    </w:p>
    <w:p w14:paraId="4799041B" w14:textId="62B5F513"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 xml:space="preserve">Annex </w:t>
      </w:r>
      <w:r w:rsidRPr="006C15C0">
        <w:rPr>
          <w:rFonts w:eastAsia="SimSun"/>
          <w:noProof/>
          <w:lang w:eastAsia="zh-CN"/>
        </w:rPr>
        <w:t>H</w:t>
      </w:r>
      <w:r w:rsidRPr="006C15C0">
        <w:rPr>
          <w:rFonts w:eastAsiaTheme="minorEastAsia"/>
          <w:noProof/>
        </w:rPr>
        <w:t xml:space="preserve"> (normative): In-channel TX tests</w:t>
      </w:r>
      <w:r w:rsidRPr="006C15C0">
        <w:rPr>
          <w:rFonts w:eastAsia="SimSun"/>
          <w:noProof/>
          <w:lang w:eastAsia="zh-CN"/>
        </w:rPr>
        <w:t xml:space="preserve"> for IAB-MT</w:t>
      </w:r>
      <w:r>
        <w:rPr>
          <w:noProof/>
        </w:rPr>
        <w:tab/>
      </w:r>
      <w:r>
        <w:rPr>
          <w:noProof/>
        </w:rPr>
        <w:fldChar w:fldCharType="begin"/>
      </w:r>
      <w:r>
        <w:rPr>
          <w:noProof/>
        </w:rPr>
        <w:instrText xml:space="preserve"> PAGEREF _Toc187262835 \h </w:instrText>
      </w:r>
      <w:r>
        <w:rPr>
          <w:noProof/>
        </w:rPr>
      </w:r>
      <w:r>
        <w:rPr>
          <w:noProof/>
        </w:rPr>
        <w:fldChar w:fldCharType="separate"/>
      </w:r>
      <w:r>
        <w:rPr>
          <w:noProof/>
        </w:rPr>
        <w:t>239</w:t>
      </w:r>
      <w:r>
        <w:rPr>
          <w:noProof/>
        </w:rPr>
        <w:fldChar w:fldCharType="end"/>
      </w:r>
    </w:p>
    <w:p w14:paraId="543F492A" w14:textId="727A3EA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w:t>
      </w:r>
      <w:r w:rsidRPr="006C15C0">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Applicability</w:t>
      </w:r>
      <w:r>
        <w:rPr>
          <w:noProof/>
        </w:rPr>
        <w:tab/>
      </w:r>
      <w:r>
        <w:rPr>
          <w:noProof/>
        </w:rPr>
        <w:fldChar w:fldCharType="begin"/>
      </w:r>
      <w:r>
        <w:rPr>
          <w:noProof/>
        </w:rPr>
        <w:instrText xml:space="preserve"> PAGEREF _Toc187262836 \h </w:instrText>
      </w:r>
      <w:r>
        <w:rPr>
          <w:noProof/>
        </w:rPr>
      </w:r>
      <w:r>
        <w:rPr>
          <w:noProof/>
        </w:rPr>
        <w:fldChar w:fldCharType="separate"/>
      </w:r>
      <w:r>
        <w:rPr>
          <w:noProof/>
        </w:rPr>
        <w:t>239</w:t>
      </w:r>
      <w:r>
        <w:rPr>
          <w:noProof/>
        </w:rPr>
        <w:fldChar w:fldCharType="end"/>
      </w:r>
    </w:p>
    <w:p w14:paraId="1AE6A36E" w14:textId="0A4187A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_Toc187262837 \h </w:instrText>
      </w:r>
      <w:r>
        <w:rPr>
          <w:noProof/>
        </w:rPr>
      </w:r>
      <w:r>
        <w:rPr>
          <w:noProof/>
        </w:rPr>
        <w:fldChar w:fldCharType="separate"/>
      </w:r>
      <w:r>
        <w:rPr>
          <w:noProof/>
        </w:rPr>
        <w:t>239</w:t>
      </w:r>
      <w:r>
        <w:rPr>
          <w:noProof/>
        </w:rPr>
        <w:fldChar w:fldCharType="end"/>
      </w:r>
    </w:p>
    <w:p w14:paraId="1D187E44" w14:textId="507CA16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principles</w:t>
      </w:r>
      <w:r>
        <w:rPr>
          <w:noProof/>
        </w:rPr>
        <w:tab/>
      </w:r>
      <w:r>
        <w:rPr>
          <w:noProof/>
        </w:rPr>
        <w:fldChar w:fldCharType="begin"/>
      </w:r>
      <w:r>
        <w:rPr>
          <w:noProof/>
        </w:rPr>
        <w:instrText xml:space="preserve"> PAGEREF _Toc187262838 \h </w:instrText>
      </w:r>
      <w:r>
        <w:rPr>
          <w:noProof/>
        </w:rPr>
      </w:r>
      <w:r>
        <w:rPr>
          <w:noProof/>
        </w:rPr>
        <w:fldChar w:fldCharType="separate"/>
      </w:r>
      <w:r>
        <w:rPr>
          <w:noProof/>
        </w:rPr>
        <w:t>239</w:t>
      </w:r>
      <w:r>
        <w:rPr>
          <w:noProof/>
        </w:rPr>
        <w:fldChar w:fldCharType="end"/>
      </w:r>
    </w:p>
    <w:p w14:paraId="4FB0BF3C" w14:textId="3DCCA33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signal of the TX under test</w:t>
      </w:r>
      <w:r>
        <w:rPr>
          <w:noProof/>
        </w:rPr>
        <w:tab/>
      </w:r>
      <w:r>
        <w:rPr>
          <w:noProof/>
        </w:rPr>
        <w:fldChar w:fldCharType="begin"/>
      </w:r>
      <w:r>
        <w:rPr>
          <w:noProof/>
        </w:rPr>
        <w:instrText xml:space="preserve"> PAGEREF _Toc187262839 \h </w:instrText>
      </w:r>
      <w:r>
        <w:rPr>
          <w:noProof/>
        </w:rPr>
      </w:r>
      <w:r>
        <w:rPr>
          <w:noProof/>
        </w:rPr>
        <w:fldChar w:fldCharType="separate"/>
      </w:r>
      <w:r>
        <w:rPr>
          <w:noProof/>
        </w:rPr>
        <w:t>239</w:t>
      </w:r>
      <w:r>
        <w:rPr>
          <w:noProof/>
        </w:rPr>
        <w:fldChar w:fldCharType="end"/>
      </w:r>
    </w:p>
    <w:p w14:paraId="4AA5340B" w14:textId="1F7AD1F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Ideal signal</w:t>
      </w:r>
      <w:r>
        <w:rPr>
          <w:noProof/>
        </w:rPr>
        <w:tab/>
      </w:r>
      <w:r>
        <w:rPr>
          <w:noProof/>
        </w:rPr>
        <w:fldChar w:fldCharType="begin"/>
      </w:r>
      <w:r>
        <w:rPr>
          <w:noProof/>
        </w:rPr>
        <w:instrText xml:space="preserve"> PAGEREF _Toc187262840 \h </w:instrText>
      </w:r>
      <w:r>
        <w:rPr>
          <w:noProof/>
        </w:rPr>
      </w:r>
      <w:r>
        <w:rPr>
          <w:noProof/>
        </w:rPr>
        <w:fldChar w:fldCharType="separate"/>
      </w:r>
      <w:r>
        <w:rPr>
          <w:noProof/>
        </w:rPr>
        <w:t>239</w:t>
      </w:r>
      <w:r>
        <w:rPr>
          <w:noProof/>
        </w:rPr>
        <w:fldChar w:fldCharType="end"/>
      </w:r>
    </w:p>
    <w:p w14:paraId="3ECA5C45" w14:textId="58B3361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results</w:t>
      </w:r>
      <w:r>
        <w:rPr>
          <w:noProof/>
        </w:rPr>
        <w:tab/>
      </w:r>
      <w:r>
        <w:rPr>
          <w:noProof/>
        </w:rPr>
        <w:fldChar w:fldCharType="begin"/>
      </w:r>
      <w:r>
        <w:rPr>
          <w:noProof/>
        </w:rPr>
        <w:instrText xml:space="preserve"> PAGEREF _Toc187262841 \h </w:instrText>
      </w:r>
      <w:r>
        <w:rPr>
          <w:noProof/>
        </w:rPr>
      </w:r>
      <w:r>
        <w:rPr>
          <w:noProof/>
        </w:rPr>
        <w:fldChar w:fldCharType="separate"/>
      </w:r>
      <w:r>
        <w:rPr>
          <w:noProof/>
        </w:rPr>
        <w:t>240</w:t>
      </w:r>
      <w:r>
        <w:rPr>
          <w:noProof/>
        </w:rPr>
        <w:fldChar w:fldCharType="end"/>
      </w:r>
    </w:p>
    <w:p w14:paraId="74428779" w14:textId="0AA9D0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points</w:t>
      </w:r>
      <w:r>
        <w:rPr>
          <w:noProof/>
        </w:rPr>
        <w:tab/>
      </w:r>
      <w:r>
        <w:rPr>
          <w:noProof/>
        </w:rPr>
        <w:fldChar w:fldCharType="begin"/>
      </w:r>
      <w:r>
        <w:rPr>
          <w:noProof/>
        </w:rPr>
        <w:instrText xml:space="preserve"> PAGEREF _Toc187262842 \h </w:instrText>
      </w:r>
      <w:r>
        <w:rPr>
          <w:noProof/>
        </w:rPr>
      </w:r>
      <w:r>
        <w:rPr>
          <w:noProof/>
        </w:rPr>
        <w:fldChar w:fldCharType="separate"/>
      </w:r>
      <w:r>
        <w:rPr>
          <w:noProof/>
        </w:rPr>
        <w:t>240</w:t>
      </w:r>
      <w:r>
        <w:rPr>
          <w:noProof/>
        </w:rPr>
        <w:fldChar w:fldCharType="end"/>
      </w:r>
    </w:p>
    <w:p w14:paraId="375426F1" w14:textId="5104CE6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Pre-FFT minimization process</w:t>
      </w:r>
      <w:r>
        <w:rPr>
          <w:noProof/>
        </w:rPr>
        <w:tab/>
      </w:r>
      <w:r>
        <w:rPr>
          <w:noProof/>
        </w:rPr>
        <w:fldChar w:fldCharType="begin"/>
      </w:r>
      <w:r>
        <w:rPr>
          <w:noProof/>
        </w:rPr>
        <w:instrText xml:space="preserve"> PAGEREF _Toc187262843 \h </w:instrText>
      </w:r>
      <w:r>
        <w:rPr>
          <w:noProof/>
        </w:rPr>
      </w:r>
      <w:r>
        <w:rPr>
          <w:noProof/>
        </w:rPr>
        <w:fldChar w:fldCharType="separate"/>
      </w:r>
      <w:r>
        <w:rPr>
          <w:noProof/>
        </w:rPr>
        <w:t>241</w:t>
      </w:r>
      <w:r>
        <w:rPr>
          <w:noProof/>
        </w:rPr>
        <w:fldChar w:fldCharType="end"/>
      </w:r>
    </w:p>
    <w:p w14:paraId="3266BA4D" w14:textId="5342E99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Timing of the FFT window</w:t>
      </w:r>
      <w:r>
        <w:rPr>
          <w:noProof/>
        </w:rPr>
        <w:tab/>
      </w:r>
      <w:r>
        <w:rPr>
          <w:noProof/>
        </w:rPr>
        <w:fldChar w:fldCharType="begin"/>
      </w:r>
      <w:r>
        <w:rPr>
          <w:noProof/>
        </w:rPr>
        <w:instrText xml:space="preserve"> PAGEREF _Toc187262844 \h </w:instrText>
      </w:r>
      <w:r>
        <w:rPr>
          <w:noProof/>
        </w:rPr>
      </w:r>
      <w:r>
        <w:rPr>
          <w:noProof/>
        </w:rPr>
        <w:fldChar w:fldCharType="separate"/>
      </w:r>
      <w:r>
        <w:rPr>
          <w:noProof/>
        </w:rPr>
        <w:t>241</w:t>
      </w:r>
      <w:r>
        <w:rPr>
          <w:noProof/>
        </w:rPr>
        <w:fldChar w:fldCharType="end"/>
      </w:r>
    </w:p>
    <w:p w14:paraId="2A05F224" w14:textId="216F4C9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Resource element TX power</w:t>
      </w:r>
      <w:r>
        <w:rPr>
          <w:noProof/>
        </w:rPr>
        <w:tab/>
      </w:r>
      <w:r>
        <w:rPr>
          <w:noProof/>
        </w:rPr>
        <w:fldChar w:fldCharType="begin"/>
      </w:r>
      <w:r>
        <w:rPr>
          <w:noProof/>
        </w:rPr>
        <w:instrText xml:space="preserve"> PAGEREF _Toc187262845 \h </w:instrText>
      </w:r>
      <w:r>
        <w:rPr>
          <w:noProof/>
        </w:rPr>
      </w:r>
      <w:r>
        <w:rPr>
          <w:noProof/>
        </w:rPr>
        <w:fldChar w:fldCharType="separate"/>
      </w:r>
      <w:r>
        <w:rPr>
          <w:noProof/>
        </w:rPr>
        <w:t>242</w:t>
      </w:r>
      <w:r>
        <w:rPr>
          <w:noProof/>
        </w:rPr>
        <w:fldChar w:fldCharType="end"/>
      </w:r>
    </w:p>
    <w:p w14:paraId="41272492" w14:textId="7145227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Post-FFT equalisation</w:t>
      </w:r>
      <w:r>
        <w:rPr>
          <w:noProof/>
        </w:rPr>
        <w:tab/>
      </w:r>
      <w:r>
        <w:rPr>
          <w:noProof/>
        </w:rPr>
        <w:fldChar w:fldCharType="begin"/>
      </w:r>
      <w:r>
        <w:rPr>
          <w:noProof/>
        </w:rPr>
        <w:instrText xml:space="preserve"> PAGEREF _Toc187262846 \h </w:instrText>
      </w:r>
      <w:r>
        <w:rPr>
          <w:noProof/>
        </w:rPr>
      </w:r>
      <w:r>
        <w:rPr>
          <w:noProof/>
        </w:rPr>
        <w:fldChar w:fldCharType="separate"/>
      </w:r>
      <w:r>
        <w:rPr>
          <w:noProof/>
        </w:rPr>
        <w:t>243</w:t>
      </w:r>
      <w:r>
        <w:rPr>
          <w:noProof/>
        </w:rPr>
        <w:fldChar w:fldCharType="end"/>
      </w:r>
    </w:p>
    <w:p w14:paraId="15B2D88C" w14:textId="7D24B16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EVM</w:t>
      </w:r>
      <w:r>
        <w:rPr>
          <w:noProof/>
        </w:rPr>
        <w:tab/>
      </w:r>
      <w:r>
        <w:rPr>
          <w:noProof/>
        </w:rPr>
        <w:fldChar w:fldCharType="begin"/>
      </w:r>
      <w:r>
        <w:rPr>
          <w:noProof/>
        </w:rPr>
        <w:instrText xml:space="preserve"> PAGEREF _Toc187262847 \h </w:instrText>
      </w:r>
      <w:r>
        <w:rPr>
          <w:noProof/>
        </w:rPr>
      </w:r>
      <w:r>
        <w:rPr>
          <w:noProof/>
        </w:rPr>
        <w:fldChar w:fldCharType="separate"/>
      </w:r>
      <w:r>
        <w:rPr>
          <w:noProof/>
        </w:rPr>
        <w:t>244</w:t>
      </w:r>
      <w:r>
        <w:rPr>
          <w:noProof/>
        </w:rPr>
        <w:fldChar w:fldCharType="end"/>
      </w:r>
    </w:p>
    <w:p w14:paraId="092A2EBB" w14:textId="66E801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_Toc187262848 \h </w:instrText>
      </w:r>
      <w:r>
        <w:rPr>
          <w:noProof/>
        </w:rPr>
      </w:r>
      <w:r>
        <w:rPr>
          <w:noProof/>
        </w:rPr>
        <w:fldChar w:fldCharType="separate"/>
      </w:r>
      <w:r>
        <w:rPr>
          <w:noProof/>
        </w:rPr>
        <w:t>244</w:t>
      </w:r>
      <w:r>
        <w:rPr>
          <w:noProof/>
        </w:rPr>
        <w:fldChar w:fldCharType="end"/>
      </w:r>
    </w:p>
    <w:p w14:paraId="324F746E" w14:textId="2AD7BE0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Averaged EVM (TDD)</w:t>
      </w:r>
      <w:r>
        <w:rPr>
          <w:noProof/>
        </w:rPr>
        <w:tab/>
      </w:r>
      <w:r>
        <w:rPr>
          <w:noProof/>
        </w:rPr>
        <w:fldChar w:fldCharType="begin"/>
      </w:r>
      <w:r>
        <w:rPr>
          <w:noProof/>
        </w:rPr>
        <w:instrText xml:space="preserve"> PAGEREF _Toc187262849 \h </w:instrText>
      </w:r>
      <w:r>
        <w:rPr>
          <w:noProof/>
        </w:rPr>
      </w:r>
      <w:r>
        <w:rPr>
          <w:noProof/>
        </w:rPr>
        <w:fldChar w:fldCharType="separate"/>
      </w:r>
      <w:r>
        <w:rPr>
          <w:noProof/>
        </w:rPr>
        <w:t>245</w:t>
      </w:r>
      <w:r>
        <w:rPr>
          <w:noProof/>
        </w:rPr>
        <w:fldChar w:fldCharType="end"/>
      </w:r>
    </w:p>
    <w:p w14:paraId="2D327827" w14:textId="58D95BA2"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I (informative): Change history</w:t>
      </w:r>
      <w:r>
        <w:rPr>
          <w:noProof/>
        </w:rPr>
        <w:tab/>
      </w:r>
      <w:r>
        <w:rPr>
          <w:noProof/>
        </w:rPr>
        <w:fldChar w:fldCharType="begin"/>
      </w:r>
      <w:r>
        <w:rPr>
          <w:noProof/>
        </w:rPr>
        <w:instrText xml:space="preserve"> PAGEREF _Toc187262850 \h </w:instrText>
      </w:r>
      <w:r>
        <w:rPr>
          <w:noProof/>
        </w:rPr>
      </w:r>
      <w:r>
        <w:rPr>
          <w:noProof/>
        </w:rPr>
        <w:fldChar w:fldCharType="separate"/>
      </w:r>
      <w:r>
        <w:rPr>
          <w:noProof/>
        </w:rPr>
        <w:t>246</w:t>
      </w:r>
      <w:r>
        <w:rPr>
          <w:noProof/>
        </w:rPr>
        <w:fldChar w:fldCharType="end"/>
      </w:r>
    </w:p>
    <w:p w14:paraId="2EBAC57E" w14:textId="043841FE" w:rsidR="00080512" w:rsidRPr="00BE5108" w:rsidRDefault="00A22E43">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Start w:id="35" w:name="_Toc176701843"/>
      <w:bookmarkStart w:id="36" w:name="_Toc187262286"/>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7" w:name="spectype3"/>
      <w:r w:rsidRPr="00BE5108">
        <w:rPr>
          <w:rFonts w:eastAsiaTheme="minorEastAsia"/>
        </w:rPr>
        <w:t>Specification</w:t>
      </w:r>
      <w:bookmarkEnd w:id="3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8" w:name="introduction"/>
      <w:bookmarkEnd w:id="38"/>
      <w:r w:rsidRPr="00BE5108">
        <w:rPr>
          <w:rFonts w:eastAsiaTheme="minorEastAsia"/>
        </w:rPr>
        <w:br w:type="page"/>
      </w:r>
      <w:bookmarkStart w:id="39" w:name="scope"/>
      <w:bookmarkStart w:id="40" w:name="_Toc73962747"/>
      <w:bookmarkStart w:id="41" w:name="_Toc75259903"/>
      <w:bookmarkStart w:id="42" w:name="_Toc75275437"/>
      <w:bookmarkStart w:id="43" w:name="_Toc75275948"/>
      <w:bookmarkStart w:id="44" w:name="_Toc76541447"/>
      <w:bookmarkStart w:id="45" w:name="_Toc82437216"/>
      <w:bookmarkStart w:id="46" w:name="_Toc89944581"/>
      <w:bookmarkStart w:id="47" w:name="_Toc98753599"/>
      <w:bookmarkStart w:id="48" w:name="_Toc106180585"/>
      <w:bookmarkStart w:id="49" w:name="_Toc114150621"/>
      <w:bookmarkStart w:id="50" w:name="_Toc124151024"/>
      <w:bookmarkStart w:id="51" w:name="_Toc124151544"/>
      <w:bookmarkStart w:id="52" w:name="_Toc124152064"/>
      <w:bookmarkStart w:id="53" w:name="_Toc130396596"/>
      <w:bookmarkStart w:id="54" w:name="_Toc130397116"/>
      <w:bookmarkStart w:id="55" w:name="_Toc137558220"/>
      <w:bookmarkStart w:id="56" w:name="_Toc138862045"/>
      <w:bookmarkStart w:id="57" w:name="_Toc145532102"/>
      <w:bookmarkStart w:id="58" w:name="_Toc163218515"/>
      <w:bookmarkStart w:id="59" w:name="_Toc176701844"/>
      <w:bookmarkStart w:id="60" w:name="_Toc187262287"/>
      <w:bookmarkEnd w:id="39"/>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1" w:name="references"/>
      <w:bookmarkEnd w:id="61"/>
    </w:p>
    <w:p w14:paraId="4BAC394F" w14:textId="5E024D59" w:rsidR="00080512" w:rsidRPr="00BE5108" w:rsidRDefault="00080512" w:rsidP="005219CB">
      <w:pPr>
        <w:pStyle w:val="Heading1"/>
        <w:rPr>
          <w:rFonts w:eastAsiaTheme="minorEastAsia"/>
        </w:rPr>
      </w:pPr>
      <w:bookmarkStart w:id="62" w:name="_Toc73962748"/>
      <w:bookmarkStart w:id="63" w:name="_Toc75259904"/>
      <w:bookmarkStart w:id="64" w:name="_Toc75275438"/>
      <w:bookmarkStart w:id="65" w:name="_Toc75275949"/>
      <w:bookmarkStart w:id="66" w:name="_Toc76541448"/>
      <w:bookmarkStart w:id="67" w:name="_Toc82437217"/>
      <w:bookmarkStart w:id="68" w:name="_Toc89944582"/>
      <w:bookmarkStart w:id="69" w:name="_Toc98753600"/>
      <w:bookmarkStart w:id="70" w:name="_Toc106180586"/>
      <w:bookmarkStart w:id="71" w:name="_Toc114150622"/>
      <w:bookmarkStart w:id="72" w:name="_Toc124151025"/>
      <w:bookmarkStart w:id="73" w:name="_Toc124151545"/>
      <w:bookmarkStart w:id="74" w:name="_Toc124152065"/>
      <w:bookmarkStart w:id="75" w:name="_Toc130396597"/>
      <w:bookmarkStart w:id="76" w:name="_Toc130397117"/>
      <w:bookmarkStart w:id="77" w:name="_Toc137558221"/>
      <w:bookmarkStart w:id="78" w:name="_Toc138862046"/>
      <w:bookmarkStart w:id="79" w:name="_Toc145532103"/>
      <w:bookmarkStart w:id="80" w:name="_Toc163218516"/>
      <w:bookmarkStart w:id="81" w:name="_Toc176701845"/>
      <w:bookmarkStart w:id="82" w:name="_Toc187262288"/>
      <w:r w:rsidRPr="00BE5108">
        <w:rPr>
          <w:rFonts w:eastAsiaTheme="minorEastAsia"/>
        </w:rPr>
        <w:t>2</w:t>
      </w:r>
      <w:r w:rsidR="005219CB" w:rsidRPr="00BE5108">
        <w:rPr>
          <w:rFonts w:eastAsiaTheme="minorEastAsia"/>
        </w:rPr>
        <w:tab/>
      </w:r>
      <w:r w:rsidRPr="00BE5108">
        <w:rPr>
          <w:rFonts w:eastAsiaTheme="minorEastAsia"/>
        </w:rP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A577A8D" w14:textId="051BEE8D" w:rsidR="00D90FBB" w:rsidRPr="00D90FBB" w:rsidRDefault="00D90FBB" w:rsidP="00D90FBB">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33289A11" w14:textId="77777777" w:rsidR="00080512" w:rsidRPr="00BE5108" w:rsidRDefault="00080512">
      <w:pPr>
        <w:pStyle w:val="Heading1"/>
        <w:rPr>
          <w:rFonts w:eastAsiaTheme="minorEastAsia"/>
        </w:rPr>
      </w:pPr>
      <w:bookmarkStart w:id="83" w:name="definitions"/>
      <w:bookmarkStart w:id="84" w:name="_Toc73962749"/>
      <w:bookmarkStart w:id="85" w:name="_Toc75259905"/>
      <w:bookmarkStart w:id="86" w:name="_Toc75275439"/>
      <w:bookmarkStart w:id="87" w:name="_Toc75275950"/>
      <w:bookmarkStart w:id="88" w:name="_Toc76541449"/>
      <w:bookmarkStart w:id="89" w:name="_Toc82437218"/>
      <w:bookmarkStart w:id="90" w:name="_Toc89944583"/>
      <w:bookmarkStart w:id="91" w:name="_Toc98753601"/>
      <w:bookmarkStart w:id="92" w:name="_Toc106180587"/>
      <w:bookmarkStart w:id="93" w:name="_Toc114150623"/>
      <w:bookmarkStart w:id="94" w:name="_Toc124151026"/>
      <w:bookmarkStart w:id="95" w:name="_Toc124151546"/>
      <w:bookmarkStart w:id="96" w:name="_Toc124152066"/>
      <w:bookmarkStart w:id="97" w:name="_Toc130396598"/>
      <w:bookmarkStart w:id="98" w:name="_Toc130397118"/>
      <w:bookmarkStart w:id="99" w:name="_Toc137558222"/>
      <w:bookmarkStart w:id="100" w:name="_Toc138862047"/>
      <w:bookmarkStart w:id="101" w:name="_Toc145532104"/>
      <w:bookmarkStart w:id="102" w:name="_Toc163218517"/>
      <w:bookmarkStart w:id="103" w:name="_Toc176701846"/>
      <w:bookmarkStart w:id="104" w:name="_Toc187262289"/>
      <w:bookmarkEnd w:id="8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20EF221" w14:textId="77777777" w:rsidR="00080512" w:rsidRPr="00BE5108" w:rsidRDefault="00080512">
      <w:pPr>
        <w:pStyle w:val="Heading2"/>
        <w:rPr>
          <w:rFonts w:eastAsiaTheme="minorEastAsia"/>
        </w:rPr>
      </w:pPr>
      <w:bookmarkStart w:id="105" w:name="_Toc73962750"/>
      <w:bookmarkStart w:id="106" w:name="_Toc75259906"/>
      <w:bookmarkStart w:id="107" w:name="_Toc75275440"/>
      <w:bookmarkStart w:id="108" w:name="_Toc75275951"/>
      <w:bookmarkStart w:id="109" w:name="_Toc76541450"/>
      <w:bookmarkStart w:id="110" w:name="_Toc82437219"/>
      <w:bookmarkStart w:id="111" w:name="_Toc89944584"/>
      <w:bookmarkStart w:id="112" w:name="_Toc98753602"/>
      <w:bookmarkStart w:id="113" w:name="_Toc106180588"/>
      <w:bookmarkStart w:id="114" w:name="_Toc114150624"/>
      <w:bookmarkStart w:id="115" w:name="_Toc124151027"/>
      <w:bookmarkStart w:id="116" w:name="_Toc124151547"/>
      <w:bookmarkStart w:id="117" w:name="_Toc124152067"/>
      <w:bookmarkStart w:id="118" w:name="_Toc130396599"/>
      <w:bookmarkStart w:id="119" w:name="_Toc130397119"/>
      <w:bookmarkStart w:id="120" w:name="_Toc137558223"/>
      <w:bookmarkStart w:id="121" w:name="_Toc138862048"/>
      <w:bookmarkStart w:id="122" w:name="_Toc145532105"/>
      <w:bookmarkStart w:id="123" w:name="_Toc163218518"/>
      <w:bookmarkStart w:id="124" w:name="_Toc176701847"/>
      <w:bookmarkStart w:id="125" w:name="_Toc187262290"/>
      <w:r w:rsidRPr="00BE5108">
        <w:rPr>
          <w:rFonts w:eastAsiaTheme="minorEastAsia"/>
        </w:rPr>
        <w:t>3.1</w:t>
      </w:r>
      <w:r w:rsidRPr="00BE5108">
        <w:rPr>
          <w:rFonts w:eastAsiaTheme="minorEastAsia"/>
        </w:rPr>
        <w:tab/>
      </w:r>
      <w:r w:rsidR="002B6339" w:rsidRPr="00BE5108">
        <w:rPr>
          <w:rFonts w:eastAsiaTheme="minorEastAsia"/>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lastRenderedPageBreak/>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lastRenderedPageBreak/>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6" w:name="_Toc73962751"/>
      <w:bookmarkStart w:id="127" w:name="_Toc75259907"/>
      <w:bookmarkStart w:id="128" w:name="_Toc75275441"/>
      <w:bookmarkStart w:id="129" w:name="_Toc75275952"/>
      <w:bookmarkStart w:id="130" w:name="_Toc76541451"/>
      <w:bookmarkStart w:id="131" w:name="_Toc82437220"/>
      <w:bookmarkStart w:id="132" w:name="_Toc89944585"/>
      <w:bookmarkStart w:id="133" w:name="_Toc98753603"/>
      <w:bookmarkStart w:id="134" w:name="_Toc106180589"/>
      <w:bookmarkStart w:id="135" w:name="_Toc114150625"/>
      <w:bookmarkStart w:id="136" w:name="_Toc124151028"/>
      <w:bookmarkStart w:id="137" w:name="_Toc124151548"/>
      <w:bookmarkStart w:id="138" w:name="_Toc124152068"/>
      <w:bookmarkStart w:id="139" w:name="_Toc130396600"/>
      <w:bookmarkStart w:id="140" w:name="_Toc130397120"/>
      <w:bookmarkStart w:id="141" w:name="_Toc137558224"/>
      <w:bookmarkStart w:id="142" w:name="_Toc138862049"/>
      <w:bookmarkStart w:id="143" w:name="_Toc145532106"/>
      <w:bookmarkStart w:id="144" w:name="_Toc163218519"/>
      <w:bookmarkStart w:id="145" w:name="_Toc176701848"/>
      <w:bookmarkStart w:id="146" w:name="_Toc187262291"/>
      <w:r w:rsidRPr="00BE5108">
        <w:rPr>
          <w:rFonts w:eastAsiaTheme="minorEastAsia"/>
        </w:rPr>
        <w:t>3.2</w:t>
      </w:r>
      <w:r w:rsidRPr="00BE5108">
        <w:rPr>
          <w:rFonts w:eastAsiaTheme="minorEastAsia"/>
        </w:rPr>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lastRenderedPageBreak/>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7" w:name="_Hlk500709692"/>
      <w:r w:rsidRPr="008C3753">
        <w:t>P</w:t>
      </w:r>
      <w:r w:rsidRPr="008C3753">
        <w:rPr>
          <w:vertAlign w:val="subscript"/>
        </w:rPr>
        <w:t>max,c,TABC</w:t>
      </w:r>
      <w:bookmarkEnd w:id="14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8" w:name="_Toc73962752"/>
      <w:bookmarkStart w:id="149" w:name="_Toc75259908"/>
      <w:bookmarkStart w:id="150" w:name="_Toc75275442"/>
      <w:bookmarkStart w:id="151" w:name="_Toc75275953"/>
      <w:bookmarkStart w:id="152" w:name="_Toc76541452"/>
      <w:bookmarkStart w:id="153" w:name="_Toc82437221"/>
      <w:bookmarkStart w:id="154" w:name="_Toc89944586"/>
      <w:bookmarkStart w:id="155" w:name="_Toc98753604"/>
      <w:bookmarkStart w:id="156" w:name="_Toc106180590"/>
      <w:bookmarkStart w:id="157" w:name="_Toc114150626"/>
      <w:bookmarkStart w:id="158" w:name="_Toc124151029"/>
      <w:bookmarkStart w:id="159" w:name="_Toc124151549"/>
      <w:bookmarkStart w:id="160" w:name="_Toc124152069"/>
      <w:bookmarkStart w:id="161" w:name="_Toc130396601"/>
      <w:bookmarkStart w:id="162" w:name="_Toc130397121"/>
      <w:bookmarkStart w:id="163" w:name="_Toc137558225"/>
      <w:bookmarkStart w:id="164" w:name="_Toc138862050"/>
      <w:bookmarkStart w:id="165" w:name="_Toc145532107"/>
      <w:bookmarkStart w:id="166" w:name="_Toc163218520"/>
      <w:bookmarkStart w:id="167" w:name="_Toc176701849"/>
      <w:bookmarkStart w:id="168" w:name="_Toc187262292"/>
      <w:r w:rsidRPr="00BE5108">
        <w:rPr>
          <w:rFonts w:eastAsiaTheme="minorEastAsia"/>
        </w:rPr>
        <w:t>3.3</w:t>
      </w:r>
      <w:r w:rsidRPr="00BE5108">
        <w:rPr>
          <w:rFonts w:eastAsiaTheme="minorEastAsia"/>
        </w:rPr>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lastRenderedPageBreak/>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9" w:name="clause4"/>
      <w:bookmarkStart w:id="170" w:name="startOfAnnexes"/>
      <w:bookmarkStart w:id="171" w:name="_Toc73962753"/>
      <w:bookmarkStart w:id="172" w:name="_Toc75259909"/>
      <w:bookmarkStart w:id="173" w:name="_Toc75275443"/>
      <w:bookmarkStart w:id="174" w:name="_Toc75275954"/>
      <w:bookmarkStart w:id="175" w:name="_Toc76541453"/>
      <w:bookmarkStart w:id="176" w:name="_Toc82437222"/>
      <w:bookmarkStart w:id="177" w:name="_Toc89944587"/>
      <w:bookmarkStart w:id="178" w:name="_Toc98753605"/>
      <w:bookmarkStart w:id="179" w:name="_Toc106180591"/>
      <w:bookmarkStart w:id="180" w:name="_Toc114150627"/>
      <w:bookmarkStart w:id="181" w:name="_Toc124151030"/>
      <w:bookmarkStart w:id="182" w:name="_Toc124151550"/>
      <w:bookmarkStart w:id="183" w:name="_Toc124152070"/>
      <w:bookmarkStart w:id="184" w:name="_Toc130396602"/>
      <w:bookmarkStart w:id="185" w:name="_Toc130397122"/>
      <w:bookmarkStart w:id="186" w:name="_Toc137558226"/>
      <w:bookmarkStart w:id="187" w:name="_Toc138862051"/>
      <w:bookmarkStart w:id="188" w:name="_Toc145532108"/>
      <w:bookmarkStart w:id="189" w:name="_Toc163218521"/>
      <w:bookmarkStart w:id="190" w:name="_Toc176701850"/>
      <w:bookmarkStart w:id="191" w:name="_Toc187262293"/>
      <w:bookmarkEnd w:id="169"/>
      <w:bookmarkEnd w:id="17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46CBF81" w14:textId="5DA1823C" w:rsidR="00EA6CFC" w:rsidRPr="00BE5108" w:rsidRDefault="00EA6CFC" w:rsidP="006725BC">
      <w:pPr>
        <w:pStyle w:val="Heading2"/>
        <w:rPr>
          <w:rFonts w:eastAsiaTheme="minorEastAsia"/>
        </w:rPr>
      </w:pPr>
      <w:bookmarkStart w:id="192" w:name="_Toc73962754"/>
      <w:bookmarkStart w:id="193" w:name="_Toc75259910"/>
      <w:bookmarkStart w:id="194" w:name="_Toc75275444"/>
      <w:bookmarkStart w:id="195" w:name="_Toc75275955"/>
      <w:bookmarkStart w:id="196" w:name="_Toc76541454"/>
      <w:bookmarkStart w:id="197" w:name="_Toc82437223"/>
      <w:bookmarkStart w:id="198" w:name="_Toc89944588"/>
      <w:bookmarkStart w:id="199" w:name="_Toc98753606"/>
      <w:bookmarkStart w:id="200" w:name="_Toc106180592"/>
      <w:bookmarkStart w:id="201" w:name="_Toc114150628"/>
      <w:bookmarkStart w:id="202" w:name="_Toc124151031"/>
      <w:bookmarkStart w:id="203" w:name="_Toc124151551"/>
      <w:bookmarkStart w:id="204" w:name="_Toc124152071"/>
      <w:bookmarkStart w:id="205" w:name="_Toc130396603"/>
      <w:bookmarkStart w:id="206" w:name="_Toc130397123"/>
      <w:bookmarkStart w:id="207" w:name="_Toc137558227"/>
      <w:bookmarkStart w:id="208" w:name="_Toc138862052"/>
      <w:bookmarkStart w:id="209" w:name="_Toc145532109"/>
      <w:bookmarkStart w:id="210" w:name="_Toc163218522"/>
      <w:bookmarkStart w:id="211" w:name="_Toc176701851"/>
      <w:bookmarkStart w:id="212" w:name="_Toc18726229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FBA615" w14:textId="77777777" w:rsidR="008D3EE5" w:rsidRPr="00BE5108" w:rsidRDefault="008D3EE5" w:rsidP="00F22766">
      <w:pPr>
        <w:pStyle w:val="Heading3"/>
        <w:rPr>
          <w:rFonts w:eastAsiaTheme="minorEastAsia"/>
        </w:rPr>
      </w:pPr>
      <w:bookmarkStart w:id="213" w:name="_Toc73962755"/>
      <w:bookmarkStart w:id="214" w:name="_Toc75259911"/>
      <w:bookmarkStart w:id="215" w:name="_Toc75275445"/>
      <w:bookmarkStart w:id="216" w:name="_Toc75275956"/>
      <w:bookmarkStart w:id="217" w:name="_Toc76541455"/>
      <w:bookmarkStart w:id="218" w:name="_Toc82437224"/>
      <w:bookmarkStart w:id="219" w:name="_Toc89944589"/>
      <w:bookmarkStart w:id="220" w:name="_Toc98753607"/>
      <w:bookmarkStart w:id="221" w:name="_Toc106180593"/>
      <w:bookmarkStart w:id="222" w:name="_Toc114150629"/>
      <w:bookmarkStart w:id="223" w:name="_Toc124151032"/>
      <w:bookmarkStart w:id="224" w:name="_Toc124151552"/>
      <w:bookmarkStart w:id="225" w:name="_Toc124152072"/>
      <w:bookmarkStart w:id="226" w:name="_Toc130396604"/>
      <w:bookmarkStart w:id="227" w:name="_Toc130397124"/>
      <w:bookmarkStart w:id="228" w:name="_Toc137558228"/>
      <w:bookmarkStart w:id="229" w:name="_Toc138862053"/>
      <w:bookmarkStart w:id="230" w:name="_Toc145532110"/>
      <w:bookmarkStart w:id="231" w:name="_Toc163218523"/>
      <w:bookmarkStart w:id="232" w:name="_Toc176701852"/>
      <w:bookmarkStart w:id="233" w:name="_Toc187262295"/>
      <w:r w:rsidRPr="00BE5108">
        <w:rPr>
          <w:rFonts w:eastAsiaTheme="minorEastAsia"/>
        </w:rPr>
        <w:t>4.1.1</w:t>
      </w:r>
      <w:r w:rsidRPr="00BE5108">
        <w:rPr>
          <w:rFonts w:eastAsiaTheme="minorEastAsia"/>
        </w:rPr>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34" w:name="_Toc73962756"/>
      <w:bookmarkStart w:id="235" w:name="_Toc75259912"/>
      <w:bookmarkStart w:id="236" w:name="_Toc75275446"/>
      <w:bookmarkStart w:id="237" w:name="_Toc75275957"/>
      <w:bookmarkStart w:id="238" w:name="_Toc76541456"/>
      <w:bookmarkStart w:id="239" w:name="_Toc82437225"/>
      <w:bookmarkStart w:id="240" w:name="_Toc89944590"/>
      <w:bookmarkStart w:id="241" w:name="_Toc98753608"/>
      <w:bookmarkStart w:id="242" w:name="_Toc106180594"/>
      <w:bookmarkStart w:id="243" w:name="_Toc114150630"/>
      <w:bookmarkStart w:id="244" w:name="_Toc124151033"/>
      <w:bookmarkStart w:id="245" w:name="_Toc124151553"/>
      <w:bookmarkStart w:id="246" w:name="_Toc124152073"/>
      <w:bookmarkStart w:id="247" w:name="_Toc130396605"/>
      <w:bookmarkStart w:id="248" w:name="_Toc130397125"/>
      <w:bookmarkStart w:id="249" w:name="_Toc137558229"/>
      <w:bookmarkStart w:id="250" w:name="_Toc138862054"/>
      <w:bookmarkStart w:id="251" w:name="_Toc145532111"/>
      <w:bookmarkStart w:id="252" w:name="_Toc163218524"/>
      <w:bookmarkStart w:id="253" w:name="_Toc176701853"/>
      <w:bookmarkStart w:id="254" w:name="_Toc187262296"/>
      <w:r w:rsidRPr="00BE5108">
        <w:rPr>
          <w:rFonts w:eastAsiaTheme="minorEastAsia"/>
        </w:rPr>
        <w:t>4.1.2</w:t>
      </w:r>
      <w:r w:rsidRPr="00BE5108">
        <w:rPr>
          <w:rFonts w:eastAsiaTheme="minorEastAsia"/>
        </w:rPr>
        <w:tab/>
        <w:t>Acceptable uncertainty of Test System</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D56ACFD" w14:textId="77777777" w:rsidR="008D3EE5" w:rsidRPr="00BE5108" w:rsidRDefault="008D3EE5" w:rsidP="008D3EE5">
      <w:pPr>
        <w:pStyle w:val="Heading4"/>
        <w:rPr>
          <w:rFonts w:eastAsiaTheme="minorEastAsia"/>
        </w:rPr>
      </w:pPr>
      <w:bookmarkStart w:id="255" w:name="_Toc73962757"/>
      <w:bookmarkStart w:id="256" w:name="_Toc75259913"/>
      <w:bookmarkStart w:id="257" w:name="_Toc75275447"/>
      <w:bookmarkStart w:id="258" w:name="_Toc75275958"/>
      <w:bookmarkStart w:id="259" w:name="_Toc76541457"/>
      <w:bookmarkStart w:id="260" w:name="_Toc82437226"/>
      <w:bookmarkStart w:id="261" w:name="_Toc89944591"/>
      <w:bookmarkStart w:id="262" w:name="_Toc98753609"/>
      <w:bookmarkStart w:id="263" w:name="_Toc106180595"/>
      <w:bookmarkStart w:id="264" w:name="_Toc114150631"/>
      <w:bookmarkStart w:id="265" w:name="_Toc124151034"/>
      <w:bookmarkStart w:id="266" w:name="_Toc124151554"/>
      <w:bookmarkStart w:id="267" w:name="_Toc124152074"/>
      <w:bookmarkStart w:id="268" w:name="_Toc130396606"/>
      <w:bookmarkStart w:id="269" w:name="_Toc130397126"/>
      <w:bookmarkStart w:id="270" w:name="_Toc137558230"/>
      <w:bookmarkStart w:id="271" w:name="_Toc138862055"/>
      <w:bookmarkStart w:id="272" w:name="_Toc145532112"/>
      <w:bookmarkStart w:id="273" w:name="_Toc163218525"/>
      <w:bookmarkStart w:id="274" w:name="_Toc176701854"/>
      <w:bookmarkStart w:id="275" w:name="_Toc187262297"/>
      <w:r w:rsidRPr="00BE5108">
        <w:rPr>
          <w:rFonts w:eastAsiaTheme="minorEastAsia"/>
        </w:rPr>
        <w:t>4.1.2.1</w:t>
      </w:r>
      <w:r w:rsidRPr="00BE5108">
        <w:rPr>
          <w:rFonts w:eastAsiaTheme="minorEastAsia"/>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6" w:name="_Toc73962758"/>
      <w:bookmarkStart w:id="277" w:name="_Toc75259914"/>
      <w:bookmarkStart w:id="278" w:name="_Toc75275448"/>
      <w:bookmarkStart w:id="279" w:name="_Toc75275959"/>
      <w:bookmarkStart w:id="280" w:name="_Toc76541458"/>
      <w:bookmarkStart w:id="281" w:name="_Toc82437227"/>
      <w:bookmarkStart w:id="282" w:name="_Toc89944592"/>
      <w:bookmarkStart w:id="283" w:name="_Toc98753610"/>
      <w:bookmarkStart w:id="284" w:name="_Toc106180596"/>
      <w:bookmarkStart w:id="285" w:name="_Toc114150632"/>
      <w:bookmarkStart w:id="286" w:name="_Toc124151035"/>
      <w:bookmarkStart w:id="287" w:name="_Toc124151555"/>
      <w:bookmarkStart w:id="288" w:name="_Toc124152075"/>
      <w:bookmarkStart w:id="289" w:name="_Toc130396607"/>
      <w:bookmarkStart w:id="290" w:name="_Toc130397127"/>
      <w:bookmarkStart w:id="291" w:name="_Toc137558231"/>
      <w:bookmarkStart w:id="292" w:name="_Toc138862056"/>
      <w:bookmarkStart w:id="293" w:name="_Toc145532113"/>
      <w:bookmarkStart w:id="294" w:name="_Toc163218526"/>
      <w:bookmarkStart w:id="295" w:name="_Toc176701855"/>
      <w:bookmarkStart w:id="296" w:name="_Toc187262298"/>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6DD1E2" w14:textId="77777777" w:rsidR="007C4318" w:rsidRDefault="007C4318" w:rsidP="007C4318">
      <w:pPr>
        <w:pStyle w:val="TH"/>
      </w:pPr>
      <w:bookmarkStart w:id="297" w:name="_Toc73962759"/>
      <w:bookmarkStart w:id="298" w:name="_Toc75259915"/>
      <w:bookmarkStart w:id="299" w:name="_Toc75275449"/>
      <w:bookmarkStart w:id="300" w:name="_Toc75275960"/>
      <w:bookmarkStart w:id="301" w:name="_Toc76541459"/>
      <w:bookmarkStart w:id="302" w:name="_Toc82437228"/>
      <w:bookmarkStart w:id="303" w:name="_Toc89944593"/>
      <w:bookmarkStart w:id="304" w:name="_Toc98753611"/>
      <w:bookmarkStart w:id="305"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06" w:name="_Toc114150633"/>
      <w:bookmarkStart w:id="307" w:name="_Toc124151036"/>
      <w:bookmarkStart w:id="308" w:name="_Toc124151556"/>
      <w:bookmarkStart w:id="309" w:name="_Toc124152076"/>
      <w:bookmarkStart w:id="310" w:name="_Toc130396608"/>
      <w:bookmarkStart w:id="311" w:name="_Toc130397128"/>
      <w:bookmarkStart w:id="312" w:name="_Toc137558232"/>
      <w:bookmarkStart w:id="313" w:name="_Toc138862057"/>
      <w:bookmarkStart w:id="314" w:name="_Toc145532114"/>
      <w:bookmarkStart w:id="315" w:name="_Toc163218527"/>
      <w:bookmarkStart w:id="316" w:name="_Toc176701856"/>
      <w:bookmarkStart w:id="317" w:name="_Toc187262299"/>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18" w:name="_Toc73962760"/>
    </w:p>
    <w:p w14:paraId="5606AEC8" w14:textId="5E61A932" w:rsidR="008D3EE5" w:rsidRPr="00BE5108" w:rsidRDefault="008D3EE5" w:rsidP="008D3EE5">
      <w:pPr>
        <w:pStyle w:val="Heading4"/>
        <w:rPr>
          <w:rFonts w:eastAsiaTheme="minorEastAsia"/>
          <w:lang w:eastAsia="sv-SE"/>
        </w:rPr>
      </w:pPr>
      <w:bookmarkStart w:id="319" w:name="_Toc75259916"/>
      <w:bookmarkStart w:id="320" w:name="_Toc75275450"/>
      <w:bookmarkStart w:id="321" w:name="_Toc75275961"/>
      <w:bookmarkStart w:id="322" w:name="_Toc76541460"/>
      <w:bookmarkStart w:id="323" w:name="_Toc82437229"/>
      <w:bookmarkStart w:id="324" w:name="_Toc89944594"/>
      <w:bookmarkStart w:id="325" w:name="_Toc98753612"/>
      <w:bookmarkStart w:id="326" w:name="_Toc106180598"/>
      <w:bookmarkStart w:id="327" w:name="_Toc114150634"/>
      <w:bookmarkStart w:id="328" w:name="_Toc124151037"/>
      <w:bookmarkStart w:id="329" w:name="_Toc124151557"/>
      <w:bookmarkStart w:id="330" w:name="_Toc124152077"/>
      <w:bookmarkStart w:id="331" w:name="_Toc130396609"/>
      <w:bookmarkStart w:id="332" w:name="_Toc130397129"/>
      <w:bookmarkStart w:id="333" w:name="_Toc137558233"/>
      <w:bookmarkStart w:id="334" w:name="_Toc138862058"/>
      <w:bookmarkStart w:id="335" w:name="_Toc145532115"/>
      <w:bookmarkStart w:id="336" w:name="_Toc163218528"/>
      <w:bookmarkStart w:id="337" w:name="_Toc176701857"/>
      <w:bookmarkStart w:id="338" w:name="_Toc187262300"/>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95F9499" w14:textId="77777777" w:rsidR="006A73D9" w:rsidRPr="002A625F" w:rsidRDefault="006A73D9" w:rsidP="006A73D9">
      <w:pPr>
        <w:pStyle w:val="TH"/>
        <w:rPr>
          <w:lang w:eastAsia="en-GB"/>
        </w:rPr>
      </w:pPr>
      <w:bookmarkStart w:id="339" w:name="_Toc73962761"/>
      <w:bookmarkStart w:id="340" w:name="_Toc75259917"/>
      <w:bookmarkStart w:id="341" w:name="_Toc75275451"/>
      <w:bookmarkStart w:id="342" w:name="_Toc75275962"/>
      <w:bookmarkStart w:id="343" w:name="_Toc76541461"/>
      <w:bookmarkStart w:id="344" w:name="_Toc82437230"/>
      <w:bookmarkStart w:id="345" w:name="_Toc89944595"/>
      <w:bookmarkStart w:id="346" w:name="_Toc98753613"/>
      <w:bookmarkStart w:id="347" w:name="_Toc106180599"/>
      <w:bookmarkStart w:id="348" w:name="_Toc114150635"/>
      <w:bookmarkStart w:id="349" w:name="_Toc124151038"/>
      <w:bookmarkStart w:id="350" w:name="_Toc124151558"/>
      <w:bookmarkStart w:id="351" w:name="_Toc124152078"/>
      <w:bookmarkStart w:id="352" w:name="_Toc130396610"/>
      <w:bookmarkStart w:id="353" w:name="_Toc130397130"/>
      <w:bookmarkStart w:id="354" w:name="_Toc137558234"/>
      <w:bookmarkStart w:id="35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56" w:name="_Toc145532116"/>
      <w:bookmarkStart w:id="357" w:name="_Toc163218529"/>
      <w:bookmarkStart w:id="358" w:name="_Toc176701858"/>
      <w:bookmarkStart w:id="359" w:name="_Toc187262301"/>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0" w:name="_Toc73962762"/>
      <w:bookmarkStart w:id="361" w:name="_Toc75259918"/>
      <w:bookmarkStart w:id="362" w:name="_Toc75275452"/>
      <w:bookmarkStart w:id="363" w:name="_Toc75275963"/>
      <w:bookmarkStart w:id="364" w:name="_Toc76541462"/>
      <w:bookmarkStart w:id="365" w:name="_Toc82437231"/>
      <w:bookmarkStart w:id="366" w:name="_Toc89944596"/>
      <w:bookmarkStart w:id="367" w:name="_Toc98753614"/>
      <w:bookmarkStart w:id="368" w:name="_Toc106180600"/>
      <w:bookmarkStart w:id="369" w:name="_Toc114150636"/>
      <w:bookmarkStart w:id="370" w:name="_Toc124151039"/>
      <w:bookmarkStart w:id="371" w:name="_Toc124151559"/>
      <w:bookmarkStart w:id="372" w:name="_Toc124152079"/>
      <w:bookmarkStart w:id="373" w:name="_Toc130396611"/>
      <w:bookmarkStart w:id="374" w:name="_Toc130397131"/>
      <w:bookmarkStart w:id="375" w:name="_Toc137558235"/>
      <w:bookmarkStart w:id="376" w:name="_Toc138862060"/>
      <w:bookmarkStart w:id="377" w:name="_Toc145532117"/>
      <w:bookmarkStart w:id="378" w:name="_Toc163218530"/>
      <w:bookmarkStart w:id="379" w:name="_Toc176701859"/>
      <w:bookmarkStart w:id="380" w:name="_Toc187262302"/>
      <w:r w:rsidRPr="00BE5108">
        <w:rPr>
          <w:rFonts w:eastAsiaTheme="minorEastAsia"/>
        </w:rPr>
        <w:t>4.2</w:t>
      </w:r>
      <w:r w:rsidRPr="00BE5108">
        <w:rPr>
          <w:rFonts w:eastAsiaTheme="minorEastAsia"/>
        </w:rPr>
        <w:tab/>
        <w:t>Conducted requirement reference points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9D4F336" w14:textId="77777777" w:rsidR="008D3EE5" w:rsidRPr="00BE5108" w:rsidRDefault="008D3EE5" w:rsidP="008D3EE5">
      <w:pPr>
        <w:pStyle w:val="Heading3"/>
        <w:rPr>
          <w:rFonts w:eastAsiaTheme="minorEastAsia"/>
        </w:rPr>
      </w:pPr>
      <w:bookmarkStart w:id="381" w:name="_Toc73962763"/>
      <w:bookmarkStart w:id="382" w:name="_Toc75259919"/>
      <w:bookmarkStart w:id="383" w:name="_Toc75275453"/>
      <w:bookmarkStart w:id="384" w:name="_Toc75275964"/>
      <w:bookmarkStart w:id="385" w:name="_Toc76541463"/>
      <w:bookmarkStart w:id="386" w:name="_Toc82437232"/>
      <w:bookmarkStart w:id="387" w:name="_Toc89944597"/>
      <w:bookmarkStart w:id="388" w:name="_Toc98753615"/>
      <w:bookmarkStart w:id="389" w:name="_Toc106180601"/>
      <w:bookmarkStart w:id="390" w:name="_Toc114150637"/>
      <w:bookmarkStart w:id="391" w:name="_Toc124151040"/>
      <w:bookmarkStart w:id="392" w:name="_Toc124151560"/>
      <w:bookmarkStart w:id="393" w:name="_Toc124152080"/>
      <w:bookmarkStart w:id="394" w:name="_Toc130396612"/>
      <w:bookmarkStart w:id="395" w:name="_Toc130397132"/>
      <w:bookmarkStart w:id="396" w:name="_Toc137558236"/>
      <w:bookmarkStart w:id="397" w:name="_Toc138862061"/>
      <w:bookmarkStart w:id="398" w:name="_Toc145532118"/>
      <w:bookmarkStart w:id="399" w:name="_Toc163218531"/>
      <w:bookmarkStart w:id="400" w:name="_Toc176701860"/>
      <w:bookmarkStart w:id="401" w:name="_Toc18726230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4pt;height:195.95pt" o:ole="">
            <v:imagedata r:id="rId11" o:title=""/>
          </v:shape>
          <o:OLEObject Type="Embed" ProgID="Word.Picture.8" ShapeID="_x0000_i1026" DrawAspect="Content" ObjectID="_1812187691"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2" w:name="_Toc73962764"/>
      <w:bookmarkStart w:id="403" w:name="_Toc75259920"/>
      <w:bookmarkStart w:id="404" w:name="_Toc75275454"/>
      <w:bookmarkStart w:id="405" w:name="_Toc75275965"/>
      <w:bookmarkStart w:id="406" w:name="_Toc76541464"/>
      <w:bookmarkStart w:id="407" w:name="_Toc82437233"/>
      <w:bookmarkStart w:id="408" w:name="_Toc89944598"/>
      <w:bookmarkStart w:id="409" w:name="_Toc98753616"/>
      <w:bookmarkStart w:id="410" w:name="_Toc106180602"/>
      <w:bookmarkStart w:id="411" w:name="_Toc114150638"/>
      <w:bookmarkStart w:id="412" w:name="_Toc124151041"/>
      <w:bookmarkStart w:id="413" w:name="_Toc124151561"/>
      <w:bookmarkStart w:id="414" w:name="_Toc124152081"/>
      <w:bookmarkStart w:id="415" w:name="_Toc130396613"/>
      <w:bookmarkStart w:id="416" w:name="_Toc130397133"/>
      <w:bookmarkStart w:id="417" w:name="_Toc137558237"/>
      <w:bookmarkStart w:id="418" w:name="_Toc138862062"/>
      <w:bookmarkStart w:id="419" w:name="_Toc145532119"/>
      <w:bookmarkStart w:id="420" w:name="_Toc163218532"/>
      <w:bookmarkStart w:id="421" w:name="_Toc176701861"/>
      <w:bookmarkStart w:id="422" w:name="_Toc187262304"/>
      <w:r w:rsidRPr="00BE5108">
        <w:rPr>
          <w:rFonts w:eastAsiaTheme="minorEastAsia"/>
        </w:rPr>
        <w:t>4.3</w:t>
      </w:r>
      <w:r w:rsidR="00FF7252" w:rsidRPr="00BE5108">
        <w:rPr>
          <w:rFonts w:eastAsiaTheme="minorEastAsia"/>
        </w:rPr>
        <w:tab/>
      </w:r>
      <w:r w:rsidRPr="00BE5108">
        <w:rPr>
          <w:rFonts w:eastAsiaTheme="minorEastAsia"/>
        </w:rPr>
        <w:t>IAB classes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23DF7C8C" w14:textId="77777777" w:rsidR="008D3EE5" w:rsidRPr="00BE5108" w:rsidRDefault="008D3EE5" w:rsidP="008D3EE5">
      <w:pPr>
        <w:pStyle w:val="Heading3"/>
        <w:rPr>
          <w:rFonts w:eastAsiaTheme="minorEastAsia"/>
        </w:rPr>
      </w:pPr>
      <w:bookmarkStart w:id="423" w:name="_Toc73962765"/>
      <w:bookmarkStart w:id="424" w:name="_Toc75259921"/>
      <w:bookmarkStart w:id="425" w:name="_Toc75275455"/>
      <w:bookmarkStart w:id="426" w:name="_Toc75275966"/>
      <w:bookmarkStart w:id="427" w:name="_Toc76541465"/>
      <w:bookmarkStart w:id="428" w:name="_Toc82437234"/>
      <w:bookmarkStart w:id="429" w:name="_Toc89944599"/>
      <w:bookmarkStart w:id="430" w:name="_Toc98753617"/>
      <w:bookmarkStart w:id="431" w:name="_Toc106180603"/>
      <w:bookmarkStart w:id="432" w:name="_Toc114150639"/>
      <w:bookmarkStart w:id="433" w:name="_Toc124151042"/>
      <w:bookmarkStart w:id="434" w:name="_Toc124151562"/>
      <w:bookmarkStart w:id="435" w:name="_Toc124152082"/>
      <w:bookmarkStart w:id="436" w:name="_Toc130396614"/>
      <w:bookmarkStart w:id="437" w:name="_Toc130397134"/>
      <w:bookmarkStart w:id="438" w:name="_Toc137558238"/>
      <w:bookmarkStart w:id="439" w:name="_Toc138862063"/>
      <w:bookmarkStart w:id="440" w:name="_Toc145532120"/>
      <w:bookmarkStart w:id="441" w:name="_Toc163218533"/>
      <w:bookmarkStart w:id="442" w:name="_Toc176701862"/>
      <w:bookmarkStart w:id="443" w:name="_Toc18726230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44" w:name="_Toc73962766"/>
      <w:bookmarkStart w:id="445" w:name="_Toc75259922"/>
      <w:bookmarkStart w:id="446" w:name="_Toc75275456"/>
      <w:bookmarkStart w:id="447" w:name="_Toc75275967"/>
      <w:bookmarkStart w:id="448" w:name="_Toc76541466"/>
      <w:bookmarkStart w:id="449" w:name="_Toc82437235"/>
      <w:bookmarkStart w:id="450" w:name="_Toc89944600"/>
      <w:bookmarkStart w:id="451" w:name="_Toc98753618"/>
      <w:bookmarkStart w:id="452" w:name="_Toc106180604"/>
      <w:bookmarkStart w:id="453" w:name="_Toc114150640"/>
      <w:bookmarkStart w:id="454" w:name="_Toc124151043"/>
      <w:bookmarkStart w:id="455" w:name="_Toc124151563"/>
      <w:bookmarkStart w:id="456" w:name="_Toc124152083"/>
      <w:bookmarkStart w:id="457" w:name="_Toc130396615"/>
      <w:bookmarkStart w:id="458" w:name="_Toc130397135"/>
      <w:bookmarkStart w:id="459" w:name="_Toc137558239"/>
      <w:bookmarkStart w:id="460" w:name="_Toc138862064"/>
      <w:bookmarkStart w:id="461" w:name="_Toc145532121"/>
      <w:bookmarkStart w:id="462" w:name="_Toc163218534"/>
      <w:bookmarkStart w:id="463" w:name="_Toc176701863"/>
      <w:bookmarkStart w:id="464" w:name="_Toc187262306"/>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65" w:name="_Toc73962767"/>
      <w:bookmarkStart w:id="466" w:name="_Toc75259923"/>
      <w:bookmarkStart w:id="467" w:name="_Toc75275457"/>
      <w:bookmarkStart w:id="468" w:name="_Toc75275968"/>
      <w:bookmarkStart w:id="469" w:name="_Toc76541467"/>
      <w:bookmarkStart w:id="470" w:name="_Toc82437236"/>
      <w:bookmarkStart w:id="471" w:name="_Toc89944601"/>
      <w:bookmarkStart w:id="472" w:name="_Toc98753619"/>
      <w:bookmarkStart w:id="473" w:name="_Toc106180605"/>
      <w:bookmarkStart w:id="474" w:name="_Toc114150641"/>
      <w:bookmarkStart w:id="475" w:name="_Toc124151044"/>
      <w:bookmarkStart w:id="476" w:name="_Toc124151564"/>
      <w:bookmarkStart w:id="477" w:name="_Toc124152084"/>
      <w:bookmarkStart w:id="478" w:name="_Toc130396616"/>
      <w:bookmarkStart w:id="479" w:name="_Toc130397136"/>
      <w:bookmarkStart w:id="480" w:name="_Toc137558240"/>
      <w:bookmarkStart w:id="481" w:name="_Toc138862065"/>
      <w:bookmarkStart w:id="482" w:name="_Toc145532122"/>
      <w:bookmarkStart w:id="483" w:name="_Toc163218535"/>
      <w:bookmarkStart w:id="484" w:name="_Toc176701864"/>
      <w:bookmarkStart w:id="485" w:name="_Toc187262307"/>
      <w:r w:rsidRPr="00BE5108">
        <w:rPr>
          <w:rFonts w:eastAsiaTheme="minorEastAsia"/>
        </w:rPr>
        <w:t>4.4</w:t>
      </w:r>
      <w:r w:rsidR="00FF7252" w:rsidRPr="00BE5108">
        <w:rPr>
          <w:rFonts w:eastAsiaTheme="minorEastAsia"/>
        </w:rPr>
        <w:tab/>
      </w:r>
      <w:r w:rsidRPr="00BE5108">
        <w:rPr>
          <w:rFonts w:eastAsiaTheme="minorEastAsia"/>
        </w:rPr>
        <w:t>Regional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86" w:name="_Toc73962768"/>
      <w:bookmarkStart w:id="487" w:name="_Toc75259924"/>
      <w:bookmarkStart w:id="488" w:name="_Toc75275458"/>
      <w:bookmarkStart w:id="489" w:name="_Toc75275969"/>
      <w:bookmarkStart w:id="490" w:name="_Toc76541468"/>
      <w:bookmarkStart w:id="491" w:name="_Toc82437237"/>
      <w:bookmarkStart w:id="492" w:name="_Toc89944602"/>
      <w:bookmarkStart w:id="493" w:name="_Toc98753620"/>
      <w:bookmarkStart w:id="494" w:name="_Toc106180606"/>
      <w:bookmarkStart w:id="495" w:name="_Toc114150642"/>
      <w:bookmarkStart w:id="496" w:name="_Toc124151045"/>
      <w:bookmarkStart w:id="497" w:name="_Toc124151565"/>
      <w:bookmarkStart w:id="498" w:name="_Toc124152085"/>
      <w:bookmarkStart w:id="499" w:name="_Toc130396617"/>
      <w:bookmarkStart w:id="500" w:name="_Toc130397137"/>
      <w:bookmarkStart w:id="501" w:name="_Toc137558241"/>
      <w:bookmarkStart w:id="502" w:name="_Toc138862066"/>
      <w:bookmarkStart w:id="503" w:name="_Toc145532123"/>
      <w:bookmarkStart w:id="504" w:name="_Toc163218536"/>
      <w:bookmarkStart w:id="505" w:name="_Toc176701865"/>
      <w:bookmarkStart w:id="506" w:name="_Toc187262308"/>
      <w:r w:rsidRPr="00BE5108">
        <w:rPr>
          <w:rFonts w:eastAsiaTheme="minorEastAsia"/>
        </w:rPr>
        <w:t>4.5</w:t>
      </w:r>
      <w:r w:rsidR="00FF7252" w:rsidRPr="00BE5108">
        <w:rPr>
          <w:rFonts w:eastAsiaTheme="minorEastAsia"/>
        </w:rPr>
        <w:tab/>
      </w:r>
      <w:r w:rsidRPr="00BE5108">
        <w:rPr>
          <w:rFonts w:eastAsiaTheme="minorEastAsia"/>
        </w:rPr>
        <w:t>IAB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44F797" w14:textId="77777777" w:rsidR="008D3EE5" w:rsidRPr="00BE5108" w:rsidRDefault="008D3EE5" w:rsidP="008D3EE5">
      <w:pPr>
        <w:pStyle w:val="Heading3"/>
        <w:rPr>
          <w:rFonts w:eastAsiaTheme="minorEastAsia"/>
        </w:rPr>
      </w:pPr>
      <w:bookmarkStart w:id="507" w:name="_Toc73962769"/>
      <w:bookmarkStart w:id="508" w:name="_Toc75259925"/>
      <w:bookmarkStart w:id="509" w:name="_Toc75275459"/>
      <w:bookmarkStart w:id="510" w:name="_Toc75275970"/>
      <w:bookmarkStart w:id="511" w:name="_Toc76541469"/>
      <w:bookmarkStart w:id="512" w:name="_Toc82437238"/>
      <w:bookmarkStart w:id="513" w:name="_Toc89944603"/>
      <w:bookmarkStart w:id="514" w:name="_Toc98753621"/>
      <w:bookmarkStart w:id="515" w:name="_Toc106180607"/>
      <w:bookmarkStart w:id="516" w:name="_Toc114150643"/>
      <w:bookmarkStart w:id="517" w:name="_Toc124151046"/>
      <w:bookmarkStart w:id="518" w:name="_Toc124151566"/>
      <w:bookmarkStart w:id="519" w:name="_Toc124152086"/>
      <w:bookmarkStart w:id="520" w:name="_Toc130396618"/>
      <w:bookmarkStart w:id="521" w:name="_Toc130397138"/>
      <w:bookmarkStart w:id="522" w:name="_Toc137558242"/>
      <w:bookmarkStart w:id="523" w:name="_Toc138862067"/>
      <w:bookmarkStart w:id="524" w:name="_Toc145532124"/>
      <w:bookmarkStart w:id="525" w:name="_Toc163218537"/>
      <w:bookmarkStart w:id="526" w:name="_Toc176701866"/>
      <w:bookmarkStart w:id="527" w:name="_Toc18726230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CDB2C42" w14:textId="77777777" w:rsidR="008D3EE5" w:rsidRPr="00BE5108" w:rsidRDefault="008D3EE5" w:rsidP="008D3EE5">
      <w:pPr>
        <w:pStyle w:val="Heading4"/>
        <w:rPr>
          <w:rFonts w:eastAsiaTheme="minorEastAsia"/>
        </w:rPr>
      </w:pPr>
      <w:bookmarkStart w:id="528" w:name="_Toc73962770"/>
      <w:bookmarkStart w:id="529" w:name="_Toc75259926"/>
      <w:bookmarkStart w:id="530" w:name="_Toc75275460"/>
      <w:bookmarkStart w:id="531" w:name="_Toc75275971"/>
      <w:bookmarkStart w:id="532" w:name="_Toc76541470"/>
      <w:bookmarkStart w:id="533" w:name="_Toc82437239"/>
      <w:bookmarkStart w:id="534" w:name="_Toc89944604"/>
      <w:bookmarkStart w:id="535" w:name="_Toc98753622"/>
      <w:bookmarkStart w:id="536" w:name="_Toc106180608"/>
      <w:bookmarkStart w:id="537" w:name="_Toc114150644"/>
      <w:bookmarkStart w:id="538" w:name="_Toc124151047"/>
      <w:bookmarkStart w:id="539" w:name="_Toc124151567"/>
      <w:bookmarkStart w:id="540" w:name="_Toc124152087"/>
      <w:bookmarkStart w:id="541" w:name="_Toc130396619"/>
      <w:bookmarkStart w:id="542" w:name="_Toc130397139"/>
      <w:bookmarkStart w:id="543" w:name="_Toc137558243"/>
      <w:bookmarkStart w:id="544" w:name="_Toc138862068"/>
      <w:bookmarkStart w:id="545" w:name="_Toc145532125"/>
      <w:bookmarkStart w:id="546" w:name="_Toc163218538"/>
      <w:bookmarkStart w:id="547" w:name="_Toc176701867"/>
      <w:bookmarkStart w:id="548" w:name="_Toc18726231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1pt;height:204.6pt" o:ole="">
            <v:imagedata r:id="rId13" o:title=""/>
          </v:shape>
          <o:OLEObject Type="Embed" ProgID="Word.Picture.8" ShapeID="_x0000_i1027" DrawAspect="Content" ObjectID="_1812187692"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49" w:name="_Toc73962771"/>
      <w:bookmarkStart w:id="550" w:name="_Toc75259927"/>
      <w:bookmarkStart w:id="551" w:name="_Toc75275461"/>
      <w:bookmarkStart w:id="552" w:name="_Toc75275972"/>
      <w:bookmarkStart w:id="553" w:name="_Toc76541471"/>
      <w:bookmarkStart w:id="554" w:name="_Toc82437240"/>
      <w:bookmarkStart w:id="555" w:name="_Toc89944605"/>
      <w:bookmarkStart w:id="556" w:name="_Toc98753623"/>
      <w:bookmarkStart w:id="557" w:name="_Toc106180609"/>
      <w:bookmarkStart w:id="558" w:name="_Toc114150645"/>
      <w:bookmarkStart w:id="559" w:name="_Toc124151048"/>
      <w:bookmarkStart w:id="560" w:name="_Toc124151568"/>
      <w:bookmarkStart w:id="561" w:name="_Toc124152088"/>
      <w:bookmarkStart w:id="562" w:name="_Toc130396620"/>
      <w:bookmarkStart w:id="563" w:name="_Toc130397140"/>
      <w:bookmarkStart w:id="564" w:name="_Toc137558244"/>
      <w:bookmarkStart w:id="565" w:name="_Toc138862069"/>
      <w:bookmarkStart w:id="566" w:name="_Toc145532126"/>
      <w:bookmarkStart w:id="567" w:name="_Toc163218539"/>
      <w:bookmarkStart w:id="568" w:name="_Toc176701868"/>
      <w:bookmarkStart w:id="569" w:name="_Toc18726231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1pt;height:204.6pt" o:ole="">
            <v:imagedata r:id="rId15" o:title=""/>
          </v:shape>
          <o:OLEObject Type="Embed" ProgID="Word.Picture.8" ShapeID="_x0000_i1028" DrawAspect="Content" ObjectID="_1812187693"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0" w:name="_Toc73962772"/>
      <w:bookmarkStart w:id="571" w:name="_Toc75259928"/>
      <w:bookmarkStart w:id="572" w:name="_Toc75275462"/>
      <w:bookmarkStart w:id="573" w:name="_Toc75275973"/>
      <w:bookmarkStart w:id="574" w:name="_Toc76541472"/>
      <w:bookmarkStart w:id="575" w:name="_Toc82437241"/>
      <w:bookmarkStart w:id="576" w:name="_Toc89944606"/>
      <w:bookmarkStart w:id="577" w:name="_Toc98753624"/>
      <w:bookmarkStart w:id="578" w:name="_Toc106180610"/>
      <w:bookmarkStart w:id="579" w:name="_Toc114150646"/>
      <w:bookmarkStart w:id="580" w:name="_Toc124151049"/>
      <w:bookmarkStart w:id="581" w:name="_Toc124151569"/>
      <w:bookmarkStart w:id="582" w:name="_Toc124152089"/>
      <w:bookmarkStart w:id="583" w:name="_Toc130396621"/>
      <w:bookmarkStart w:id="584" w:name="_Toc130397141"/>
      <w:bookmarkStart w:id="585" w:name="_Toc137558245"/>
      <w:bookmarkStart w:id="586" w:name="_Toc138862070"/>
      <w:bookmarkStart w:id="587" w:name="_Toc145532127"/>
      <w:bookmarkStart w:id="588" w:name="_Toc163218540"/>
      <w:bookmarkStart w:id="589" w:name="_Toc176701869"/>
      <w:bookmarkStart w:id="590" w:name="_Toc18726231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1" w:name="_Toc73962773"/>
      <w:bookmarkStart w:id="592" w:name="_Toc75259929"/>
      <w:bookmarkStart w:id="593" w:name="_Toc75275463"/>
      <w:bookmarkStart w:id="594" w:name="_Toc75275974"/>
      <w:bookmarkStart w:id="595" w:name="_Toc76541473"/>
      <w:bookmarkStart w:id="596" w:name="_Toc82437242"/>
      <w:bookmarkStart w:id="597" w:name="_Toc89944607"/>
      <w:bookmarkStart w:id="598" w:name="_Toc98753625"/>
      <w:bookmarkStart w:id="599" w:name="_Toc106180611"/>
      <w:bookmarkStart w:id="600" w:name="_Toc114150647"/>
      <w:bookmarkStart w:id="601" w:name="_Toc124151050"/>
      <w:bookmarkStart w:id="602" w:name="_Toc124151570"/>
      <w:bookmarkStart w:id="603" w:name="_Toc124152090"/>
      <w:bookmarkStart w:id="604" w:name="_Toc130396622"/>
      <w:bookmarkStart w:id="605" w:name="_Toc130397142"/>
      <w:bookmarkStart w:id="606" w:name="_Toc137558246"/>
      <w:bookmarkStart w:id="607" w:name="_Toc138862071"/>
      <w:bookmarkStart w:id="608" w:name="_Toc145532128"/>
      <w:bookmarkStart w:id="609" w:name="_Toc163218541"/>
      <w:bookmarkStart w:id="610" w:name="_Toc176701870"/>
      <w:bookmarkStart w:id="611" w:name="_Toc187262313"/>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2" w:name="_Toc73962774"/>
      <w:bookmarkStart w:id="613" w:name="_Toc75259930"/>
      <w:bookmarkStart w:id="614" w:name="_Toc75275464"/>
      <w:bookmarkStart w:id="615" w:name="_Toc75275975"/>
      <w:bookmarkStart w:id="616" w:name="_Toc76541474"/>
      <w:bookmarkStart w:id="617" w:name="_Toc82437243"/>
      <w:bookmarkStart w:id="618" w:name="_Toc89944608"/>
      <w:bookmarkStart w:id="619" w:name="_Toc98753626"/>
      <w:bookmarkStart w:id="620" w:name="_Toc106180612"/>
      <w:bookmarkStart w:id="621" w:name="_Toc114150648"/>
      <w:bookmarkStart w:id="622" w:name="_Toc124151051"/>
      <w:bookmarkStart w:id="623" w:name="_Toc124151571"/>
      <w:bookmarkStart w:id="624" w:name="_Toc124152091"/>
      <w:bookmarkStart w:id="625" w:name="_Toc130396623"/>
      <w:bookmarkStart w:id="626" w:name="_Toc130397143"/>
      <w:bookmarkStart w:id="627" w:name="_Toc137558247"/>
      <w:bookmarkStart w:id="628" w:name="_Toc138862072"/>
      <w:bookmarkStart w:id="629" w:name="_Toc145532129"/>
      <w:bookmarkStart w:id="630" w:name="_Toc163218542"/>
      <w:bookmarkStart w:id="631" w:name="_Toc176701871"/>
      <w:bookmarkStart w:id="632" w:name="_Toc18726231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lastRenderedPageBreak/>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33" w:name="_Toc73962775"/>
      <w:bookmarkStart w:id="634" w:name="_Toc75259931"/>
      <w:bookmarkStart w:id="635" w:name="_Toc75275465"/>
      <w:bookmarkStart w:id="636" w:name="_Toc75275976"/>
      <w:bookmarkStart w:id="637" w:name="_Toc76541475"/>
      <w:bookmarkStart w:id="638" w:name="_Toc82437244"/>
      <w:bookmarkStart w:id="639" w:name="_Toc89944609"/>
      <w:bookmarkStart w:id="640" w:name="_Toc98753627"/>
      <w:bookmarkStart w:id="641" w:name="_Toc106180613"/>
      <w:bookmarkStart w:id="642" w:name="_Toc114150649"/>
      <w:bookmarkStart w:id="643" w:name="_Toc124151052"/>
      <w:bookmarkStart w:id="644" w:name="_Toc124151572"/>
      <w:bookmarkStart w:id="645" w:name="_Toc124152092"/>
      <w:bookmarkStart w:id="646" w:name="_Toc130396624"/>
      <w:bookmarkStart w:id="647" w:name="_Toc130397144"/>
      <w:bookmarkStart w:id="648" w:name="_Toc137558248"/>
      <w:bookmarkStart w:id="649" w:name="_Toc138862073"/>
      <w:bookmarkStart w:id="650" w:name="_Toc145532130"/>
      <w:bookmarkStart w:id="651" w:name="_Toc163218543"/>
      <w:bookmarkStart w:id="652" w:name="_Toc176701872"/>
      <w:bookmarkStart w:id="653" w:name="_Toc187262315"/>
      <w:r w:rsidRPr="00BE5108">
        <w:rPr>
          <w:rFonts w:eastAsiaTheme="minorEastAsia"/>
        </w:rPr>
        <w:t>4.7</w:t>
      </w:r>
      <w:r w:rsidR="00FF7252" w:rsidRPr="00BE5108">
        <w:rPr>
          <w:rFonts w:eastAsiaTheme="minorEastAsia"/>
        </w:rPr>
        <w:tab/>
      </w:r>
      <w:r w:rsidRPr="00BE5108">
        <w:rPr>
          <w:rFonts w:eastAsiaTheme="minorEastAsia"/>
        </w:rPr>
        <w:t>Test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8401278" w14:textId="77777777" w:rsidR="00AD1976" w:rsidRPr="00BE5108" w:rsidRDefault="00AD1976" w:rsidP="00FF7252">
      <w:pPr>
        <w:pStyle w:val="Heading3"/>
      </w:pPr>
      <w:bookmarkStart w:id="654" w:name="_Toc75259932"/>
      <w:bookmarkStart w:id="655" w:name="_Toc75275466"/>
      <w:bookmarkStart w:id="656" w:name="_Toc75275977"/>
      <w:bookmarkStart w:id="657" w:name="_Toc76541476"/>
      <w:bookmarkStart w:id="658" w:name="_Toc82437245"/>
      <w:bookmarkStart w:id="659" w:name="_Toc89944610"/>
      <w:bookmarkStart w:id="660" w:name="_Toc98753628"/>
      <w:bookmarkStart w:id="661" w:name="_Toc106180614"/>
      <w:bookmarkStart w:id="662" w:name="_Toc114150650"/>
      <w:bookmarkStart w:id="663" w:name="_Toc124151053"/>
      <w:bookmarkStart w:id="664" w:name="_Toc124151573"/>
      <w:bookmarkStart w:id="665" w:name="_Toc124152093"/>
      <w:bookmarkStart w:id="666" w:name="_Toc130396625"/>
      <w:bookmarkStart w:id="667" w:name="_Toc130397145"/>
      <w:bookmarkStart w:id="668" w:name="_Toc137558249"/>
      <w:bookmarkStart w:id="669" w:name="_Toc138862074"/>
      <w:bookmarkStart w:id="670" w:name="_Toc145532131"/>
      <w:bookmarkStart w:id="671" w:name="_Toc163218544"/>
      <w:bookmarkStart w:id="672" w:name="_Toc176701873"/>
      <w:bookmarkStart w:id="673" w:name="_Toc187262316"/>
      <w:r w:rsidRPr="00BE5108">
        <w:t>4.7.1</w:t>
      </w:r>
      <w:r w:rsidRPr="00BE5108">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74" w:name="_Toc75259933"/>
      <w:bookmarkStart w:id="675" w:name="_Toc75275467"/>
      <w:bookmarkStart w:id="676" w:name="_Toc75275978"/>
      <w:bookmarkStart w:id="677" w:name="_Toc76541477"/>
      <w:bookmarkStart w:id="678" w:name="_Toc82437246"/>
      <w:bookmarkStart w:id="679" w:name="_Toc89944611"/>
      <w:bookmarkStart w:id="680" w:name="_Toc98753629"/>
      <w:bookmarkStart w:id="681" w:name="_Toc106180615"/>
      <w:bookmarkStart w:id="682" w:name="_Toc114150651"/>
      <w:bookmarkStart w:id="683" w:name="_Toc124151054"/>
      <w:bookmarkStart w:id="684" w:name="_Toc124151574"/>
      <w:bookmarkStart w:id="685" w:name="_Toc124152094"/>
      <w:bookmarkStart w:id="686" w:name="_Toc130396626"/>
      <w:bookmarkStart w:id="687" w:name="_Toc130397146"/>
      <w:bookmarkStart w:id="688" w:name="_Toc137558250"/>
      <w:bookmarkStart w:id="689" w:name="_Toc138862075"/>
      <w:bookmarkStart w:id="690" w:name="_Toc145532132"/>
      <w:bookmarkStart w:id="691" w:name="_Toc163218545"/>
      <w:bookmarkStart w:id="692" w:name="_Toc176701874"/>
      <w:bookmarkStart w:id="693" w:name="_Toc187262317"/>
      <w:r w:rsidRPr="00BE5108">
        <w:t>4.7.2</w:t>
      </w:r>
      <w:r w:rsidRPr="00BE5108">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94" w:name="_Toc75259934"/>
      <w:bookmarkStart w:id="695" w:name="_Toc75275468"/>
      <w:bookmarkStart w:id="696" w:name="_Toc75275979"/>
      <w:bookmarkStart w:id="697" w:name="_Toc76541478"/>
      <w:bookmarkStart w:id="698" w:name="_Toc82437247"/>
      <w:bookmarkStart w:id="699" w:name="_Toc89944612"/>
      <w:bookmarkStart w:id="700" w:name="_Toc98753630"/>
      <w:bookmarkStart w:id="701" w:name="_Toc106180616"/>
      <w:bookmarkStart w:id="702" w:name="_Toc114150652"/>
      <w:bookmarkStart w:id="703" w:name="_Toc124151055"/>
      <w:bookmarkStart w:id="704" w:name="_Toc124151575"/>
      <w:bookmarkStart w:id="705" w:name="_Toc124152095"/>
      <w:bookmarkStart w:id="706" w:name="_Toc130396627"/>
      <w:bookmarkStart w:id="707" w:name="_Toc130397147"/>
      <w:bookmarkStart w:id="708" w:name="_Toc137558251"/>
      <w:bookmarkStart w:id="709" w:name="_Toc138862076"/>
      <w:bookmarkStart w:id="710" w:name="_Toc145532133"/>
      <w:bookmarkStart w:id="711" w:name="_Toc163218546"/>
      <w:bookmarkStart w:id="712" w:name="_Toc176701875"/>
      <w:bookmarkStart w:id="713" w:name="_Toc187262318"/>
      <w:r w:rsidRPr="00BE5108">
        <w:t>4.7.3</w:t>
      </w:r>
      <w:r w:rsidRPr="00BE5108">
        <w:tab/>
        <w:t>IABTC1: Contiguous spectrum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392206" w14:textId="0851BE80" w:rsidR="0018606B" w:rsidRPr="00BE5108" w:rsidRDefault="0018606B" w:rsidP="0018606B">
      <w:pPr>
        <w:pStyle w:val="Heading4"/>
      </w:pPr>
      <w:bookmarkStart w:id="714" w:name="_Toc75275469"/>
      <w:bookmarkStart w:id="715" w:name="_Toc75275980"/>
      <w:bookmarkStart w:id="716" w:name="_Toc76541479"/>
      <w:bookmarkStart w:id="717" w:name="_Toc82437248"/>
      <w:bookmarkStart w:id="718" w:name="_Toc89944613"/>
      <w:bookmarkStart w:id="719" w:name="_Toc98753631"/>
      <w:bookmarkStart w:id="720" w:name="_Toc106180617"/>
      <w:bookmarkStart w:id="721" w:name="_Toc114150653"/>
      <w:bookmarkStart w:id="722" w:name="_Toc124151056"/>
      <w:bookmarkStart w:id="723" w:name="_Toc124151576"/>
      <w:bookmarkStart w:id="724" w:name="_Toc124152096"/>
      <w:bookmarkStart w:id="725" w:name="_Toc130396628"/>
      <w:bookmarkStart w:id="726" w:name="_Toc130397148"/>
      <w:bookmarkStart w:id="727" w:name="_Toc137558252"/>
      <w:bookmarkStart w:id="728" w:name="_Toc138862077"/>
      <w:bookmarkStart w:id="729" w:name="_Toc145532134"/>
      <w:bookmarkStart w:id="730" w:name="_Toc163218547"/>
      <w:bookmarkStart w:id="731" w:name="_Toc176701876"/>
      <w:bookmarkStart w:id="732" w:name="_Toc187262319"/>
      <w:r w:rsidRPr="00BE5108">
        <w:t>4.7.3.1</w:t>
      </w:r>
      <w:r w:rsidRPr="00BE5108">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33" w:name="_Toc75259935"/>
      <w:bookmarkStart w:id="734" w:name="_Toc75275470"/>
      <w:bookmarkStart w:id="735" w:name="_Toc75275981"/>
      <w:bookmarkStart w:id="736" w:name="_Toc76541480"/>
      <w:bookmarkStart w:id="737" w:name="_Toc82437249"/>
      <w:bookmarkStart w:id="738" w:name="_Toc89944614"/>
      <w:bookmarkStart w:id="739" w:name="_Toc98753632"/>
      <w:bookmarkStart w:id="740" w:name="_Toc106180618"/>
      <w:bookmarkStart w:id="741" w:name="_Toc114150654"/>
      <w:bookmarkStart w:id="742" w:name="_Toc124151057"/>
      <w:bookmarkStart w:id="743" w:name="_Toc124151577"/>
      <w:bookmarkStart w:id="744" w:name="_Toc124152097"/>
      <w:bookmarkStart w:id="745" w:name="_Toc130396629"/>
      <w:bookmarkStart w:id="746" w:name="_Toc130397149"/>
      <w:bookmarkStart w:id="747" w:name="_Toc137558253"/>
      <w:bookmarkStart w:id="748" w:name="_Toc138862078"/>
      <w:bookmarkStart w:id="749" w:name="_Toc145532135"/>
      <w:bookmarkStart w:id="750" w:name="_Toc163218548"/>
      <w:bookmarkStart w:id="751" w:name="_Toc176701877"/>
      <w:bookmarkStart w:id="752" w:name="_Toc187262320"/>
      <w:r w:rsidRPr="00BE5108">
        <w:t>4.7.3.</w:t>
      </w:r>
      <w:r w:rsidR="0018606B" w:rsidRPr="00BE5108">
        <w:t>2</w:t>
      </w:r>
      <w:r w:rsidRPr="00BE5108">
        <w:tab/>
        <w:t>IABTC1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53" w:name="_Toc75259936"/>
      <w:bookmarkStart w:id="754" w:name="_Toc75275471"/>
      <w:bookmarkStart w:id="755" w:name="_Toc75275982"/>
      <w:bookmarkStart w:id="756" w:name="_Toc76541481"/>
      <w:bookmarkStart w:id="757" w:name="_Toc82437250"/>
      <w:bookmarkStart w:id="758" w:name="_Toc89944615"/>
      <w:bookmarkStart w:id="759" w:name="_Toc98753633"/>
      <w:bookmarkStart w:id="760" w:name="_Toc106180619"/>
      <w:bookmarkStart w:id="761" w:name="_Toc114150655"/>
      <w:bookmarkStart w:id="762" w:name="_Toc124151058"/>
      <w:bookmarkStart w:id="763" w:name="_Toc124151578"/>
      <w:bookmarkStart w:id="764" w:name="_Toc124152098"/>
      <w:bookmarkStart w:id="765" w:name="_Toc130396630"/>
      <w:bookmarkStart w:id="766" w:name="_Toc130397150"/>
      <w:bookmarkStart w:id="767" w:name="_Toc137558254"/>
      <w:bookmarkStart w:id="768" w:name="_Toc138862079"/>
      <w:bookmarkStart w:id="769" w:name="_Toc145532136"/>
      <w:bookmarkStart w:id="770" w:name="_Toc163218549"/>
      <w:bookmarkStart w:id="771" w:name="_Toc176701878"/>
      <w:bookmarkStart w:id="772" w:name="_Toc187262321"/>
      <w:r w:rsidRPr="00BE5108">
        <w:t>4.7.3.</w:t>
      </w:r>
      <w:r w:rsidR="0018606B" w:rsidRPr="00BE5108">
        <w:t>3</w:t>
      </w:r>
      <w:r w:rsidRPr="00BE5108">
        <w:tab/>
        <w:t>IABTC1 power allocation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73" w:name="_Toc75259937"/>
      <w:bookmarkStart w:id="774" w:name="_Toc75275472"/>
      <w:bookmarkStart w:id="775" w:name="_Toc75275983"/>
      <w:bookmarkStart w:id="776" w:name="_Toc76541482"/>
      <w:bookmarkStart w:id="777" w:name="_Toc82437251"/>
      <w:bookmarkStart w:id="778" w:name="_Toc89944616"/>
      <w:bookmarkStart w:id="779" w:name="_Toc98753634"/>
      <w:bookmarkStart w:id="780" w:name="_Toc106180620"/>
      <w:bookmarkStart w:id="781" w:name="_Toc114150656"/>
      <w:bookmarkStart w:id="782" w:name="_Toc124151059"/>
      <w:bookmarkStart w:id="783" w:name="_Toc124151579"/>
      <w:bookmarkStart w:id="784" w:name="_Toc124152099"/>
      <w:bookmarkStart w:id="785" w:name="_Toc130396631"/>
      <w:bookmarkStart w:id="786" w:name="_Toc130397151"/>
      <w:bookmarkStart w:id="787" w:name="_Toc137558255"/>
      <w:bookmarkStart w:id="788" w:name="_Toc138862080"/>
      <w:bookmarkStart w:id="789" w:name="_Toc145532137"/>
      <w:bookmarkStart w:id="790" w:name="_Toc163218550"/>
      <w:bookmarkStart w:id="791" w:name="_Toc176701879"/>
      <w:bookmarkStart w:id="792" w:name="_Toc187262322"/>
      <w:r w:rsidRPr="00BE5108">
        <w:t>4.7.4</w:t>
      </w:r>
      <w:r w:rsidRPr="00BE5108">
        <w:tab/>
        <w:t>IABTC2: Contiguous CA occupied bandwidth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A3531CB" w14:textId="56680518" w:rsidR="0018606B" w:rsidRPr="00BE5108" w:rsidRDefault="0018606B" w:rsidP="0018606B">
      <w:pPr>
        <w:pStyle w:val="Heading4"/>
      </w:pPr>
      <w:bookmarkStart w:id="793" w:name="_Toc75275473"/>
      <w:bookmarkStart w:id="794" w:name="_Toc75275984"/>
      <w:bookmarkStart w:id="795" w:name="_Toc76541483"/>
      <w:bookmarkStart w:id="796" w:name="_Toc82437252"/>
      <w:bookmarkStart w:id="797" w:name="_Toc89944617"/>
      <w:bookmarkStart w:id="798" w:name="_Toc98753635"/>
      <w:bookmarkStart w:id="799" w:name="_Toc106180621"/>
      <w:bookmarkStart w:id="800" w:name="_Toc114150657"/>
      <w:bookmarkStart w:id="801" w:name="_Toc124151060"/>
      <w:bookmarkStart w:id="802" w:name="_Toc124151580"/>
      <w:bookmarkStart w:id="803" w:name="_Toc124152100"/>
      <w:bookmarkStart w:id="804" w:name="_Toc130396632"/>
      <w:bookmarkStart w:id="805" w:name="_Toc130397152"/>
      <w:bookmarkStart w:id="806" w:name="_Toc137558256"/>
      <w:bookmarkStart w:id="807" w:name="_Toc138862081"/>
      <w:bookmarkStart w:id="808" w:name="_Toc145532138"/>
      <w:bookmarkStart w:id="809" w:name="_Toc163218551"/>
      <w:bookmarkStart w:id="810" w:name="_Toc176701880"/>
      <w:bookmarkStart w:id="811" w:name="_Toc187262323"/>
      <w:r w:rsidRPr="00BE5108">
        <w:t>4.7.4.1</w:t>
      </w:r>
      <w:r w:rsidRPr="00BE5108">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2" w:name="_Toc75259938"/>
      <w:bookmarkStart w:id="813" w:name="_Toc75275474"/>
      <w:bookmarkStart w:id="814" w:name="_Toc75275985"/>
      <w:bookmarkStart w:id="815" w:name="_Toc76541484"/>
      <w:bookmarkStart w:id="816" w:name="_Toc82437253"/>
      <w:bookmarkStart w:id="817" w:name="_Toc89944618"/>
      <w:bookmarkStart w:id="818" w:name="_Toc98753636"/>
      <w:bookmarkStart w:id="819" w:name="_Toc106180622"/>
      <w:bookmarkStart w:id="820" w:name="_Toc114150658"/>
      <w:bookmarkStart w:id="821" w:name="_Toc124151061"/>
      <w:bookmarkStart w:id="822" w:name="_Toc124151581"/>
      <w:bookmarkStart w:id="823" w:name="_Toc124152101"/>
      <w:bookmarkStart w:id="824" w:name="_Toc130396633"/>
      <w:bookmarkStart w:id="825" w:name="_Toc130397153"/>
      <w:bookmarkStart w:id="826" w:name="_Toc137558257"/>
      <w:bookmarkStart w:id="827" w:name="_Toc138862082"/>
      <w:bookmarkStart w:id="828" w:name="_Toc145532139"/>
      <w:bookmarkStart w:id="829" w:name="_Toc163218552"/>
      <w:bookmarkStart w:id="830" w:name="_Toc176701881"/>
      <w:bookmarkStart w:id="831" w:name="_Toc187262324"/>
      <w:r w:rsidRPr="00BE5108">
        <w:t>4.7.4.</w:t>
      </w:r>
      <w:r w:rsidR="0018606B" w:rsidRPr="00BE5108">
        <w:t>2</w:t>
      </w:r>
      <w:r w:rsidRPr="00BE5108">
        <w:tab/>
        <w:t>IABTC2 generation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2" w:name="_Toc75259939"/>
      <w:bookmarkStart w:id="833" w:name="_Toc75275475"/>
      <w:bookmarkStart w:id="834" w:name="_Toc75275986"/>
      <w:bookmarkStart w:id="835" w:name="_Toc76541485"/>
      <w:bookmarkStart w:id="836" w:name="_Toc82437254"/>
      <w:bookmarkStart w:id="837" w:name="_Toc89944619"/>
      <w:bookmarkStart w:id="838" w:name="_Toc98753637"/>
      <w:bookmarkStart w:id="839" w:name="_Toc106180623"/>
      <w:bookmarkStart w:id="840" w:name="_Toc114150659"/>
      <w:bookmarkStart w:id="841" w:name="_Toc124151062"/>
      <w:bookmarkStart w:id="842" w:name="_Toc124151582"/>
      <w:bookmarkStart w:id="843" w:name="_Toc124152102"/>
      <w:bookmarkStart w:id="844" w:name="_Toc130396634"/>
      <w:bookmarkStart w:id="845" w:name="_Toc130397154"/>
      <w:bookmarkStart w:id="846" w:name="_Toc137558258"/>
      <w:bookmarkStart w:id="847" w:name="_Toc138862083"/>
      <w:bookmarkStart w:id="848" w:name="_Toc145532140"/>
      <w:bookmarkStart w:id="849" w:name="_Toc163218553"/>
      <w:bookmarkStart w:id="850" w:name="_Toc176701882"/>
      <w:bookmarkStart w:id="851" w:name="_Toc187262325"/>
      <w:r w:rsidRPr="00BE5108">
        <w:lastRenderedPageBreak/>
        <w:t>4.7.4.</w:t>
      </w:r>
      <w:r w:rsidR="0018606B" w:rsidRPr="00BE5108">
        <w:t>3</w:t>
      </w:r>
      <w:r w:rsidRPr="00BE5108">
        <w:tab/>
        <w:t>IABTC2 power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2" w:name="_Toc75259940"/>
      <w:bookmarkStart w:id="853" w:name="_Toc75275476"/>
      <w:bookmarkStart w:id="854" w:name="_Toc75275987"/>
      <w:bookmarkStart w:id="855" w:name="_Toc76541486"/>
      <w:bookmarkStart w:id="856" w:name="_Toc82437255"/>
      <w:bookmarkStart w:id="857" w:name="_Toc89944620"/>
      <w:bookmarkStart w:id="858" w:name="_Toc98753638"/>
      <w:bookmarkStart w:id="859" w:name="_Toc106180624"/>
      <w:bookmarkStart w:id="860" w:name="_Toc114150660"/>
      <w:bookmarkStart w:id="861" w:name="_Toc124151063"/>
      <w:bookmarkStart w:id="862" w:name="_Toc124151583"/>
      <w:bookmarkStart w:id="863" w:name="_Toc124152103"/>
      <w:bookmarkStart w:id="864" w:name="_Toc130396635"/>
      <w:bookmarkStart w:id="865" w:name="_Toc130397155"/>
      <w:bookmarkStart w:id="866" w:name="_Toc137558259"/>
      <w:bookmarkStart w:id="867" w:name="_Toc138862084"/>
      <w:bookmarkStart w:id="868" w:name="_Toc145532141"/>
      <w:bookmarkStart w:id="869" w:name="_Toc163218554"/>
      <w:bookmarkStart w:id="870" w:name="_Toc176701883"/>
      <w:bookmarkStart w:id="871" w:name="_Toc187262326"/>
      <w:r w:rsidRPr="00BE5108">
        <w:t>4.7.5</w:t>
      </w:r>
      <w:r w:rsidRPr="00BE5108">
        <w:tab/>
        <w:t>IABTC3: Non-contiguous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53BCC10" w14:textId="17C350E7" w:rsidR="0018606B" w:rsidRPr="00BE5108" w:rsidRDefault="0018606B" w:rsidP="0018606B">
      <w:pPr>
        <w:pStyle w:val="Heading4"/>
      </w:pPr>
      <w:bookmarkStart w:id="872" w:name="_Toc75275477"/>
      <w:bookmarkStart w:id="873" w:name="_Toc75275988"/>
      <w:bookmarkStart w:id="874" w:name="_Toc76541487"/>
      <w:bookmarkStart w:id="875" w:name="_Toc82437256"/>
      <w:bookmarkStart w:id="876" w:name="_Toc89944621"/>
      <w:bookmarkStart w:id="877" w:name="_Toc98753639"/>
      <w:bookmarkStart w:id="878" w:name="_Toc106180625"/>
      <w:bookmarkStart w:id="879" w:name="_Toc114150661"/>
      <w:bookmarkStart w:id="880" w:name="_Toc124151064"/>
      <w:bookmarkStart w:id="881" w:name="_Toc124151584"/>
      <w:bookmarkStart w:id="882" w:name="_Toc124152104"/>
      <w:bookmarkStart w:id="883" w:name="_Toc130396636"/>
      <w:bookmarkStart w:id="884" w:name="_Toc130397156"/>
      <w:bookmarkStart w:id="885" w:name="_Toc137558260"/>
      <w:bookmarkStart w:id="886" w:name="_Toc138862085"/>
      <w:bookmarkStart w:id="887" w:name="_Toc145532142"/>
      <w:bookmarkStart w:id="888" w:name="_Toc163218555"/>
      <w:bookmarkStart w:id="889" w:name="_Toc176701884"/>
      <w:bookmarkStart w:id="890" w:name="_Toc187262327"/>
      <w:r w:rsidRPr="00BE5108">
        <w:t>4.7.5.1</w:t>
      </w:r>
      <w:r w:rsidRPr="00BE5108">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1" w:name="_Toc75259941"/>
      <w:bookmarkStart w:id="892" w:name="_Toc75275478"/>
      <w:bookmarkStart w:id="893" w:name="_Toc75275989"/>
      <w:bookmarkStart w:id="894" w:name="_Toc76541488"/>
      <w:bookmarkStart w:id="895" w:name="_Toc82437257"/>
      <w:bookmarkStart w:id="896" w:name="_Toc89944622"/>
      <w:bookmarkStart w:id="897" w:name="_Toc98753640"/>
      <w:bookmarkStart w:id="898" w:name="_Toc106180626"/>
      <w:bookmarkStart w:id="899" w:name="_Toc114150662"/>
      <w:bookmarkStart w:id="900" w:name="_Toc124151065"/>
      <w:bookmarkStart w:id="901" w:name="_Toc124151585"/>
      <w:bookmarkStart w:id="902" w:name="_Toc124152105"/>
      <w:bookmarkStart w:id="903" w:name="_Toc130396637"/>
      <w:bookmarkStart w:id="904" w:name="_Toc130397157"/>
      <w:bookmarkStart w:id="905" w:name="_Toc137558261"/>
      <w:bookmarkStart w:id="906" w:name="_Toc138862086"/>
      <w:bookmarkStart w:id="907" w:name="_Toc145532143"/>
      <w:bookmarkStart w:id="908" w:name="_Toc163218556"/>
      <w:bookmarkStart w:id="909" w:name="_Toc176701885"/>
      <w:bookmarkStart w:id="910" w:name="_Toc187262328"/>
      <w:r w:rsidRPr="00BE5108">
        <w:t>4.7.5.</w:t>
      </w:r>
      <w:r w:rsidR="0018606B" w:rsidRPr="00BE5108">
        <w:t>2</w:t>
      </w:r>
      <w:r w:rsidRPr="00BE5108">
        <w:tab/>
        <w:t>IABTC3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1" w:name="_Toc75259942"/>
      <w:bookmarkStart w:id="912" w:name="_Toc75275479"/>
      <w:bookmarkStart w:id="913" w:name="_Toc75275990"/>
      <w:bookmarkStart w:id="914" w:name="_Toc76541489"/>
      <w:bookmarkStart w:id="915" w:name="_Toc82437258"/>
      <w:bookmarkStart w:id="916" w:name="_Toc89944623"/>
      <w:bookmarkStart w:id="917" w:name="_Toc98753641"/>
      <w:bookmarkStart w:id="918" w:name="_Toc106180627"/>
      <w:bookmarkStart w:id="919" w:name="_Toc114150663"/>
      <w:bookmarkStart w:id="920" w:name="_Toc124151066"/>
      <w:bookmarkStart w:id="921" w:name="_Toc124151586"/>
      <w:bookmarkStart w:id="922" w:name="_Toc124152106"/>
      <w:bookmarkStart w:id="923" w:name="_Toc130396638"/>
      <w:bookmarkStart w:id="924" w:name="_Toc130397158"/>
      <w:bookmarkStart w:id="925" w:name="_Toc137558262"/>
      <w:bookmarkStart w:id="926" w:name="_Toc138862087"/>
      <w:bookmarkStart w:id="927" w:name="_Toc145532144"/>
      <w:bookmarkStart w:id="928" w:name="_Toc163218557"/>
      <w:bookmarkStart w:id="929" w:name="_Toc176701886"/>
      <w:bookmarkStart w:id="930" w:name="_Toc187262329"/>
      <w:r w:rsidRPr="00BE5108">
        <w:t>4.7.5.</w:t>
      </w:r>
      <w:r w:rsidR="0018606B" w:rsidRPr="00BE5108">
        <w:t>3</w:t>
      </w:r>
      <w:r w:rsidRPr="00BE5108">
        <w:tab/>
        <w:t>IABTC3 power allocation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1" w:name="_Toc75259943"/>
      <w:bookmarkStart w:id="932" w:name="_Toc75275480"/>
      <w:bookmarkStart w:id="933" w:name="_Toc75275991"/>
      <w:bookmarkStart w:id="934" w:name="_Toc76541490"/>
      <w:bookmarkStart w:id="935" w:name="_Toc82437259"/>
      <w:bookmarkStart w:id="936" w:name="_Toc89944624"/>
      <w:bookmarkStart w:id="937" w:name="_Toc98753642"/>
      <w:bookmarkStart w:id="938" w:name="_Toc106180628"/>
      <w:bookmarkStart w:id="939" w:name="_Toc114150664"/>
      <w:bookmarkStart w:id="940" w:name="_Toc124151067"/>
      <w:bookmarkStart w:id="941" w:name="_Toc124151587"/>
      <w:bookmarkStart w:id="942" w:name="_Toc124152107"/>
      <w:bookmarkStart w:id="943" w:name="_Toc130396639"/>
      <w:bookmarkStart w:id="944" w:name="_Toc130397159"/>
      <w:bookmarkStart w:id="945" w:name="_Toc137558263"/>
      <w:bookmarkStart w:id="946" w:name="_Toc138862088"/>
      <w:bookmarkStart w:id="947" w:name="_Toc145532145"/>
      <w:bookmarkStart w:id="948" w:name="_Toc163218558"/>
      <w:bookmarkStart w:id="949" w:name="_Toc176701887"/>
      <w:bookmarkStart w:id="950" w:name="_Toc187262330"/>
      <w:r w:rsidRPr="00BE5108">
        <w:t>4.7.6</w:t>
      </w:r>
      <w:r w:rsidRPr="00BE5108">
        <w:tab/>
        <w:t>IABTC4: Multi-band test configuration for full carrier allocation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71BF8AA" w14:textId="25FBC58B" w:rsidR="0018606B" w:rsidRPr="00BE5108" w:rsidRDefault="0018606B" w:rsidP="0018606B">
      <w:pPr>
        <w:pStyle w:val="Heading4"/>
        <w:rPr>
          <w:sz w:val="22"/>
        </w:rPr>
      </w:pPr>
      <w:bookmarkStart w:id="951" w:name="_Toc75275481"/>
      <w:bookmarkStart w:id="952" w:name="_Toc75275992"/>
      <w:bookmarkStart w:id="953" w:name="_Toc76541491"/>
      <w:bookmarkStart w:id="954" w:name="_Toc82437260"/>
      <w:bookmarkStart w:id="955" w:name="_Toc89944625"/>
      <w:bookmarkStart w:id="956" w:name="_Toc98753643"/>
      <w:bookmarkStart w:id="957" w:name="_Toc106180629"/>
      <w:bookmarkStart w:id="958" w:name="_Toc114150665"/>
      <w:bookmarkStart w:id="959" w:name="_Toc124151068"/>
      <w:bookmarkStart w:id="960" w:name="_Toc124151588"/>
      <w:bookmarkStart w:id="961" w:name="_Toc124152108"/>
      <w:bookmarkStart w:id="962" w:name="_Toc130396640"/>
      <w:bookmarkStart w:id="963" w:name="_Toc130397160"/>
      <w:bookmarkStart w:id="964" w:name="_Toc137558264"/>
      <w:bookmarkStart w:id="965" w:name="_Toc138862089"/>
      <w:bookmarkStart w:id="966" w:name="_Toc145532146"/>
      <w:bookmarkStart w:id="967" w:name="_Toc163218559"/>
      <w:bookmarkStart w:id="968" w:name="_Toc176701888"/>
      <w:bookmarkStart w:id="969" w:name="_Toc187262331"/>
      <w:r w:rsidRPr="00BE5108">
        <w:t>4.7.6.1</w:t>
      </w:r>
      <w:r w:rsidRPr="00BE5108">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0" w:name="_Toc75259944"/>
      <w:bookmarkStart w:id="971" w:name="_Toc75275482"/>
      <w:bookmarkStart w:id="972" w:name="_Toc75275993"/>
      <w:bookmarkStart w:id="973" w:name="_Toc76541492"/>
      <w:bookmarkStart w:id="974" w:name="_Toc82437261"/>
      <w:bookmarkStart w:id="975" w:name="_Toc89944626"/>
      <w:bookmarkStart w:id="976" w:name="_Toc98753644"/>
      <w:bookmarkStart w:id="977" w:name="_Toc106180630"/>
      <w:bookmarkStart w:id="978" w:name="_Toc114150666"/>
      <w:bookmarkStart w:id="979" w:name="_Toc124151069"/>
      <w:bookmarkStart w:id="980" w:name="_Toc124151589"/>
      <w:bookmarkStart w:id="981" w:name="_Toc124152109"/>
      <w:bookmarkStart w:id="982" w:name="_Toc130396641"/>
      <w:bookmarkStart w:id="983" w:name="_Toc130397161"/>
      <w:bookmarkStart w:id="984" w:name="_Toc137558265"/>
      <w:bookmarkStart w:id="985" w:name="_Toc138862090"/>
      <w:bookmarkStart w:id="986" w:name="_Toc145532147"/>
      <w:bookmarkStart w:id="987" w:name="_Toc163218560"/>
      <w:bookmarkStart w:id="988" w:name="_Toc176701889"/>
      <w:bookmarkStart w:id="989" w:name="_Toc187262332"/>
      <w:r w:rsidRPr="00BE5108">
        <w:t>4.7.6.</w:t>
      </w:r>
      <w:r w:rsidR="0018606B" w:rsidRPr="00BE5108">
        <w:t>2</w:t>
      </w:r>
      <w:r w:rsidRPr="00BE5108">
        <w:tab/>
        <w:t>IABTC4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0" w:name="_Toc75259945"/>
      <w:bookmarkStart w:id="991" w:name="_Toc75275483"/>
      <w:bookmarkStart w:id="992" w:name="_Toc75275994"/>
      <w:bookmarkStart w:id="993" w:name="_Toc76541493"/>
      <w:bookmarkStart w:id="994" w:name="_Toc82437262"/>
      <w:bookmarkStart w:id="995" w:name="_Toc89944627"/>
      <w:bookmarkStart w:id="996" w:name="_Toc98753645"/>
      <w:bookmarkStart w:id="997" w:name="_Toc106180631"/>
      <w:bookmarkStart w:id="998" w:name="_Toc114150667"/>
      <w:bookmarkStart w:id="999" w:name="_Toc124151070"/>
      <w:bookmarkStart w:id="1000" w:name="_Toc124151590"/>
      <w:bookmarkStart w:id="1001" w:name="_Toc124152110"/>
      <w:bookmarkStart w:id="1002" w:name="_Toc130396642"/>
      <w:bookmarkStart w:id="1003" w:name="_Toc130397162"/>
      <w:bookmarkStart w:id="1004" w:name="_Toc137558266"/>
      <w:bookmarkStart w:id="1005" w:name="_Toc138862091"/>
      <w:bookmarkStart w:id="1006" w:name="_Toc145532148"/>
      <w:bookmarkStart w:id="1007" w:name="_Toc163218561"/>
      <w:bookmarkStart w:id="1008" w:name="_Toc176701890"/>
      <w:bookmarkStart w:id="1009" w:name="_Toc187262333"/>
      <w:r w:rsidRPr="00BE5108">
        <w:t>4.7.6.</w:t>
      </w:r>
      <w:r w:rsidR="0018606B" w:rsidRPr="00BE5108">
        <w:t>3</w:t>
      </w:r>
      <w:r w:rsidRPr="00BE5108">
        <w:tab/>
        <w:t>IABTC4 power 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0" w:name="_Toc75259946"/>
      <w:bookmarkStart w:id="1011" w:name="_Toc75275484"/>
      <w:bookmarkStart w:id="1012" w:name="_Toc75275995"/>
      <w:bookmarkStart w:id="1013" w:name="_Toc76541494"/>
      <w:bookmarkStart w:id="1014" w:name="_Toc82437263"/>
      <w:bookmarkStart w:id="1015" w:name="_Toc89944628"/>
      <w:bookmarkStart w:id="1016" w:name="_Toc98753646"/>
      <w:bookmarkStart w:id="1017" w:name="_Toc106180632"/>
      <w:bookmarkStart w:id="1018" w:name="_Toc114150668"/>
      <w:bookmarkStart w:id="1019" w:name="_Toc124151071"/>
      <w:bookmarkStart w:id="1020" w:name="_Toc124151591"/>
      <w:bookmarkStart w:id="1021" w:name="_Toc124152111"/>
      <w:bookmarkStart w:id="1022" w:name="_Toc130396643"/>
      <w:bookmarkStart w:id="1023" w:name="_Toc130397163"/>
      <w:bookmarkStart w:id="1024" w:name="_Toc137558267"/>
      <w:bookmarkStart w:id="1025" w:name="_Toc138862092"/>
      <w:bookmarkStart w:id="1026" w:name="_Toc145532149"/>
      <w:bookmarkStart w:id="1027" w:name="_Toc163218562"/>
      <w:bookmarkStart w:id="1028" w:name="_Toc176701891"/>
      <w:bookmarkStart w:id="1029" w:name="_Toc187262334"/>
      <w:r w:rsidRPr="00BE5108">
        <w:t>4.7.7</w:t>
      </w:r>
      <w:r w:rsidRPr="00BE5108">
        <w:tab/>
        <w:t>IABTC5: Multi-band test configuration with high PSD per carrier</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2D1A7D" w14:textId="4FFB1DDB" w:rsidR="0018606B" w:rsidRPr="00BE5108" w:rsidRDefault="0018606B" w:rsidP="0018606B">
      <w:pPr>
        <w:pStyle w:val="Heading4"/>
      </w:pPr>
      <w:bookmarkStart w:id="1030" w:name="_Toc75275485"/>
      <w:bookmarkStart w:id="1031" w:name="_Toc75275996"/>
      <w:bookmarkStart w:id="1032" w:name="_Toc76541495"/>
      <w:bookmarkStart w:id="1033" w:name="_Toc82437264"/>
      <w:bookmarkStart w:id="1034" w:name="_Toc89944629"/>
      <w:bookmarkStart w:id="1035" w:name="_Toc98753647"/>
      <w:bookmarkStart w:id="1036" w:name="_Toc106180633"/>
      <w:bookmarkStart w:id="1037" w:name="_Toc114150669"/>
      <w:bookmarkStart w:id="1038" w:name="_Toc124151072"/>
      <w:bookmarkStart w:id="1039" w:name="_Toc124151592"/>
      <w:bookmarkStart w:id="1040" w:name="_Toc124152112"/>
      <w:bookmarkStart w:id="1041" w:name="_Toc130396644"/>
      <w:bookmarkStart w:id="1042" w:name="_Toc130397164"/>
      <w:bookmarkStart w:id="1043" w:name="_Toc137558268"/>
      <w:bookmarkStart w:id="1044" w:name="_Toc138862093"/>
      <w:bookmarkStart w:id="1045" w:name="_Toc145532150"/>
      <w:bookmarkStart w:id="1046" w:name="_Toc163218563"/>
      <w:bookmarkStart w:id="1047" w:name="_Toc176701892"/>
      <w:bookmarkStart w:id="1048" w:name="_Toc187262335"/>
      <w:r w:rsidRPr="00BE5108">
        <w:t>4.7.7.1</w:t>
      </w:r>
      <w:r w:rsidRPr="00BE5108">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49" w:name="_Toc75259947"/>
      <w:bookmarkStart w:id="1050" w:name="_Toc75275486"/>
      <w:bookmarkStart w:id="1051" w:name="_Toc75275997"/>
      <w:bookmarkStart w:id="1052" w:name="_Toc76541496"/>
      <w:bookmarkStart w:id="1053" w:name="_Toc82437265"/>
      <w:bookmarkStart w:id="1054" w:name="_Toc89944630"/>
      <w:bookmarkStart w:id="1055" w:name="_Toc98753648"/>
      <w:bookmarkStart w:id="1056" w:name="_Toc106180634"/>
      <w:bookmarkStart w:id="1057" w:name="_Toc114150670"/>
      <w:bookmarkStart w:id="1058" w:name="_Toc124151073"/>
      <w:bookmarkStart w:id="1059" w:name="_Toc124151593"/>
      <w:bookmarkStart w:id="1060" w:name="_Toc124152113"/>
      <w:bookmarkStart w:id="1061" w:name="_Toc130396645"/>
      <w:bookmarkStart w:id="1062" w:name="_Toc130397165"/>
      <w:bookmarkStart w:id="1063" w:name="_Toc137558269"/>
      <w:bookmarkStart w:id="1064" w:name="_Toc138862094"/>
      <w:bookmarkStart w:id="1065" w:name="_Toc145532151"/>
      <w:bookmarkStart w:id="1066" w:name="_Toc163218564"/>
      <w:bookmarkStart w:id="1067" w:name="_Toc176701893"/>
      <w:bookmarkStart w:id="1068" w:name="_Toc187262336"/>
      <w:r w:rsidRPr="00BE5108">
        <w:t>4.7.7.</w:t>
      </w:r>
      <w:r w:rsidR="0018606B" w:rsidRPr="00BE5108">
        <w:t>2</w:t>
      </w:r>
      <w:r w:rsidRPr="00BE5108">
        <w:tab/>
        <w:t>IABTC5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69" w:name="_Toc75259948"/>
      <w:bookmarkStart w:id="1070" w:name="_Toc75275487"/>
      <w:bookmarkStart w:id="1071" w:name="_Toc75275998"/>
      <w:bookmarkStart w:id="1072" w:name="_Toc76541497"/>
      <w:bookmarkStart w:id="1073" w:name="_Toc82437266"/>
      <w:bookmarkStart w:id="1074" w:name="_Toc89944631"/>
      <w:bookmarkStart w:id="1075" w:name="_Toc98753649"/>
      <w:bookmarkStart w:id="1076" w:name="_Toc106180635"/>
      <w:bookmarkStart w:id="1077" w:name="_Toc114150671"/>
      <w:bookmarkStart w:id="1078" w:name="_Toc124151074"/>
      <w:bookmarkStart w:id="1079" w:name="_Toc124151594"/>
      <w:bookmarkStart w:id="1080" w:name="_Toc124152114"/>
      <w:bookmarkStart w:id="1081" w:name="_Toc130396646"/>
      <w:bookmarkStart w:id="1082" w:name="_Toc130397166"/>
      <w:bookmarkStart w:id="1083" w:name="_Toc137558270"/>
      <w:bookmarkStart w:id="1084" w:name="_Toc138862095"/>
      <w:bookmarkStart w:id="1085" w:name="_Toc145532152"/>
      <w:bookmarkStart w:id="1086" w:name="_Toc163218565"/>
      <w:bookmarkStart w:id="1087" w:name="_Toc176701894"/>
      <w:bookmarkStart w:id="1088" w:name="_Toc187262337"/>
      <w:r w:rsidRPr="00BE5108">
        <w:t>4.7.7.</w:t>
      </w:r>
      <w:r w:rsidR="0018606B" w:rsidRPr="00BE5108">
        <w:t>3</w:t>
      </w:r>
      <w:r w:rsidRPr="00BE5108">
        <w:tab/>
        <w:t>IABTC5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89" w:name="_Toc73962776"/>
      <w:bookmarkStart w:id="1090" w:name="_Toc75259949"/>
      <w:bookmarkStart w:id="1091" w:name="_Toc75275488"/>
      <w:bookmarkStart w:id="1092" w:name="_Toc75275999"/>
      <w:bookmarkStart w:id="1093" w:name="_Toc76541498"/>
      <w:bookmarkStart w:id="1094" w:name="_Toc82437267"/>
      <w:bookmarkStart w:id="1095" w:name="_Toc89944632"/>
      <w:bookmarkStart w:id="1096" w:name="_Toc98753650"/>
      <w:bookmarkStart w:id="1097" w:name="_Toc106180636"/>
      <w:bookmarkStart w:id="1098" w:name="_Toc114150672"/>
      <w:bookmarkStart w:id="1099" w:name="_Toc124151075"/>
      <w:bookmarkStart w:id="1100" w:name="_Toc124151595"/>
      <w:bookmarkStart w:id="1101" w:name="_Toc124152115"/>
      <w:bookmarkStart w:id="1102" w:name="_Toc130396647"/>
      <w:bookmarkStart w:id="1103" w:name="_Toc130397167"/>
      <w:bookmarkStart w:id="1104" w:name="_Toc137558271"/>
      <w:bookmarkStart w:id="1105" w:name="_Toc138862096"/>
      <w:bookmarkStart w:id="1106" w:name="_Toc145532153"/>
      <w:bookmarkStart w:id="1107" w:name="_Toc163218566"/>
      <w:bookmarkStart w:id="1108" w:name="_Toc176701895"/>
      <w:bookmarkStart w:id="1109" w:name="_Toc18726233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5F6A3BE" w14:textId="77777777" w:rsidR="00AD1976" w:rsidRPr="00BE5108" w:rsidRDefault="00AD1976" w:rsidP="00FF7252">
      <w:pPr>
        <w:pStyle w:val="Heading3"/>
        <w:rPr>
          <w:rFonts w:eastAsiaTheme="minorEastAsia"/>
        </w:rPr>
      </w:pPr>
      <w:bookmarkStart w:id="1110" w:name="_Toc75259950"/>
      <w:bookmarkStart w:id="1111" w:name="_Toc75275489"/>
      <w:bookmarkStart w:id="1112" w:name="_Toc75276000"/>
      <w:bookmarkStart w:id="1113" w:name="_Toc76541499"/>
      <w:bookmarkStart w:id="1114" w:name="_Toc82437268"/>
      <w:bookmarkStart w:id="1115" w:name="_Toc89944633"/>
      <w:bookmarkStart w:id="1116" w:name="_Toc98753651"/>
      <w:bookmarkStart w:id="1117" w:name="_Toc106180637"/>
      <w:bookmarkStart w:id="1118" w:name="_Toc114150673"/>
      <w:bookmarkStart w:id="1119" w:name="_Toc124151076"/>
      <w:bookmarkStart w:id="1120" w:name="_Toc124151596"/>
      <w:bookmarkStart w:id="1121" w:name="_Toc124152116"/>
      <w:bookmarkStart w:id="1122" w:name="_Toc130396648"/>
      <w:bookmarkStart w:id="1123" w:name="_Toc130397168"/>
      <w:bookmarkStart w:id="1124" w:name="_Toc137558272"/>
      <w:bookmarkStart w:id="1125" w:name="_Toc138862097"/>
      <w:bookmarkStart w:id="1126" w:name="_Toc145532154"/>
      <w:bookmarkStart w:id="1127" w:name="_Toc163218567"/>
      <w:bookmarkStart w:id="1128" w:name="_Toc176701896"/>
      <w:bookmarkStart w:id="1129" w:name="_Toc187262339"/>
      <w:r w:rsidRPr="00BE5108">
        <w:t>4.8.1</w:t>
      </w:r>
      <w:r w:rsidRPr="00BE5108">
        <w:tab/>
      </w:r>
      <w:r w:rsidRPr="00BE5108">
        <w:rPr>
          <w:rFonts w:eastAsiaTheme="minorEastAsia"/>
        </w:rPr>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1F486A5" w14:textId="77777777" w:rsidR="00AD1976" w:rsidRPr="00BE5108" w:rsidRDefault="00AD1976" w:rsidP="00FF7252">
      <w:pPr>
        <w:pStyle w:val="Heading3"/>
        <w:rPr>
          <w:rFonts w:eastAsiaTheme="minorEastAsia"/>
        </w:rPr>
      </w:pPr>
      <w:bookmarkStart w:id="1130" w:name="_Toc75259951"/>
      <w:bookmarkStart w:id="1131" w:name="_Toc75275490"/>
      <w:bookmarkStart w:id="1132" w:name="_Toc75276001"/>
      <w:bookmarkStart w:id="1133" w:name="_Toc76541500"/>
      <w:bookmarkStart w:id="1134" w:name="_Toc82437269"/>
      <w:bookmarkStart w:id="1135" w:name="_Toc89944634"/>
      <w:bookmarkStart w:id="1136" w:name="_Toc98753652"/>
      <w:bookmarkStart w:id="1137" w:name="_Toc106180638"/>
      <w:bookmarkStart w:id="1138" w:name="_Toc114150674"/>
      <w:bookmarkStart w:id="1139" w:name="_Toc124151077"/>
      <w:bookmarkStart w:id="1140" w:name="_Toc124151597"/>
      <w:bookmarkStart w:id="1141" w:name="_Toc124152117"/>
      <w:bookmarkStart w:id="1142" w:name="_Toc130396649"/>
      <w:bookmarkStart w:id="1143" w:name="_Toc130397169"/>
      <w:bookmarkStart w:id="1144" w:name="_Toc137558273"/>
      <w:bookmarkStart w:id="1145" w:name="_Toc138862098"/>
      <w:bookmarkStart w:id="1146" w:name="_Toc145532155"/>
      <w:bookmarkStart w:id="1147" w:name="_Toc163218568"/>
      <w:bookmarkStart w:id="1148" w:name="_Toc176701897"/>
      <w:bookmarkStart w:id="1149" w:name="_Toc187262340"/>
      <w:r w:rsidRPr="00BE5108">
        <w:t>4.8.2</w:t>
      </w:r>
      <w:r w:rsidRPr="00BE5108">
        <w:tab/>
      </w:r>
      <w:r w:rsidRPr="00BE5108">
        <w:rPr>
          <w:rFonts w:eastAsiaTheme="minorEastAsia"/>
        </w:rPr>
        <w:t>Requirement set applicability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0" w:name="_Toc75259952"/>
      <w:bookmarkStart w:id="1151" w:name="_Toc75275491"/>
      <w:bookmarkStart w:id="1152" w:name="_Toc75276002"/>
      <w:bookmarkStart w:id="1153" w:name="_Toc76541501"/>
      <w:bookmarkStart w:id="1154" w:name="_Toc82437270"/>
      <w:bookmarkStart w:id="1155" w:name="_Toc89944635"/>
      <w:bookmarkStart w:id="1156" w:name="_Toc98753653"/>
      <w:bookmarkStart w:id="1157" w:name="_Toc106180639"/>
      <w:bookmarkStart w:id="1158" w:name="_Toc114150675"/>
      <w:bookmarkStart w:id="1159" w:name="_Toc124151078"/>
      <w:bookmarkStart w:id="1160" w:name="_Toc124151598"/>
      <w:bookmarkStart w:id="1161" w:name="_Toc124152118"/>
      <w:bookmarkStart w:id="1162" w:name="_Toc130396650"/>
      <w:bookmarkStart w:id="1163" w:name="_Toc130397170"/>
      <w:bookmarkStart w:id="1164" w:name="_Toc137558274"/>
      <w:bookmarkStart w:id="1165" w:name="_Toc138862099"/>
      <w:bookmarkStart w:id="1166" w:name="_Toc145532156"/>
      <w:bookmarkStart w:id="1167" w:name="_Toc163218569"/>
      <w:bookmarkStart w:id="1168" w:name="_Toc176701898"/>
      <w:bookmarkStart w:id="1169" w:name="_Toc18726234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0" w:name="_Toc75259953"/>
      <w:bookmarkStart w:id="1171" w:name="_Toc75275492"/>
      <w:bookmarkStart w:id="1172" w:name="_Toc75276003"/>
      <w:bookmarkStart w:id="1173" w:name="_Toc76541502"/>
      <w:bookmarkStart w:id="1174" w:name="_Toc82437271"/>
      <w:bookmarkStart w:id="1175" w:name="_Toc89944636"/>
      <w:bookmarkStart w:id="1176" w:name="_Toc98753654"/>
      <w:bookmarkStart w:id="1177" w:name="_Toc106180640"/>
      <w:bookmarkStart w:id="1178" w:name="_Toc114150676"/>
      <w:bookmarkStart w:id="1179" w:name="_Toc124151079"/>
      <w:bookmarkStart w:id="1180" w:name="_Toc124151599"/>
      <w:bookmarkStart w:id="1181" w:name="_Toc124152119"/>
      <w:bookmarkStart w:id="1182" w:name="_Toc130396651"/>
      <w:bookmarkStart w:id="1183" w:name="_Toc130397171"/>
      <w:bookmarkStart w:id="1184" w:name="_Toc137558275"/>
      <w:bookmarkStart w:id="1185" w:name="_Toc138862100"/>
      <w:bookmarkStart w:id="1186" w:name="_Toc145532157"/>
      <w:bookmarkStart w:id="1187" w:name="_Toc163218570"/>
      <w:bookmarkStart w:id="1188" w:name="_Toc176701899"/>
      <w:bookmarkStart w:id="1189" w:name="_Toc18726234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0" w:name="_Toc73962777"/>
      <w:bookmarkStart w:id="1191" w:name="_Toc75259954"/>
      <w:bookmarkStart w:id="1192" w:name="_Toc75275493"/>
      <w:bookmarkStart w:id="1193" w:name="_Toc75276004"/>
      <w:bookmarkStart w:id="1194" w:name="_Toc76541503"/>
      <w:bookmarkStart w:id="1195" w:name="_Toc82437272"/>
      <w:bookmarkStart w:id="1196" w:name="_Toc89944637"/>
      <w:bookmarkStart w:id="1197" w:name="_Toc98753655"/>
      <w:bookmarkStart w:id="1198" w:name="_Toc106180641"/>
      <w:bookmarkStart w:id="1199" w:name="_Toc114150677"/>
      <w:bookmarkStart w:id="1200" w:name="_Toc124151080"/>
      <w:bookmarkStart w:id="1201" w:name="_Toc124151600"/>
      <w:bookmarkStart w:id="1202" w:name="_Toc124152120"/>
      <w:bookmarkStart w:id="1203" w:name="_Toc130396652"/>
      <w:bookmarkStart w:id="1204" w:name="_Toc130397172"/>
      <w:bookmarkStart w:id="1205" w:name="_Toc137558276"/>
      <w:bookmarkStart w:id="1206" w:name="_Toc138862101"/>
      <w:bookmarkStart w:id="1207" w:name="_Toc145532158"/>
      <w:bookmarkStart w:id="1208" w:name="_Toc163218571"/>
      <w:bookmarkStart w:id="1209" w:name="_Toc176701900"/>
      <w:bookmarkStart w:id="1210" w:name="_Toc18726234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3568DF4" w14:textId="77777777" w:rsidR="00AD1976" w:rsidRPr="00BE5108" w:rsidRDefault="00AD1976" w:rsidP="00F22766">
      <w:pPr>
        <w:pStyle w:val="Heading3"/>
        <w:rPr>
          <w:rFonts w:eastAsiaTheme="minorEastAsia"/>
          <w:lang w:eastAsia="zh-CN"/>
        </w:rPr>
      </w:pPr>
      <w:bookmarkStart w:id="1211" w:name="_Toc73962778"/>
      <w:bookmarkStart w:id="1212" w:name="_Toc75259955"/>
      <w:bookmarkStart w:id="1213" w:name="_Toc75275494"/>
      <w:bookmarkStart w:id="1214" w:name="_Toc75276005"/>
      <w:bookmarkStart w:id="1215" w:name="_Toc76541504"/>
      <w:bookmarkStart w:id="1216" w:name="_Toc82437273"/>
      <w:bookmarkStart w:id="1217" w:name="_Toc89944638"/>
      <w:bookmarkStart w:id="1218" w:name="_Toc98753656"/>
      <w:bookmarkStart w:id="1219" w:name="_Toc106180642"/>
      <w:bookmarkStart w:id="1220" w:name="_Toc114150678"/>
      <w:bookmarkStart w:id="1221" w:name="_Toc124151081"/>
      <w:bookmarkStart w:id="1222" w:name="_Toc124151601"/>
      <w:bookmarkStart w:id="1223" w:name="_Toc124152121"/>
      <w:bookmarkStart w:id="1224" w:name="_Toc130396653"/>
      <w:bookmarkStart w:id="1225" w:name="_Toc130397173"/>
      <w:bookmarkStart w:id="1226" w:name="_Toc137558277"/>
      <w:bookmarkStart w:id="1227" w:name="_Toc138862102"/>
      <w:bookmarkStart w:id="1228" w:name="_Toc145532159"/>
      <w:bookmarkStart w:id="1229" w:name="_Toc163218572"/>
      <w:bookmarkStart w:id="1230" w:name="_Toc176701901"/>
      <w:bookmarkStart w:id="1231" w:name="_Toc187262344"/>
      <w:r w:rsidRPr="00BE5108">
        <w:rPr>
          <w:rFonts w:eastAsiaTheme="minorEastAsia"/>
          <w:lang w:eastAsia="zh-CN"/>
        </w:rPr>
        <w:t>4.9.1</w:t>
      </w:r>
      <w:r w:rsidRPr="00BE5108">
        <w:rPr>
          <w:rFonts w:eastAsiaTheme="minorEastAsia"/>
          <w:lang w:eastAsia="zh-CN"/>
        </w:rPr>
        <w:tab/>
        <w:t>RF channels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2" w:name="_Toc73962779"/>
      <w:bookmarkStart w:id="1233" w:name="_Toc75259956"/>
      <w:bookmarkStart w:id="1234" w:name="_Toc75275495"/>
      <w:bookmarkStart w:id="1235" w:name="_Toc75276006"/>
      <w:bookmarkStart w:id="1236" w:name="_Toc76541505"/>
      <w:bookmarkStart w:id="1237" w:name="_Toc82437274"/>
      <w:bookmarkStart w:id="1238" w:name="_Toc89944639"/>
      <w:bookmarkStart w:id="1239" w:name="_Toc98753657"/>
      <w:bookmarkStart w:id="1240" w:name="_Toc106180643"/>
      <w:bookmarkStart w:id="1241" w:name="_Toc114150679"/>
      <w:bookmarkStart w:id="1242" w:name="_Toc124151082"/>
      <w:bookmarkStart w:id="1243" w:name="_Toc124151602"/>
      <w:bookmarkStart w:id="1244" w:name="_Toc124152122"/>
      <w:bookmarkStart w:id="1245" w:name="_Toc130396654"/>
      <w:bookmarkStart w:id="1246" w:name="_Toc130397174"/>
      <w:bookmarkStart w:id="1247" w:name="_Toc137558278"/>
      <w:bookmarkStart w:id="1248" w:name="_Toc138862103"/>
      <w:bookmarkStart w:id="1249" w:name="_Toc145532160"/>
      <w:bookmarkStart w:id="1250" w:name="_Toc163218573"/>
      <w:bookmarkStart w:id="1251" w:name="_Toc176701902"/>
      <w:bookmarkStart w:id="1252" w:name="_Toc187262345"/>
      <w:r w:rsidRPr="00BE5108">
        <w:rPr>
          <w:rFonts w:eastAsiaTheme="minorEastAsia"/>
        </w:rPr>
        <w:t>4.9.2</w:t>
      </w:r>
      <w:r w:rsidRPr="00BE5108">
        <w:rPr>
          <w:rFonts w:eastAsiaTheme="minorEastAsia"/>
        </w:rPr>
        <w:tab/>
        <w:t>Test models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BC9E037" w14:textId="77777777" w:rsidR="00AD1976" w:rsidRPr="00BE5108" w:rsidRDefault="00AD1976" w:rsidP="00F22766">
      <w:pPr>
        <w:pStyle w:val="Heading4"/>
        <w:rPr>
          <w:rFonts w:eastAsiaTheme="minorEastAsia"/>
        </w:rPr>
      </w:pPr>
      <w:bookmarkStart w:id="1253" w:name="_Toc73962780"/>
      <w:bookmarkStart w:id="1254" w:name="_Toc75259957"/>
      <w:bookmarkStart w:id="1255" w:name="_Toc75275496"/>
      <w:bookmarkStart w:id="1256" w:name="_Toc75276007"/>
      <w:bookmarkStart w:id="1257" w:name="_Toc76541506"/>
      <w:bookmarkStart w:id="1258" w:name="_Toc82437275"/>
      <w:bookmarkStart w:id="1259" w:name="_Toc89944640"/>
      <w:bookmarkStart w:id="1260" w:name="_Toc98753658"/>
      <w:bookmarkStart w:id="1261" w:name="_Toc106180644"/>
      <w:bookmarkStart w:id="1262" w:name="_Toc114150680"/>
      <w:bookmarkStart w:id="1263" w:name="_Toc124151083"/>
      <w:bookmarkStart w:id="1264" w:name="_Toc124151603"/>
      <w:bookmarkStart w:id="1265" w:name="_Toc124152123"/>
      <w:bookmarkStart w:id="1266" w:name="_Toc130396655"/>
      <w:bookmarkStart w:id="1267" w:name="_Toc130397175"/>
      <w:bookmarkStart w:id="1268" w:name="_Toc137558279"/>
      <w:bookmarkStart w:id="1269" w:name="_Toc138862104"/>
      <w:bookmarkStart w:id="1270" w:name="_Toc145532161"/>
      <w:bookmarkStart w:id="1271" w:name="_Toc163218574"/>
      <w:bookmarkStart w:id="1272" w:name="_Toc176701903"/>
      <w:bookmarkStart w:id="1273" w:name="_Toc187262346"/>
      <w:r w:rsidRPr="00BE5108">
        <w:rPr>
          <w:rFonts w:eastAsiaTheme="minorEastAsia"/>
        </w:rPr>
        <w:t>4.9.2.1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74" w:name="_Toc73962781"/>
      <w:bookmarkStart w:id="1275" w:name="_Toc75259958"/>
      <w:bookmarkStart w:id="1276" w:name="_Toc75275497"/>
      <w:bookmarkStart w:id="1277" w:name="_Toc75276008"/>
      <w:bookmarkStart w:id="1278" w:name="_Toc76541507"/>
      <w:bookmarkStart w:id="1279" w:name="_Toc82437276"/>
      <w:bookmarkStart w:id="1280" w:name="_Toc89944641"/>
      <w:bookmarkStart w:id="1281" w:name="_Toc98753659"/>
      <w:bookmarkStart w:id="1282" w:name="_Toc106180645"/>
      <w:bookmarkStart w:id="1283" w:name="_Toc114150681"/>
      <w:bookmarkStart w:id="1284" w:name="_Toc124151084"/>
      <w:bookmarkStart w:id="1285" w:name="_Toc124151604"/>
      <w:bookmarkStart w:id="1286" w:name="_Toc124152124"/>
      <w:bookmarkStart w:id="1287" w:name="_Toc130396656"/>
      <w:bookmarkStart w:id="1288" w:name="_Toc130397176"/>
      <w:bookmarkStart w:id="1289" w:name="_Toc137558280"/>
      <w:bookmarkStart w:id="1290" w:name="_Toc138862105"/>
      <w:bookmarkStart w:id="1291" w:name="_Toc145532162"/>
      <w:bookmarkStart w:id="1292" w:name="_Toc163218575"/>
      <w:bookmarkStart w:id="1293" w:name="_Toc176701904"/>
      <w:bookmarkStart w:id="1294" w:name="_Toc187262347"/>
      <w:r w:rsidRPr="00BE5108">
        <w:rPr>
          <w:rFonts w:eastAsiaTheme="minorEastAsia"/>
        </w:rPr>
        <w:t>4.9.2.2</w:t>
      </w:r>
      <w:r w:rsidRPr="00BE5108">
        <w:rPr>
          <w:rFonts w:eastAsiaTheme="minorEastAsia"/>
        </w:rPr>
        <w:tab/>
        <w:t>FR1 test models for IAB-DU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95" w:name="_Toc73962782"/>
      <w:bookmarkStart w:id="1296" w:name="_Toc75259959"/>
      <w:bookmarkStart w:id="1297" w:name="_Toc75275498"/>
      <w:bookmarkStart w:id="1298" w:name="_Toc75276009"/>
      <w:bookmarkStart w:id="1299" w:name="_Toc76541508"/>
      <w:bookmarkStart w:id="1300" w:name="_Toc82437277"/>
      <w:bookmarkStart w:id="1301" w:name="_Toc89944642"/>
      <w:bookmarkStart w:id="1302" w:name="_Toc98753660"/>
      <w:bookmarkStart w:id="1303" w:name="_Toc106180646"/>
      <w:bookmarkStart w:id="1304" w:name="_Toc114150682"/>
      <w:bookmarkStart w:id="1305" w:name="_Toc124151085"/>
      <w:bookmarkStart w:id="1306" w:name="_Toc124151605"/>
      <w:bookmarkStart w:id="1307" w:name="_Toc124152125"/>
      <w:bookmarkStart w:id="1308" w:name="_Toc130396657"/>
      <w:bookmarkStart w:id="1309" w:name="_Toc130397177"/>
      <w:bookmarkStart w:id="1310" w:name="_Toc137558281"/>
      <w:bookmarkStart w:id="1311" w:name="_Toc138862106"/>
      <w:bookmarkStart w:id="1312" w:name="_Toc145532163"/>
      <w:bookmarkStart w:id="1313" w:name="_Toc163218576"/>
      <w:bookmarkStart w:id="1314" w:name="_Toc176701905"/>
      <w:bookmarkStart w:id="1315" w:name="_Toc187262348"/>
      <w:r w:rsidRPr="00BE5108">
        <w:rPr>
          <w:rFonts w:eastAsiaTheme="minorEastAsia"/>
        </w:rPr>
        <w:t>4.9.2.3</w:t>
      </w:r>
      <w:r w:rsidRPr="00BE5108">
        <w:rPr>
          <w:rFonts w:eastAsiaTheme="minorEastAsia"/>
        </w:rPr>
        <w:tab/>
        <w:t>FR1 test models for IAB-MT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A73DE75" w14:textId="43AC0CA6" w:rsidR="0018606B" w:rsidRPr="00BE5108" w:rsidRDefault="0018606B" w:rsidP="00F22766">
      <w:pPr>
        <w:pStyle w:val="Heading5"/>
        <w:rPr>
          <w:rFonts w:eastAsiaTheme="minorEastAsia"/>
        </w:rPr>
      </w:pPr>
      <w:bookmarkStart w:id="1316" w:name="_Toc75275499"/>
      <w:bookmarkStart w:id="1317" w:name="_Toc75276010"/>
      <w:bookmarkStart w:id="1318" w:name="_Toc76541509"/>
      <w:bookmarkStart w:id="1319" w:name="_Toc82437278"/>
      <w:bookmarkStart w:id="1320" w:name="_Toc89944643"/>
      <w:bookmarkStart w:id="1321" w:name="_Toc98753661"/>
      <w:bookmarkStart w:id="1322" w:name="_Toc106180647"/>
      <w:bookmarkStart w:id="1323" w:name="_Toc114150683"/>
      <w:bookmarkStart w:id="1324" w:name="_Toc124151086"/>
      <w:bookmarkStart w:id="1325" w:name="_Toc124151606"/>
      <w:bookmarkStart w:id="1326" w:name="_Toc124152126"/>
      <w:bookmarkStart w:id="1327" w:name="_Toc130396658"/>
      <w:bookmarkStart w:id="1328" w:name="_Toc130397178"/>
      <w:bookmarkStart w:id="1329" w:name="_Toc137558282"/>
      <w:bookmarkStart w:id="1330" w:name="_Toc138862107"/>
      <w:bookmarkStart w:id="1331" w:name="_Toc145532164"/>
      <w:bookmarkStart w:id="1332" w:name="_Toc163218577"/>
      <w:bookmarkStart w:id="1333" w:name="_Toc176701906"/>
      <w:bookmarkStart w:id="1334" w:name="_Toc187262349"/>
      <w:r w:rsidRPr="00BE5108">
        <w:rPr>
          <w:rFonts w:eastAsiaTheme="minorEastAsia"/>
        </w:rPr>
        <w:t>4.9.2.3.1</w:t>
      </w:r>
      <w:r w:rsidRPr="00BE5108">
        <w:rPr>
          <w:rFonts w:eastAsiaTheme="minorEastAsia"/>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35" w:name="_Toc73962783"/>
      <w:bookmarkStart w:id="1336" w:name="_Toc75259960"/>
      <w:bookmarkStart w:id="1337" w:name="_Toc75275500"/>
      <w:bookmarkStart w:id="1338" w:name="_Toc75276011"/>
      <w:bookmarkStart w:id="1339" w:name="_Toc76541510"/>
      <w:bookmarkStart w:id="1340" w:name="_Toc82437279"/>
      <w:bookmarkStart w:id="1341" w:name="_Toc89944644"/>
      <w:bookmarkStart w:id="1342" w:name="_Toc98753662"/>
      <w:bookmarkStart w:id="1343" w:name="_Toc106180648"/>
      <w:bookmarkStart w:id="1344" w:name="_Toc114150684"/>
      <w:bookmarkStart w:id="1345" w:name="_Toc124151087"/>
      <w:bookmarkStart w:id="1346" w:name="_Toc124151607"/>
      <w:bookmarkStart w:id="1347" w:name="_Toc124152127"/>
      <w:bookmarkStart w:id="1348" w:name="_Toc130396659"/>
      <w:bookmarkStart w:id="1349" w:name="_Toc130397179"/>
      <w:bookmarkStart w:id="1350" w:name="_Toc137558283"/>
      <w:bookmarkStart w:id="1351" w:name="_Toc138862108"/>
      <w:bookmarkStart w:id="1352" w:name="_Toc145532165"/>
      <w:bookmarkStart w:id="1353" w:name="_Toc163218578"/>
      <w:bookmarkStart w:id="1354" w:name="_Toc176701907"/>
      <w:bookmarkStart w:id="1355" w:name="_Toc187262350"/>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56" w:name="_Toc73962784"/>
      <w:bookmarkStart w:id="1357" w:name="_Toc75259961"/>
      <w:bookmarkStart w:id="1358" w:name="_Toc75275501"/>
      <w:bookmarkStart w:id="1359" w:name="_Toc75276012"/>
      <w:bookmarkStart w:id="1360" w:name="_Toc76541511"/>
      <w:bookmarkStart w:id="1361" w:name="_Toc82437280"/>
      <w:bookmarkStart w:id="1362" w:name="_Toc89944645"/>
      <w:bookmarkStart w:id="1363" w:name="_Toc98753663"/>
      <w:bookmarkStart w:id="1364" w:name="_Toc106180649"/>
      <w:bookmarkStart w:id="1365" w:name="_Toc114150685"/>
      <w:bookmarkStart w:id="1366" w:name="_Toc124151088"/>
      <w:bookmarkStart w:id="1367" w:name="_Toc124151608"/>
      <w:bookmarkStart w:id="1368" w:name="_Toc124152128"/>
      <w:bookmarkStart w:id="1369" w:name="_Toc130396660"/>
      <w:bookmarkStart w:id="1370" w:name="_Toc130397180"/>
      <w:bookmarkStart w:id="1371" w:name="_Toc137558284"/>
      <w:bookmarkStart w:id="1372" w:name="_Toc138862109"/>
      <w:bookmarkStart w:id="1373" w:name="_Toc145532166"/>
      <w:bookmarkStart w:id="1374" w:name="_Toc163218579"/>
      <w:bookmarkStart w:id="1375" w:name="_Toc176701908"/>
      <w:bookmarkStart w:id="1376" w:name="_Toc18726235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77" w:name="_Toc89944646"/>
      <w:bookmarkStart w:id="1378" w:name="_Toc98753664"/>
      <w:bookmarkStart w:id="1379" w:name="_Toc106180650"/>
      <w:bookmarkStart w:id="1380" w:name="_Toc114150686"/>
      <w:bookmarkStart w:id="1381" w:name="_Toc124151089"/>
      <w:bookmarkStart w:id="1382" w:name="_Toc124151609"/>
      <w:bookmarkStart w:id="1383" w:name="_Toc124152129"/>
      <w:bookmarkStart w:id="1384" w:name="_Toc130396661"/>
      <w:bookmarkStart w:id="1385" w:name="_Toc130397181"/>
      <w:bookmarkStart w:id="1386" w:name="_Toc137558285"/>
      <w:bookmarkStart w:id="1387" w:name="_Toc138862110"/>
      <w:bookmarkStart w:id="1388" w:name="_Toc145532167"/>
      <w:bookmarkStart w:id="1389" w:name="_Toc163218580"/>
      <w:bookmarkStart w:id="1390" w:name="_Toc176701909"/>
      <w:bookmarkStart w:id="1391" w:name="_Toc187262352"/>
      <w:r w:rsidRPr="00BE5108">
        <w:t>4.9.2.3.3</w:t>
      </w:r>
      <w:r>
        <w:t>a</w:t>
      </w:r>
      <w:r w:rsidRPr="00BE5108">
        <w:tab/>
        <w:t>FR1 test model 2</w:t>
      </w:r>
      <w:r>
        <w:t>a</w:t>
      </w:r>
      <w:r w:rsidRPr="00BE5108">
        <w:t xml:space="preserve"> (IAB-MT-FR1-TM2</w:t>
      </w:r>
      <w:r>
        <w:t>a</w:t>
      </w:r>
      <w:r w:rsidRPr="00BE5108">
        <w: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2" w:name="_Toc73962785"/>
      <w:bookmarkStart w:id="1393" w:name="_Toc75259962"/>
      <w:bookmarkStart w:id="1394" w:name="_Toc75275502"/>
      <w:bookmarkStart w:id="1395" w:name="_Toc75276013"/>
      <w:bookmarkStart w:id="1396" w:name="_Toc76541512"/>
      <w:bookmarkStart w:id="1397" w:name="_Toc82437281"/>
      <w:bookmarkStart w:id="1398" w:name="_Toc89944647"/>
      <w:bookmarkStart w:id="1399" w:name="_Toc98753665"/>
      <w:bookmarkStart w:id="1400" w:name="_Toc106180651"/>
      <w:bookmarkStart w:id="1401" w:name="_Toc114150687"/>
      <w:bookmarkStart w:id="1402" w:name="_Toc124151090"/>
      <w:bookmarkStart w:id="1403" w:name="_Toc124151610"/>
      <w:bookmarkStart w:id="1404" w:name="_Toc124152130"/>
      <w:bookmarkStart w:id="1405" w:name="_Toc130396662"/>
      <w:bookmarkStart w:id="1406" w:name="_Toc130397182"/>
      <w:bookmarkStart w:id="1407" w:name="_Toc137558286"/>
      <w:bookmarkStart w:id="1408" w:name="_Toc138862111"/>
      <w:bookmarkStart w:id="1409" w:name="_Toc145532168"/>
      <w:bookmarkStart w:id="1410" w:name="_Toc163218581"/>
      <w:bookmarkStart w:id="1411" w:name="_Toc176701910"/>
      <w:bookmarkStart w:id="1412" w:name="_Toc18726235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13" w:name="_Toc73962786"/>
      <w:bookmarkStart w:id="1414" w:name="_Toc75259963"/>
      <w:bookmarkStart w:id="1415" w:name="_Toc75275503"/>
      <w:bookmarkStart w:id="1416" w:name="_Toc75276014"/>
      <w:bookmarkStart w:id="1417" w:name="_Toc76541513"/>
      <w:bookmarkStart w:id="141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19" w:name="_Toc89944648"/>
      <w:bookmarkStart w:id="1420" w:name="_Toc98753666"/>
      <w:bookmarkStart w:id="1421" w:name="_Toc106180652"/>
      <w:bookmarkStart w:id="1422" w:name="_Toc114150688"/>
      <w:bookmarkStart w:id="1423" w:name="_Toc124151091"/>
      <w:bookmarkStart w:id="1424" w:name="_Toc124151611"/>
      <w:bookmarkStart w:id="1425" w:name="_Toc124152131"/>
      <w:bookmarkStart w:id="1426" w:name="_Toc130396663"/>
      <w:bookmarkStart w:id="1427" w:name="_Toc130397183"/>
      <w:bookmarkStart w:id="1428" w:name="_Toc137558287"/>
      <w:bookmarkStart w:id="1429" w:name="_Toc138862112"/>
      <w:bookmarkStart w:id="1430" w:name="_Toc145532169"/>
      <w:bookmarkStart w:id="1431" w:name="_Toc163218582"/>
      <w:bookmarkStart w:id="1432" w:name="_Toc176701911"/>
      <w:bookmarkStart w:id="1433" w:name="_Toc18726235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34" w:name="_Toc73962787"/>
      <w:bookmarkStart w:id="1435" w:name="_Toc75259964"/>
      <w:bookmarkStart w:id="1436" w:name="_Toc75275504"/>
      <w:bookmarkStart w:id="1437" w:name="_Toc75276015"/>
      <w:bookmarkStart w:id="1438" w:name="_Toc76541514"/>
      <w:bookmarkStart w:id="1439" w:name="_Toc82437283"/>
      <w:bookmarkStart w:id="1440" w:name="_Toc89944649"/>
      <w:bookmarkStart w:id="1441" w:name="_Toc98753667"/>
      <w:bookmarkStart w:id="1442" w:name="_Toc106180653"/>
      <w:bookmarkStart w:id="1443" w:name="_Toc114150689"/>
      <w:bookmarkStart w:id="1444" w:name="_Toc124151092"/>
      <w:bookmarkStart w:id="1445" w:name="_Toc124151612"/>
      <w:bookmarkStart w:id="1446" w:name="_Toc124152132"/>
      <w:bookmarkStart w:id="1447" w:name="_Toc130396664"/>
      <w:bookmarkStart w:id="1448" w:name="_Toc130397184"/>
      <w:bookmarkStart w:id="1449" w:name="_Toc137558288"/>
      <w:bookmarkStart w:id="1450" w:name="_Toc138862113"/>
      <w:bookmarkStart w:id="1451" w:name="_Toc145532170"/>
      <w:bookmarkStart w:id="1452" w:name="_Toc163218583"/>
      <w:bookmarkStart w:id="1453" w:name="_Toc176701912"/>
      <w:bookmarkStart w:id="1454" w:name="_Toc18726235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2E809BD" w14:textId="720F82C9" w:rsidR="000D1938" w:rsidRPr="00BE5108" w:rsidRDefault="000D1938" w:rsidP="00F22766">
      <w:pPr>
        <w:pStyle w:val="Heading5"/>
        <w:rPr>
          <w:rFonts w:eastAsiaTheme="minorEastAsia"/>
        </w:rPr>
      </w:pPr>
      <w:bookmarkStart w:id="1455" w:name="_Toc75275505"/>
      <w:bookmarkStart w:id="1456" w:name="_Toc75276016"/>
      <w:bookmarkStart w:id="1457" w:name="_Toc76541515"/>
      <w:bookmarkStart w:id="1458" w:name="_Toc82437284"/>
      <w:bookmarkStart w:id="1459" w:name="_Toc89944650"/>
      <w:bookmarkStart w:id="1460" w:name="_Toc98753668"/>
      <w:bookmarkStart w:id="1461" w:name="_Toc106180654"/>
      <w:bookmarkStart w:id="1462" w:name="_Toc114150690"/>
      <w:bookmarkStart w:id="1463" w:name="_Toc124151093"/>
      <w:bookmarkStart w:id="1464" w:name="_Toc124151613"/>
      <w:bookmarkStart w:id="1465" w:name="_Toc124152133"/>
      <w:bookmarkStart w:id="1466" w:name="_Toc130396665"/>
      <w:bookmarkStart w:id="1467" w:name="_Toc130397185"/>
      <w:bookmarkStart w:id="1468" w:name="_Toc137558289"/>
      <w:bookmarkStart w:id="1469" w:name="_Toc138862114"/>
      <w:bookmarkStart w:id="1470" w:name="_Toc145532171"/>
      <w:bookmarkStart w:id="1471" w:name="_Toc163218584"/>
      <w:bookmarkStart w:id="1472" w:name="_Toc176701913"/>
      <w:bookmarkStart w:id="1473" w:name="_Toc187262356"/>
      <w:r w:rsidRPr="00BE5108">
        <w:rPr>
          <w:rFonts w:eastAsiaTheme="minorEastAsia"/>
        </w:rPr>
        <w:t>4.9.2.4.1</w:t>
      </w:r>
      <w:r w:rsidRPr="00BE5108">
        <w:rPr>
          <w:rFonts w:eastAsiaTheme="minorEastAsia"/>
        </w:rPr>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35pt;height:17.75pt" o:ole="">
            <v:imagedata r:id="rId17" o:title=""/>
          </v:shape>
          <o:OLEObject Type="Embed" ProgID="Equation.3" ShapeID="_x0000_i1029" DrawAspect="Content" ObjectID="_1812187694"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74" w:name="_Toc73962788"/>
      <w:bookmarkStart w:id="1475" w:name="_Toc75259965"/>
      <w:bookmarkStart w:id="1476" w:name="_Toc75275506"/>
      <w:bookmarkStart w:id="1477" w:name="_Toc75276017"/>
      <w:bookmarkStart w:id="1478" w:name="_Toc76541516"/>
      <w:bookmarkStart w:id="1479" w:name="_Toc82437285"/>
      <w:bookmarkStart w:id="1480" w:name="_Toc89944651"/>
      <w:bookmarkStart w:id="1481" w:name="_Toc98753669"/>
      <w:bookmarkStart w:id="1482" w:name="_Toc106180655"/>
      <w:bookmarkStart w:id="1483" w:name="_Toc114150691"/>
      <w:bookmarkStart w:id="1484" w:name="_Toc124151094"/>
      <w:bookmarkStart w:id="1485" w:name="_Toc124151614"/>
      <w:bookmarkStart w:id="1486" w:name="_Toc124152134"/>
      <w:bookmarkStart w:id="1487" w:name="_Toc130396666"/>
      <w:bookmarkStart w:id="1488" w:name="_Toc130397186"/>
      <w:bookmarkStart w:id="1489" w:name="_Toc137558290"/>
      <w:bookmarkStart w:id="1490" w:name="_Toc138862115"/>
      <w:bookmarkStart w:id="1491" w:name="_Toc145532172"/>
      <w:bookmarkStart w:id="1492" w:name="_Toc163218585"/>
      <w:bookmarkStart w:id="1493" w:name="_Toc176701914"/>
      <w:bookmarkStart w:id="1494" w:name="_Toc187262357"/>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95" w:name="_Toc73962789"/>
      <w:bookmarkStart w:id="1496" w:name="_Toc75259966"/>
      <w:bookmarkStart w:id="1497" w:name="_Toc75275507"/>
      <w:bookmarkStart w:id="1498" w:name="_Toc75276018"/>
      <w:bookmarkStart w:id="1499" w:name="_Toc76541517"/>
      <w:bookmarkStart w:id="1500" w:name="_Toc82437286"/>
      <w:bookmarkStart w:id="1501" w:name="_Toc89944652"/>
      <w:bookmarkStart w:id="1502" w:name="_Toc98753670"/>
      <w:bookmarkStart w:id="1503" w:name="_Toc106180656"/>
      <w:bookmarkStart w:id="1504" w:name="_Toc114150692"/>
      <w:bookmarkStart w:id="1505" w:name="_Toc124151095"/>
      <w:bookmarkStart w:id="1506" w:name="_Toc124151615"/>
      <w:bookmarkStart w:id="1507" w:name="_Toc124152135"/>
      <w:bookmarkStart w:id="1508" w:name="_Toc130396667"/>
      <w:bookmarkStart w:id="1509" w:name="_Toc130397187"/>
      <w:bookmarkStart w:id="1510" w:name="_Toc137558291"/>
      <w:bookmarkStart w:id="1511" w:name="_Toc138862116"/>
      <w:bookmarkStart w:id="1512" w:name="_Toc145532173"/>
      <w:bookmarkStart w:id="1513" w:name="_Toc163218586"/>
      <w:bookmarkStart w:id="1514" w:name="_Toc176701915"/>
      <w:bookmarkStart w:id="1515" w:name="_Toc187262358"/>
      <w:r w:rsidRPr="00BE5108">
        <w:rPr>
          <w:rFonts w:eastAsiaTheme="minorEastAsia"/>
        </w:rPr>
        <w:t>4.10</w:t>
      </w:r>
      <w:r w:rsidRPr="00BE5108">
        <w:rPr>
          <w:rFonts w:eastAsiaTheme="minorEastAsia"/>
        </w:rPr>
        <w:tab/>
        <w:t>Requirements for contiguous and non-contiguous spectrum</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16" w:name="_Toc73962790"/>
      <w:bookmarkStart w:id="1517" w:name="_Toc75259967"/>
      <w:bookmarkStart w:id="1518" w:name="_Toc75275508"/>
      <w:bookmarkStart w:id="1519" w:name="_Toc75276019"/>
      <w:bookmarkStart w:id="1520" w:name="_Toc76541518"/>
      <w:bookmarkStart w:id="1521" w:name="_Toc82437287"/>
      <w:bookmarkStart w:id="1522" w:name="_Toc89944653"/>
      <w:bookmarkStart w:id="1523" w:name="_Toc98753671"/>
      <w:bookmarkStart w:id="1524" w:name="_Toc106180657"/>
      <w:bookmarkStart w:id="1525" w:name="_Toc114150693"/>
      <w:bookmarkStart w:id="1526" w:name="_Toc124151096"/>
      <w:bookmarkStart w:id="1527" w:name="_Toc124151616"/>
      <w:bookmarkStart w:id="1528" w:name="_Toc124152136"/>
      <w:bookmarkStart w:id="1529" w:name="_Toc130396668"/>
      <w:bookmarkStart w:id="1530" w:name="_Toc130397188"/>
      <w:bookmarkStart w:id="1531" w:name="_Toc137558292"/>
      <w:bookmarkStart w:id="1532" w:name="_Toc138862117"/>
      <w:bookmarkStart w:id="1533" w:name="_Toc145532174"/>
      <w:bookmarkStart w:id="1534" w:name="_Toc163218587"/>
      <w:bookmarkStart w:id="1535" w:name="_Toc176701916"/>
      <w:bookmarkStart w:id="1536" w:name="_Toc18726235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37" w:name="_Toc73962791"/>
      <w:bookmarkStart w:id="1538" w:name="_Toc75259968"/>
      <w:bookmarkStart w:id="1539" w:name="_Toc75275509"/>
      <w:bookmarkStart w:id="1540" w:name="_Toc75276020"/>
      <w:bookmarkStart w:id="1541" w:name="_Toc76541519"/>
      <w:bookmarkStart w:id="1542" w:name="_Toc82437288"/>
      <w:bookmarkStart w:id="1543" w:name="_Toc89944654"/>
      <w:bookmarkStart w:id="1544" w:name="_Toc98753672"/>
      <w:bookmarkStart w:id="1545" w:name="_Toc106180658"/>
      <w:bookmarkStart w:id="1546" w:name="_Toc114150694"/>
      <w:bookmarkStart w:id="1547" w:name="_Toc124151097"/>
      <w:bookmarkStart w:id="1548" w:name="_Toc124151617"/>
      <w:bookmarkStart w:id="1549" w:name="_Toc124152137"/>
      <w:bookmarkStart w:id="1550" w:name="_Toc130396669"/>
      <w:bookmarkStart w:id="1551" w:name="_Toc130397189"/>
      <w:bookmarkStart w:id="1552" w:name="_Toc137558293"/>
      <w:bookmarkStart w:id="1553" w:name="_Toc138862118"/>
      <w:bookmarkStart w:id="1554" w:name="_Toc145532175"/>
      <w:bookmarkStart w:id="1555" w:name="_Toc163218588"/>
      <w:bookmarkStart w:id="1556" w:name="_Toc176701917"/>
      <w:bookmarkStart w:id="1557" w:name="_Toc18726236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58" w:name="_Toc73962792"/>
      <w:bookmarkStart w:id="1559" w:name="_Toc75259969"/>
      <w:bookmarkStart w:id="1560" w:name="_Toc75275510"/>
      <w:bookmarkStart w:id="1561" w:name="_Toc75276021"/>
      <w:bookmarkStart w:id="1562" w:name="_Toc76541520"/>
      <w:bookmarkStart w:id="1563" w:name="_Toc82437289"/>
      <w:bookmarkStart w:id="1564" w:name="_Toc89944655"/>
      <w:bookmarkStart w:id="1565" w:name="_Toc98753673"/>
      <w:bookmarkStart w:id="1566" w:name="_Toc106180659"/>
      <w:bookmarkStart w:id="1567" w:name="_Toc114150695"/>
      <w:bookmarkStart w:id="1568" w:name="_Toc124151098"/>
      <w:bookmarkStart w:id="1569" w:name="_Toc124151618"/>
      <w:bookmarkStart w:id="1570" w:name="_Toc124152138"/>
      <w:bookmarkStart w:id="1571" w:name="_Toc130396670"/>
      <w:bookmarkStart w:id="1572" w:name="_Toc130397190"/>
      <w:bookmarkStart w:id="1573" w:name="_Toc137558294"/>
      <w:bookmarkStart w:id="1574" w:name="_Toc138862119"/>
      <w:bookmarkStart w:id="1575" w:name="_Toc145532176"/>
      <w:bookmarkStart w:id="1576" w:name="_Toc163218589"/>
      <w:bookmarkStart w:id="1577" w:name="_Toc176701918"/>
      <w:bookmarkStart w:id="1578" w:name="_Toc18726236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79" w:name="_Toc114150696"/>
      <w:bookmarkStart w:id="1580" w:name="_Toc124151099"/>
      <w:bookmarkStart w:id="1581" w:name="_Toc124151619"/>
      <w:bookmarkStart w:id="1582" w:name="_Toc124152139"/>
      <w:bookmarkStart w:id="1583" w:name="_Toc130396671"/>
      <w:bookmarkStart w:id="1584" w:name="_Toc130397191"/>
      <w:bookmarkStart w:id="1585" w:name="_Toc137558295"/>
      <w:bookmarkStart w:id="1586" w:name="_Toc138862120"/>
      <w:bookmarkStart w:id="1587" w:name="_Toc145532177"/>
      <w:bookmarkStart w:id="1588" w:name="_Toc163218590"/>
      <w:bookmarkStart w:id="1589" w:name="_Toc176701919"/>
      <w:bookmarkStart w:id="1590" w:name="_Toc187262362"/>
      <w:r w:rsidRPr="004E7E0A">
        <w:rPr>
          <w:rFonts w:cs="Arial"/>
        </w:rPr>
        <w:t>4.</w:t>
      </w:r>
      <w:r>
        <w:rPr>
          <w:rFonts w:cs="Arial"/>
        </w:rPr>
        <w:t>14</w:t>
      </w:r>
      <w:r w:rsidRPr="004E7E0A">
        <w:rPr>
          <w:rFonts w:cs="Arial"/>
        </w:rPr>
        <w:tab/>
        <w:t>Requirements for IAB-DU and IAB-MT capable of simultaneous operation</w:t>
      </w:r>
      <w:bookmarkEnd w:id="1579"/>
      <w:bookmarkEnd w:id="1580"/>
      <w:bookmarkEnd w:id="1581"/>
      <w:bookmarkEnd w:id="1582"/>
      <w:bookmarkEnd w:id="1583"/>
      <w:bookmarkEnd w:id="1584"/>
      <w:bookmarkEnd w:id="1585"/>
      <w:bookmarkEnd w:id="1586"/>
      <w:bookmarkEnd w:id="1587"/>
      <w:bookmarkEnd w:id="1588"/>
      <w:bookmarkEnd w:id="1589"/>
      <w:bookmarkEnd w:id="1590"/>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bookmarkStart w:id="1591" w:name="_Toc176701920"/>
      <w:bookmarkStart w:id="1592" w:name="_Toc187262363"/>
      <w:r w:rsidRPr="00DA7142">
        <w:rPr>
          <w:rFonts w:eastAsiaTheme="minorEastAsia"/>
        </w:rPr>
        <w:t>4.15</w:t>
      </w:r>
      <w:r w:rsidRPr="00DA7142">
        <w:rPr>
          <w:rFonts w:eastAsiaTheme="minorEastAsia"/>
        </w:rPr>
        <w:tab/>
        <w:t>Specification suffix information</w:t>
      </w:r>
      <w:bookmarkEnd w:id="1591"/>
      <w:bookmarkEnd w:id="1592"/>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93" w:name="_Toc73962793"/>
      <w:bookmarkStart w:id="1594" w:name="_Toc75259970"/>
      <w:bookmarkStart w:id="1595" w:name="_Toc75275511"/>
      <w:bookmarkStart w:id="1596" w:name="_Toc75276022"/>
      <w:bookmarkStart w:id="1597" w:name="_Toc76541521"/>
      <w:bookmarkStart w:id="1598" w:name="_Toc82437290"/>
      <w:bookmarkStart w:id="1599" w:name="_Toc89944656"/>
      <w:bookmarkStart w:id="1600" w:name="_Toc98753674"/>
      <w:bookmarkStart w:id="1601" w:name="_Toc106180660"/>
      <w:bookmarkStart w:id="1602" w:name="_Toc114150697"/>
      <w:bookmarkStart w:id="1603" w:name="_Toc124151100"/>
      <w:bookmarkStart w:id="1604" w:name="_Toc124151620"/>
      <w:bookmarkStart w:id="1605" w:name="_Toc124152140"/>
      <w:bookmarkStart w:id="1606" w:name="_Toc130396672"/>
      <w:bookmarkStart w:id="1607" w:name="_Toc130397192"/>
      <w:bookmarkStart w:id="1608" w:name="_Toc137558296"/>
      <w:bookmarkStart w:id="1609" w:name="_Toc138862121"/>
      <w:bookmarkStart w:id="1610" w:name="_Toc145532178"/>
      <w:bookmarkStart w:id="1611" w:name="_Toc163218591"/>
      <w:bookmarkStart w:id="1612" w:name="_Toc176701921"/>
      <w:bookmarkStart w:id="1613" w:name="_Toc187262364"/>
      <w:r w:rsidRPr="00BE5108">
        <w:rPr>
          <w:rFonts w:eastAsiaTheme="minorEastAsia"/>
        </w:rPr>
        <w:t>5</w:t>
      </w:r>
      <w:r w:rsidRPr="00BE5108">
        <w:rPr>
          <w:rFonts w:eastAsiaTheme="minorEastAsia"/>
        </w:rPr>
        <w:tab/>
        <w:t>Operating bands and channel arrangement</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2C12D577" w14:textId="01780887" w:rsidR="00A52DD9" w:rsidRPr="00BE5108" w:rsidRDefault="00A52DD9" w:rsidP="00A52DD9">
      <w:pPr>
        <w:pStyle w:val="NO"/>
        <w:rPr>
          <w:rFonts w:eastAsiaTheme="minorEastAsia"/>
        </w:rPr>
      </w:pPr>
      <w:r w:rsidRPr="008F518D">
        <w:rPr>
          <w:rFonts w:eastAsia="DengXian"/>
        </w:rPr>
        <w:t>Note:</w:t>
      </w:r>
      <w:r>
        <w:rPr>
          <w:rFonts w:eastAsia="DengXian"/>
        </w:rPr>
        <w:tab/>
      </w:r>
      <w:r w:rsidRPr="008F518D">
        <w:rPr>
          <w:rFonts w:eastAsia="DengXian"/>
        </w:rPr>
        <w:t>Channel bandwidths below 10 MHz are not supported in the present version of the specification.</w:t>
      </w:r>
    </w:p>
    <w:p w14:paraId="0321BE68" w14:textId="77777777" w:rsidR="00EA6CFC" w:rsidRPr="00BE5108" w:rsidRDefault="00EA6CFC" w:rsidP="00F22766">
      <w:pPr>
        <w:pStyle w:val="Heading1"/>
        <w:rPr>
          <w:rFonts w:eastAsiaTheme="minorEastAsia"/>
        </w:rPr>
      </w:pPr>
      <w:bookmarkStart w:id="1614" w:name="_Toc73962794"/>
      <w:bookmarkStart w:id="1615" w:name="_Toc75259971"/>
      <w:bookmarkStart w:id="1616" w:name="_Toc75275512"/>
      <w:bookmarkStart w:id="1617" w:name="_Toc75276023"/>
      <w:bookmarkStart w:id="1618" w:name="_Toc76541522"/>
      <w:bookmarkStart w:id="1619" w:name="_Toc82437291"/>
      <w:bookmarkStart w:id="1620" w:name="_Toc89944657"/>
      <w:bookmarkStart w:id="1621" w:name="_Toc98753675"/>
      <w:bookmarkStart w:id="1622" w:name="_Toc106180661"/>
      <w:bookmarkStart w:id="1623" w:name="_Toc114150698"/>
      <w:bookmarkStart w:id="1624" w:name="_Toc124151101"/>
      <w:bookmarkStart w:id="1625" w:name="_Toc124151621"/>
      <w:bookmarkStart w:id="1626" w:name="_Toc124152141"/>
      <w:bookmarkStart w:id="1627" w:name="_Toc130396673"/>
      <w:bookmarkStart w:id="1628" w:name="_Toc130397193"/>
      <w:bookmarkStart w:id="1629" w:name="_Toc137558297"/>
      <w:bookmarkStart w:id="1630" w:name="_Toc138862122"/>
      <w:bookmarkStart w:id="1631" w:name="_Toc145532179"/>
      <w:bookmarkStart w:id="1632" w:name="_Toc163218592"/>
      <w:bookmarkStart w:id="1633" w:name="_Toc176701922"/>
      <w:bookmarkStart w:id="1634" w:name="_Toc187262365"/>
      <w:r w:rsidRPr="00BE5108">
        <w:rPr>
          <w:rFonts w:eastAsiaTheme="minorEastAsia"/>
        </w:rPr>
        <w:t>6</w:t>
      </w:r>
      <w:r w:rsidRPr="00BE5108">
        <w:rPr>
          <w:rFonts w:eastAsiaTheme="minorEastAsia"/>
        </w:rPr>
        <w:tab/>
        <w:t>Conducted transmitter characteristics (IAB-DU and IAB-MT)</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09248F7" w14:textId="77777777" w:rsidR="006725BC" w:rsidRPr="00BE5108" w:rsidRDefault="006725BC" w:rsidP="006725BC">
      <w:pPr>
        <w:pStyle w:val="Heading2"/>
        <w:rPr>
          <w:rFonts w:eastAsiaTheme="minorEastAsia"/>
        </w:rPr>
      </w:pPr>
      <w:bookmarkStart w:id="1635" w:name="_Toc73962795"/>
      <w:bookmarkStart w:id="1636" w:name="_Toc75259972"/>
      <w:bookmarkStart w:id="1637" w:name="_Toc75275513"/>
      <w:bookmarkStart w:id="1638" w:name="_Toc75276024"/>
      <w:bookmarkStart w:id="1639" w:name="_Toc76541523"/>
      <w:bookmarkStart w:id="1640" w:name="_Toc82437292"/>
      <w:bookmarkStart w:id="1641" w:name="_Toc89944658"/>
      <w:bookmarkStart w:id="1642" w:name="_Toc98753676"/>
      <w:bookmarkStart w:id="1643" w:name="_Toc106180662"/>
      <w:bookmarkStart w:id="1644" w:name="_Toc114150699"/>
      <w:bookmarkStart w:id="1645" w:name="_Toc124151102"/>
      <w:bookmarkStart w:id="1646" w:name="_Toc124151622"/>
      <w:bookmarkStart w:id="1647" w:name="_Toc124152142"/>
      <w:bookmarkStart w:id="1648" w:name="_Toc130396674"/>
      <w:bookmarkStart w:id="1649" w:name="_Toc130397194"/>
      <w:bookmarkStart w:id="1650" w:name="_Toc137558298"/>
      <w:bookmarkStart w:id="1651" w:name="_Toc138862123"/>
      <w:bookmarkStart w:id="1652" w:name="_Toc145532180"/>
      <w:bookmarkStart w:id="1653" w:name="_Toc163218593"/>
      <w:bookmarkStart w:id="1654" w:name="_Toc176701923"/>
      <w:bookmarkStart w:id="1655" w:name="_Toc187262366"/>
      <w:r w:rsidRPr="00BE5108">
        <w:rPr>
          <w:rFonts w:eastAsiaTheme="minorEastAsia"/>
        </w:rPr>
        <w:t>6.1</w:t>
      </w:r>
      <w:r w:rsidRPr="00BE5108">
        <w:rPr>
          <w:rFonts w:eastAsiaTheme="minorEastAsia"/>
        </w:rP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lastRenderedPageBreak/>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56" w:name="_Toc73962796"/>
      <w:bookmarkStart w:id="1657" w:name="_Toc75259973"/>
      <w:bookmarkStart w:id="1658" w:name="_Toc75275514"/>
      <w:bookmarkStart w:id="1659" w:name="_Toc75276025"/>
      <w:bookmarkStart w:id="1660" w:name="_Toc76541524"/>
      <w:bookmarkStart w:id="1661" w:name="_Toc82437293"/>
      <w:bookmarkStart w:id="1662" w:name="_Toc89944659"/>
      <w:bookmarkStart w:id="1663" w:name="_Toc98753677"/>
      <w:bookmarkStart w:id="1664" w:name="_Toc106180663"/>
      <w:bookmarkStart w:id="1665" w:name="_Toc114150700"/>
      <w:bookmarkStart w:id="1666" w:name="_Toc124151103"/>
      <w:bookmarkStart w:id="1667" w:name="_Toc124151623"/>
      <w:bookmarkStart w:id="1668" w:name="_Toc124152143"/>
      <w:bookmarkStart w:id="1669" w:name="_Toc130396675"/>
      <w:bookmarkStart w:id="1670" w:name="_Toc130397195"/>
      <w:bookmarkStart w:id="1671" w:name="_Toc137558299"/>
      <w:bookmarkStart w:id="1672" w:name="_Toc138862124"/>
      <w:bookmarkStart w:id="1673" w:name="_Toc145532181"/>
      <w:bookmarkStart w:id="1674" w:name="_Toc163218594"/>
      <w:bookmarkStart w:id="1675" w:name="_Toc176701924"/>
      <w:bookmarkStart w:id="1676" w:name="_Toc18726236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8162403" w14:textId="77777777" w:rsidR="008D3EE5" w:rsidRPr="00BE5108" w:rsidRDefault="008D3EE5" w:rsidP="008D3EE5">
      <w:pPr>
        <w:pStyle w:val="Heading3"/>
        <w:rPr>
          <w:rFonts w:eastAsiaTheme="minorEastAsia"/>
        </w:rPr>
      </w:pPr>
      <w:bookmarkStart w:id="1677" w:name="_Toc73962797"/>
      <w:bookmarkStart w:id="1678" w:name="_Toc75259974"/>
      <w:bookmarkStart w:id="1679" w:name="_Toc75275515"/>
      <w:bookmarkStart w:id="1680" w:name="_Toc75276026"/>
      <w:bookmarkStart w:id="1681" w:name="_Toc76541525"/>
      <w:bookmarkStart w:id="1682" w:name="_Toc82437294"/>
      <w:bookmarkStart w:id="1683" w:name="_Toc89944660"/>
      <w:bookmarkStart w:id="1684" w:name="_Toc98753678"/>
      <w:bookmarkStart w:id="1685" w:name="_Toc106180664"/>
      <w:bookmarkStart w:id="1686" w:name="_Toc114150701"/>
      <w:bookmarkStart w:id="1687" w:name="_Toc124151104"/>
      <w:bookmarkStart w:id="1688" w:name="_Toc124151624"/>
      <w:bookmarkStart w:id="1689" w:name="_Toc124152144"/>
      <w:bookmarkStart w:id="1690" w:name="_Toc130396676"/>
      <w:bookmarkStart w:id="1691" w:name="_Toc130397196"/>
      <w:bookmarkStart w:id="1692" w:name="_Toc137558300"/>
      <w:bookmarkStart w:id="1693" w:name="_Toc138862125"/>
      <w:bookmarkStart w:id="1694" w:name="_Toc145532182"/>
      <w:bookmarkStart w:id="1695" w:name="_Toc163218595"/>
      <w:bookmarkStart w:id="1696" w:name="_Toc176701925"/>
      <w:bookmarkStart w:id="1697" w:name="_Toc187262368"/>
      <w:r w:rsidRPr="00BE5108">
        <w:rPr>
          <w:rFonts w:eastAsiaTheme="minorEastAsia"/>
        </w:rPr>
        <w:t>6.2.1</w:t>
      </w:r>
      <w:r w:rsidRPr="00BE5108">
        <w:rPr>
          <w:rFonts w:eastAsiaTheme="minorEastAsia"/>
        </w:rPr>
        <w:tab/>
        <w:t>General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98" w:name="_Toc73962798"/>
      <w:bookmarkStart w:id="1699" w:name="_Toc75259975"/>
      <w:bookmarkStart w:id="1700" w:name="_Toc75275516"/>
      <w:bookmarkStart w:id="1701" w:name="_Toc75276027"/>
      <w:bookmarkStart w:id="1702" w:name="_Toc76541526"/>
      <w:bookmarkStart w:id="1703" w:name="_Toc82437295"/>
      <w:bookmarkStart w:id="1704" w:name="_Toc89944661"/>
      <w:bookmarkStart w:id="1705" w:name="_Toc98753679"/>
      <w:bookmarkStart w:id="1706" w:name="_Toc106180665"/>
      <w:bookmarkStart w:id="1707" w:name="_Toc114150702"/>
      <w:bookmarkStart w:id="1708" w:name="_Toc124151105"/>
      <w:bookmarkStart w:id="1709" w:name="_Toc124151625"/>
      <w:bookmarkStart w:id="1710" w:name="_Toc124152145"/>
      <w:bookmarkStart w:id="1711" w:name="_Toc130396677"/>
      <w:bookmarkStart w:id="1712" w:name="_Toc130397197"/>
      <w:bookmarkStart w:id="1713" w:name="_Toc137558301"/>
      <w:bookmarkStart w:id="1714" w:name="_Toc138862126"/>
      <w:bookmarkStart w:id="1715" w:name="_Toc145532183"/>
      <w:bookmarkStart w:id="1716" w:name="_Toc163218596"/>
      <w:bookmarkStart w:id="1717" w:name="_Toc176701926"/>
      <w:bookmarkStart w:id="1718" w:name="_Toc187262369"/>
      <w:r w:rsidRPr="00BE5108">
        <w:rPr>
          <w:rFonts w:eastAsiaTheme="minorEastAsia"/>
        </w:rPr>
        <w:t>6.2.2</w:t>
      </w:r>
      <w:r w:rsidRPr="00BE5108">
        <w:rPr>
          <w:rFonts w:eastAsiaTheme="minorEastAsia"/>
        </w:rPr>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19" w:name="_Toc73962799"/>
      <w:bookmarkStart w:id="1720" w:name="_Toc75259976"/>
      <w:bookmarkStart w:id="1721" w:name="_Toc75275517"/>
      <w:bookmarkStart w:id="1722" w:name="_Toc75276028"/>
      <w:bookmarkStart w:id="1723" w:name="_Toc76541527"/>
      <w:bookmarkStart w:id="1724" w:name="_Toc82437296"/>
      <w:bookmarkStart w:id="1725" w:name="_Toc89944662"/>
      <w:bookmarkStart w:id="1726" w:name="_Toc98753680"/>
      <w:bookmarkStart w:id="1727" w:name="_Toc106180666"/>
      <w:bookmarkStart w:id="1728" w:name="_Toc114150703"/>
      <w:bookmarkStart w:id="1729" w:name="_Toc124151106"/>
      <w:bookmarkStart w:id="1730" w:name="_Toc124151626"/>
      <w:bookmarkStart w:id="1731" w:name="_Toc124152146"/>
      <w:bookmarkStart w:id="1732" w:name="_Toc130396678"/>
      <w:bookmarkStart w:id="1733" w:name="_Toc130397198"/>
      <w:bookmarkStart w:id="1734" w:name="_Toc137558302"/>
      <w:bookmarkStart w:id="1735" w:name="_Toc138862127"/>
      <w:bookmarkStart w:id="1736" w:name="_Toc145532184"/>
      <w:bookmarkStart w:id="1737" w:name="_Toc163218597"/>
      <w:bookmarkStart w:id="1738" w:name="_Toc176701927"/>
      <w:bookmarkStart w:id="1739" w:name="_Toc187262370"/>
      <w:r w:rsidRPr="00BE5108">
        <w:rPr>
          <w:rFonts w:eastAsiaTheme="minorEastAsia"/>
        </w:rPr>
        <w:t>6.2.3</w:t>
      </w:r>
      <w:r w:rsidRPr="00BE5108">
        <w:rPr>
          <w:rFonts w:eastAsiaTheme="minorEastAsia"/>
        </w:rPr>
        <w:tab/>
        <w:t>Test purpose</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40" w:name="_Toc73962800"/>
      <w:bookmarkStart w:id="1741" w:name="_Toc75259977"/>
      <w:bookmarkStart w:id="1742" w:name="_Toc75275518"/>
      <w:bookmarkStart w:id="1743" w:name="_Toc75276029"/>
      <w:bookmarkStart w:id="1744" w:name="_Toc76541528"/>
      <w:bookmarkStart w:id="1745" w:name="_Toc82437297"/>
      <w:bookmarkStart w:id="1746" w:name="_Toc89944663"/>
      <w:bookmarkStart w:id="1747" w:name="_Toc98753681"/>
      <w:bookmarkStart w:id="1748" w:name="_Toc106180667"/>
      <w:bookmarkStart w:id="1749" w:name="_Toc114150704"/>
      <w:bookmarkStart w:id="1750" w:name="_Toc124151107"/>
      <w:bookmarkStart w:id="1751" w:name="_Toc124151627"/>
      <w:bookmarkStart w:id="1752" w:name="_Toc124152147"/>
      <w:bookmarkStart w:id="1753" w:name="_Toc130396679"/>
      <w:bookmarkStart w:id="1754" w:name="_Toc130397199"/>
      <w:bookmarkStart w:id="1755" w:name="_Toc137558303"/>
      <w:bookmarkStart w:id="1756" w:name="_Toc138862128"/>
      <w:bookmarkStart w:id="1757" w:name="_Toc145532185"/>
      <w:bookmarkStart w:id="1758" w:name="_Toc163218598"/>
      <w:bookmarkStart w:id="1759" w:name="_Toc176701928"/>
      <w:bookmarkStart w:id="1760" w:name="_Toc187262371"/>
      <w:r w:rsidRPr="00BE5108">
        <w:rPr>
          <w:rFonts w:eastAsiaTheme="minorEastAsia"/>
        </w:rPr>
        <w:t>6.2.4</w:t>
      </w:r>
      <w:r w:rsidRPr="00BE5108">
        <w:rPr>
          <w:rFonts w:eastAsiaTheme="minorEastAsia"/>
        </w:rPr>
        <w:tab/>
        <w:t>Method of test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B729579" w14:textId="77777777" w:rsidR="008D3EE5" w:rsidRPr="00BE5108" w:rsidRDefault="008D3EE5" w:rsidP="008D3EE5">
      <w:pPr>
        <w:pStyle w:val="Heading4"/>
        <w:rPr>
          <w:rFonts w:eastAsiaTheme="minorEastAsia"/>
        </w:rPr>
      </w:pPr>
      <w:bookmarkStart w:id="1761" w:name="_Toc73962801"/>
      <w:bookmarkStart w:id="1762" w:name="_Toc75259978"/>
      <w:bookmarkStart w:id="1763" w:name="_Toc75275519"/>
      <w:bookmarkStart w:id="1764" w:name="_Toc75276030"/>
      <w:bookmarkStart w:id="1765" w:name="_Toc76541529"/>
      <w:bookmarkStart w:id="1766" w:name="_Toc82437298"/>
      <w:bookmarkStart w:id="1767" w:name="_Toc89944664"/>
      <w:bookmarkStart w:id="1768" w:name="_Toc98753682"/>
      <w:bookmarkStart w:id="1769" w:name="_Toc106180668"/>
      <w:bookmarkStart w:id="1770" w:name="_Toc114150705"/>
      <w:bookmarkStart w:id="1771" w:name="_Toc124151108"/>
      <w:bookmarkStart w:id="1772" w:name="_Toc124151628"/>
      <w:bookmarkStart w:id="1773" w:name="_Toc124152148"/>
      <w:bookmarkStart w:id="1774" w:name="_Toc130396680"/>
      <w:bookmarkStart w:id="1775" w:name="_Toc130397200"/>
      <w:bookmarkStart w:id="1776" w:name="_Toc137558304"/>
      <w:bookmarkStart w:id="1777" w:name="_Toc138862129"/>
      <w:bookmarkStart w:id="1778" w:name="_Toc145532186"/>
      <w:bookmarkStart w:id="1779" w:name="_Toc163218599"/>
      <w:bookmarkStart w:id="1780" w:name="_Toc176701929"/>
      <w:bookmarkStart w:id="1781" w:name="_Toc187262372"/>
      <w:r w:rsidRPr="00BE5108">
        <w:rPr>
          <w:rFonts w:eastAsiaTheme="minorEastAsia"/>
        </w:rPr>
        <w:t>6.2.4.1</w:t>
      </w:r>
      <w:r w:rsidRPr="00BE5108">
        <w:rPr>
          <w:rFonts w:eastAsiaTheme="minorEastAsia"/>
        </w:rPr>
        <w:tab/>
        <w:t>Initial conditions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lastRenderedPageBreak/>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2" w:name="_Toc73962802"/>
      <w:bookmarkStart w:id="1783" w:name="_Toc75259979"/>
      <w:bookmarkStart w:id="1784" w:name="_Toc75275520"/>
      <w:bookmarkStart w:id="1785" w:name="_Toc75276031"/>
      <w:bookmarkStart w:id="1786" w:name="_Toc76541530"/>
      <w:bookmarkStart w:id="1787" w:name="_Toc82437299"/>
      <w:bookmarkStart w:id="1788" w:name="_Toc89944665"/>
      <w:bookmarkStart w:id="1789" w:name="_Toc98753683"/>
      <w:bookmarkStart w:id="1790" w:name="_Toc106180669"/>
      <w:bookmarkStart w:id="1791" w:name="_Toc114150706"/>
      <w:bookmarkStart w:id="1792" w:name="_Toc124151109"/>
      <w:bookmarkStart w:id="1793" w:name="_Toc124151629"/>
      <w:bookmarkStart w:id="1794" w:name="_Toc124152149"/>
      <w:bookmarkStart w:id="1795" w:name="_Toc130396681"/>
      <w:bookmarkStart w:id="1796" w:name="_Toc130397201"/>
      <w:bookmarkStart w:id="1797" w:name="_Toc137558305"/>
      <w:bookmarkStart w:id="1798" w:name="_Toc138862130"/>
      <w:bookmarkStart w:id="1799" w:name="_Toc145532187"/>
      <w:bookmarkStart w:id="1800" w:name="_Toc163218600"/>
      <w:bookmarkStart w:id="1801" w:name="_Toc176701930"/>
      <w:bookmarkStart w:id="1802" w:name="_Toc187262373"/>
      <w:r w:rsidRPr="00BE5108">
        <w:rPr>
          <w:rFonts w:eastAsiaTheme="minorEastAsia"/>
        </w:rPr>
        <w:t>6.2.4.2</w:t>
      </w:r>
      <w:r w:rsidRPr="00BE5108">
        <w:rPr>
          <w:rFonts w:eastAsiaTheme="minorEastAsia"/>
        </w:rPr>
        <w:tab/>
        <w:t>Procedure</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03" w:name="_Toc73962803"/>
      <w:bookmarkStart w:id="1804" w:name="_Toc75259980"/>
      <w:bookmarkStart w:id="1805" w:name="_Toc75275521"/>
      <w:bookmarkStart w:id="1806" w:name="_Toc75276032"/>
      <w:bookmarkStart w:id="1807" w:name="_Toc76541531"/>
      <w:bookmarkStart w:id="1808" w:name="_Toc82437300"/>
      <w:bookmarkStart w:id="1809" w:name="_Toc89944666"/>
      <w:bookmarkStart w:id="1810" w:name="_Toc98753684"/>
      <w:bookmarkStart w:id="1811" w:name="_Toc106180670"/>
      <w:bookmarkStart w:id="1812" w:name="_Toc114150707"/>
      <w:bookmarkStart w:id="1813" w:name="_Toc124151110"/>
      <w:bookmarkStart w:id="1814" w:name="_Toc124151630"/>
      <w:bookmarkStart w:id="1815" w:name="_Toc124152150"/>
      <w:bookmarkStart w:id="1816" w:name="_Toc130396682"/>
      <w:bookmarkStart w:id="1817" w:name="_Toc130397202"/>
      <w:bookmarkStart w:id="1818" w:name="_Toc137558306"/>
      <w:bookmarkStart w:id="1819" w:name="_Toc138862131"/>
      <w:bookmarkStart w:id="1820" w:name="_Toc145532188"/>
      <w:bookmarkStart w:id="1821" w:name="_Toc163218601"/>
      <w:bookmarkStart w:id="1822" w:name="_Toc176701931"/>
      <w:bookmarkStart w:id="1823" w:name="_Toc187262374"/>
      <w:r w:rsidRPr="00BE5108">
        <w:rPr>
          <w:rFonts w:eastAsiaTheme="minorEastAsia"/>
        </w:rPr>
        <w:t>6.2.5</w:t>
      </w:r>
      <w:r w:rsidRPr="00BE5108">
        <w:rPr>
          <w:rFonts w:eastAsiaTheme="minorEastAsia"/>
        </w:rPr>
        <w:tab/>
        <w:t>Test requirement</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bookmarkStart w:id="1824" w:name="_Toc176701932"/>
      <w:bookmarkStart w:id="1825" w:name="_Toc187262375"/>
      <w:r>
        <w:t>6.2.1B</w:t>
      </w:r>
      <w:r>
        <w:tab/>
        <w:t>Output power for mIAB-MT</w:t>
      </w:r>
      <w:bookmarkEnd w:id="1824"/>
      <w:bookmarkEnd w:id="1825"/>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826" w:name="_Toc66386294"/>
      <w:bookmarkStart w:id="1827" w:name="_Toc74583135"/>
      <w:bookmarkStart w:id="1828" w:name="_Toc82449930"/>
      <w:bookmarkStart w:id="1829" w:name="_Toc82450578"/>
      <w:bookmarkStart w:id="1830" w:name="_Toc89948967"/>
      <w:bookmarkStart w:id="1831" w:name="_Toc98755356"/>
      <w:bookmarkStart w:id="1832" w:name="_Toc98762946"/>
      <w:bookmarkStart w:id="1833" w:name="_Toc106183875"/>
      <w:bookmarkStart w:id="1834" w:name="_Toc130401897"/>
      <w:bookmarkStart w:id="1835" w:name="_Toc137554448"/>
      <w:bookmarkStart w:id="1836" w:name="_Toc138853510"/>
      <w:bookmarkStart w:id="1837"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826"/>
      <w:bookmarkEnd w:id="1827"/>
      <w:bookmarkEnd w:id="1828"/>
      <w:bookmarkEnd w:id="1829"/>
      <w:bookmarkEnd w:id="1830"/>
      <w:bookmarkEnd w:id="1831"/>
      <w:bookmarkEnd w:id="1832"/>
      <w:bookmarkEnd w:id="1833"/>
      <w:bookmarkEnd w:id="1834"/>
      <w:bookmarkEnd w:id="1835"/>
      <w:bookmarkEnd w:id="1836"/>
      <w:bookmarkEnd w:id="1837"/>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lastRenderedPageBreak/>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838" w:name="_Toc73962804"/>
      <w:bookmarkStart w:id="1839" w:name="_Toc75259981"/>
      <w:bookmarkStart w:id="1840" w:name="_Toc75275522"/>
      <w:bookmarkStart w:id="1841" w:name="_Toc75276033"/>
      <w:bookmarkStart w:id="1842" w:name="_Toc76541532"/>
      <w:bookmarkStart w:id="1843" w:name="_Toc82437301"/>
      <w:bookmarkStart w:id="1844" w:name="_Toc89944667"/>
      <w:bookmarkStart w:id="1845" w:name="_Toc98753685"/>
      <w:bookmarkStart w:id="1846" w:name="_Toc106180671"/>
      <w:bookmarkStart w:id="1847" w:name="_Toc114150708"/>
      <w:bookmarkStart w:id="1848" w:name="_Toc124151111"/>
      <w:bookmarkStart w:id="1849" w:name="_Toc124151631"/>
      <w:bookmarkStart w:id="1850" w:name="_Toc124152151"/>
      <w:bookmarkStart w:id="1851" w:name="_Toc130396683"/>
      <w:bookmarkStart w:id="1852" w:name="_Toc130397203"/>
      <w:bookmarkStart w:id="1853" w:name="_Toc137558307"/>
      <w:bookmarkStart w:id="1854" w:name="_Toc138862132"/>
      <w:bookmarkStart w:id="1855" w:name="_Toc145532189"/>
      <w:bookmarkStart w:id="1856" w:name="_Toc163218602"/>
      <w:bookmarkStart w:id="1857" w:name="_Toc176701933"/>
      <w:bookmarkStart w:id="1858" w:name="_Toc187262376"/>
      <w:r w:rsidRPr="00BE5108">
        <w:rPr>
          <w:rFonts w:eastAsiaTheme="minorEastAsia"/>
        </w:rPr>
        <w:t>6.3</w:t>
      </w:r>
      <w:r w:rsidRPr="00BE5108">
        <w:rPr>
          <w:rFonts w:eastAsiaTheme="minorEastAsia"/>
        </w:rPr>
        <w:tab/>
        <w:t>Output power dynamics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EF959E3" w14:textId="77777777" w:rsidR="00AD1976" w:rsidRPr="00BE5108" w:rsidRDefault="00AD1976" w:rsidP="00AD1976">
      <w:pPr>
        <w:pStyle w:val="Heading3"/>
        <w:rPr>
          <w:rFonts w:eastAsiaTheme="minorEastAsia"/>
        </w:rPr>
      </w:pPr>
      <w:bookmarkStart w:id="1859" w:name="_Toc73962805"/>
      <w:bookmarkStart w:id="1860" w:name="_Toc75259982"/>
      <w:bookmarkStart w:id="1861" w:name="_Toc75275523"/>
      <w:bookmarkStart w:id="1862" w:name="_Toc75276034"/>
      <w:bookmarkStart w:id="1863" w:name="_Toc76541533"/>
      <w:bookmarkStart w:id="1864" w:name="_Toc82437302"/>
      <w:bookmarkStart w:id="1865" w:name="_Toc89944668"/>
      <w:bookmarkStart w:id="1866" w:name="_Toc98753686"/>
      <w:bookmarkStart w:id="1867" w:name="_Toc106180672"/>
      <w:bookmarkStart w:id="1868" w:name="_Toc114150709"/>
      <w:bookmarkStart w:id="1869" w:name="_Toc124151112"/>
      <w:bookmarkStart w:id="1870" w:name="_Toc124151632"/>
      <w:bookmarkStart w:id="1871" w:name="_Toc124152152"/>
      <w:bookmarkStart w:id="1872" w:name="_Toc130396684"/>
      <w:bookmarkStart w:id="1873" w:name="_Toc130397204"/>
      <w:bookmarkStart w:id="1874" w:name="_Toc137558308"/>
      <w:bookmarkStart w:id="1875" w:name="_Toc138862133"/>
      <w:bookmarkStart w:id="1876" w:name="_Toc145532190"/>
      <w:bookmarkStart w:id="1877" w:name="_Toc163218603"/>
      <w:bookmarkStart w:id="1878" w:name="_Toc176701934"/>
      <w:bookmarkStart w:id="1879" w:name="_Toc18726237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EFA5DCA" w14:textId="77777777" w:rsidR="00AD1976" w:rsidRPr="00BE5108" w:rsidRDefault="00AD1976" w:rsidP="00AD1976">
      <w:pPr>
        <w:pStyle w:val="Heading4"/>
        <w:rPr>
          <w:rFonts w:eastAsiaTheme="minorEastAsia"/>
        </w:rPr>
      </w:pPr>
      <w:bookmarkStart w:id="1880" w:name="_Toc73962806"/>
      <w:bookmarkStart w:id="1881" w:name="_Toc75259983"/>
      <w:bookmarkStart w:id="1882" w:name="_Toc75275524"/>
      <w:bookmarkStart w:id="1883" w:name="_Toc75276035"/>
      <w:bookmarkStart w:id="1884" w:name="_Toc76541534"/>
      <w:bookmarkStart w:id="1885" w:name="_Toc82437303"/>
      <w:bookmarkStart w:id="1886" w:name="_Toc89944669"/>
      <w:bookmarkStart w:id="1887" w:name="_Toc98753687"/>
      <w:bookmarkStart w:id="1888" w:name="_Toc106180673"/>
      <w:bookmarkStart w:id="1889" w:name="_Toc114150710"/>
      <w:bookmarkStart w:id="1890" w:name="_Toc124151113"/>
      <w:bookmarkStart w:id="1891" w:name="_Toc124151633"/>
      <w:bookmarkStart w:id="1892" w:name="_Toc124152153"/>
      <w:bookmarkStart w:id="1893" w:name="_Toc130396685"/>
      <w:bookmarkStart w:id="1894" w:name="_Toc130397205"/>
      <w:bookmarkStart w:id="1895" w:name="_Toc137558309"/>
      <w:bookmarkStart w:id="1896" w:name="_Toc138862134"/>
      <w:bookmarkStart w:id="1897" w:name="_Toc145532191"/>
      <w:bookmarkStart w:id="1898" w:name="_Toc163218604"/>
      <w:bookmarkStart w:id="1899" w:name="_Toc176701935"/>
      <w:bookmarkStart w:id="1900" w:name="_Toc187262378"/>
      <w:r w:rsidRPr="00BE5108">
        <w:rPr>
          <w:rFonts w:eastAsiaTheme="minorEastAsia"/>
        </w:rPr>
        <w:t>6.3.1.1</w:t>
      </w:r>
      <w:r w:rsidRPr="00BE5108">
        <w:rPr>
          <w:rFonts w:eastAsiaTheme="minorEastAsia"/>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901" w:name="_Toc73962807"/>
      <w:bookmarkStart w:id="1902" w:name="_Toc75259984"/>
      <w:bookmarkStart w:id="1903" w:name="_Toc75275525"/>
      <w:bookmarkStart w:id="1904" w:name="_Toc75276036"/>
      <w:bookmarkStart w:id="1905" w:name="_Toc76541535"/>
      <w:bookmarkStart w:id="1906" w:name="_Toc82437304"/>
      <w:bookmarkStart w:id="1907" w:name="_Toc89944670"/>
      <w:bookmarkStart w:id="1908" w:name="_Toc98753688"/>
      <w:bookmarkStart w:id="1909" w:name="_Toc106180674"/>
      <w:bookmarkStart w:id="1910" w:name="_Toc114150711"/>
      <w:bookmarkStart w:id="1911" w:name="_Toc124151114"/>
      <w:bookmarkStart w:id="1912" w:name="_Toc124151634"/>
      <w:bookmarkStart w:id="1913" w:name="_Toc124152154"/>
      <w:bookmarkStart w:id="1914" w:name="_Toc130396686"/>
      <w:bookmarkStart w:id="1915" w:name="_Toc130397206"/>
      <w:bookmarkStart w:id="1916" w:name="_Toc137558310"/>
      <w:bookmarkStart w:id="1917" w:name="_Toc138862135"/>
      <w:bookmarkStart w:id="1918" w:name="_Toc145532192"/>
      <w:bookmarkStart w:id="1919" w:name="_Toc163218605"/>
      <w:bookmarkStart w:id="1920" w:name="_Toc176701936"/>
      <w:bookmarkStart w:id="1921" w:name="_Toc18726237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501A2E0" w14:textId="77777777" w:rsidR="00AD1976" w:rsidRPr="00BE5108" w:rsidRDefault="00AD1976" w:rsidP="00AD1976">
      <w:pPr>
        <w:pStyle w:val="Heading5"/>
        <w:rPr>
          <w:rFonts w:eastAsiaTheme="minorEastAsia"/>
        </w:rPr>
      </w:pPr>
      <w:bookmarkStart w:id="1922" w:name="_Toc73962808"/>
      <w:bookmarkStart w:id="1923" w:name="_Toc75259985"/>
      <w:bookmarkStart w:id="1924" w:name="_Toc75275526"/>
      <w:bookmarkStart w:id="1925" w:name="_Toc75276037"/>
      <w:bookmarkStart w:id="1926" w:name="_Toc76541536"/>
      <w:bookmarkStart w:id="1927" w:name="_Toc82437305"/>
      <w:bookmarkStart w:id="1928" w:name="_Toc89944671"/>
      <w:bookmarkStart w:id="1929" w:name="_Toc98753689"/>
      <w:bookmarkStart w:id="1930" w:name="_Toc106180675"/>
      <w:bookmarkStart w:id="1931" w:name="_Toc114150712"/>
      <w:bookmarkStart w:id="1932" w:name="_Toc124151115"/>
      <w:bookmarkStart w:id="1933" w:name="_Toc124151635"/>
      <w:bookmarkStart w:id="1934" w:name="_Toc124152155"/>
      <w:bookmarkStart w:id="1935" w:name="_Toc130396687"/>
      <w:bookmarkStart w:id="1936" w:name="_Toc130397207"/>
      <w:bookmarkStart w:id="1937" w:name="_Toc137558311"/>
      <w:bookmarkStart w:id="1938" w:name="_Toc138862136"/>
      <w:bookmarkStart w:id="1939" w:name="_Toc145532193"/>
      <w:bookmarkStart w:id="1940" w:name="_Toc163218606"/>
      <w:bookmarkStart w:id="1941" w:name="_Toc176701937"/>
      <w:bookmarkStart w:id="1942" w:name="_Toc187262380"/>
      <w:r w:rsidRPr="00BE5108">
        <w:rPr>
          <w:rFonts w:eastAsiaTheme="minorEastAsia"/>
        </w:rPr>
        <w:t>6.3.1.2.1</w:t>
      </w:r>
      <w:r w:rsidRPr="00BE5108">
        <w:rPr>
          <w:rFonts w:eastAsiaTheme="minorEastAsia"/>
        </w:rPr>
        <w:tab/>
        <w:t>Definition and applicability</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43" w:name="_Toc73962809"/>
      <w:bookmarkStart w:id="1944" w:name="_Toc75259986"/>
      <w:bookmarkStart w:id="1945" w:name="_Toc75275527"/>
      <w:bookmarkStart w:id="1946" w:name="_Toc75276038"/>
      <w:bookmarkStart w:id="1947" w:name="_Toc76541537"/>
      <w:bookmarkStart w:id="1948" w:name="_Toc82437306"/>
      <w:bookmarkStart w:id="1949" w:name="_Toc89944672"/>
      <w:bookmarkStart w:id="1950" w:name="_Toc98753690"/>
      <w:bookmarkStart w:id="1951" w:name="_Toc106180676"/>
      <w:bookmarkStart w:id="1952" w:name="_Toc114150713"/>
      <w:bookmarkStart w:id="1953" w:name="_Toc124151116"/>
      <w:bookmarkStart w:id="1954" w:name="_Toc124151636"/>
      <w:bookmarkStart w:id="1955" w:name="_Toc124152156"/>
      <w:bookmarkStart w:id="1956" w:name="_Toc130396688"/>
      <w:bookmarkStart w:id="1957" w:name="_Toc130397208"/>
      <w:bookmarkStart w:id="1958" w:name="_Toc137558312"/>
      <w:bookmarkStart w:id="1959" w:name="_Toc138862137"/>
      <w:bookmarkStart w:id="1960" w:name="_Toc145532194"/>
      <w:bookmarkStart w:id="1961" w:name="_Toc163218607"/>
      <w:bookmarkStart w:id="1962" w:name="_Toc176701938"/>
      <w:bookmarkStart w:id="1963" w:name="_Toc187262381"/>
      <w:r w:rsidRPr="00BE5108">
        <w:rPr>
          <w:rFonts w:eastAsiaTheme="minorEastAsia"/>
        </w:rPr>
        <w:t>6.3.1.2.2</w:t>
      </w:r>
      <w:r w:rsidRPr="00BE5108">
        <w:rPr>
          <w:rFonts w:eastAsiaTheme="minorEastAsia"/>
        </w:rPr>
        <w:tab/>
        <w:t>Minimum requirement</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64" w:name="_Toc73962810"/>
      <w:bookmarkStart w:id="1965" w:name="_Toc75259987"/>
      <w:bookmarkStart w:id="1966" w:name="_Toc75275528"/>
      <w:bookmarkStart w:id="1967" w:name="_Toc75276039"/>
      <w:bookmarkStart w:id="1968" w:name="_Toc76541538"/>
      <w:bookmarkStart w:id="1969" w:name="_Toc82437307"/>
      <w:bookmarkStart w:id="1970" w:name="_Toc89944673"/>
      <w:bookmarkStart w:id="1971" w:name="_Toc98753691"/>
      <w:bookmarkStart w:id="1972" w:name="_Toc106180677"/>
      <w:bookmarkStart w:id="1973" w:name="_Toc114150714"/>
      <w:bookmarkStart w:id="1974" w:name="_Toc124151117"/>
      <w:bookmarkStart w:id="1975" w:name="_Toc124151637"/>
      <w:bookmarkStart w:id="1976" w:name="_Toc124152157"/>
      <w:bookmarkStart w:id="1977" w:name="_Toc130396689"/>
      <w:bookmarkStart w:id="1978" w:name="_Toc130397209"/>
      <w:bookmarkStart w:id="1979" w:name="_Toc137558313"/>
      <w:bookmarkStart w:id="1980" w:name="_Toc138862138"/>
      <w:bookmarkStart w:id="1981" w:name="_Toc145532195"/>
      <w:bookmarkStart w:id="1982" w:name="_Toc163218608"/>
      <w:bookmarkStart w:id="1983" w:name="_Toc176701939"/>
      <w:bookmarkStart w:id="1984" w:name="_Toc187262382"/>
      <w:r w:rsidRPr="00BE5108">
        <w:rPr>
          <w:rFonts w:eastAsiaTheme="minorEastAsia"/>
        </w:rPr>
        <w:t>6.3.1.2.3</w:t>
      </w:r>
      <w:r w:rsidRPr="00BE5108">
        <w:rPr>
          <w:rFonts w:eastAsiaTheme="minorEastAsia"/>
        </w:rPr>
        <w:tab/>
        <w:t>Test purpose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85" w:name="_Toc73962811"/>
      <w:bookmarkStart w:id="1986" w:name="_Toc75259988"/>
      <w:bookmarkStart w:id="1987" w:name="_Toc75275529"/>
      <w:bookmarkStart w:id="1988" w:name="_Toc75276040"/>
      <w:bookmarkStart w:id="1989" w:name="_Toc76541539"/>
      <w:bookmarkStart w:id="1990" w:name="_Toc82437308"/>
      <w:bookmarkStart w:id="1991" w:name="_Toc89944674"/>
      <w:bookmarkStart w:id="1992" w:name="_Toc98753692"/>
      <w:bookmarkStart w:id="1993" w:name="_Toc106180678"/>
      <w:bookmarkStart w:id="1994" w:name="_Toc114150715"/>
      <w:bookmarkStart w:id="1995" w:name="_Toc124151118"/>
      <w:bookmarkStart w:id="1996" w:name="_Toc124151638"/>
      <w:bookmarkStart w:id="1997" w:name="_Toc124152158"/>
      <w:bookmarkStart w:id="1998" w:name="_Toc130396690"/>
      <w:bookmarkStart w:id="1999" w:name="_Toc130397210"/>
      <w:bookmarkStart w:id="2000" w:name="_Toc137558314"/>
      <w:bookmarkStart w:id="2001" w:name="_Toc138862139"/>
      <w:bookmarkStart w:id="2002" w:name="_Toc145532196"/>
      <w:bookmarkStart w:id="2003" w:name="_Toc163218609"/>
      <w:bookmarkStart w:id="2004" w:name="_Toc176701940"/>
      <w:bookmarkStart w:id="2005" w:name="_Toc18726238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D3681C0" w14:textId="77777777" w:rsidR="00AD1976" w:rsidRPr="00BE5108" w:rsidRDefault="00AD1976" w:rsidP="00AD1976">
      <w:pPr>
        <w:pStyle w:val="Heading5"/>
        <w:rPr>
          <w:rFonts w:eastAsiaTheme="minorEastAsia"/>
        </w:rPr>
      </w:pPr>
      <w:bookmarkStart w:id="2006" w:name="_Toc73962812"/>
      <w:bookmarkStart w:id="2007" w:name="_Toc75259989"/>
      <w:bookmarkStart w:id="2008" w:name="_Toc75275530"/>
      <w:bookmarkStart w:id="2009" w:name="_Toc75276041"/>
      <w:bookmarkStart w:id="2010" w:name="_Toc76541540"/>
      <w:bookmarkStart w:id="2011" w:name="_Toc82437309"/>
      <w:bookmarkStart w:id="2012" w:name="_Toc89944675"/>
      <w:bookmarkStart w:id="2013" w:name="_Toc98753693"/>
      <w:bookmarkStart w:id="2014" w:name="_Toc106180679"/>
      <w:bookmarkStart w:id="2015" w:name="_Toc114150716"/>
      <w:bookmarkStart w:id="2016" w:name="_Toc124151119"/>
      <w:bookmarkStart w:id="2017" w:name="_Toc124151639"/>
      <w:bookmarkStart w:id="2018" w:name="_Toc124152159"/>
      <w:bookmarkStart w:id="2019" w:name="_Toc130396691"/>
      <w:bookmarkStart w:id="2020" w:name="_Toc130397211"/>
      <w:bookmarkStart w:id="2021" w:name="_Toc137558315"/>
      <w:bookmarkStart w:id="2022" w:name="_Toc138862140"/>
      <w:bookmarkStart w:id="2023" w:name="_Toc145532197"/>
      <w:bookmarkStart w:id="2024" w:name="_Toc163218610"/>
      <w:bookmarkStart w:id="2025" w:name="_Toc176701941"/>
      <w:bookmarkStart w:id="2026" w:name="_Toc187262384"/>
      <w:r w:rsidRPr="00BE5108">
        <w:rPr>
          <w:rFonts w:eastAsiaTheme="minorEastAsia"/>
        </w:rPr>
        <w:t>6.3.1.3.1</w:t>
      </w:r>
      <w:r w:rsidRPr="00BE5108">
        <w:rPr>
          <w:rFonts w:eastAsiaTheme="minorEastAsia"/>
        </w:rPr>
        <w:tab/>
        <w:t>Definition and applicability</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27" w:name="_Toc73962813"/>
      <w:bookmarkStart w:id="2028" w:name="_Toc75259990"/>
      <w:bookmarkStart w:id="2029" w:name="_Toc75275531"/>
      <w:bookmarkStart w:id="2030" w:name="_Toc75276042"/>
      <w:bookmarkStart w:id="2031" w:name="_Toc76541541"/>
      <w:bookmarkStart w:id="2032" w:name="_Toc82437310"/>
      <w:bookmarkStart w:id="2033" w:name="_Toc89944676"/>
      <w:bookmarkStart w:id="2034" w:name="_Toc98753694"/>
      <w:bookmarkStart w:id="2035" w:name="_Toc106180680"/>
      <w:bookmarkStart w:id="2036" w:name="_Toc114150717"/>
      <w:bookmarkStart w:id="2037" w:name="_Toc124151120"/>
      <w:bookmarkStart w:id="2038" w:name="_Toc124151640"/>
      <w:bookmarkStart w:id="2039" w:name="_Toc124152160"/>
      <w:bookmarkStart w:id="2040" w:name="_Toc130396692"/>
      <w:bookmarkStart w:id="2041" w:name="_Toc130397212"/>
      <w:bookmarkStart w:id="2042" w:name="_Toc137558316"/>
      <w:bookmarkStart w:id="2043" w:name="_Toc138862141"/>
      <w:bookmarkStart w:id="2044" w:name="_Toc145532198"/>
      <w:bookmarkStart w:id="2045" w:name="_Toc163218611"/>
      <w:bookmarkStart w:id="2046" w:name="_Toc176701942"/>
      <w:bookmarkStart w:id="2047" w:name="_Toc187262385"/>
      <w:r w:rsidRPr="00BE5108">
        <w:rPr>
          <w:rFonts w:eastAsiaTheme="minorEastAsia"/>
        </w:rPr>
        <w:t>6.3.1.3.2</w:t>
      </w:r>
      <w:r w:rsidRPr="00BE5108">
        <w:rPr>
          <w:rFonts w:eastAsiaTheme="minorEastAsia"/>
        </w:rPr>
        <w:tab/>
        <w:t>Minimum requirement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48" w:name="_Toc73962814"/>
      <w:bookmarkStart w:id="2049" w:name="_Toc75259991"/>
      <w:bookmarkStart w:id="2050" w:name="_Toc75275532"/>
      <w:bookmarkStart w:id="2051" w:name="_Toc75276043"/>
      <w:bookmarkStart w:id="2052" w:name="_Toc76541542"/>
      <w:bookmarkStart w:id="2053" w:name="_Toc82437311"/>
      <w:bookmarkStart w:id="2054" w:name="_Toc89944677"/>
      <w:bookmarkStart w:id="2055" w:name="_Toc98753695"/>
      <w:bookmarkStart w:id="2056" w:name="_Toc106180681"/>
      <w:bookmarkStart w:id="2057" w:name="_Toc114150718"/>
      <w:bookmarkStart w:id="2058" w:name="_Toc124151121"/>
      <w:bookmarkStart w:id="2059" w:name="_Toc124151641"/>
      <w:bookmarkStart w:id="2060" w:name="_Toc124152161"/>
      <w:bookmarkStart w:id="2061" w:name="_Toc130396693"/>
      <w:bookmarkStart w:id="2062" w:name="_Toc130397213"/>
      <w:bookmarkStart w:id="2063" w:name="_Toc137558317"/>
      <w:bookmarkStart w:id="2064" w:name="_Toc138862142"/>
      <w:bookmarkStart w:id="2065" w:name="_Toc145532199"/>
      <w:bookmarkStart w:id="2066" w:name="_Toc163218612"/>
      <w:bookmarkStart w:id="2067" w:name="_Toc176701943"/>
      <w:bookmarkStart w:id="2068" w:name="_Toc187262386"/>
      <w:r w:rsidRPr="00BE5108">
        <w:rPr>
          <w:rFonts w:eastAsiaTheme="minorEastAsia"/>
        </w:rPr>
        <w:t>6.3.1.3.3</w:t>
      </w:r>
      <w:r w:rsidRPr="00BE5108">
        <w:rPr>
          <w:rFonts w:eastAsiaTheme="minorEastAsia"/>
        </w:rPr>
        <w:tab/>
        <w:t>Test purpose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69" w:name="_Toc73962815"/>
      <w:bookmarkStart w:id="2070" w:name="_Toc75259992"/>
      <w:bookmarkStart w:id="2071" w:name="_Toc75275533"/>
      <w:bookmarkStart w:id="2072" w:name="_Toc75276044"/>
      <w:bookmarkStart w:id="2073" w:name="_Toc76541543"/>
      <w:bookmarkStart w:id="2074" w:name="_Toc82437312"/>
      <w:bookmarkStart w:id="2075" w:name="_Toc89944678"/>
      <w:bookmarkStart w:id="2076" w:name="_Toc98753696"/>
      <w:bookmarkStart w:id="2077" w:name="_Toc106180682"/>
      <w:bookmarkStart w:id="2078" w:name="_Toc114150719"/>
      <w:bookmarkStart w:id="2079" w:name="_Toc124151122"/>
      <w:bookmarkStart w:id="2080" w:name="_Toc124151642"/>
      <w:bookmarkStart w:id="2081" w:name="_Toc124152162"/>
      <w:bookmarkStart w:id="2082" w:name="_Toc130396694"/>
      <w:bookmarkStart w:id="2083" w:name="_Toc130397214"/>
      <w:bookmarkStart w:id="2084" w:name="_Toc137558318"/>
      <w:bookmarkStart w:id="2085" w:name="_Toc138862143"/>
      <w:bookmarkStart w:id="2086" w:name="_Toc145532200"/>
      <w:bookmarkStart w:id="2087" w:name="_Toc163218613"/>
      <w:bookmarkStart w:id="2088" w:name="_Toc176701944"/>
      <w:bookmarkStart w:id="2089" w:name="_Toc187262387"/>
      <w:r w:rsidRPr="00BE5108">
        <w:rPr>
          <w:rFonts w:eastAsiaTheme="minorEastAsia"/>
        </w:rPr>
        <w:t>6.3.1.3.4</w:t>
      </w:r>
      <w:r w:rsidRPr="00BE5108">
        <w:rPr>
          <w:rFonts w:eastAsiaTheme="minorEastAsia"/>
        </w:rPr>
        <w:tab/>
        <w:t>Method of test</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58F7AD8" w14:textId="77777777" w:rsidR="00AD1976" w:rsidRPr="00BE5108" w:rsidRDefault="00AD1976" w:rsidP="00AD1976">
      <w:pPr>
        <w:pStyle w:val="Heading6"/>
        <w:rPr>
          <w:rFonts w:eastAsiaTheme="minorEastAsia"/>
        </w:rPr>
      </w:pPr>
      <w:bookmarkStart w:id="2090" w:name="_Toc73962816"/>
      <w:bookmarkStart w:id="2091" w:name="_Toc75259993"/>
      <w:bookmarkStart w:id="2092" w:name="_Toc75275534"/>
      <w:bookmarkStart w:id="2093" w:name="_Toc75276045"/>
      <w:bookmarkStart w:id="2094" w:name="_Toc76541544"/>
      <w:bookmarkStart w:id="2095" w:name="_Toc82437313"/>
      <w:bookmarkStart w:id="2096" w:name="_Toc89944679"/>
      <w:bookmarkStart w:id="2097" w:name="_Toc98753697"/>
      <w:bookmarkStart w:id="2098" w:name="_Toc106180683"/>
      <w:bookmarkStart w:id="2099" w:name="_Toc114150720"/>
      <w:bookmarkStart w:id="2100" w:name="_Toc124151123"/>
      <w:bookmarkStart w:id="2101" w:name="_Toc124151643"/>
      <w:bookmarkStart w:id="2102" w:name="_Toc124152163"/>
      <w:bookmarkStart w:id="2103" w:name="_Toc130396695"/>
      <w:bookmarkStart w:id="2104" w:name="_Toc130397215"/>
      <w:bookmarkStart w:id="2105" w:name="_Toc137558319"/>
      <w:bookmarkStart w:id="2106" w:name="_Toc138862144"/>
      <w:bookmarkStart w:id="2107" w:name="_Toc145532201"/>
      <w:bookmarkStart w:id="2108" w:name="_Toc163218614"/>
      <w:bookmarkStart w:id="2109" w:name="_Toc176701945"/>
      <w:bookmarkStart w:id="2110" w:name="_Toc187262388"/>
      <w:r w:rsidRPr="00BE5108">
        <w:rPr>
          <w:rFonts w:eastAsiaTheme="minorEastAsia"/>
        </w:rPr>
        <w:t>6.3.1.3.4.1</w:t>
      </w:r>
      <w:r w:rsidRPr="00BE5108">
        <w:rPr>
          <w:rFonts w:eastAsiaTheme="minorEastAsia"/>
        </w:rPr>
        <w:tab/>
        <w:t>Initial conditions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111" w:name="_Toc73962817"/>
      <w:bookmarkStart w:id="2112" w:name="_Toc75259994"/>
      <w:bookmarkStart w:id="2113" w:name="_Toc75275535"/>
      <w:bookmarkStart w:id="2114" w:name="_Toc75276046"/>
      <w:bookmarkStart w:id="2115" w:name="_Toc76541545"/>
      <w:bookmarkStart w:id="2116" w:name="_Toc82437314"/>
      <w:bookmarkStart w:id="2117" w:name="_Toc89944680"/>
      <w:bookmarkStart w:id="2118" w:name="_Toc98753698"/>
      <w:bookmarkStart w:id="2119" w:name="_Toc106180684"/>
      <w:bookmarkStart w:id="2120" w:name="_Toc114150721"/>
      <w:bookmarkStart w:id="2121" w:name="_Toc124151124"/>
      <w:bookmarkStart w:id="2122" w:name="_Toc124151644"/>
      <w:bookmarkStart w:id="2123" w:name="_Toc124152164"/>
      <w:bookmarkStart w:id="2124" w:name="_Toc130396696"/>
      <w:bookmarkStart w:id="2125" w:name="_Toc130397216"/>
      <w:bookmarkStart w:id="2126" w:name="_Toc137558320"/>
      <w:bookmarkStart w:id="2127" w:name="_Toc138862145"/>
      <w:bookmarkStart w:id="2128" w:name="_Toc145532202"/>
      <w:bookmarkStart w:id="2129" w:name="_Toc163218615"/>
      <w:bookmarkStart w:id="2130" w:name="_Toc176701946"/>
      <w:bookmarkStart w:id="2131" w:name="_Toc187262389"/>
      <w:r w:rsidRPr="00BE5108">
        <w:rPr>
          <w:rFonts w:eastAsiaTheme="minorEastAsia"/>
        </w:rPr>
        <w:t>6.3.1.3.4.2</w:t>
      </w:r>
      <w:r w:rsidRPr="00BE5108">
        <w:rPr>
          <w:rFonts w:eastAsiaTheme="minorEastAsia"/>
        </w:rPr>
        <w:tab/>
        <w:t>Procedure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32" w:name="_Toc73962818"/>
      <w:bookmarkStart w:id="2133" w:name="_Toc75259995"/>
      <w:bookmarkStart w:id="2134" w:name="_Toc75275536"/>
      <w:bookmarkStart w:id="2135" w:name="_Toc75276047"/>
      <w:bookmarkStart w:id="2136" w:name="_Toc76541546"/>
      <w:bookmarkStart w:id="2137" w:name="_Toc82437315"/>
      <w:bookmarkStart w:id="2138" w:name="_Toc89944681"/>
      <w:bookmarkStart w:id="2139" w:name="_Toc98753699"/>
      <w:bookmarkStart w:id="2140" w:name="_Toc106180685"/>
      <w:bookmarkStart w:id="2141" w:name="_Toc114150722"/>
      <w:bookmarkStart w:id="2142" w:name="_Toc124151125"/>
      <w:bookmarkStart w:id="2143" w:name="_Toc124151645"/>
      <w:bookmarkStart w:id="2144" w:name="_Toc124152165"/>
      <w:bookmarkStart w:id="2145" w:name="_Toc130396697"/>
      <w:bookmarkStart w:id="2146" w:name="_Toc130397217"/>
      <w:bookmarkStart w:id="2147" w:name="_Toc137558321"/>
      <w:bookmarkStart w:id="2148" w:name="_Toc138862146"/>
      <w:bookmarkStart w:id="2149" w:name="_Toc145532203"/>
      <w:bookmarkStart w:id="2150" w:name="_Toc163218616"/>
      <w:bookmarkStart w:id="2151" w:name="_Toc176701947"/>
      <w:bookmarkStart w:id="2152" w:name="_Toc187262390"/>
      <w:r w:rsidRPr="00BE5108">
        <w:rPr>
          <w:rFonts w:eastAsiaTheme="minorEastAsia"/>
        </w:rPr>
        <w:t>6.3.1.3.5</w:t>
      </w:r>
      <w:r w:rsidRPr="00BE5108">
        <w:rPr>
          <w:rFonts w:eastAsiaTheme="minorEastAsia"/>
        </w:rPr>
        <w:tab/>
        <w:t>Test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lastRenderedPageBreak/>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53" w:name="_Toc73962819"/>
      <w:bookmarkStart w:id="2154" w:name="_Toc75259996"/>
      <w:bookmarkStart w:id="2155" w:name="_Toc75275537"/>
      <w:bookmarkStart w:id="2156" w:name="_Toc75276048"/>
      <w:bookmarkStart w:id="2157" w:name="_Toc76541547"/>
      <w:bookmarkStart w:id="2158" w:name="_Toc82437316"/>
      <w:bookmarkStart w:id="2159" w:name="_Toc89944682"/>
      <w:bookmarkStart w:id="2160" w:name="_Toc98753700"/>
      <w:bookmarkStart w:id="2161" w:name="_Toc106180686"/>
      <w:bookmarkStart w:id="2162" w:name="_Toc114150723"/>
      <w:bookmarkStart w:id="2163" w:name="_Toc124151126"/>
      <w:bookmarkStart w:id="2164" w:name="_Toc124151646"/>
      <w:bookmarkStart w:id="2165" w:name="_Toc124152166"/>
      <w:bookmarkStart w:id="2166" w:name="_Toc130396698"/>
      <w:bookmarkStart w:id="2167" w:name="_Toc130397218"/>
      <w:bookmarkStart w:id="2168" w:name="_Toc137558322"/>
      <w:bookmarkStart w:id="2169" w:name="_Toc138862147"/>
      <w:bookmarkStart w:id="2170" w:name="_Toc145532204"/>
      <w:bookmarkStart w:id="2171" w:name="_Toc163218617"/>
      <w:bookmarkStart w:id="2172" w:name="_Toc176701948"/>
      <w:bookmarkStart w:id="2173" w:name="_Toc18726239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99C90BE" w14:textId="77777777" w:rsidR="00AD1976" w:rsidRPr="00BE5108" w:rsidRDefault="00AD1976" w:rsidP="00AD1976">
      <w:pPr>
        <w:pStyle w:val="Heading4"/>
        <w:rPr>
          <w:rFonts w:eastAsiaTheme="minorEastAsia"/>
          <w:lang w:eastAsia="zh-CN"/>
        </w:rPr>
      </w:pPr>
      <w:bookmarkStart w:id="2174" w:name="_Toc73962820"/>
      <w:bookmarkStart w:id="2175" w:name="_Toc75259997"/>
      <w:bookmarkStart w:id="2176" w:name="_Toc75275538"/>
      <w:bookmarkStart w:id="2177" w:name="_Toc75276049"/>
      <w:bookmarkStart w:id="2178" w:name="_Toc76541548"/>
      <w:bookmarkStart w:id="2179" w:name="_Toc82437317"/>
      <w:bookmarkStart w:id="2180" w:name="_Toc89944683"/>
      <w:bookmarkStart w:id="2181" w:name="_Toc98753701"/>
      <w:bookmarkStart w:id="2182" w:name="_Toc106180687"/>
      <w:bookmarkStart w:id="2183" w:name="_Toc114150724"/>
      <w:bookmarkStart w:id="2184" w:name="_Toc124151127"/>
      <w:bookmarkStart w:id="2185" w:name="_Toc124151647"/>
      <w:bookmarkStart w:id="2186" w:name="_Toc124152167"/>
      <w:bookmarkStart w:id="2187" w:name="_Toc130396699"/>
      <w:bookmarkStart w:id="2188" w:name="_Toc130397219"/>
      <w:bookmarkStart w:id="2189" w:name="_Toc137558323"/>
      <w:bookmarkStart w:id="2190" w:name="_Toc138862148"/>
      <w:bookmarkStart w:id="2191" w:name="_Toc145532205"/>
      <w:bookmarkStart w:id="2192" w:name="_Toc163218618"/>
      <w:bookmarkStart w:id="2193" w:name="_Toc176701949"/>
      <w:bookmarkStart w:id="2194" w:name="_Toc187262392"/>
      <w:r w:rsidRPr="00BE5108">
        <w:rPr>
          <w:rFonts w:eastAsiaTheme="minorEastAsia"/>
        </w:rPr>
        <w:t>6.3.2.1</w:t>
      </w:r>
      <w:r w:rsidRPr="00BE5108">
        <w:rPr>
          <w:rFonts w:eastAsiaTheme="minorEastAsia"/>
        </w:rPr>
        <w:tab/>
        <w:t>Total power dynamic range</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669B78A" w14:textId="77777777" w:rsidR="00AD1976" w:rsidRPr="00BE5108" w:rsidRDefault="00AD1976" w:rsidP="00AD1976">
      <w:pPr>
        <w:pStyle w:val="Heading5"/>
        <w:rPr>
          <w:rFonts w:eastAsiaTheme="minorEastAsia"/>
        </w:rPr>
      </w:pPr>
      <w:bookmarkStart w:id="2195" w:name="_Toc73962821"/>
      <w:bookmarkStart w:id="2196" w:name="_Toc75259998"/>
      <w:bookmarkStart w:id="2197" w:name="_Toc75275539"/>
      <w:bookmarkStart w:id="2198" w:name="_Toc75276050"/>
      <w:bookmarkStart w:id="2199" w:name="_Toc76541549"/>
      <w:bookmarkStart w:id="2200" w:name="_Toc82437318"/>
      <w:bookmarkStart w:id="2201" w:name="_Toc89944684"/>
      <w:bookmarkStart w:id="2202" w:name="_Toc98753702"/>
      <w:bookmarkStart w:id="2203" w:name="_Toc106180688"/>
      <w:bookmarkStart w:id="2204" w:name="_Toc114150725"/>
      <w:bookmarkStart w:id="2205" w:name="_Toc124151128"/>
      <w:bookmarkStart w:id="2206" w:name="_Toc124151648"/>
      <w:bookmarkStart w:id="2207" w:name="_Toc124152168"/>
      <w:bookmarkStart w:id="2208" w:name="_Toc130396700"/>
      <w:bookmarkStart w:id="2209" w:name="_Toc130397220"/>
      <w:bookmarkStart w:id="2210" w:name="_Toc137558324"/>
      <w:bookmarkStart w:id="2211" w:name="_Toc138862149"/>
      <w:bookmarkStart w:id="2212" w:name="_Toc145532206"/>
      <w:bookmarkStart w:id="2213" w:name="_Toc163218619"/>
      <w:bookmarkStart w:id="2214" w:name="_Toc176701950"/>
      <w:bookmarkStart w:id="2215" w:name="_Toc187262393"/>
      <w:r w:rsidRPr="00BE5108">
        <w:rPr>
          <w:rFonts w:eastAsiaTheme="minorEastAsia"/>
        </w:rPr>
        <w:t>6.3.2.1.1</w:t>
      </w:r>
      <w:r w:rsidRPr="00BE5108">
        <w:rPr>
          <w:rFonts w:eastAsiaTheme="minorEastAsia"/>
        </w:rPr>
        <w:tab/>
        <w:t>Definition and applicability</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16" w:name="_Toc73962822"/>
      <w:bookmarkStart w:id="2217" w:name="_Toc75259999"/>
      <w:bookmarkStart w:id="2218" w:name="_Toc75275540"/>
      <w:bookmarkStart w:id="2219" w:name="_Toc75276051"/>
      <w:bookmarkStart w:id="2220" w:name="_Toc76541550"/>
      <w:bookmarkStart w:id="2221" w:name="_Toc82437319"/>
      <w:bookmarkStart w:id="2222" w:name="_Toc89944685"/>
      <w:bookmarkStart w:id="2223" w:name="_Toc98753703"/>
      <w:bookmarkStart w:id="2224" w:name="_Toc106180689"/>
      <w:bookmarkStart w:id="2225" w:name="_Toc114150726"/>
      <w:bookmarkStart w:id="2226" w:name="_Toc124151129"/>
      <w:bookmarkStart w:id="2227" w:name="_Toc124151649"/>
      <w:bookmarkStart w:id="2228" w:name="_Toc124152169"/>
      <w:bookmarkStart w:id="2229" w:name="_Toc130396701"/>
      <w:bookmarkStart w:id="2230" w:name="_Toc130397221"/>
      <w:bookmarkStart w:id="2231" w:name="_Toc137558325"/>
      <w:bookmarkStart w:id="2232" w:name="_Toc138862150"/>
      <w:bookmarkStart w:id="2233" w:name="_Toc145532207"/>
      <w:bookmarkStart w:id="2234" w:name="_Toc163218620"/>
      <w:bookmarkStart w:id="2235" w:name="_Toc176701951"/>
      <w:bookmarkStart w:id="2236" w:name="_Toc187262394"/>
      <w:r w:rsidRPr="00BE5108">
        <w:rPr>
          <w:rFonts w:eastAsiaTheme="minorEastAsia"/>
        </w:rPr>
        <w:t>6.3.2.1.2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37" w:name="_Toc73962823"/>
      <w:bookmarkStart w:id="2238" w:name="_Toc75260000"/>
      <w:bookmarkStart w:id="2239" w:name="_Toc75275541"/>
      <w:bookmarkStart w:id="2240" w:name="_Toc75276052"/>
      <w:bookmarkStart w:id="2241" w:name="_Toc76541551"/>
      <w:bookmarkStart w:id="2242" w:name="_Toc82437320"/>
      <w:bookmarkStart w:id="2243" w:name="_Toc89944686"/>
      <w:bookmarkStart w:id="2244" w:name="_Toc98753704"/>
      <w:bookmarkStart w:id="2245" w:name="_Toc106180690"/>
      <w:bookmarkStart w:id="2246" w:name="_Toc114150727"/>
      <w:bookmarkStart w:id="2247" w:name="_Toc124151130"/>
      <w:bookmarkStart w:id="2248" w:name="_Toc124151650"/>
      <w:bookmarkStart w:id="2249" w:name="_Toc124152170"/>
      <w:bookmarkStart w:id="2250" w:name="_Toc130396702"/>
      <w:bookmarkStart w:id="2251" w:name="_Toc130397222"/>
      <w:bookmarkStart w:id="2252" w:name="_Toc137558326"/>
      <w:bookmarkStart w:id="2253" w:name="_Toc138862151"/>
      <w:bookmarkStart w:id="2254" w:name="_Toc145532208"/>
      <w:bookmarkStart w:id="2255" w:name="_Toc163218621"/>
      <w:bookmarkStart w:id="2256" w:name="_Toc176701952"/>
      <w:bookmarkStart w:id="2257" w:name="_Toc187262395"/>
      <w:r w:rsidRPr="00BE5108">
        <w:rPr>
          <w:rFonts w:eastAsiaTheme="minorEastAsia"/>
        </w:rPr>
        <w:t>6.3.2.1.3</w:t>
      </w:r>
      <w:r w:rsidRPr="00BE5108">
        <w:rPr>
          <w:rFonts w:eastAsiaTheme="minorEastAsia"/>
        </w:rPr>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58" w:name="_Toc73962824"/>
      <w:bookmarkStart w:id="2259" w:name="_Toc75260001"/>
      <w:bookmarkStart w:id="2260" w:name="_Toc75275542"/>
      <w:bookmarkStart w:id="2261" w:name="_Toc75276053"/>
      <w:bookmarkStart w:id="2262" w:name="_Toc76541552"/>
      <w:bookmarkStart w:id="2263" w:name="_Toc82437321"/>
      <w:bookmarkStart w:id="2264" w:name="_Toc89944687"/>
      <w:bookmarkStart w:id="2265" w:name="_Toc98753705"/>
      <w:bookmarkStart w:id="2266" w:name="_Toc106180691"/>
      <w:bookmarkStart w:id="2267" w:name="_Toc114150728"/>
      <w:bookmarkStart w:id="2268" w:name="_Toc124151131"/>
      <w:bookmarkStart w:id="2269" w:name="_Toc124151651"/>
      <w:bookmarkStart w:id="2270" w:name="_Toc124152171"/>
      <w:bookmarkStart w:id="2271" w:name="_Toc130396703"/>
      <w:bookmarkStart w:id="2272" w:name="_Toc130397223"/>
      <w:bookmarkStart w:id="2273" w:name="_Toc137558327"/>
      <w:bookmarkStart w:id="2274" w:name="_Toc138862152"/>
      <w:bookmarkStart w:id="2275" w:name="_Toc145532209"/>
      <w:bookmarkStart w:id="2276" w:name="_Toc163218622"/>
      <w:bookmarkStart w:id="2277" w:name="_Toc176701953"/>
      <w:bookmarkStart w:id="2278" w:name="_Toc187262396"/>
      <w:r w:rsidRPr="00BE5108">
        <w:rPr>
          <w:rFonts w:eastAsiaTheme="minorEastAsia"/>
        </w:rPr>
        <w:t>6.3.2.1.4</w:t>
      </w:r>
      <w:r w:rsidRPr="00BE5108">
        <w:rPr>
          <w:rFonts w:eastAsiaTheme="minorEastAsia"/>
        </w:rPr>
        <w:tab/>
        <w:t>Method of test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AA2F871" w14:textId="77777777" w:rsidR="00AD1976" w:rsidRPr="00BE5108" w:rsidRDefault="00AD1976" w:rsidP="00AD1976">
      <w:pPr>
        <w:pStyle w:val="Heading6"/>
        <w:rPr>
          <w:rFonts w:eastAsiaTheme="minorEastAsia"/>
        </w:rPr>
      </w:pPr>
      <w:bookmarkStart w:id="2279" w:name="_Toc73962825"/>
      <w:bookmarkStart w:id="2280" w:name="_Toc75260002"/>
      <w:bookmarkStart w:id="2281" w:name="_Toc75275543"/>
      <w:bookmarkStart w:id="2282" w:name="_Toc75276054"/>
      <w:bookmarkStart w:id="2283" w:name="_Toc76541553"/>
      <w:bookmarkStart w:id="2284" w:name="_Toc82437322"/>
      <w:bookmarkStart w:id="2285" w:name="_Toc89944688"/>
      <w:bookmarkStart w:id="2286" w:name="_Toc98753706"/>
      <w:bookmarkStart w:id="2287" w:name="_Toc106180692"/>
      <w:bookmarkStart w:id="2288" w:name="_Toc114150729"/>
      <w:bookmarkStart w:id="2289" w:name="_Toc124151132"/>
      <w:bookmarkStart w:id="2290" w:name="_Toc124151652"/>
      <w:bookmarkStart w:id="2291" w:name="_Toc124152172"/>
      <w:bookmarkStart w:id="2292" w:name="_Toc130396704"/>
      <w:bookmarkStart w:id="2293" w:name="_Toc130397224"/>
      <w:bookmarkStart w:id="2294" w:name="_Toc137558328"/>
      <w:bookmarkStart w:id="2295" w:name="_Toc138862153"/>
      <w:bookmarkStart w:id="2296" w:name="_Toc145532210"/>
      <w:bookmarkStart w:id="2297" w:name="_Toc163218623"/>
      <w:bookmarkStart w:id="2298" w:name="_Toc176701954"/>
      <w:bookmarkStart w:id="2299" w:name="_Toc187262397"/>
      <w:r w:rsidRPr="00BE5108">
        <w:rPr>
          <w:rFonts w:eastAsiaTheme="minorEastAsia"/>
        </w:rPr>
        <w:t>6.3.2.1.4.1</w:t>
      </w:r>
      <w:r w:rsidRPr="00BE5108">
        <w:rPr>
          <w:rFonts w:eastAsiaTheme="minorEastAsia"/>
        </w:rPr>
        <w:tab/>
        <w:t>Initial conditions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300" w:name="_Toc73962826"/>
      <w:bookmarkStart w:id="2301" w:name="_Toc75260003"/>
      <w:bookmarkStart w:id="2302" w:name="_Toc75275544"/>
      <w:bookmarkStart w:id="2303" w:name="_Toc75276055"/>
      <w:bookmarkStart w:id="2304" w:name="_Toc76541554"/>
      <w:bookmarkStart w:id="2305" w:name="_Toc82437323"/>
      <w:bookmarkStart w:id="2306" w:name="_Toc89944689"/>
      <w:bookmarkStart w:id="2307" w:name="_Toc98753707"/>
      <w:bookmarkStart w:id="2308" w:name="_Toc106180693"/>
      <w:bookmarkStart w:id="2309" w:name="_Toc114150730"/>
      <w:bookmarkStart w:id="2310" w:name="_Toc124151133"/>
      <w:bookmarkStart w:id="2311" w:name="_Toc124151653"/>
      <w:bookmarkStart w:id="2312" w:name="_Toc124152173"/>
      <w:bookmarkStart w:id="2313" w:name="_Toc130396705"/>
      <w:bookmarkStart w:id="2314" w:name="_Toc130397225"/>
      <w:bookmarkStart w:id="2315" w:name="_Toc137558329"/>
      <w:bookmarkStart w:id="2316" w:name="_Toc138862154"/>
      <w:bookmarkStart w:id="2317" w:name="_Toc145532211"/>
      <w:bookmarkStart w:id="2318" w:name="_Toc163218624"/>
      <w:bookmarkStart w:id="2319" w:name="_Toc176701955"/>
      <w:bookmarkStart w:id="2320" w:name="_Toc187262398"/>
      <w:r w:rsidRPr="00BE5108">
        <w:rPr>
          <w:rFonts w:eastAsiaTheme="minorEastAsia"/>
        </w:rPr>
        <w:t>6.3.2.1.4.2</w:t>
      </w:r>
      <w:r w:rsidRPr="00BE5108">
        <w:rPr>
          <w:rFonts w:eastAsiaTheme="minorEastAsia"/>
        </w:rPr>
        <w:tab/>
        <w:t>Procedure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21" w:name="_Toc73962827"/>
      <w:bookmarkStart w:id="2322" w:name="_Toc75260004"/>
      <w:bookmarkStart w:id="2323" w:name="_Toc75275545"/>
      <w:bookmarkStart w:id="2324" w:name="_Toc75276056"/>
      <w:bookmarkStart w:id="2325" w:name="_Toc76541555"/>
      <w:bookmarkStart w:id="2326" w:name="_Toc82437324"/>
      <w:bookmarkStart w:id="2327" w:name="_Toc89944690"/>
      <w:bookmarkStart w:id="2328" w:name="_Toc98753708"/>
      <w:bookmarkStart w:id="2329" w:name="_Toc106180694"/>
      <w:bookmarkStart w:id="2330" w:name="_Toc114150731"/>
      <w:bookmarkStart w:id="2331" w:name="_Toc124151134"/>
      <w:bookmarkStart w:id="2332" w:name="_Toc124151654"/>
      <w:bookmarkStart w:id="2333" w:name="_Toc124152174"/>
      <w:bookmarkStart w:id="2334" w:name="_Toc130396706"/>
      <w:bookmarkStart w:id="2335" w:name="_Toc130397226"/>
      <w:bookmarkStart w:id="2336" w:name="_Toc137558330"/>
      <w:bookmarkStart w:id="2337" w:name="_Toc138862155"/>
      <w:bookmarkStart w:id="2338" w:name="_Toc145532212"/>
      <w:bookmarkStart w:id="2339" w:name="_Toc163218625"/>
      <w:bookmarkStart w:id="2340" w:name="_Toc176701956"/>
      <w:bookmarkStart w:id="2341" w:name="_Toc187262399"/>
      <w:r w:rsidRPr="00BE5108">
        <w:rPr>
          <w:rFonts w:eastAsiaTheme="minorEastAsia"/>
        </w:rPr>
        <w:t>6.3.2.1.5</w:t>
      </w:r>
      <w:r w:rsidRPr="00BE5108">
        <w:rPr>
          <w:rFonts w:eastAsiaTheme="minorEastAsia"/>
        </w:rPr>
        <w:tab/>
        <w:t>Test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42" w:name="_Toc73962828"/>
      <w:bookmarkStart w:id="2343" w:name="_Toc75260005"/>
      <w:bookmarkStart w:id="2344" w:name="_Toc75275546"/>
      <w:bookmarkStart w:id="2345" w:name="_Toc75276057"/>
      <w:bookmarkStart w:id="2346" w:name="_Toc76541556"/>
      <w:bookmarkStart w:id="2347" w:name="_Toc82437325"/>
      <w:bookmarkStart w:id="2348" w:name="_Toc89944691"/>
      <w:bookmarkStart w:id="2349" w:name="_Toc98753709"/>
      <w:bookmarkStart w:id="2350" w:name="_Toc106180695"/>
      <w:bookmarkStart w:id="2351" w:name="_Toc114150732"/>
      <w:bookmarkStart w:id="2352" w:name="_Toc124151135"/>
      <w:bookmarkStart w:id="2353" w:name="_Toc124151655"/>
      <w:bookmarkStart w:id="2354" w:name="_Toc124152175"/>
      <w:bookmarkStart w:id="2355" w:name="_Toc130396707"/>
      <w:bookmarkStart w:id="2356" w:name="_Toc130397227"/>
      <w:bookmarkStart w:id="2357" w:name="_Toc137558331"/>
      <w:bookmarkStart w:id="2358" w:name="_Toc138862156"/>
      <w:bookmarkStart w:id="2359" w:name="_Toc145532213"/>
      <w:bookmarkStart w:id="2360" w:name="_Toc163218626"/>
      <w:bookmarkStart w:id="2361" w:name="_Toc176701957"/>
      <w:bookmarkStart w:id="2362" w:name="_Toc187262400"/>
      <w:r w:rsidRPr="00BE5108">
        <w:rPr>
          <w:rFonts w:eastAsia="MS Mincho"/>
        </w:rPr>
        <w:t>6.3.2.2</w:t>
      </w:r>
      <w:r w:rsidRPr="00BE5108">
        <w:rPr>
          <w:rFonts w:eastAsia="MS Mincho"/>
        </w:rPr>
        <w:tab/>
        <w:t>Relative power tolerance for local area IAB-MT</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63" w:name="_Toc75260006"/>
      <w:bookmarkStart w:id="2364" w:name="_Toc75275547"/>
      <w:bookmarkStart w:id="2365" w:name="_Toc75276058"/>
      <w:bookmarkStart w:id="2366" w:name="_Toc76541557"/>
      <w:bookmarkStart w:id="2367" w:name="_Toc82437326"/>
      <w:bookmarkStart w:id="2368" w:name="_Toc89944692"/>
      <w:bookmarkStart w:id="2369" w:name="_Toc73962829"/>
      <w:bookmarkStart w:id="2370" w:name="_Toc98753710"/>
      <w:bookmarkStart w:id="2371" w:name="_Toc106180696"/>
      <w:bookmarkStart w:id="2372" w:name="_Toc114150733"/>
      <w:bookmarkStart w:id="2373" w:name="_Toc124151136"/>
      <w:bookmarkStart w:id="2374" w:name="_Toc124151656"/>
      <w:bookmarkStart w:id="2375" w:name="_Toc124152176"/>
      <w:bookmarkStart w:id="2376" w:name="_Toc130396708"/>
      <w:bookmarkStart w:id="2377" w:name="_Toc130397228"/>
      <w:bookmarkStart w:id="2378" w:name="_Toc137558332"/>
      <w:bookmarkStart w:id="2379" w:name="_Toc138862157"/>
      <w:bookmarkStart w:id="2380" w:name="_Toc145532214"/>
      <w:bookmarkStart w:id="2381" w:name="_Toc163218627"/>
      <w:bookmarkStart w:id="2382" w:name="_Toc176701958"/>
      <w:bookmarkStart w:id="2383" w:name="_Toc187262401"/>
      <w:r w:rsidRPr="00BE5108">
        <w:rPr>
          <w:rFonts w:eastAsiaTheme="minorEastAsia"/>
        </w:rPr>
        <w:t>6.3.2.2.1</w:t>
      </w:r>
      <w:r w:rsidRPr="00BE5108">
        <w:rPr>
          <w:rFonts w:eastAsiaTheme="minorEastAsia"/>
        </w:rPr>
        <w:tab/>
        <w:t>Definition and applicability</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84" w:name="_Toc73962830"/>
      <w:bookmarkStart w:id="2385" w:name="_Toc75260007"/>
      <w:bookmarkStart w:id="2386" w:name="_Toc75275548"/>
      <w:bookmarkStart w:id="2387" w:name="_Toc75276059"/>
      <w:bookmarkStart w:id="2388" w:name="_Toc76541558"/>
      <w:bookmarkStart w:id="2389" w:name="_Toc82437327"/>
      <w:bookmarkStart w:id="2390" w:name="_Toc89944693"/>
      <w:bookmarkStart w:id="2391" w:name="_Toc98753711"/>
      <w:bookmarkStart w:id="2392" w:name="_Toc106180697"/>
      <w:bookmarkStart w:id="2393" w:name="_Toc114150734"/>
      <w:bookmarkStart w:id="2394" w:name="_Toc124151137"/>
      <w:bookmarkStart w:id="2395" w:name="_Toc124151657"/>
      <w:bookmarkStart w:id="2396" w:name="_Toc124152177"/>
      <w:bookmarkStart w:id="2397" w:name="_Toc130396709"/>
      <w:bookmarkStart w:id="2398" w:name="_Toc130397229"/>
      <w:bookmarkStart w:id="2399" w:name="_Toc137558333"/>
      <w:bookmarkStart w:id="2400" w:name="_Toc138862158"/>
      <w:bookmarkStart w:id="2401" w:name="_Toc145532215"/>
      <w:bookmarkStart w:id="2402" w:name="_Toc163218628"/>
      <w:bookmarkStart w:id="2403" w:name="_Toc176701959"/>
      <w:bookmarkStart w:id="2404" w:name="_Toc187262402"/>
      <w:r w:rsidRPr="00BE5108">
        <w:rPr>
          <w:rFonts w:eastAsiaTheme="minorEastAsia"/>
        </w:rPr>
        <w:t>6.3.2.2.2</w:t>
      </w:r>
      <w:r w:rsidRPr="00BE5108">
        <w:rPr>
          <w:rFonts w:eastAsiaTheme="minorEastAsia"/>
        </w:rPr>
        <w:tab/>
        <w:t>Minimum requirement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405" w:name="_Toc73962831"/>
      <w:bookmarkStart w:id="2406" w:name="_Toc75260008"/>
      <w:bookmarkStart w:id="2407" w:name="_Toc75275549"/>
      <w:bookmarkStart w:id="2408" w:name="_Toc75276060"/>
      <w:bookmarkStart w:id="2409" w:name="_Toc76541559"/>
      <w:bookmarkStart w:id="2410" w:name="_Toc82437328"/>
      <w:bookmarkStart w:id="2411" w:name="_Toc89944694"/>
      <w:bookmarkStart w:id="2412" w:name="_Toc98753712"/>
      <w:bookmarkStart w:id="2413" w:name="_Toc106180698"/>
      <w:bookmarkStart w:id="2414" w:name="_Toc114150735"/>
      <w:bookmarkStart w:id="2415" w:name="_Toc124151138"/>
      <w:bookmarkStart w:id="2416" w:name="_Toc124151658"/>
      <w:bookmarkStart w:id="2417" w:name="_Toc124152178"/>
      <w:bookmarkStart w:id="2418" w:name="_Toc130396710"/>
      <w:bookmarkStart w:id="2419" w:name="_Toc130397230"/>
      <w:bookmarkStart w:id="2420" w:name="_Toc137558334"/>
      <w:bookmarkStart w:id="2421" w:name="_Toc138862159"/>
      <w:bookmarkStart w:id="2422" w:name="_Toc145532216"/>
      <w:bookmarkStart w:id="2423" w:name="_Toc163218629"/>
      <w:bookmarkStart w:id="2424" w:name="_Toc176701960"/>
      <w:bookmarkStart w:id="2425" w:name="_Toc187262403"/>
      <w:r w:rsidRPr="00BE5108">
        <w:rPr>
          <w:rFonts w:eastAsiaTheme="minorEastAsia"/>
        </w:rPr>
        <w:t>6.3.2.2.3</w:t>
      </w:r>
      <w:r w:rsidRPr="00BE5108">
        <w:rPr>
          <w:rFonts w:eastAsiaTheme="minorEastAsia"/>
        </w:rPr>
        <w:tab/>
        <w:t>Test purpose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26" w:name="_Toc73962832"/>
      <w:bookmarkStart w:id="2427" w:name="_Toc75260009"/>
      <w:bookmarkStart w:id="2428" w:name="_Toc75275550"/>
      <w:bookmarkStart w:id="2429" w:name="_Toc75276061"/>
      <w:bookmarkStart w:id="2430" w:name="_Toc76541560"/>
      <w:bookmarkStart w:id="2431" w:name="_Toc82437329"/>
      <w:bookmarkStart w:id="2432" w:name="_Toc89944695"/>
      <w:bookmarkStart w:id="2433" w:name="_Toc98753713"/>
      <w:bookmarkStart w:id="2434" w:name="_Toc106180699"/>
      <w:bookmarkStart w:id="2435" w:name="_Toc114150736"/>
      <w:bookmarkStart w:id="2436" w:name="_Toc124151139"/>
      <w:bookmarkStart w:id="2437" w:name="_Toc124151659"/>
      <w:bookmarkStart w:id="2438" w:name="_Toc124152179"/>
      <w:bookmarkStart w:id="2439" w:name="_Toc130396711"/>
      <w:bookmarkStart w:id="2440" w:name="_Toc130397231"/>
      <w:bookmarkStart w:id="2441" w:name="_Toc137558335"/>
      <w:bookmarkStart w:id="2442" w:name="_Toc138862160"/>
      <w:bookmarkStart w:id="2443" w:name="_Toc145532217"/>
      <w:bookmarkStart w:id="2444" w:name="_Toc163218630"/>
      <w:bookmarkStart w:id="2445" w:name="_Toc176701961"/>
      <w:bookmarkStart w:id="2446" w:name="_Toc187262404"/>
      <w:r w:rsidRPr="00BE5108">
        <w:rPr>
          <w:rFonts w:eastAsia="MS Mincho"/>
        </w:rPr>
        <w:t>6.3.2.3</w:t>
      </w:r>
      <w:r w:rsidRPr="00BE5108">
        <w:rPr>
          <w:rFonts w:eastAsia="MS Mincho"/>
        </w:rPr>
        <w:tab/>
        <w:t>Aggregate power tolerance for local area IAB-MT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53D573F" w14:textId="77777777" w:rsidR="00AD1976" w:rsidRPr="00BE5108" w:rsidRDefault="00AD1976" w:rsidP="00AD1976">
      <w:pPr>
        <w:pStyle w:val="Heading5"/>
        <w:rPr>
          <w:rFonts w:eastAsiaTheme="minorEastAsia"/>
        </w:rPr>
      </w:pPr>
      <w:bookmarkStart w:id="2447" w:name="_Toc73962833"/>
      <w:bookmarkStart w:id="2448" w:name="_Toc75260010"/>
      <w:bookmarkStart w:id="2449" w:name="_Toc75275551"/>
      <w:bookmarkStart w:id="2450" w:name="_Toc75276062"/>
      <w:bookmarkStart w:id="2451" w:name="_Toc76541561"/>
      <w:bookmarkStart w:id="2452" w:name="_Toc82437330"/>
      <w:bookmarkStart w:id="2453" w:name="_Toc89944696"/>
      <w:bookmarkStart w:id="2454" w:name="_Toc98753714"/>
      <w:bookmarkStart w:id="2455" w:name="_Toc106180700"/>
      <w:bookmarkStart w:id="2456" w:name="_Toc114150737"/>
      <w:bookmarkStart w:id="2457" w:name="_Toc124151140"/>
      <w:bookmarkStart w:id="2458" w:name="_Toc124151660"/>
      <w:bookmarkStart w:id="2459" w:name="_Toc124152180"/>
      <w:bookmarkStart w:id="2460" w:name="_Toc130396712"/>
      <w:bookmarkStart w:id="2461" w:name="_Toc130397232"/>
      <w:bookmarkStart w:id="2462" w:name="_Toc137558336"/>
      <w:bookmarkStart w:id="2463" w:name="_Toc138862161"/>
      <w:bookmarkStart w:id="2464" w:name="_Toc145532218"/>
      <w:bookmarkStart w:id="2465" w:name="_Toc163218631"/>
      <w:bookmarkStart w:id="2466" w:name="_Toc176701962"/>
      <w:bookmarkStart w:id="2467" w:name="_Toc187262405"/>
      <w:r w:rsidRPr="00BE5108">
        <w:rPr>
          <w:rFonts w:eastAsiaTheme="minorEastAsia"/>
        </w:rPr>
        <w:t>6.3.2.3.1</w:t>
      </w:r>
      <w:r w:rsidRPr="00BE5108">
        <w:rPr>
          <w:rFonts w:eastAsiaTheme="minorEastAsia"/>
        </w:rPr>
        <w:tab/>
        <w:t>Definition and applicability</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68" w:name="_Toc73962834"/>
      <w:bookmarkStart w:id="2469" w:name="_Toc75260011"/>
      <w:bookmarkStart w:id="2470" w:name="_Toc75275552"/>
      <w:bookmarkStart w:id="2471" w:name="_Toc75276063"/>
      <w:bookmarkStart w:id="2472" w:name="_Toc76541562"/>
      <w:bookmarkStart w:id="2473" w:name="_Toc82437331"/>
      <w:bookmarkStart w:id="2474" w:name="_Toc89944697"/>
      <w:bookmarkStart w:id="2475" w:name="_Toc98753715"/>
      <w:bookmarkStart w:id="2476" w:name="_Toc106180701"/>
      <w:bookmarkStart w:id="2477" w:name="_Toc114150738"/>
      <w:bookmarkStart w:id="2478" w:name="_Toc124151141"/>
      <w:bookmarkStart w:id="2479" w:name="_Toc124151661"/>
      <w:bookmarkStart w:id="2480" w:name="_Toc124152181"/>
      <w:bookmarkStart w:id="2481" w:name="_Toc130396713"/>
      <w:bookmarkStart w:id="2482" w:name="_Toc130397233"/>
      <w:bookmarkStart w:id="2483" w:name="_Toc137558337"/>
      <w:bookmarkStart w:id="2484" w:name="_Toc138862162"/>
      <w:bookmarkStart w:id="2485" w:name="_Toc145532219"/>
      <w:bookmarkStart w:id="2486" w:name="_Toc163218632"/>
      <w:bookmarkStart w:id="2487" w:name="_Toc176701963"/>
      <w:bookmarkStart w:id="2488" w:name="_Toc187262406"/>
      <w:r w:rsidRPr="00BE5108">
        <w:rPr>
          <w:rFonts w:eastAsiaTheme="minorEastAsia"/>
        </w:rPr>
        <w:lastRenderedPageBreak/>
        <w:t>6.3.2.3.2</w:t>
      </w:r>
      <w:r w:rsidRPr="00BE5108">
        <w:rPr>
          <w:rFonts w:eastAsiaTheme="minorEastAsia"/>
        </w:rPr>
        <w:tab/>
        <w:t>Minimum requirement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89" w:name="_Toc73962835"/>
      <w:bookmarkStart w:id="2490" w:name="_Toc75260012"/>
      <w:bookmarkStart w:id="2491" w:name="_Toc75275553"/>
      <w:bookmarkStart w:id="2492" w:name="_Toc75276064"/>
      <w:bookmarkStart w:id="2493" w:name="_Toc76541563"/>
      <w:bookmarkStart w:id="2494" w:name="_Toc82437332"/>
      <w:bookmarkStart w:id="2495" w:name="_Toc89944698"/>
      <w:bookmarkStart w:id="2496" w:name="_Toc98753716"/>
      <w:bookmarkStart w:id="2497" w:name="_Toc106180702"/>
      <w:bookmarkStart w:id="2498" w:name="_Toc114150739"/>
      <w:bookmarkStart w:id="2499" w:name="_Toc124151142"/>
      <w:bookmarkStart w:id="2500" w:name="_Toc124151662"/>
      <w:bookmarkStart w:id="2501" w:name="_Toc124152182"/>
      <w:bookmarkStart w:id="2502" w:name="_Toc130396714"/>
      <w:bookmarkStart w:id="2503" w:name="_Toc130397234"/>
      <w:bookmarkStart w:id="2504" w:name="_Toc137558338"/>
      <w:bookmarkStart w:id="2505" w:name="_Toc138862163"/>
      <w:bookmarkStart w:id="2506" w:name="_Toc145532220"/>
      <w:bookmarkStart w:id="2507" w:name="_Toc163218633"/>
      <w:bookmarkStart w:id="2508" w:name="_Toc176701964"/>
      <w:bookmarkStart w:id="2509" w:name="_Toc187262407"/>
      <w:r w:rsidRPr="00BE5108">
        <w:rPr>
          <w:rFonts w:eastAsiaTheme="minorEastAsia"/>
        </w:rPr>
        <w:t>6.3.2.3.3</w:t>
      </w:r>
      <w:r w:rsidRPr="00BE5108">
        <w:rPr>
          <w:rFonts w:eastAsiaTheme="minorEastAsia"/>
        </w:rPr>
        <w:tab/>
        <w:t>Test purpose</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510" w:name="_Toc73962836"/>
      <w:bookmarkStart w:id="2511" w:name="_Toc75260013"/>
      <w:bookmarkStart w:id="2512" w:name="_Toc75275554"/>
      <w:bookmarkStart w:id="2513" w:name="_Toc75276065"/>
      <w:bookmarkStart w:id="2514" w:name="_Toc76541564"/>
      <w:bookmarkStart w:id="2515" w:name="_Toc82437333"/>
      <w:bookmarkStart w:id="2516" w:name="_Toc89944699"/>
      <w:bookmarkStart w:id="2517" w:name="_Toc98753717"/>
      <w:bookmarkStart w:id="2518" w:name="_Toc106180703"/>
      <w:bookmarkStart w:id="2519" w:name="_Toc114150740"/>
      <w:bookmarkStart w:id="2520" w:name="_Toc124151143"/>
      <w:bookmarkStart w:id="2521" w:name="_Toc124151663"/>
      <w:bookmarkStart w:id="2522" w:name="_Toc124152183"/>
      <w:bookmarkStart w:id="2523" w:name="_Toc130396715"/>
      <w:bookmarkStart w:id="2524" w:name="_Toc130397235"/>
      <w:bookmarkStart w:id="2525" w:name="_Toc137558339"/>
      <w:bookmarkStart w:id="2526" w:name="_Toc138862164"/>
      <w:bookmarkStart w:id="2527" w:name="_Toc145532221"/>
      <w:bookmarkStart w:id="2528" w:name="_Toc163218634"/>
      <w:bookmarkStart w:id="2529" w:name="_Toc176701965"/>
      <w:bookmarkStart w:id="2530" w:name="_Toc187262408"/>
      <w:r w:rsidRPr="00BE5108">
        <w:rPr>
          <w:rFonts w:eastAsiaTheme="minorEastAsia"/>
        </w:rPr>
        <w:t>6.4</w:t>
      </w:r>
      <w:r w:rsidRPr="00BE5108">
        <w:rPr>
          <w:rFonts w:eastAsiaTheme="minorEastAsia"/>
        </w:rPr>
        <w:tab/>
        <w:t>Transmit ON/OFF power</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6380D8BB" w14:textId="77777777" w:rsidR="008D3EE5" w:rsidRPr="00BE5108" w:rsidRDefault="008D3EE5" w:rsidP="00EF3135">
      <w:pPr>
        <w:pStyle w:val="Heading3"/>
        <w:rPr>
          <w:rFonts w:eastAsiaTheme="minorEastAsia"/>
        </w:rPr>
      </w:pPr>
      <w:bookmarkStart w:id="2531" w:name="_Toc73962837"/>
      <w:bookmarkStart w:id="2532" w:name="_Toc75260014"/>
      <w:bookmarkStart w:id="2533" w:name="_Toc75275555"/>
      <w:bookmarkStart w:id="2534" w:name="_Toc75276066"/>
      <w:bookmarkStart w:id="2535" w:name="_Toc76541565"/>
      <w:bookmarkStart w:id="2536" w:name="_Toc82437334"/>
      <w:bookmarkStart w:id="2537" w:name="_Toc89944700"/>
      <w:bookmarkStart w:id="2538" w:name="_Toc98753718"/>
      <w:bookmarkStart w:id="2539" w:name="_Toc106180704"/>
      <w:bookmarkStart w:id="2540" w:name="_Toc114150741"/>
      <w:bookmarkStart w:id="2541" w:name="_Toc124151144"/>
      <w:bookmarkStart w:id="2542" w:name="_Toc124151664"/>
      <w:bookmarkStart w:id="2543" w:name="_Toc124152184"/>
      <w:bookmarkStart w:id="2544" w:name="_Toc130396716"/>
      <w:bookmarkStart w:id="2545" w:name="_Toc130397236"/>
      <w:bookmarkStart w:id="2546" w:name="_Toc137558340"/>
      <w:bookmarkStart w:id="2547" w:name="_Toc138862165"/>
      <w:bookmarkStart w:id="2548" w:name="_Toc145532222"/>
      <w:bookmarkStart w:id="2549" w:name="_Toc163218635"/>
      <w:bookmarkStart w:id="2550" w:name="_Toc176701966"/>
      <w:bookmarkStart w:id="2551" w:name="_Toc187262409"/>
      <w:r w:rsidRPr="00BE5108">
        <w:rPr>
          <w:rFonts w:eastAsiaTheme="minorEastAsia"/>
        </w:rPr>
        <w:t>6.4.1</w:t>
      </w:r>
      <w:r w:rsidRPr="00BE5108">
        <w:rPr>
          <w:rFonts w:eastAsiaTheme="minorEastAsia"/>
        </w:rPr>
        <w:tab/>
        <w:t>Transmitter OFF power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610778F7" w14:textId="77777777" w:rsidR="008D3EE5" w:rsidRPr="00BE5108" w:rsidRDefault="008D3EE5" w:rsidP="00EF3135">
      <w:pPr>
        <w:pStyle w:val="Heading4"/>
        <w:rPr>
          <w:rFonts w:eastAsiaTheme="minorEastAsia"/>
        </w:rPr>
      </w:pPr>
      <w:bookmarkStart w:id="2552" w:name="_Toc73962838"/>
      <w:bookmarkStart w:id="2553" w:name="_Toc75260015"/>
      <w:bookmarkStart w:id="2554" w:name="_Toc75275556"/>
      <w:bookmarkStart w:id="2555" w:name="_Toc75276067"/>
      <w:bookmarkStart w:id="2556" w:name="_Toc76541566"/>
      <w:bookmarkStart w:id="2557" w:name="_Toc82437335"/>
      <w:bookmarkStart w:id="2558" w:name="_Toc89944701"/>
      <w:bookmarkStart w:id="2559" w:name="_Toc98753719"/>
      <w:bookmarkStart w:id="2560" w:name="_Toc106180705"/>
      <w:bookmarkStart w:id="2561" w:name="_Toc114150742"/>
      <w:bookmarkStart w:id="2562" w:name="_Toc124151145"/>
      <w:bookmarkStart w:id="2563" w:name="_Toc124151665"/>
      <w:bookmarkStart w:id="2564" w:name="_Toc124152185"/>
      <w:bookmarkStart w:id="2565" w:name="_Toc130396717"/>
      <w:bookmarkStart w:id="2566" w:name="_Toc130397237"/>
      <w:bookmarkStart w:id="2567" w:name="_Toc137558341"/>
      <w:bookmarkStart w:id="2568" w:name="_Toc138862166"/>
      <w:bookmarkStart w:id="2569" w:name="_Toc145532223"/>
      <w:bookmarkStart w:id="2570" w:name="_Toc163218636"/>
      <w:bookmarkStart w:id="2571" w:name="_Toc176701967"/>
      <w:bookmarkStart w:id="2572" w:name="_Toc187262410"/>
      <w:r w:rsidRPr="00BE5108">
        <w:rPr>
          <w:rFonts w:eastAsiaTheme="minorEastAsia"/>
        </w:rPr>
        <w:t>6.4.1.1</w:t>
      </w:r>
      <w:r w:rsidRPr="00BE5108">
        <w:rPr>
          <w:rFonts w:eastAsiaTheme="minorEastAsia"/>
        </w:rPr>
        <w:tab/>
        <w:t>Definition and applicability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73" w:name="_Toc73962839"/>
      <w:bookmarkStart w:id="2574" w:name="_Toc75260016"/>
      <w:bookmarkStart w:id="2575" w:name="_Toc75275557"/>
      <w:bookmarkStart w:id="2576" w:name="_Toc75276068"/>
      <w:bookmarkStart w:id="2577" w:name="_Toc76541567"/>
      <w:bookmarkStart w:id="2578" w:name="_Toc82437336"/>
      <w:bookmarkStart w:id="2579" w:name="_Toc89944702"/>
      <w:bookmarkStart w:id="2580" w:name="_Toc98753720"/>
      <w:bookmarkStart w:id="2581" w:name="_Toc106180706"/>
      <w:bookmarkStart w:id="2582" w:name="_Toc114150743"/>
      <w:bookmarkStart w:id="2583" w:name="_Toc124151146"/>
      <w:bookmarkStart w:id="2584" w:name="_Toc124151666"/>
      <w:bookmarkStart w:id="2585" w:name="_Toc124152186"/>
      <w:bookmarkStart w:id="2586" w:name="_Toc130396718"/>
      <w:bookmarkStart w:id="2587" w:name="_Toc130397238"/>
      <w:bookmarkStart w:id="2588" w:name="_Toc137558342"/>
      <w:bookmarkStart w:id="2589" w:name="_Toc138862167"/>
      <w:bookmarkStart w:id="2590" w:name="_Toc145532224"/>
      <w:bookmarkStart w:id="2591" w:name="_Toc163218637"/>
      <w:bookmarkStart w:id="2592" w:name="_Toc176701968"/>
      <w:bookmarkStart w:id="2593" w:name="_Toc187262411"/>
      <w:r w:rsidRPr="00BE5108">
        <w:rPr>
          <w:rFonts w:eastAsiaTheme="minorEastAsia"/>
        </w:rPr>
        <w:t>6.4.1.2</w:t>
      </w:r>
      <w:r w:rsidRPr="00BE5108">
        <w:rPr>
          <w:rFonts w:eastAsiaTheme="minorEastAsia"/>
        </w:rPr>
        <w:tab/>
        <w:t>Minimum requirement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94" w:name="_Toc73962840"/>
      <w:bookmarkStart w:id="2595" w:name="_Toc75260017"/>
      <w:bookmarkStart w:id="2596" w:name="_Toc75275558"/>
      <w:bookmarkStart w:id="2597" w:name="_Toc75276069"/>
      <w:bookmarkStart w:id="2598" w:name="_Toc76541568"/>
      <w:bookmarkStart w:id="2599" w:name="_Toc82437337"/>
      <w:bookmarkStart w:id="2600" w:name="_Toc89944703"/>
      <w:bookmarkStart w:id="2601" w:name="_Toc98753721"/>
      <w:bookmarkStart w:id="2602" w:name="_Toc106180707"/>
      <w:bookmarkStart w:id="2603" w:name="_Toc114150744"/>
      <w:bookmarkStart w:id="2604" w:name="_Toc124151147"/>
      <w:bookmarkStart w:id="2605" w:name="_Toc124151667"/>
      <w:bookmarkStart w:id="2606" w:name="_Toc124152187"/>
      <w:bookmarkStart w:id="2607" w:name="_Toc130396719"/>
      <w:bookmarkStart w:id="2608" w:name="_Toc130397239"/>
      <w:bookmarkStart w:id="2609" w:name="_Toc137558343"/>
      <w:bookmarkStart w:id="2610" w:name="_Toc138862168"/>
      <w:bookmarkStart w:id="2611" w:name="_Toc145532225"/>
      <w:bookmarkStart w:id="2612" w:name="_Toc163218638"/>
      <w:bookmarkStart w:id="2613" w:name="_Toc176701969"/>
      <w:bookmarkStart w:id="2614" w:name="_Toc187262412"/>
      <w:r w:rsidRPr="00BE5108">
        <w:rPr>
          <w:rFonts w:eastAsiaTheme="minorEastAsia"/>
        </w:rPr>
        <w:t>6.4.1.3</w:t>
      </w:r>
      <w:r w:rsidRPr="00BE5108">
        <w:rPr>
          <w:rFonts w:eastAsiaTheme="minorEastAsia"/>
        </w:rPr>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615" w:name="_Toc73962841"/>
      <w:bookmarkStart w:id="2616" w:name="_Toc75260018"/>
      <w:bookmarkStart w:id="2617" w:name="_Toc75275559"/>
      <w:bookmarkStart w:id="2618" w:name="_Toc75276070"/>
      <w:bookmarkStart w:id="2619" w:name="_Toc76541569"/>
      <w:bookmarkStart w:id="2620" w:name="_Toc82437338"/>
      <w:bookmarkStart w:id="2621" w:name="_Toc89944704"/>
      <w:bookmarkStart w:id="2622" w:name="_Toc98753722"/>
      <w:bookmarkStart w:id="2623" w:name="_Toc106180708"/>
      <w:bookmarkStart w:id="2624" w:name="_Toc114150745"/>
      <w:bookmarkStart w:id="2625" w:name="_Toc124151148"/>
      <w:bookmarkStart w:id="2626" w:name="_Toc124151668"/>
      <w:bookmarkStart w:id="2627" w:name="_Toc124152188"/>
      <w:bookmarkStart w:id="2628" w:name="_Toc130396720"/>
      <w:bookmarkStart w:id="2629" w:name="_Toc130397240"/>
      <w:bookmarkStart w:id="2630" w:name="_Toc137558344"/>
      <w:bookmarkStart w:id="2631" w:name="_Toc138862169"/>
      <w:bookmarkStart w:id="2632" w:name="_Toc145532226"/>
      <w:bookmarkStart w:id="2633" w:name="_Toc163218639"/>
      <w:bookmarkStart w:id="2634" w:name="_Toc176701970"/>
      <w:bookmarkStart w:id="2635" w:name="_Toc187262413"/>
      <w:r w:rsidRPr="00BE5108">
        <w:rPr>
          <w:rFonts w:eastAsiaTheme="minorEastAsia"/>
        </w:rPr>
        <w:t>6.4.1.4</w:t>
      </w:r>
      <w:r w:rsidRPr="00BE5108">
        <w:rPr>
          <w:rFonts w:eastAsiaTheme="minorEastAsia"/>
        </w:rPr>
        <w:tab/>
        <w:t>Method of test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36" w:name="_Toc73962842"/>
      <w:bookmarkStart w:id="2637" w:name="_Toc75260019"/>
      <w:bookmarkStart w:id="2638" w:name="_Toc75275560"/>
      <w:bookmarkStart w:id="2639" w:name="_Toc75276071"/>
      <w:bookmarkStart w:id="2640" w:name="_Toc76541570"/>
      <w:bookmarkStart w:id="2641" w:name="_Toc82437339"/>
      <w:bookmarkStart w:id="2642" w:name="_Toc89944705"/>
      <w:bookmarkStart w:id="2643" w:name="_Toc98753723"/>
      <w:bookmarkStart w:id="2644" w:name="_Toc106180709"/>
      <w:bookmarkStart w:id="2645" w:name="_Toc114150746"/>
      <w:bookmarkStart w:id="2646" w:name="_Toc124151149"/>
      <w:bookmarkStart w:id="2647" w:name="_Toc124151669"/>
      <w:bookmarkStart w:id="2648" w:name="_Toc124152189"/>
      <w:bookmarkStart w:id="2649" w:name="_Toc130396721"/>
      <w:bookmarkStart w:id="2650" w:name="_Toc130397241"/>
      <w:bookmarkStart w:id="2651" w:name="_Toc137558345"/>
      <w:bookmarkStart w:id="2652" w:name="_Toc138862170"/>
      <w:bookmarkStart w:id="2653" w:name="_Toc145532227"/>
      <w:bookmarkStart w:id="2654" w:name="_Toc163218640"/>
      <w:bookmarkStart w:id="2655" w:name="_Toc176701971"/>
      <w:bookmarkStart w:id="2656" w:name="_Toc187262414"/>
      <w:r w:rsidRPr="00BE5108">
        <w:rPr>
          <w:rFonts w:eastAsiaTheme="minorEastAsia"/>
        </w:rPr>
        <w:t>6.4.1.5</w:t>
      </w:r>
      <w:r w:rsidRPr="00BE5108">
        <w:rPr>
          <w:rFonts w:eastAsiaTheme="minorEastAsia"/>
        </w:rPr>
        <w:tab/>
        <w:t>Test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57" w:name="_Toc73962843"/>
      <w:bookmarkStart w:id="2658" w:name="_Toc75260020"/>
      <w:bookmarkStart w:id="2659" w:name="_Toc75275561"/>
      <w:bookmarkStart w:id="2660" w:name="_Toc75276072"/>
      <w:bookmarkStart w:id="2661" w:name="_Toc76541571"/>
      <w:bookmarkStart w:id="2662" w:name="_Toc82437340"/>
      <w:bookmarkStart w:id="2663" w:name="_Toc89944706"/>
      <w:bookmarkStart w:id="2664" w:name="_Toc98753724"/>
      <w:bookmarkStart w:id="2665" w:name="_Toc106180710"/>
      <w:bookmarkStart w:id="2666" w:name="_Toc114150747"/>
      <w:bookmarkStart w:id="2667" w:name="_Toc124151150"/>
      <w:bookmarkStart w:id="2668" w:name="_Toc124151670"/>
      <w:bookmarkStart w:id="2669" w:name="_Toc124152190"/>
      <w:bookmarkStart w:id="2670" w:name="_Toc130396722"/>
      <w:bookmarkStart w:id="2671" w:name="_Toc130397242"/>
      <w:bookmarkStart w:id="2672" w:name="_Toc137558346"/>
      <w:bookmarkStart w:id="2673" w:name="_Toc138862171"/>
      <w:bookmarkStart w:id="2674" w:name="_Toc145532228"/>
      <w:bookmarkStart w:id="2675" w:name="_Toc163218641"/>
      <w:bookmarkStart w:id="2676" w:name="_Toc176701972"/>
      <w:bookmarkStart w:id="2677" w:name="_Toc187262415"/>
      <w:r w:rsidRPr="00BE5108">
        <w:rPr>
          <w:rFonts w:eastAsiaTheme="minorEastAsia"/>
        </w:rPr>
        <w:t>6.4.2</w:t>
      </w:r>
      <w:r w:rsidRPr="00BE5108">
        <w:rPr>
          <w:rFonts w:eastAsiaTheme="minorEastAsia"/>
        </w:rPr>
        <w:tab/>
        <w:t>Transmitter transient period</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9C3DFF5" w14:textId="77777777" w:rsidR="008D3EE5" w:rsidRPr="00BE5108" w:rsidRDefault="008D3EE5" w:rsidP="00EF3135">
      <w:pPr>
        <w:pStyle w:val="Heading4"/>
        <w:rPr>
          <w:rFonts w:eastAsiaTheme="minorEastAsia"/>
        </w:rPr>
      </w:pPr>
      <w:bookmarkStart w:id="2678" w:name="_Toc73962844"/>
      <w:bookmarkStart w:id="2679" w:name="_Toc75260021"/>
      <w:bookmarkStart w:id="2680" w:name="_Toc75275562"/>
      <w:bookmarkStart w:id="2681" w:name="_Toc75276073"/>
      <w:bookmarkStart w:id="2682" w:name="_Toc76541572"/>
      <w:bookmarkStart w:id="2683" w:name="_Toc82437341"/>
      <w:bookmarkStart w:id="2684" w:name="_Toc89944707"/>
      <w:bookmarkStart w:id="2685" w:name="_Toc98753725"/>
      <w:bookmarkStart w:id="2686" w:name="_Toc106180711"/>
      <w:bookmarkStart w:id="2687" w:name="_Toc114150748"/>
      <w:bookmarkStart w:id="2688" w:name="_Toc124151151"/>
      <w:bookmarkStart w:id="2689" w:name="_Toc124151671"/>
      <w:bookmarkStart w:id="2690" w:name="_Toc124152191"/>
      <w:bookmarkStart w:id="2691" w:name="_Toc130396723"/>
      <w:bookmarkStart w:id="2692" w:name="_Toc130397243"/>
      <w:bookmarkStart w:id="2693" w:name="_Toc137558347"/>
      <w:bookmarkStart w:id="2694" w:name="_Toc138862172"/>
      <w:bookmarkStart w:id="2695" w:name="_Toc145532229"/>
      <w:bookmarkStart w:id="2696" w:name="_Toc163218642"/>
      <w:bookmarkStart w:id="2697" w:name="_Toc176701973"/>
      <w:bookmarkStart w:id="2698" w:name="_Toc187262416"/>
      <w:r w:rsidRPr="00BE5108">
        <w:rPr>
          <w:rFonts w:eastAsiaTheme="minorEastAsia"/>
        </w:rPr>
        <w:t>6.4.2.1</w:t>
      </w:r>
      <w:r w:rsidRPr="00BE5108">
        <w:rPr>
          <w:rFonts w:eastAsiaTheme="minorEastAsia"/>
        </w:rPr>
        <w:tab/>
        <w:t>Definition and applicability</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699" w:name="_Toc73962845"/>
      <w:bookmarkStart w:id="2700" w:name="_Toc75260022"/>
      <w:bookmarkStart w:id="2701" w:name="_Toc75275563"/>
      <w:bookmarkStart w:id="2702" w:name="_Toc75276074"/>
      <w:bookmarkStart w:id="2703" w:name="_Toc76541573"/>
      <w:bookmarkStart w:id="2704" w:name="_Toc82437342"/>
      <w:bookmarkStart w:id="2705" w:name="_Toc89944708"/>
      <w:bookmarkStart w:id="2706" w:name="_Toc98753726"/>
      <w:bookmarkStart w:id="2707" w:name="_Toc106180712"/>
      <w:bookmarkStart w:id="2708" w:name="_Toc114150749"/>
      <w:bookmarkStart w:id="2709" w:name="_Toc124151152"/>
      <w:bookmarkStart w:id="2710" w:name="_Toc124151672"/>
      <w:bookmarkStart w:id="2711" w:name="_Toc124152192"/>
      <w:bookmarkStart w:id="2712" w:name="_Toc130396724"/>
      <w:bookmarkStart w:id="2713" w:name="_Toc130397244"/>
      <w:bookmarkStart w:id="2714" w:name="_Toc137558348"/>
      <w:bookmarkStart w:id="2715" w:name="_Toc138862173"/>
      <w:bookmarkStart w:id="2716" w:name="_Toc145532230"/>
      <w:bookmarkStart w:id="2717" w:name="_Toc163218643"/>
      <w:bookmarkStart w:id="2718" w:name="_Toc176701974"/>
      <w:bookmarkStart w:id="2719" w:name="_Toc187262417"/>
      <w:r w:rsidRPr="00BE5108">
        <w:rPr>
          <w:rFonts w:eastAsiaTheme="minorEastAsia"/>
        </w:rPr>
        <w:t>6.4.2.2</w:t>
      </w:r>
      <w:r w:rsidRPr="00BE5108">
        <w:rPr>
          <w:rFonts w:eastAsiaTheme="minorEastAsia"/>
        </w:rPr>
        <w:tab/>
        <w:t>Minimum requirement</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20" w:name="_Toc73962846"/>
      <w:bookmarkStart w:id="2721" w:name="_Toc75260023"/>
      <w:bookmarkStart w:id="2722" w:name="_Toc75275564"/>
      <w:bookmarkStart w:id="2723" w:name="_Toc75276075"/>
      <w:bookmarkStart w:id="2724" w:name="_Toc76541574"/>
      <w:bookmarkStart w:id="2725" w:name="_Toc82437343"/>
      <w:bookmarkStart w:id="2726" w:name="_Toc89944709"/>
      <w:bookmarkStart w:id="2727" w:name="_Toc98753727"/>
      <w:bookmarkStart w:id="2728" w:name="_Toc106180713"/>
      <w:bookmarkStart w:id="2729" w:name="_Toc114150750"/>
      <w:bookmarkStart w:id="2730" w:name="_Toc124151153"/>
      <w:bookmarkStart w:id="2731" w:name="_Toc124151673"/>
      <w:bookmarkStart w:id="2732" w:name="_Toc124152193"/>
      <w:bookmarkStart w:id="2733" w:name="_Toc130396725"/>
      <w:bookmarkStart w:id="2734" w:name="_Toc130397245"/>
      <w:bookmarkStart w:id="2735" w:name="_Toc137558349"/>
      <w:bookmarkStart w:id="2736" w:name="_Toc138862174"/>
      <w:bookmarkStart w:id="2737" w:name="_Toc145532231"/>
      <w:bookmarkStart w:id="2738" w:name="_Toc163218644"/>
      <w:bookmarkStart w:id="2739" w:name="_Toc176701975"/>
      <w:bookmarkStart w:id="2740" w:name="_Toc187262418"/>
      <w:r w:rsidRPr="00BE5108">
        <w:rPr>
          <w:rFonts w:eastAsiaTheme="minorEastAsia"/>
        </w:rPr>
        <w:t>6.4.2.3</w:t>
      </w:r>
      <w:r w:rsidRPr="00BE5108">
        <w:rPr>
          <w:rFonts w:eastAsiaTheme="minorEastAsia"/>
        </w:rP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41" w:name="_Toc73962847"/>
      <w:bookmarkStart w:id="2742" w:name="_Toc75260024"/>
      <w:bookmarkStart w:id="2743" w:name="_Toc75275565"/>
      <w:bookmarkStart w:id="2744" w:name="_Toc75276076"/>
      <w:bookmarkStart w:id="2745" w:name="_Toc76541575"/>
      <w:bookmarkStart w:id="2746" w:name="_Toc82437344"/>
      <w:bookmarkStart w:id="2747" w:name="_Toc89944710"/>
      <w:bookmarkStart w:id="2748" w:name="_Toc98753728"/>
      <w:bookmarkStart w:id="2749" w:name="_Toc106180714"/>
      <w:bookmarkStart w:id="2750" w:name="_Toc114150751"/>
      <w:bookmarkStart w:id="2751" w:name="_Toc124151154"/>
      <w:bookmarkStart w:id="2752" w:name="_Toc124151674"/>
      <w:bookmarkStart w:id="2753" w:name="_Toc124152194"/>
      <w:bookmarkStart w:id="2754" w:name="_Toc130396726"/>
      <w:bookmarkStart w:id="2755" w:name="_Toc130397246"/>
      <w:bookmarkStart w:id="2756" w:name="_Toc137558350"/>
      <w:bookmarkStart w:id="2757" w:name="_Toc138862175"/>
      <w:bookmarkStart w:id="2758" w:name="_Toc145532232"/>
      <w:bookmarkStart w:id="2759" w:name="_Toc163218645"/>
      <w:bookmarkStart w:id="2760" w:name="_Toc176701976"/>
      <w:bookmarkStart w:id="2761" w:name="_Toc187262419"/>
      <w:r w:rsidRPr="00BE5108">
        <w:rPr>
          <w:rFonts w:eastAsiaTheme="minorEastAsia"/>
        </w:rPr>
        <w:t>6.4.2.4</w:t>
      </w:r>
      <w:r w:rsidRPr="00BE5108">
        <w:rPr>
          <w:rFonts w:eastAsiaTheme="minorEastAsia"/>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A0D6E83" w14:textId="77777777" w:rsidR="008D3EE5" w:rsidRPr="00BE5108" w:rsidRDefault="008D3EE5" w:rsidP="00EF3135">
      <w:pPr>
        <w:pStyle w:val="Heading5"/>
        <w:rPr>
          <w:rFonts w:eastAsiaTheme="minorEastAsia"/>
        </w:rPr>
      </w:pPr>
      <w:bookmarkStart w:id="2762" w:name="_Toc73962848"/>
      <w:bookmarkStart w:id="2763" w:name="_Toc75260025"/>
      <w:bookmarkStart w:id="2764" w:name="_Toc75275566"/>
      <w:bookmarkStart w:id="2765" w:name="_Toc75276077"/>
      <w:bookmarkStart w:id="2766" w:name="_Toc76541576"/>
      <w:bookmarkStart w:id="2767" w:name="_Toc82437345"/>
      <w:bookmarkStart w:id="2768" w:name="_Toc89944711"/>
      <w:bookmarkStart w:id="2769" w:name="_Toc98753729"/>
      <w:bookmarkStart w:id="2770" w:name="_Toc106180715"/>
      <w:bookmarkStart w:id="2771" w:name="_Toc114150752"/>
      <w:bookmarkStart w:id="2772" w:name="_Toc124151155"/>
      <w:bookmarkStart w:id="2773" w:name="_Toc124151675"/>
      <w:bookmarkStart w:id="2774" w:name="_Toc124152195"/>
      <w:bookmarkStart w:id="2775" w:name="_Toc130396727"/>
      <w:bookmarkStart w:id="2776" w:name="_Toc130397247"/>
      <w:bookmarkStart w:id="2777" w:name="_Toc137558351"/>
      <w:bookmarkStart w:id="2778" w:name="_Toc138862176"/>
      <w:bookmarkStart w:id="2779" w:name="_Toc145532233"/>
      <w:bookmarkStart w:id="2780" w:name="_Toc163218646"/>
      <w:bookmarkStart w:id="2781" w:name="_Toc176701977"/>
      <w:bookmarkStart w:id="2782" w:name="_Toc187262420"/>
      <w:r w:rsidRPr="00BE5108">
        <w:rPr>
          <w:rFonts w:eastAsiaTheme="minorEastAsia"/>
        </w:rPr>
        <w:t>6.4.2.4.1</w:t>
      </w:r>
      <w:r w:rsidRPr="00BE5108">
        <w:rPr>
          <w:rFonts w:eastAsiaTheme="minorEastAsia"/>
        </w:rPr>
        <w:tab/>
        <w:t>Initial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83" w:name="_Toc73962849"/>
      <w:bookmarkStart w:id="2784" w:name="_Toc75260026"/>
      <w:bookmarkStart w:id="2785" w:name="_Toc75275567"/>
      <w:bookmarkStart w:id="2786" w:name="_Toc75276078"/>
      <w:bookmarkStart w:id="2787" w:name="_Toc76541577"/>
      <w:bookmarkStart w:id="2788" w:name="_Toc82437346"/>
      <w:bookmarkStart w:id="2789" w:name="_Toc89944712"/>
      <w:bookmarkStart w:id="2790" w:name="_Toc98753730"/>
      <w:bookmarkStart w:id="2791" w:name="_Toc106180716"/>
      <w:bookmarkStart w:id="2792" w:name="_Toc114150753"/>
      <w:bookmarkStart w:id="2793" w:name="_Toc124151156"/>
      <w:bookmarkStart w:id="2794" w:name="_Toc124151676"/>
      <w:bookmarkStart w:id="2795" w:name="_Toc124152196"/>
      <w:bookmarkStart w:id="2796" w:name="_Toc130396728"/>
      <w:bookmarkStart w:id="2797" w:name="_Toc130397248"/>
      <w:bookmarkStart w:id="2798" w:name="_Toc137558352"/>
      <w:bookmarkStart w:id="2799" w:name="_Toc138862177"/>
      <w:bookmarkStart w:id="2800" w:name="_Toc145532234"/>
      <w:bookmarkStart w:id="2801" w:name="_Toc163218647"/>
      <w:bookmarkStart w:id="2802" w:name="_Toc176701978"/>
      <w:bookmarkStart w:id="2803" w:name="_Toc187262421"/>
      <w:r w:rsidRPr="00BE5108">
        <w:rPr>
          <w:rFonts w:eastAsiaTheme="minorEastAsia"/>
        </w:rPr>
        <w:lastRenderedPageBreak/>
        <w:t>6.4.2.4.2</w:t>
      </w:r>
      <w:r w:rsidRPr="00BE5108">
        <w:rPr>
          <w:rFonts w:eastAsiaTheme="minorEastAsia"/>
        </w:rPr>
        <w:tab/>
        <w:t>Procedure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804" w:name="_Toc73962850"/>
      <w:bookmarkStart w:id="2805" w:name="_Toc75260027"/>
      <w:bookmarkStart w:id="2806" w:name="_Toc75275568"/>
      <w:bookmarkStart w:id="2807" w:name="_Toc75276079"/>
      <w:bookmarkStart w:id="2808" w:name="_Toc76541578"/>
      <w:bookmarkStart w:id="2809" w:name="_Toc82437347"/>
      <w:bookmarkStart w:id="2810" w:name="_Toc89944713"/>
      <w:bookmarkStart w:id="2811" w:name="_Toc98753731"/>
      <w:bookmarkStart w:id="2812" w:name="_Toc106180717"/>
      <w:bookmarkStart w:id="2813" w:name="_Toc114150754"/>
      <w:bookmarkStart w:id="2814" w:name="_Toc124151157"/>
      <w:bookmarkStart w:id="2815" w:name="_Toc124151677"/>
      <w:bookmarkStart w:id="2816" w:name="_Toc124152197"/>
      <w:bookmarkStart w:id="2817" w:name="_Toc130396729"/>
      <w:bookmarkStart w:id="2818" w:name="_Toc130397249"/>
      <w:bookmarkStart w:id="2819" w:name="_Toc137558353"/>
      <w:bookmarkStart w:id="2820" w:name="_Toc138862178"/>
      <w:bookmarkStart w:id="2821" w:name="_Toc145532235"/>
      <w:bookmarkStart w:id="2822" w:name="_Toc163218648"/>
      <w:bookmarkStart w:id="2823" w:name="_Toc176701979"/>
      <w:bookmarkStart w:id="2824" w:name="_Toc187262422"/>
      <w:r w:rsidRPr="00BE5108">
        <w:rPr>
          <w:rFonts w:eastAsiaTheme="minorEastAsia"/>
        </w:rPr>
        <w:t>6.4.2.5</w:t>
      </w:r>
      <w:r w:rsidRPr="00BE5108">
        <w:rPr>
          <w:rFonts w:eastAsiaTheme="minorEastAsia"/>
        </w:rPr>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25" w:name="_Toc73962851"/>
      <w:bookmarkStart w:id="2826" w:name="_Toc75260028"/>
      <w:bookmarkStart w:id="2827" w:name="_Toc75275569"/>
      <w:bookmarkStart w:id="2828" w:name="_Toc75276080"/>
      <w:bookmarkStart w:id="2829" w:name="_Toc76541579"/>
      <w:bookmarkStart w:id="2830" w:name="_Toc82437348"/>
      <w:bookmarkStart w:id="2831" w:name="_Toc89944714"/>
      <w:bookmarkStart w:id="2832" w:name="_Toc98753732"/>
      <w:bookmarkStart w:id="2833" w:name="_Toc106180718"/>
      <w:bookmarkStart w:id="2834" w:name="_Toc114150755"/>
      <w:bookmarkStart w:id="2835" w:name="_Toc124151158"/>
      <w:bookmarkStart w:id="2836" w:name="_Toc124151678"/>
      <w:bookmarkStart w:id="2837" w:name="_Toc124152198"/>
      <w:bookmarkStart w:id="2838" w:name="_Toc130396730"/>
      <w:bookmarkStart w:id="2839" w:name="_Toc130397250"/>
      <w:bookmarkStart w:id="2840" w:name="_Toc137558354"/>
      <w:bookmarkStart w:id="2841" w:name="_Toc138862179"/>
      <w:bookmarkStart w:id="2842" w:name="_Toc145532236"/>
      <w:bookmarkStart w:id="2843" w:name="_Toc163218649"/>
      <w:bookmarkStart w:id="2844" w:name="_Toc176701980"/>
      <w:bookmarkStart w:id="2845" w:name="_Toc187262423"/>
      <w:r w:rsidRPr="00BE5108">
        <w:rPr>
          <w:rFonts w:eastAsiaTheme="minorEastAsia"/>
        </w:rPr>
        <w:lastRenderedPageBreak/>
        <w:t>6.5</w:t>
      </w:r>
      <w:r w:rsidRPr="00BE5108">
        <w:rPr>
          <w:rFonts w:eastAsiaTheme="minorEastAsia"/>
        </w:rPr>
        <w:tab/>
        <w:t>Transmitted signal quality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B147E21" w14:textId="77777777" w:rsidR="00AD1976" w:rsidRPr="00BE5108" w:rsidRDefault="00AD1976" w:rsidP="00EF3135">
      <w:pPr>
        <w:pStyle w:val="Heading3"/>
        <w:rPr>
          <w:rFonts w:eastAsiaTheme="minorEastAsia"/>
        </w:rPr>
      </w:pPr>
      <w:bookmarkStart w:id="2846" w:name="_Toc73962852"/>
      <w:bookmarkStart w:id="2847" w:name="_Toc75260029"/>
      <w:bookmarkStart w:id="2848" w:name="_Toc75275570"/>
      <w:bookmarkStart w:id="2849" w:name="_Toc75276081"/>
      <w:bookmarkStart w:id="2850" w:name="_Toc76541580"/>
      <w:bookmarkStart w:id="2851" w:name="_Toc82437349"/>
      <w:bookmarkStart w:id="2852" w:name="_Toc89944715"/>
      <w:bookmarkStart w:id="2853" w:name="_Toc98753733"/>
      <w:bookmarkStart w:id="2854" w:name="_Toc106180719"/>
      <w:bookmarkStart w:id="2855" w:name="_Toc114150756"/>
      <w:bookmarkStart w:id="2856" w:name="_Toc124151159"/>
      <w:bookmarkStart w:id="2857" w:name="_Toc124151679"/>
      <w:bookmarkStart w:id="2858" w:name="_Toc124152199"/>
      <w:bookmarkStart w:id="2859" w:name="_Toc130396731"/>
      <w:bookmarkStart w:id="2860" w:name="_Toc130397251"/>
      <w:bookmarkStart w:id="2861" w:name="_Toc137558355"/>
      <w:bookmarkStart w:id="2862" w:name="_Toc138862180"/>
      <w:bookmarkStart w:id="2863" w:name="_Toc145532237"/>
      <w:bookmarkStart w:id="2864" w:name="_Toc163218650"/>
      <w:bookmarkStart w:id="2865" w:name="_Toc176701981"/>
      <w:bookmarkStart w:id="2866" w:name="_Toc187262424"/>
      <w:r w:rsidRPr="00BE5108">
        <w:rPr>
          <w:rFonts w:eastAsiaTheme="minorEastAsia"/>
        </w:rPr>
        <w:t>6.5.1</w:t>
      </w:r>
      <w:r w:rsidRPr="00BE5108">
        <w:rPr>
          <w:rFonts w:eastAsiaTheme="minorEastAsia"/>
        </w:rPr>
        <w:tab/>
        <w:t>General</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67" w:name="_Toc73962853"/>
      <w:bookmarkStart w:id="2868" w:name="_Toc75260030"/>
      <w:bookmarkStart w:id="2869" w:name="_Toc75275571"/>
      <w:bookmarkStart w:id="2870" w:name="_Toc75276082"/>
      <w:bookmarkStart w:id="2871" w:name="_Toc76541581"/>
      <w:bookmarkStart w:id="2872" w:name="_Toc82437350"/>
      <w:bookmarkStart w:id="2873" w:name="_Toc89944716"/>
      <w:bookmarkStart w:id="2874" w:name="_Toc98753734"/>
      <w:bookmarkStart w:id="2875" w:name="_Toc106180720"/>
      <w:bookmarkStart w:id="2876" w:name="_Toc114150757"/>
      <w:bookmarkStart w:id="2877" w:name="_Toc124151160"/>
      <w:bookmarkStart w:id="2878" w:name="_Toc124151680"/>
      <w:bookmarkStart w:id="2879" w:name="_Toc124152200"/>
      <w:bookmarkStart w:id="2880" w:name="_Toc130396732"/>
      <w:bookmarkStart w:id="2881" w:name="_Toc130397252"/>
      <w:bookmarkStart w:id="2882" w:name="_Toc137558356"/>
      <w:bookmarkStart w:id="2883" w:name="_Toc138862181"/>
      <w:bookmarkStart w:id="2884" w:name="_Toc145532238"/>
      <w:bookmarkStart w:id="2885" w:name="_Toc163218651"/>
      <w:bookmarkStart w:id="2886" w:name="_Toc176701982"/>
      <w:bookmarkStart w:id="2887" w:name="_Toc187262425"/>
      <w:r w:rsidRPr="00BE5108">
        <w:rPr>
          <w:rFonts w:eastAsiaTheme="minorEastAsia"/>
        </w:rPr>
        <w:t>6.5.2</w:t>
      </w:r>
      <w:r w:rsidRPr="00BE5108">
        <w:rPr>
          <w:rFonts w:eastAsiaTheme="minorEastAsia"/>
        </w:rPr>
        <w:tab/>
        <w:t>Frequency error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EA62D97" w14:textId="77777777" w:rsidR="00AD1976" w:rsidRPr="00BE5108" w:rsidRDefault="00AD1976" w:rsidP="00EF3135">
      <w:pPr>
        <w:pStyle w:val="Heading4"/>
        <w:rPr>
          <w:rFonts w:eastAsiaTheme="minorEastAsia"/>
        </w:rPr>
      </w:pPr>
      <w:bookmarkStart w:id="2888" w:name="_Toc73962854"/>
      <w:bookmarkStart w:id="2889" w:name="_Toc75260031"/>
      <w:bookmarkStart w:id="2890" w:name="_Toc75275572"/>
      <w:bookmarkStart w:id="2891" w:name="_Toc75276083"/>
      <w:bookmarkStart w:id="2892" w:name="_Toc76541582"/>
      <w:bookmarkStart w:id="2893" w:name="_Toc82437351"/>
      <w:bookmarkStart w:id="2894" w:name="_Toc89944717"/>
      <w:bookmarkStart w:id="2895" w:name="_Toc98753735"/>
      <w:bookmarkStart w:id="2896" w:name="_Toc106180721"/>
      <w:bookmarkStart w:id="2897" w:name="_Toc114150758"/>
      <w:bookmarkStart w:id="2898" w:name="_Toc124151161"/>
      <w:bookmarkStart w:id="2899" w:name="_Toc124151681"/>
      <w:bookmarkStart w:id="2900" w:name="_Toc124152201"/>
      <w:bookmarkStart w:id="2901" w:name="_Toc130396733"/>
      <w:bookmarkStart w:id="2902" w:name="_Toc130397253"/>
      <w:bookmarkStart w:id="2903" w:name="_Toc137558357"/>
      <w:bookmarkStart w:id="2904" w:name="_Toc138862182"/>
      <w:bookmarkStart w:id="2905" w:name="_Toc145532239"/>
      <w:bookmarkStart w:id="2906" w:name="_Toc163218652"/>
      <w:bookmarkStart w:id="2907" w:name="_Toc176701983"/>
      <w:bookmarkStart w:id="2908" w:name="_Toc187262426"/>
      <w:r w:rsidRPr="00BE5108">
        <w:t>6.5.2.1</w:t>
      </w:r>
      <w:r w:rsidRPr="00BE5108">
        <w:tab/>
      </w:r>
      <w:r w:rsidRPr="00BE5108">
        <w:rPr>
          <w:rFonts w:eastAsiaTheme="minorEastAsia" w:hint="eastAsia"/>
        </w:rPr>
        <w:t>IAB-DU frequency error</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82FD498" w14:textId="218C48F0" w:rsidR="00AD1976" w:rsidRPr="00BE5108" w:rsidRDefault="00AD1976" w:rsidP="00EF3135">
      <w:pPr>
        <w:pStyle w:val="Heading5"/>
        <w:rPr>
          <w:rFonts w:eastAsiaTheme="minorEastAsia"/>
        </w:rPr>
      </w:pPr>
      <w:bookmarkStart w:id="2909" w:name="_Toc73962855"/>
      <w:bookmarkStart w:id="2910" w:name="_Toc75260032"/>
      <w:bookmarkStart w:id="2911" w:name="_Toc75275573"/>
      <w:bookmarkStart w:id="2912" w:name="_Toc75276084"/>
      <w:bookmarkStart w:id="2913" w:name="_Toc76541583"/>
      <w:bookmarkStart w:id="2914" w:name="_Toc82437352"/>
      <w:bookmarkStart w:id="2915" w:name="_Toc89944718"/>
      <w:bookmarkStart w:id="2916" w:name="_Toc98753736"/>
      <w:bookmarkStart w:id="2917" w:name="_Toc106180722"/>
      <w:bookmarkStart w:id="2918" w:name="_Toc114150759"/>
      <w:bookmarkStart w:id="2919" w:name="_Toc124151162"/>
      <w:bookmarkStart w:id="2920" w:name="_Toc124151682"/>
      <w:bookmarkStart w:id="2921" w:name="_Toc124152202"/>
      <w:bookmarkStart w:id="2922" w:name="_Toc130396734"/>
      <w:bookmarkStart w:id="2923" w:name="_Toc130397254"/>
      <w:bookmarkStart w:id="2924" w:name="_Toc137558358"/>
      <w:bookmarkStart w:id="2925" w:name="_Toc138862183"/>
      <w:bookmarkStart w:id="2926" w:name="_Toc145532240"/>
      <w:bookmarkStart w:id="2927" w:name="_Toc163218653"/>
      <w:bookmarkStart w:id="2928" w:name="_Toc176701984"/>
      <w:bookmarkStart w:id="2929" w:name="_Toc18726242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30" w:name="_Toc73962856"/>
      <w:bookmarkStart w:id="2931" w:name="_Toc75260033"/>
      <w:bookmarkStart w:id="2932" w:name="_Toc75275574"/>
      <w:bookmarkStart w:id="2933" w:name="_Toc75276085"/>
      <w:bookmarkStart w:id="2934" w:name="_Toc76541584"/>
      <w:bookmarkStart w:id="2935" w:name="_Toc82437353"/>
      <w:bookmarkStart w:id="2936" w:name="_Toc89944719"/>
      <w:bookmarkStart w:id="2937" w:name="_Toc98753737"/>
      <w:bookmarkStart w:id="2938" w:name="_Toc106180723"/>
      <w:bookmarkStart w:id="2939" w:name="_Toc114150760"/>
      <w:bookmarkStart w:id="2940" w:name="_Toc124151163"/>
      <w:bookmarkStart w:id="2941" w:name="_Toc124151683"/>
      <w:bookmarkStart w:id="2942" w:name="_Toc124152203"/>
      <w:bookmarkStart w:id="2943" w:name="_Toc130396735"/>
      <w:bookmarkStart w:id="2944" w:name="_Toc130397255"/>
      <w:bookmarkStart w:id="2945" w:name="_Toc137558359"/>
      <w:bookmarkStart w:id="2946" w:name="_Toc138862184"/>
      <w:bookmarkStart w:id="2947" w:name="_Toc145532241"/>
      <w:bookmarkStart w:id="2948" w:name="_Toc163218654"/>
      <w:bookmarkStart w:id="2949" w:name="_Toc176701985"/>
      <w:bookmarkStart w:id="2950" w:name="_Toc18726242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51" w:name="_Toc73962857"/>
      <w:bookmarkStart w:id="2952" w:name="_Toc75260034"/>
      <w:bookmarkStart w:id="2953" w:name="_Toc75275575"/>
      <w:bookmarkStart w:id="2954" w:name="_Toc75276086"/>
      <w:bookmarkStart w:id="2955" w:name="_Toc76541585"/>
      <w:bookmarkStart w:id="2956" w:name="_Toc82437354"/>
      <w:bookmarkStart w:id="2957" w:name="_Toc89944720"/>
      <w:bookmarkStart w:id="2958" w:name="_Toc98753738"/>
      <w:bookmarkStart w:id="2959" w:name="_Toc106180724"/>
      <w:bookmarkStart w:id="2960" w:name="_Toc114150761"/>
      <w:bookmarkStart w:id="2961" w:name="_Toc124151164"/>
      <w:bookmarkStart w:id="2962" w:name="_Toc124151684"/>
      <w:bookmarkStart w:id="2963" w:name="_Toc124152204"/>
      <w:bookmarkStart w:id="2964" w:name="_Toc130396736"/>
      <w:bookmarkStart w:id="2965" w:name="_Toc130397256"/>
      <w:bookmarkStart w:id="2966" w:name="_Toc137558360"/>
      <w:bookmarkStart w:id="2967" w:name="_Toc138862185"/>
      <w:bookmarkStart w:id="2968" w:name="_Toc145532242"/>
      <w:bookmarkStart w:id="2969" w:name="_Toc163218655"/>
      <w:bookmarkStart w:id="2970" w:name="_Toc176701986"/>
      <w:bookmarkStart w:id="2971" w:name="_Toc18726242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72" w:name="_Toc73962858"/>
      <w:bookmarkStart w:id="2973" w:name="_Toc75260035"/>
      <w:bookmarkStart w:id="2974" w:name="_Toc75275576"/>
      <w:bookmarkStart w:id="2975" w:name="_Toc75276087"/>
      <w:bookmarkStart w:id="2976" w:name="_Toc76541586"/>
      <w:bookmarkStart w:id="2977" w:name="_Toc82437355"/>
      <w:bookmarkStart w:id="2978" w:name="_Toc89944721"/>
      <w:bookmarkStart w:id="2979" w:name="_Toc98753739"/>
      <w:bookmarkStart w:id="2980" w:name="_Toc106180725"/>
      <w:bookmarkStart w:id="2981" w:name="_Toc114150762"/>
      <w:bookmarkStart w:id="2982" w:name="_Toc124151165"/>
      <w:bookmarkStart w:id="2983" w:name="_Toc124151685"/>
      <w:bookmarkStart w:id="2984" w:name="_Toc124152205"/>
      <w:bookmarkStart w:id="2985" w:name="_Toc130396737"/>
      <w:bookmarkStart w:id="2986" w:name="_Toc130397257"/>
      <w:bookmarkStart w:id="2987" w:name="_Toc137558361"/>
      <w:bookmarkStart w:id="2988" w:name="_Toc138862186"/>
      <w:bookmarkStart w:id="2989" w:name="_Toc145532243"/>
      <w:bookmarkStart w:id="2990" w:name="_Toc163218656"/>
      <w:bookmarkStart w:id="2991" w:name="_Toc176701987"/>
      <w:bookmarkStart w:id="2992" w:name="_Toc18726243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993" w:name="_Toc73962859"/>
      <w:bookmarkStart w:id="2994" w:name="_Toc75260036"/>
      <w:bookmarkStart w:id="2995" w:name="_Toc75275577"/>
      <w:bookmarkStart w:id="2996" w:name="_Toc75276088"/>
      <w:bookmarkStart w:id="2997" w:name="_Toc76541587"/>
      <w:bookmarkStart w:id="2998" w:name="_Toc82437356"/>
      <w:bookmarkStart w:id="2999" w:name="_Toc89944722"/>
      <w:bookmarkStart w:id="3000" w:name="_Toc98753740"/>
      <w:bookmarkStart w:id="3001" w:name="_Toc106180726"/>
      <w:bookmarkStart w:id="3002" w:name="_Toc114150763"/>
      <w:bookmarkStart w:id="3003" w:name="_Toc124151166"/>
      <w:bookmarkStart w:id="3004" w:name="_Toc124151686"/>
      <w:bookmarkStart w:id="3005" w:name="_Toc124152206"/>
      <w:bookmarkStart w:id="3006" w:name="_Toc130396738"/>
      <w:bookmarkStart w:id="3007" w:name="_Toc130397258"/>
      <w:bookmarkStart w:id="3008" w:name="_Toc137558362"/>
      <w:bookmarkStart w:id="3009" w:name="_Toc138862187"/>
      <w:bookmarkStart w:id="3010" w:name="_Toc145532244"/>
      <w:bookmarkStart w:id="3011" w:name="_Toc163218657"/>
      <w:bookmarkStart w:id="3012" w:name="_Toc176701988"/>
      <w:bookmarkStart w:id="3013" w:name="_Toc18726243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014" w:name="_Toc73962860"/>
      <w:bookmarkStart w:id="3015" w:name="_Toc75260037"/>
      <w:bookmarkStart w:id="3016" w:name="_Toc75275578"/>
      <w:bookmarkStart w:id="3017" w:name="_Toc75276089"/>
      <w:bookmarkStart w:id="3018" w:name="_Toc76541588"/>
      <w:bookmarkStart w:id="3019" w:name="_Toc82437357"/>
      <w:bookmarkStart w:id="3020" w:name="_Toc89944723"/>
      <w:bookmarkStart w:id="3021" w:name="_Toc98753741"/>
      <w:bookmarkStart w:id="3022" w:name="_Toc106180727"/>
      <w:bookmarkStart w:id="3023" w:name="_Toc114150764"/>
      <w:bookmarkStart w:id="3024" w:name="_Toc124151167"/>
      <w:bookmarkStart w:id="3025" w:name="_Toc124151687"/>
      <w:bookmarkStart w:id="3026" w:name="_Toc124152207"/>
      <w:bookmarkStart w:id="3027" w:name="_Toc130396739"/>
      <w:bookmarkStart w:id="3028" w:name="_Toc130397259"/>
      <w:bookmarkStart w:id="3029" w:name="_Toc137558363"/>
      <w:bookmarkStart w:id="3030" w:name="_Toc138862188"/>
      <w:bookmarkStart w:id="3031" w:name="_Toc145532245"/>
      <w:bookmarkStart w:id="3032" w:name="_Toc163218658"/>
      <w:bookmarkStart w:id="3033" w:name="_Toc176701989"/>
      <w:bookmarkStart w:id="3034" w:name="_Toc187262432"/>
      <w:r w:rsidRPr="00BE5108">
        <w:t>6.5.2.</w:t>
      </w:r>
      <w:r w:rsidRPr="00BE5108">
        <w:rPr>
          <w:rFonts w:eastAsiaTheme="minorEastAsia" w:hint="eastAsia"/>
        </w:rPr>
        <w:t>2</w:t>
      </w:r>
      <w:r w:rsidRPr="00BE5108">
        <w:tab/>
      </w:r>
      <w:r w:rsidRPr="00BE5108">
        <w:rPr>
          <w:rFonts w:eastAsiaTheme="minorEastAsia" w:hint="eastAsia"/>
        </w:rPr>
        <w:t>IAB-MT frequency error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D25EC8A" w14:textId="77777777" w:rsidR="00AD1976" w:rsidRPr="00BE5108" w:rsidRDefault="00AD1976" w:rsidP="00EF3135">
      <w:pPr>
        <w:pStyle w:val="Heading5"/>
        <w:rPr>
          <w:rFonts w:eastAsiaTheme="minorEastAsia"/>
        </w:rPr>
      </w:pPr>
      <w:bookmarkStart w:id="3035" w:name="_Toc73962861"/>
      <w:bookmarkStart w:id="3036" w:name="_Toc75260038"/>
      <w:bookmarkStart w:id="3037" w:name="_Toc75275579"/>
      <w:bookmarkStart w:id="3038" w:name="_Toc75276090"/>
      <w:bookmarkStart w:id="3039" w:name="_Toc76541589"/>
      <w:bookmarkStart w:id="3040" w:name="_Toc82437358"/>
      <w:bookmarkStart w:id="3041" w:name="_Toc89944724"/>
      <w:bookmarkStart w:id="3042" w:name="_Toc98753742"/>
      <w:bookmarkStart w:id="3043" w:name="_Toc106180728"/>
      <w:bookmarkStart w:id="3044" w:name="_Toc114150765"/>
      <w:bookmarkStart w:id="3045" w:name="_Toc124151168"/>
      <w:bookmarkStart w:id="3046" w:name="_Toc124151688"/>
      <w:bookmarkStart w:id="3047" w:name="_Toc124152208"/>
      <w:bookmarkStart w:id="3048" w:name="_Toc130396740"/>
      <w:bookmarkStart w:id="3049" w:name="_Toc130397260"/>
      <w:bookmarkStart w:id="3050" w:name="_Toc137558364"/>
      <w:bookmarkStart w:id="3051" w:name="_Toc138862189"/>
      <w:bookmarkStart w:id="3052" w:name="_Toc145532246"/>
      <w:bookmarkStart w:id="3053" w:name="_Toc163218659"/>
      <w:bookmarkStart w:id="3054" w:name="_Toc176701990"/>
      <w:bookmarkStart w:id="3055" w:name="_Toc18726243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56" w:name="_Toc73962862"/>
      <w:bookmarkStart w:id="3057" w:name="_Toc75260039"/>
      <w:bookmarkStart w:id="3058" w:name="_Toc75275580"/>
      <w:bookmarkStart w:id="3059" w:name="_Toc75276091"/>
      <w:bookmarkStart w:id="3060" w:name="_Toc76541590"/>
      <w:bookmarkStart w:id="3061" w:name="_Toc82437359"/>
      <w:bookmarkStart w:id="3062" w:name="_Toc89944725"/>
      <w:bookmarkStart w:id="3063" w:name="_Toc98753743"/>
      <w:bookmarkStart w:id="3064" w:name="_Toc106180729"/>
      <w:bookmarkStart w:id="3065" w:name="_Toc114150766"/>
      <w:bookmarkStart w:id="3066" w:name="_Toc124151169"/>
      <w:bookmarkStart w:id="3067" w:name="_Toc124151689"/>
      <w:bookmarkStart w:id="3068" w:name="_Toc124152209"/>
      <w:bookmarkStart w:id="3069" w:name="_Toc130396741"/>
      <w:bookmarkStart w:id="3070" w:name="_Toc130397261"/>
      <w:bookmarkStart w:id="3071" w:name="_Toc137558365"/>
      <w:bookmarkStart w:id="3072" w:name="_Toc138862190"/>
      <w:bookmarkStart w:id="3073" w:name="_Toc145532247"/>
      <w:bookmarkStart w:id="3074" w:name="_Toc163218660"/>
      <w:bookmarkStart w:id="3075" w:name="_Toc176701991"/>
      <w:bookmarkStart w:id="3076" w:name="_Toc18726243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77" w:name="_Toc73962863"/>
      <w:bookmarkStart w:id="3078" w:name="_Toc75260040"/>
      <w:bookmarkStart w:id="3079" w:name="_Toc75275581"/>
      <w:bookmarkStart w:id="3080" w:name="_Toc75276092"/>
      <w:bookmarkStart w:id="3081" w:name="_Toc76541591"/>
      <w:bookmarkStart w:id="3082" w:name="_Toc82437360"/>
      <w:bookmarkStart w:id="3083" w:name="_Toc89944726"/>
      <w:bookmarkStart w:id="3084" w:name="_Toc98753744"/>
      <w:bookmarkStart w:id="3085" w:name="_Toc106180730"/>
      <w:bookmarkStart w:id="3086" w:name="_Toc114150767"/>
      <w:bookmarkStart w:id="3087" w:name="_Toc124151170"/>
      <w:bookmarkStart w:id="3088" w:name="_Toc124151690"/>
      <w:bookmarkStart w:id="3089" w:name="_Toc124152210"/>
      <w:bookmarkStart w:id="3090" w:name="_Toc130396742"/>
      <w:bookmarkStart w:id="3091" w:name="_Toc130397262"/>
      <w:bookmarkStart w:id="3092" w:name="_Toc137558366"/>
      <w:bookmarkStart w:id="3093" w:name="_Toc138862191"/>
      <w:bookmarkStart w:id="3094" w:name="_Toc145532248"/>
      <w:bookmarkStart w:id="3095" w:name="_Toc163218661"/>
      <w:bookmarkStart w:id="3096" w:name="_Toc176701992"/>
      <w:bookmarkStart w:id="3097" w:name="_Toc187262435"/>
      <w:r w:rsidRPr="00BE5108">
        <w:rPr>
          <w:rFonts w:eastAsiaTheme="minorEastAsia"/>
        </w:rPr>
        <w:lastRenderedPageBreak/>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098" w:name="_Toc73962864"/>
      <w:bookmarkStart w:id="3099" w:name="_Toc75260041"/>
      <w:bookmarkStart w:id="3100" w:name="_Toc75275582"/>
      <w:bookmarkStart w:id="3101" w:name="_Toc75276093"/>
      <w:bookmarkStart w:id="3102" w:name="_Toc76541592"/>
      <w:bookmarkStart w:id="3103" w:name="_Toc82437361"/>
      <w:bookmarkStart w:id="3104" w:name="_Toc89944727"/>
      <w:bookmarkStart w:id="3105" w:name="_Toc98753745"/>
      <w:bookmarkStart w:id="3106" w:name="_Toc106180731"/>
      <w:bookmarkStart w:id="3107" w:name="_Toc114150768"/>
      <w:bookmarkStart w:id="3108" w:name="_Toc124151171"/>
      <w:bookmarkStart w:id="3109" w:name="_Toc124151691"/>
      <w:bookmarkStart w:id="3110" w:name="_Toc124152211"/>
      <w:bookmarkStart w:id="3111" w:name="_Toc130396743"/>
      <w:bookmarkStart w:id="3112" w:name="_Toc130397263"/>
      <w:bookmarkStart w:id="3113" w:name="_Toc137558367"/>
      <w:bookmarkStart w:id="3114" w:name="_Toc138862192"/>
      <w:bookmarkStart w:id="3115" w:name="_Toc145532249"/>
      <w:bookmarkStart w:id="3116" w:name="_Toc163218662"/>
      <w:bookmarkStart w:id="3117" w:name="_Toc176701993"/>
      <w:bookmarkStart w:id="3118" w:name="_Toc18726243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19" w:name="_Toc73962865"/>
      <w:bookmarkStart w:id="3120" w:name="_Toc75260042"/>
      <w:bookmarkStart w:id="3121" w:name="_Toc75275583"/>
      <w:bookmarkStart w:id="3122" w:name="_Toc75276094"/>
      <w:bookmarkStart w:id="3123" w:name="_Toc76541593"/>
      <w:bookmarkStart w:id="3124" w:name="_Toc82437362"/>
      <w:bookmarkStart w:id="3125" w:name="_Toc89944728"/>
      <w:bookmarkStart w:id="3126" w:name="_Toc98753746"/>
      <w:bookmarkStart w:id="3127" w:name="_Toc106180732"/>
      <w:bookmarkStart w:id="3128" w:name="_Toc114150769"/>
      <w:bookmarkStart w:id="3129" w:name="_Toc124151172"/>
      <w:bookmarkStart w:id="3130" w:name="_Toc124151692"/>
      <w:bookmarkStart w:id="3131" w:name="_Toc124152212"/>
      <w:bookmarkStart w:id="3132" w:name="_Toc130396744"/>
      <w:bookmarkStart w:id="3133" w:name="_Toc130397264"/>
      <w:bookmarkStart w:id="3134" w:name="_Toc137558368"/>
      <w:bookmarkStart w:id="3135" w:name="_Toc138862193"/>
      <w:bookmarkStart w:id="3136" w:name="_Toc145532250"/>
      <w:bookmarkStart w:id="3137" w:name="_Toc163218663"/>
      <w:bookmarkStart w:id="3138" w:name="_Toc176701994"/>
      <w:bookmarkStart w:id="3139" w:name="_Toc18726243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40" w:name="_Toc73962866"/>
      <w:bookmarkStart w:id="3141" w:name="_Toc75260043"/>
      <w:bookmarkStart w:id="3142" w:name="_Toc75275584"/>
      <w:bookmarkStart w:id="3143" w:name="_Toc75276095"/>
      <w:bookmarkStart w:id="3144" w:name="_Toc76541594"/>
      <w:bookmarkStart w:id="3145" w:name="_Toc82437363"/>
      <w:bookmarkStart w:id="3146" w:name="_Toc89944729"/>
      <w:bookmarkStart w:id="3147" w:name="_Toc98753747"/>
      <w:bookmarkStart w:id="3148" w:name="_Toc106180733"/>
      <w:bookmarkStart w:id="3149" w:name="_Toc114150770"/>
      <w:bookmarkStart w:id="3150" w:name="_Toc124151173"/>
      <w:bookmarkStart w:id="3151" w:name="_Toc124151693"/>
      <w:bookmarkStart w:id="3152" w:name="_Toc124152213"/>
      <w:bookmarkStart w:id="3153" w:name="_Toc130396745"/>
      <w:bookmarkStart w:id="3154" w:name="_Toc130397265"/>
      <w:bookmarkStart w:id="3155" w:name="_Toc137558369"/>
      <w:bookmarkStart w:id="3156" w:name="_Toc138862194"/>
      <w:bookmarkStart w:id="3157" w:name="_Toc145532251"/>
      <w:bookmarkStart w:id="3158" w:name="_Toc163218664"/>
      <w:bookmarkStart w:id="3159" w:name="_Toc176701995"/>
      <w:bookmarkStart w:id="3160" w:name="_Toc187262438"/>
      <w:r w:rsidRPr="00BE5108">
        <w:rPr>
          <w:rFonts w:eastAsiaTheme="minorEastAsia"/>
        </w:rPr>
        <w:t>6.5.3</w:t>
      </w:r>
      <w:r w:rsidRPr="00BE5108">
        <w:rPr>
          <w:rFonts w:eastAsiaTheme="minorEastAsia"/>
        </w:rPr>
        <w:tab/>
        <w:t>Modulation quality</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D398AA6" w14:textId="77777777" w:rsidR="00AD1976" w:rsidRPr="00BE5108" w:rsidRDefault="00AD1976" w:rsidP="00EF3135">
      <w:pPr>
        <w:pStyle w:val="Heading4"/>
        <w:rPr>
          <w:rFonts w:eastAsiaTheme="minorEastAsia"/>
          <w:lang w:eastAsia="ja-JP"/>
        </w:rPr>
      </w:pPr>
      <w:bookmarkStart w:id="3161" w:name="_Toc73962867"/>
      <w:bookmarkStart w:id="3162" w:name="_Toc75260044"/>
      <w:bookmarkStart w:id="3163" w:name="_Toc75275585"/>
      <w:bookmarkStart w:id="3164" w:name="_Toc75276096"/>
      <w:bookmarkStart w:id="3165" w:name="_Toc76541595"/>
      <w:bookmarkStart w:id="3166" w:name="_Toc82437364"/>
      <w:bookmarkStart w:id="3167" w:name="_Toc89944730"/>
      <w:bookmarkStart w:id="3168" w:name="_Toc98753748"/>
      <w:bookmarkStart w:id="3169" w:name="_Toc106180734"/>
      <w:bookmarkStart w:id="3170" w:name="_Toc114150771"/>
      <w:bookmarkStart w:id="3171" w:name="_Toc124151174"/>
      <w:bookmarkStart w:id="3172" w:name="_Toc124151694"/>
      <w:bookmarkStart w:id="3173" w:name="_Toc124152214"/>
      <w:bookmarkStart w:id="3174" w:name="_Toc130396746"/>
      <w:bookmarkStart w:id="3175" w:name="_Toc130397266"/>
      <w:bookmarkStart w:id="3176" w:name="_Toc137558370"/>
      <w:bookmarkStart w:id="3177" w:name="_Toc138862195"/>
      <w:bookmarkStart w:id="3178" w:name="_Toc145532252"/>
      <w:bookmarkStart w:id="3179" w:name="_Toc163218665"/>
      <w:bookmarkStart w:id="3180" w:name="_Toc176701996"/>
      <w:bookmarkStart w:id="3181" w:name="_Toc187262439"/>
      <w:r w:rsidRPr="00BE5108">
        <w:rPr>
          <w:rFonts w:eastAsiaTheme="minorEastAsia"/>
        </w:rPr>
        <w:t>6.5.3.1</w:t>
      </w:r>
      <w:r w:rsidRPr="00BE5108">
        <w:rPr>
          <w:rFonts w:eastAsiaTheme="minorEastAsia"/>
        </w:rPr>
        <w:tab/>
        <w:t>Definition and applicability</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82" w:name="_Toc73962868"/>
      <w:bookmarkStart w:id="3183" w:name="_Toc75260045"/>
      <w:bookmarkStart w:id="3184" w:name="_Toc75275586"/>
      <w:bookmarkStart w:id="3185" w:name="_Toc75276097"/>
      <w:bookmarkStart w:id="3186" w:name="_Toc76541596"/>
      <w:bookmarkStart w:id="3187" w:name="_Toc82437365"/>
      <w:bookmarkStart w:id="3188" w:name="_Toc89944731"/>
      <w:bookmarkStart w:id="3189" w:name="_Toc98753749"/>
      <w:bookmarkStart w:id="3190" w:name="_Toc106180735"/>
      <w:bookmarkStart w:id="3191" w:name="_Toc114150772"/>
      <w:bookmarkStart w:id="3192" w:name="_Toc124151175"/>
      <w:bookmarkStart w:id="3193" w:name="_Toc124151695"/>
      <w:bookmarkStart w:id="3194" w:name="_Toc124152215"/>
      <w:bookmarkStart w:id="3195" w:name="_Toc130396747"/>
      <w:bookmarkStart w:id="3196" w:name="_Toc130397267"/>
      <w:bookmarkStart w:id="3197" w:name="_Toc137558371"/>
      <w:bookmarkStart w:id="3198" w:name="_Toc138862196"/>
      <w:bookmarkStart w:id="3199" w:name="_Toc145532253"/>
      <w:bookmarkStart w:id="3200" w:name="_Toc163218666"/>
      <w:bookmarkStart w:id="3201" w:name="_Toc176701997"/>
      <w:bookmarkStart w:id="3202" w:name="_Toc187262440"/>
      <w:r w:rsidRPr="00BE5108">
        <w:rPr>
          <w:rFonts w:eastAsiaTheme="minorEastAsia"/>
        </w:rPr>
        <w:t>6.5.3.2</w:t>
      </w:r>
      <w:r w:rsidRPr="00BE5108">
        <w:rPr>
          <w:rFonts w:eastAsiaTheme="minorEastAsia"/>
        </w:rPr>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203" w:name="_Toc73962869"/>
      <w:bookmarkStart w:id="3204" w:name="_Toc75260046"/>
      <w:bookmarkStart w:id="3205" w:name="_Toc75275587"/>
      <w:bookmarkStart w:id="3206" w:name="_Toc75276098"/>
      <w:bookmarkStart w:id="3207" w:name="_Toc76541597"/>
      <w:bookmarkStart w:id="3208" w:name="_Toc82437366"/>
      <w:bookmarkStart w:id="3209" w:name="_Toc89944732"/>
      <w:bookmarkStart w:id="3210" w:name="_Toc98753750"/>
      <w:bookmarkStart w:id="3211" w:name="_Toc106180736"/>
      <w:bookmarkStart w:id="3212" w:name="_Toc114150773"/>
      <w:bookmarkStart w:id="3213" w:name="_Toc124151176"/>
      <w:bookmarkStart w:id="3214" w:name="_Toc124151696"/>
      <w:bookmarkStart w:id="3215" w:name="_Toc124152216"/>
      <w:bookmarkStart w:id="3216" w:name="_Toc130396748"/>
      <w:bookmarkStart w:id="3217" w:name="_Toc130397268"/>
      <w:bookmarkStart w:id="3218" w:name="_Toc137558372"/>
      <w:bookmarkStart w:id="3219" w:name="_Toc138862197"/>
      <w:bookmarkStart w:id="3220" w:name="_Toc145532254"/>
      <w:bookmarkStart w:id="3221" w:name="_Toc163218667"/>
      <w:bookmarkStart w:id="3222" w:name="_Toc176701998"/>
      <w:bookmarkStart w:id="3223" w:name="_Toc187262441"/>
      <w:r w:rsidRPr="00BE5108">
        <w:rPr>
          <w:rFonts w:eastAsiaTheme="minorEastAsia"/>
        </w:rPr>
        <w:t>6.5.3.3</w:t>
      </w:r>
      <w:r w:rsidRPr="00BE5108">
        <w:rPr>
          <w:rFonts w:eastAsiaTheme="minorEastAsia"/>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24" w:name="_Toc73962870"/>
      <w:bookmarkStart w:id="3225" w:name="_Toc75260047"/>
      <w:bookmarkStart w:id="3226" w:name="_Toc75275588"/>
      <w:bookmarkStart w:id="3227" w:name="_Toc75276099"/>
      <w:bookmarkStart w:id="3228" w:name="_Toc76541598"/>
      <w:bookmarkStart w:id="3229" w:name="_Toc82437367"/>
      <w:bookmarkStart w:id="3230" w:name="_Toc89944733"/>
      <w:bookmarkStart w:id="3231" w:name="_Toc98753751"/>
      <w:bookmarkStart w:id="3232" w:name="_Toc106180737"/>
      <w:bookmarkStart w:id="3233" w:name="_Toc114150774"/>
      <w:bookmarkStart w:id="3234" w:name="_Toc124151177"/>
      <w:bookmarkStart w:id="3235" w:name="_Toc124151697"/>
      <w:bookmarkStart w:id="3236" w:name="_Toc124152217"/>
      <w:bookmarkStart w:id="3237" w:name="_Toc130396749"/>
      <w:bookmarkStart w:id="3238" w:name="_Toc130397269"/>
      <w:bookmarkStart w:id="3239" w:name="_Toc137558373"/>
      <w:bookmarkStart w:id="3240" w:name="_Toc138862198"/>
      <w:bookmarkStart w:id="3241" w:name="_Toc145532255"/>
      <w:bookmarkStart w:id="3242" w:name="_Toc163218668"/>
      <w:bookmarkStart w:id="3243" w:name="_Toc176701999"/>
      <w:bookmarkStart w:id="3244" w:name="_Toc187262442"/>
      <w:r w:rsidRPr="00BE5108">
        <w:rPr>
          <w:rFonts w:eastAsiaTheme="minorEastAsia"/>
        </w:rPr>
        <w:t>6.5.3.4</w:t>
      </w:r>
      <w:r w:rsidRPr="00BE5108">
        <w:rPr>
          <w:rFonts w:eastAsiaTheme="minorEastAsia"/>
        </w:rPr>
        <w:tab/>
        <w:t>Method of test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8903429" w14:textId="77777777" w:rsidR="00AD1976" w:rsidRPr="00BE5108" w:rsidRDefault="00AD1976" w:rsidP="00EF3135">
      <w:pPr>
        <w:pStyle w:val="Heading5"/>
        <w:rPr>
          <w:rFonts w:eastAsiaTheme="minorEastAsia"/>
        </w:rPr>
      </w:pPr>
      <w:bookmarkStart w:id="3245" w:name="_Toc73962871"/>
      <w:bookmarkStart w:id="3246" w:name="_Toc75260048"/>
      <w:bookmarkStart w:id="3247" w:name="_Toc75275589"/>
      <w:bookmarkStart w:id="3248" w:name="_Toc75276100"/>
      <w:bookmarkStart w:id="3249" w:name="_Toc76541599"/>
      <w:bookmarkStart w:id="3250" w:name="_Toc82437368"/>
      <w:bookmarkStart w:id="3251" w:name="_Toc89944734"/>
      <w:bookmarkStart w:id="3252" w:name="_Toc98753752"/>
      <w:bookmarkStart w:id="3253" w:name="_Toc106180738"/>
      <w:bookmarkStart w:id="3254" w:name="_Toc114150775"/>
      <w:bookmarkStart w:id="3255" w:name="_Toc124151178"/>
      <w:bookmarkStart w:id="3256" w:name="_Toc124151698"/>
      <w:bookmarkStart w:id="3257" w:name="_Toc124152218"/>
      <w:bookmarkStart w:id="3258" w:name="_Toc130396750"/>
      <w:bookmarkStart w:id="3259" w:name="_Toc130397270"/>
      <w:bookmarkStart w:id="3260" w:name="_Toc137558374"/>
      <w:bookmarkStart w:id="3261" w:name="_Toc138862199"/>
      <w:bookmarkStart w:id="3262" w:name="_Toc145532256"/>
      <w:bookmarkStart w:id="3263" w:name="_Toc163218669"/>
      <w:bookmarkStart w:id="3264" w:name="_Toc176702000"/>
      <w:bookmarkStart w:id="3265" w:name="_Toc187262443"/>
      <w:r w:rsidRPr="00BE5108">
        <w:rPr>
          <w:rFonts w:eastAsiaTheme="minorEastAsia"/>
        </w:rPr>
        <w:t>6.5.3.4.1</w:t>
      </w:r>
      <w:r w:rsidRPr="00BE5108">
        <w:rPr>
          <w:rFonts w:eastAsiaTheme="minorEastAsia"/>
        </w:rPr>
        <w:tab/>
        <w:t>Initial conditions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66" w:name="_Toc73962872"/>
      <w:bookmarkStart w:id="3267" w:name="_Toc75260049"/>
      <w:bookmarkStart w:id="3268" w:name="_Toc75275590"/>
      <w:bookmarkStart w:id="3269" w:name="_Toc75276101"/>
      <w:bookmarkStart w:id="3270" w:name="_Toc76541600"/>
      <w:bookmarkStart w:id="3271" w:name="_Toc82437369"/>
      <w:bookmarkStart w:id="3272" w:name="_Toc89944735"/>
      <w:bookmarkStart w:id="3273" w:name="_Toc98753753"/>
      <w:bookmarkStart w:id="3274" w:name="_Toc106180739"/>
      <w:bookmarkStart w:id="3275" w:name="_Toc114150776"/>
      <w:bookmarkStart w:id="3276" w:name="_Toc124151179"/>
      <w:bookmarkStart w:id="3277" w:name="_Toc124151699"/>
      <w:bookmarkStart w:id="3278" w:name="_Toc124152219"/>
      <w:bookmarkStart w:id="3279" w:name="_Toc130396751"/>
      <w:bookmarkStart w:id="3280" w:name="_Toc130397271"/>
      <w:bookmarkStart w:id="3281" w:name="_Toc137558375"/>
      <w:bookmarkStart w:id="3282" w:name="_Toc138862200"/>
      <w:bookmarkStart w:id="3283" w:name="_Toc145532257"/>
      <w:bookmarkStart w:id="3284" w:name="_Toc163218670"/>
      <w:bookmarkStart w:id="3285" w:name="_Toc176702001"/>
      <w:bookmarkStart w:id="3286" w:name="_Toc187262444"/>
      <w:r w:rsidRPr="00BE5108">
        <w:rPr>
          <w:rFonts w:eastAsiaTheme="minorEastAsia"/>
        </w:rPr>
        <w:lastRenderedPageBreak/>
        <w:t>6.5.3.4.2</w:t>
      </w:r>
      <w:r w:rsidRPr="00BE5108">
        <w:rPr>
          <w:rFonts w:eastAsiaTheme="minorEastAsia"/>
        </w:rPr>
        <w:tab/>
        <w:t>Procedure</w:t>
      </w:r>
      <w:r w:rsidRPr="00BE5108">
        <w:rPr>
          <w:rFonts w:eastAsiaTheme="minorEastAsia" w:hint="eastAsia"/>
        </w:rPr>
        <w:t xml:space="preserve"> for IAB-DU</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87" w:name="_Toc73962873"/>
      <w:bookmarkStart w:id="3288" w:name="_Toc75260050"/>
      <w:bookmarkStart w:id="3289" w:name="_Toc75275591"/>
      <w:bookmarkStart w:id="3290" w:name="_Toc75276102"/>
      <w:bookmarkStart w:id="3291" w:name="_Toc76541601"/>
      <w:bookmarkStart w:id="3292" w:name="_Toc82437370"/>
      <w:bookmarkStart w:id="3293" w:name="_Toc89944736"/>
      <w:bookmarkStart w:id="3294" w:name="_Toc98753754"/>
      <w:bookmarkStart w:id="3295" w:name="_Toc106180740"/>
      <w:bookmarkStart w:id="3296" w:name="_Toc114150777"/>
      <w:bookmarkStart w:id="3297" w:name="_Toc124151180"/>
      <w:bookmarkStart w:id="3298" w:name="_Toc124151700"/>
      <w:bookmarkStart w:id="3299" w:name="_Toc124152220"/>
      <w:bookmarkStart w:id="3300" w:name="_Toc130396752"/>
      <w:bookmarkStart w:id="3301" w:name="_Toc130397272"/>
      <w:bookmarkStart w:id="3302" w:name="_Toc137558376"/>
      <w:bookmarkStart w:id="3303" w:name="_Toc138862201"/>
      <w:bookmarkStart w:id="3304" w:name="_Toc145532258"/>
      <w:bookmarkStart w:id="3305" w:name="_Toc163218671"/>
      <w:bookmarkStart w:id="3306" w:name="_Toc176702002"/>
      <w:bookmarkStart w:id="3307" w:name="_Toc18726244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lastRenderedPageBreak/>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308" w:name="_Toc73962874"/>
      <w:bookmarkStart w:id="3309" w:name="_Toc75260051"/>
      <w:bookmarkStart w:id="3310" w:name="_Toc75275592"/>
      <w:bookmarkStart w:id="3311" w:name="_Toc75276103"/>
      <w:bookmarkStart w:id="3312" w:name="_Toc76541602"/>
      <w:bookmarkStart w:id="3313" w:name="_Toc82437371"/>
      <w:bookmarkStart w:id="3314" w:name="_Toc89944737"/>
      <w:bookmarkStart w:id="3315" w:name="_Toc98753755"/>
      <w:bookmarkStart w:id="3316" w:name="_Toc106180741"/>
      <w:bookmarkStart w:id="3317" w:name="_Toc114150778"/>
      <w:bookmarkStart w:id="3318" w:name="_Toc124151181"/>
      <w:bookmarkStart w:id="3319" w:name="_Toc124151701"/>
      <w:bookmarkStart w:id="3320" w:name="_Toc124152221"/>
      <w:bookmarkStart w:id="3321" w:name="_Toc130396753"/>
      <w:bookmarkStart w:id="3322" w:name="_Toc130397273"/>
      <w:bookmarkStart w:id="3323" w:name="_Toc137558377"/>
      <w:bookmarkStart w:id="3324" w:name="_Toc138862202"/>
      <w:bookmarkStart w:id="3325" w:name="_Toc145532259"/>
      <w:bookmarkStart w:id="3326" w:name="_Toc163218672"/>
      <w:bookmarkStart w:id="3327" w:name="_Toc176702003"/>
      <w:bookmarkStart w:id="3328" w:name="_Toc187262446"/>
      <w:r w:rsidRPr="00BE5108">
        <w:rPr>
          <w:rFonts w:eastAsiaTheme="minorEastAsia"/>
        </w:rPr>
        <w:t>6.5.3.5</w:t>
      </w:r>
      <w:r w:rsidRPr="00BE5108">
        <w:rPr>
          <w:rFonts w:eastAsiaTheme="minorEastAsia"/>
        </w:rPr>
        <w:tab/>
        <w:t>Test requirements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lastRenderedPageBreak/>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329" w:name="_Toc73962875"/>
      <w:bookmarkStart w:id="3330" w:name="_Toc75260052"/>
      <w:bookmarkStart w:id="3331" w:name="_Toc75275593"/>
      <w:bookmarkStart w:id="3332" w:name="_Toc75276104"/>
      <w:bookmarkStart w:id="3333" w:name="_Toc76541603"/>
      <w:bookmarkStart w:id="3334" w:name="_Toc82437372"/>
      <w:bookmarkStart w:id="3335" w:name="_Toc89944738"/>
      <w:bookmarkStart w:id="3336" w:name="_Toc98753756"/>
      <w:bookmarkStart w:id="3337" w:name="_Toc106180742"/>
      <w:bookmarkStart w:id="3338" w:name="_Toc114150779"/>
      <w:bookmarkStart w:id="3339" w:name="_Toc124151182"/>
      <w:bookmarkStart w:id="3340" w:name="_Toc124151702"/>
      <w:bookmarkStart w:id="3341" w:name="_Toc124152222"/>
      <w:bookmarkStart w:id="3342" w:name="_Toc130396754"/>
      <w:bookmarkStart w:id="3343"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344" w:name="_Toc137558378"/>
      <w:bookmarkStart w:id="3345" w:name="_Toc138862203"/>
      <w:bookmarkStart w:id="3346" w:name="_Toc145532260"/>
      <w:bookmarkStart w:id="3347" w:name="_Toc163218673"/>
      <w:bookmarkStart w:id="3348" w:name="_Toc176702004"/>
      <w:bookmarkStart w:id="3349" w:name="_Toc187262447"/>
      <w:r w:rsidRPr="00BE5108">
        <w:rPr>
          <w:rFonts w:eastAsiaTheme="minorEastAsia"/>
        </w:rPr>
        <w:t>6.5.4</w:t>
      </w:r>
      <w:r w:rsidRPr="00BE5108">
        <w:rPr>
          <w:rFonts w:eastAsiaTheme="minorEastAsia"/>
        </w:rPr>
        <w:tab/>
        <w:t>Time alignment error</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2A477E0" w14:textId="77777777" w:rsidR="00AD1976" w:rsidRPr="00BE5108" w:rsidRDefault="00AD1976" w:rsidP="00EF3135">
      <w:pPr>
        <w:pStyle w:val="Heading4"/>
        <w:rPr>
          <w:rFonts w:eastAsiaTheme="minorEastAsia"/>
        </w:rPr>
      </w:pPr>
      <w:bookmarkStart w:id="3350" w:name="_Toc73962876"/>
      <w:bookmarkStart w:id="3351" w:name="_Toc75260053"/>
      <w:bookmarkStart w:id="3352" w:name="_Toc75275594"/>
      <w:bookmarkStart w:id="3353" w:name="_Toc75276105"/>
      <w:bookmarkStart w:id="3354" w:name="_Toc76541604"/>
      <w:bookmarkStart w:id="3355" w:name="_Toc82437373"/>
      <w:bookmarkStart w:id="3356" w:name="_Toc89944739"/>
      <w:bookmarkStart w:id="3357" w:name="_Toc98753757"/>
      <w:bookmarkStart w:id="3358" w:name="_Toc106180743"/>
      <w:bookmarkStart w:id="3359" w:name="_Toc114150780"/>
      <w:bookmarkStart w:id="3360" w:name="_Toc124151183"/>
      <w:bookmarkStart w:id="3361" w:name="_Toc124151703"/>
      <w:bookmarkStart w:id="3362" w:name="_Toc124152223"/>
      <w:bookmarkStart w:id="3363" w:name="_Toc130396755"/>
      <w:bookmarkStart w:id="3364" w:name="_Toc130397275"/>
      <w:bookmarkStart w:id="3365" w:name="_Toc137558379"/>
      <w:bookmarkStart w:id="3366" w:name="_Toc138862204"/>
      <w:bookmarkStart w:id="3367" w:name="_Toc145532261"/>
      <w:bookmarkStart w:id="3368" w:name="_Toc163218674"/>
      <w:bookmarkStart w:id="3369" w:name="_Toc176702005"/>
      <w:bookmarkStart w:id="3370" w:name="_Toc187262448"/>
      <w:r w:rsidRPr="00BE5108">
        <w:rPr>
          <w:rFonts w:eastAsiaTheme="minorEastAsia"/>
        </w:rPr>
        <w:t>6.5.4.1</w:t>
      </w:r>
      <w:r w:rsidRPr="00BE5108">
        <w:rPr>
          <w:rFonts w:eastAsiaTheme="minorEastAsia"/>
        </w:rPr>
        <w:tab/>
        <w:t>Definition and applicability</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71" w:name="_Toc73962877"/>
      <w:bookmarkStart w:id="3372" w:name="_Toc75260054"/>
      <w:bookmarkStart w:id="3373" w:name="_Toc75275595"/>
      <w:bookmarkStart w:id="3374" w:name="_Toc75276106"/>
      <w:bookmarkStart w:id="3375" w:name="_Toc76541605"/>
      <w:bookmarkStart w:id="3376" w:name="_Toc82437374"/>
      <w:bookmarkStart w:id="3377" w:name="_Toc89944740"/>
      <w:bookmarkStart w:id="3378" w:name="_Toc98753758"/>
      <w:bookmarkStart w:id="3379" w:name="_Toc106180744"/>
      <w:bookmarkStart w:id="3380" w:name="_Toc114150781"/>
      <w:bookmarkStart w:id="3381" w:name="_Toc124151184"/>
      <w:bookmarkStart w:id="3382" w:name="_Toc124151704"/>
      <w:bookmarkStart w:id="3383" w:name="_Toc124152224"/>
      <w:bookmarkStart w:id="3384" w:name="_Toc130396756"/>
      <w:bookmarkStart w:id="3385" w:name="_Toc130397276"/>
      <w:bookmarkStart w:id="3386" w:name="_Toc137558380"/>
      <w:bookmarkStart w:id="3387" w:name="_Toc138862205"/>
      <w:bookmarkStart w:id="3388" w:name="_Toc145532262"/>
      <w:bookmarkStart w:id="3389" w:name="_Toc163218675"/>
      <w:bookmarkStart w:id="3390" w:name="_Toc176702006"/>
      <w:bookmarkStart w:id="3391" w:name="_Toc187262449"/>
      <w:r w:rsidRPr="00BE5108">
        <w:rPr>
          <w:rFonts w:eastAsiaTheme="minorEastAsia"/>
        </w:rPr>
        <w:t>6.5.4.2</w:t>
      </w:r>
      <w:r w:rsidRPr="00BE5108">
        <w:rPr>
          <w:rFonts w:eastAsiaTheme="minorEastAsia"/>
        </w:rPr>
        <w:tab/>
        <w:t>Minimum requirement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92" w:name="_Toc73962878"/>
      <w:bookmarkStart w:id="3393" w:name="_Toc75260055"/>
      <w:bookmarkStart w:id="3394" w:name="_Toc75275596"/>
      <w:bookmarkStart w:id="3395" w:name="_Toc75276107"/>
      <w:bookmarkStart w:id="3396" w:name="_Toc76541606"/>
      <w:bookmarkStart w:id="3397" w:name="_Toc82437375"/>
      <w:bookmarkStart w:id="3398" w:name="_Toc89944741"/>
      <w:bookmarkStart w:id="3399" w:name="_Toc98753759"/>
      <w:bookmarkStart w:id="3400" w:name="_Toc106180745"/>
      <w:bookmarkStart w:id="3401" w:name="_Toc114150782"/>
      <w:bookmarkStart w:id="3402" w:name="_Toc124151185"/>
      <w:bookmarkStart w:id="3403" w:name="_Toc124151705"/>
      <w:bookmarkStart w:id="3404" w:name="_Toc124152225"/>
      <w:bookmarkStart w:id="3405" w:name="_Toc130396757"/>
      <w:bookmarkStart w:id="3406" w:name="_Toc130397277"/>
      <w:bookmarkStart w:id="3407" w:name="_Toc137558381"/>
      <w:bookmarkStart w:id="3408" w:name="_Toc138862206"/>
      <w:bookmarkStart w:id="3409" w:name="_Toc145532263"/>
      <w:bookmarkStart w:id="3410" w:name="_Toc163218676"/>
      <w:bookmarkStart w:id="3411" w:name="_Toc176702007"/>
      <w:bookmarkStart w:id="3412" w:name="_Toc187262450"/>
      <w:r w:rsidRPr="00BE5108">
        <w:rPr>
          <w:rFonts w:eastAsiaTheme="minorEastAsia"/>
        </w:rPr>
        <w:lastRenderedPageBreak/>
        <w:t>6.5.4.3</w:t>
      </w:r>
      <w:r w:rsidRPr="00BE5108">
        <w:rPr>
          <w:rFonts w:eastAsiaTheme="minorEastAsia"/>
        </w:rPr>
        <w:tab/>
        <w:t>Test purpose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413" w:name="_Toc73962879"/>
      <w:bookmarkStart w:id="3414" w:name="_Toc75260056"/>
      <w:bookmarkStart w:id="3415" w:name="_Toc75275597"/>
      <w:bookmarkStart w:id="3416" w:name="_Toc75276108"/>
      <w:bookmarkStart w:id="3417" w:name="_Toc76541607"/>
      <w:bookmarkStart w:id="3418" w:name="_Toc82437376"/>
      <w:bookmarkStart w:id="3419" w:name="_Toc89944742"/>
      <w:bookmarkStart w:id="3420" w:name="_Toc98753760"/>
      <w:bookmarkStart w:id="3421" w:name="_Toc106180746"/>
      <w:bookmarkStart w:id="3422" w:name="_Toc114150783"/>
      <w:bookmarkStart w:id="3423" w:name="_Toc124151186"/>
      <w:bookmarkStart w:id="3424" w:name="_Toc124151706"/>
      <w:bookmarkStart w:id="3425" w:name="_Toc124152226"/>
      <w:bookmarkStart w:id="3426" w:name="_Toc130396758"/>
      <w:bookmarkStart w:id="3427" w:name="_Toc130397278"/>
      <w:bookmarkStart w:id="3428" w:name="_Toc137558382"/>
      <w:bookmarkStart w:id="3429" w:name="_Toc138862207"/>
      <w:bookmarkStart w:id="3430" w:name="_Toc145532264"/>
      <w:bookmarkStart w:id="3431" w:name="_Toc163218677"/>
      <w:bookmarkStart w:id="3432" w:name="_Toc176702008"/>
      <w:bookmarkStart w:id="3433" w:name="_Toc187262451"/>
      <w:r w:rsidRPr="00BE5108">
        <w:rPr>
          <w:rFonts w:eastAsiaTheme="minorEastAsia"/>
        </w:rPr>
        <w:t>6.5.4.4</w:t>
      </w:r>
      <w:r w:rsidRPr="00BE5108">
        <w:rPr>
          <w:rFonts w:eastAsiaTheme="minorEastAsia"/>
        </w:rPr>
        <w:tab/>
        <w:t>Method of test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CB8E09C" w14:textId="77777777" w:rsidR="00AD1976" w:rsidRPr="00BE5108" w:rsidRDefault="00AD1976" w:rsidP="00EF3135">
      <w:pPr>
        <w:pStyle w:val="Heading5"/>
        <w:rPr>
          <w:rFonts w:eastAsiaTheme="minorEastAsia"/>
        </w:rPr>
      </w:pPr>
      <w:bookmarkStart w:id="3434" w:name="_Toc73962880"/>
      <w:bookmarkStart w:id="3435" w:name="_Toc75260057"/>
      <w:bookmarkStart w:id="3436" w:name="_Toc75275598"/>
      <w:bookmarkStart w:id="3437" w:name="_Toc75276109"/>
      <w:bookmarkStart w:id="3438" w:name="_Toc76541608"/>
      <w:bookmarkStart w:id="3439" w:name="_Toc82437377"/>
      <w:bookmarkStart w:id="3440" w:name="_Toc89944743"/>
      <w:bookmarkStart w:id="3441" w:name="_Toc98753761"/>
      <w:bookmarkStart w:id="3442" w:name="_Toc106180747"/>
      <w:bookmarkStart w:id="3443" w:name="_Toc114150784"/>
      <w:bookmarkStart w:id="3444" w:name="_Toc124151187"/>
      <w:bookmarkStart w:id="3445" w:name="_Toc124151707"/>
      <w:bookmarkStart w:id="3446" w:name="_Toc124152227"/>
      <w:bookmarkStart w:id="3447" w:name="_Toc130396759"/>
      <w:bookmarkStart w:id="3448" w:name="_Toc130397279"/>
      <w:bookmarkStart w:id="3449" w:name="_Toc137558383"/>
      <w:bookmarkStart w:id="3450" w:name="_Toc138862208"/>
      <w:bookmarkStart w:id="3451" w:name="_Toc145532265"/>
      <w:bookmarkStart w:id="3452" w:name="_Toc163218678"/>
      <w:bookmarkStart w:id="3453" w:name="_Toc176702009"/>
      <w:bookmarkStart w:id="3454" w:name="_Toc187262452"/>
      <w:r w:rsidRPr="00BE5108">
        <w:rPr>
          <w:rFonts w:eastAsiaTheme="minorEastAsia"/>
        </w:rPr>
        <w:t>6.5.4.4.1</w:t>
      </w:r>
      <w:r w:rsidRPr="00BE5108">
        <w:rPr>
          <w:rFonts w:eastAsiaTheme="minorEastAsia"/>
        </w:rPr>
        <w:tab/>
        <w:t>Initial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55" w:name="_Toc73962881"/>
      <w:bookmarkStart w:id="3456" w:name="_Toc75260058"/>
      <w:bookmarkStart w:id="3457" w:name="_Toc75275599"/>
      <w:bookmarkStart w:id="3458" w:name="_Toc75276110"/>
      <w:bookmarkStart w:id="3459" w:name="_Toc76541609"/>
      <w:bookmarkStart w:id="3460" w:name="_Toc82437378"/>
      <w:bookmarkStart w:id="3461" w:name="_Toc89944744"/>
      <w:bookmarkStart w:id="3462" w:name="_Toc98753762"/>
      <w:bookmarkStart w:id="3463" w:name="_Toc106180748"/>
      <w:bookmarkStart w:id="3464" w:name="_Toc114150785"/>
      <w:bookmarkStart w:id="3465" w:name="_Toc124151188"/>
      <w:bookmarkStart w:id="3466" w:name="_Toc124151708"/>
      <w:bookmarkStart w:id="3467" w:name="_Toc124152228"/>
      <w:bookmarkStart w:id="3468" w:name="_Toc130396760"/>
      <w:bookmarkStart w:id="3469" w:name="_Toc130397280"/>
      <w:bookmarkStart w:id="3470" w:name="_Toc137558384"/>
      <w:bookmarkStart w:id="3471" w:name="_Toc138862209"/>
      <w:bookmarkStart w:id="3472" w:name="_Toc145532266"/>
      <w:bookmarkStart w:id="3473" w:name="_Toc163218679"/>
      <w:bookmarkStart w:id="3474" w:name="_Toc176702010"/>
      <w:bookmarkStart w:id="3475" w:name="_Toc187262453"/>
      <w:r w:rsidRPr="00BE5108">
        <w:rPr>
          <w:rFonts w:eastAsiaTheme="minorEastAsia"/>
        </w:rPr>
        <w:t>6.5.4.4.2</w:t>
      </w:r>
      <w:r w:rsidRPr="00BE5108">
        <w:rPr>
          <w:rFonts w:eastAsiaTheme="minorEastAsia"/>
        </w:rP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76" w:name="_Toc73962882"/>
      <w:bookmarkStart w:id="3477" w:name="_Toc75260059"/>
      <w:bookmarkStart w:id="3478" w:name="_Toc75275600"/>
      <w:bookmarkStart w:id="3479" w:name="_Toc75276111"/>
      <w:bookmarkStart w:id="3480" w:name="_Toc76541610"/>
      <w:bookmarkStart w:id="3481" w:name="_Toc82437379"/>
      <w:bookmarkStart w:id="3482" w:name="_Toc89944745"/>
      <w:bookmarkStart w:id="3483" w:name="_Toc98753763"/>
      <w:bookmarkStart w:id="3484" w:name="_Toc106180749"/>
      <w:bookmarkStart w:id="3485" w:name="_Toc114150786"/>
      <w:bookmarkStart w:id="3486" w:name="_Toc124151189"/>
      <w:bookmarkStart w:id="3487" w:name="_Toc124151709"/>
      <w:bookmarkStart w:id="3488" w:name="_Toc124152229"/>
      <w:bookmarkStart w:id="3489" w:name="_Toc130396761"/>
      <w:bookmarkStart w:id="3490" w:name="_Toc130397281"/>
      <w:bookmarkStart w:id="3491" w:name="_Toc137558385"/>
      <w:bookmarkStart w:id="3492" w:name="_Toc138862210"/>
      <w:bookmarkStart w:id="3493" w:name="_Toc145532267"/>
      <w:bookmarkStart w:id="3494" w:name="_Toc163218680"/>
      <w:bookmarkStart w:id="3495" w:name="_Toc176702011"/>
      <w:bookmarkStart w:id="3496" w:name="_Toc187262454"/>
      <w:r w:rsidRPr="00BE5108">
        <w:rPr>
          <w:rFonts w:eastAsiaTheme="minorEastAsia"/>
        </w:rPr>
        <w:lastRenderedPageBreak/>
        <w:t>6.5.4.5</w:t>
      </w:r>
      <w:r w:rsidRPr="00BE5108">
        <w:rPr>
          <w:rFonts w:eastAsiaTheme="minorEastAsia"/>
        </w:rPr>
        <w:tab/>
        <w:t>Test requirement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497" w:name="_Toc114150787"/>
      <w:bookmarkStart w:id="3498" w:name="_Toc124151190"/>
      <w:bookmarkStart w:id="3499" w:name="_Toc124151710"/>
      <w:bookmarkStart w:id="3500" w:name="_Toc124152230"/>
      <w:bookmarkStart w:id="3501" w:name="_Toc130396762"/>
      <w:bookmarkStart w:id="3502" w:name="_Toc130397282"/>
      <w:bookmarkStart w:id="3503" w:name="_Toc137558386"/>
      <w:bookmarkStart w:id="3504" w:name="_Toc138862211"/>
      <w:bookmarkStart w:id="3505" w:name="_Toc145532268"/>
      <w:bookmarkStart w:id="3506" w:name="_Toc163218681"/>
      <w:bookmarkStart w:id="3507" w:name="_Toc176702012"/>
      <w:bookmarkStart w:id="3508" w:name="_Toc187262455"/>
      <w:r w:rsidRPr="004D4AB4">
        <w:t>6.5.5</w:t>
      </w:r>
      <w:r w:rsidRPr="004D4AB4">
        <w:tab/>
        <w:t>Timing error between IAB-DU and IAB-MT</w:t>
      </w:r>
      <w:bookmarkEnd w:id="3497"/>
      <w:bookmarkEnd w:id="3498"/>
      <w:bookmarkEnd w:id="3499"/>
      <w:bookmarkEnd w:id="3500"/>
      <w:bookmarkEnd w:id="3501"/>
      <w:bookmarkEnd w:id="3502"/>
      <w:bookmarkEnd w:id="3503"/>
      <w:bookmarkEnd w:id="3504"/>
      <w:bookmarkEnd w:id="3505"/>
      <w:bookmarkEnd w:id="3506"/>
      <w:bookmarkEnd w:id="3507"/>
      <w:bookmarkEnd w:id="3508"/>
    </w:p>
    <w:p w14:paraId="56E3CF9C" w14:textId="77777777" w:rsidR="001F72CA" w:rsidRPr="00994A55" w:rsidRDefault="001F72CA" w:rsidP="001F72CA">
      <w:pPr>
        <w:pStyle w:val="Heading4"/>
        <w:rPr>
          <w:rFonts w:eastAsia="DengXian"/>
        </w:rPr>
      </w:pPr>
      <w:bookmarkStart w:id="3509" w:name="_Toc114150788"/>
      <w:bookmarkStart w:id="3510" w:name="_Toc124151191"/>
      <w:bookmarkStart w:id="3511" w:name="_Toc124151711"/>
      <w:bookmarkStart w:id="3512" w:name="_Toc124152231"/>
      <w:bookmarkStart w:id="3513" w:name="_Toc130396763"/>
      <w:bookmarkStart w:id="3514" w:name="_Toc130397283"/>
      <w:bookmarkStart w:id="3515" w:name="_Toc137558387"/>
      <w:bookmarkStart w:id="3516" w:name="_Toc138862212"/>
      <w:bookmarkStart w:id="3517" w:name="_Toc145532269"/>
      <w:bookmarkStart w:id="3518" w:name="_Toc163218682"/>
      <w:bookmarkStart w:id="3519" w:name="_Toc176702013"/>
      <w:bookmarkStart w:id="3520" w:name="_Toc187262456"/>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509"/>
      <w:bookmarkEnd w:id="3510"/>
      <w:bookmarkEnd w:id="3511"/>
      <w:bookmarkEnd w:id="3512"/>
      <w:bookmarkEnd w:id="3513"/>
      <w:bookmarkEnd w:id="3514"/>
      <w:bookmarkEnd w:id="3515"/>
      <w:bookmarkEnd w:id="3516"/>
      <w:bookmarkEnd w:id="3517"/>
      <w:bookmarkEnd w:id="3518"/>
      <w:bookmarkEnd w:id="3519"/>
      <w:bookmarkEnd w:id="3520"/>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21" w:name="_Toc114150789"/>
      <w:bookmarkStart w:id="3522" w:name="_Toc124151192"/>
      <w:bookmarkStart w:id="3523" w:name="_Toc124151712"/>
      <w:bookmarkStart w:id="3524" w:name="_Toc124152232"/>
      <w:bookmarkStart w:id="3525" w:name="_Toc130396764"/>
      <w:bookmarkStart w:id="3526" w:name="_Toc130397284"/>
      <w:bookmarkStart w:id="3527" w:name="_Toc137558388"/>
      <w:bookmarkStart w:id="3528" w:name="_Toc138862213"/>
      <w:bookmarkStart w:id="3529" w:name="_Toc145532270"/>
      <w:bookmarkStart w:id="3530" w:name="_Toc163218683"/>
      <w:bookmarkStart w:id="3531" w:name="_Toc176702014"/>
      <w:bookmarkStart w:id="3532" w:name="_Toc187262457"/>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33" w:name="_Toc114150790"/>
      <w:bookmarkStart w:id="3534" w:name="_Toc124151193"/>
      <w:bookmarkStart w:id="3535" w:name="_Toc124151713"/>
      <w:bookmarkStart w:id="3536" w:name="_Toc124152233"/>
      <w:bookmarkStart w:id="3537" w:name="_Toc130396765"/>
      <w:bookmarkStart w:id="3538" w:name="_Toc130397285"/>
      <w:bookmarkStart w:id="3539" w:name="_Toc137558389"/>
      <w:bookmarkStart w:id="3540" w:name="_Toc138862214"/>
      <w:bookmarkStart w:id="3541" w:name="_Toc145532271"/>
      <w:bookmarkStart w:id="3542" w:name="_Toc163218684"/>
      <w:bookmarkStart w:id="3543" w:name="_Toc176702015"/>
      <w:bookmarkStart w:id="3544" w:name="_Toc187262458"/>
      <w:r w:rsidRPr="00994A55">
        <w:rPr>
          <w:rFonts w:eastAsia="DengXian"/>
        </w:rPr>
        <w:t>6.5.</w:t>
      </w:r>
      <w:r>
        <w:rPr>
          <w:rFonts w:eastAsia="DengXian"/>
        </w:rPr>
        <w:t>5</w:t>
      </w:r>
      <w:r w:rsidRPr="00994A55">
        <w:rPr>
          <w:rFonts w:eastAsia="DengXian"/>
        </w:rPr>
        <w:t>.3</w:t>
      </w:r>
      <w:r w:rsidRPr="00994A55">
        <w:rPr>
          <w:rFonts w:eastAsia="DengXian"/>
        </w:rPr>
        <w:tab/>
        <w:t>Test purpose</w:t>
      </w:r>
      <w:bookmarkEnd w:id="3533"/>
      <w:bookmarkEnd w:id="3534"/>
      <w:bookmarkEnd w:id="3535"/>
      <w:bookmarkEnd w:id="3536"/>
      <w:bookmarkEnd w:id="3537"/>
      <w:bookmarkEnd w:id="3538"/>
      <w:bookmarkEnd w:id="3539"/>
      <w:bookmarkEnd w:id="3540"/>
      <w:bookmarkEnd w:id="3541"/>
      <w:bookmarkEnd w:id="3542"/>
      <w:bookmarkEnd w:id="3543"/>
      <w:bookmarkEnd w:id="3544"/>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45" w:name="_Toc114150791"/>
      <w:bookmarkStart w:id="3546" w:name="_Toc124151194"/>
      <w:bookmarkStart w:id="3547" w:name="_Toc124151714"/>
      <w:bookmarkStart w:id="3548" w:name="_Toc124152234"/>
      <w:bookmarkStart w:id="3549" w:name="_Toc130396766"/>
      <w:bookmarkStart w:id="3550" w:name="_Toc130397286"/>
      <w:bookmarkStart w:id="3551" w:name="_Toc137558390"/>
      <w:bookmarkStart w:id="3552" w:name="_Toc138862215"/>
      <w:bookmarkStart w:id="3553" w:name="_Toc145532272"/>
      <w:bookmarkStart w:id="3554" w:name="_Toc163218685"/>
      <w:bookmarkStart w:id="3555" w:name="_Toc176702016"/>
      <w:bookmarkStart w:id="3556" w:name="_Toc187262459"/>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45"/>
      <w:bookmarkEnd w:id="3546"/>
      <w:bookmarkEnd w:id="3547"/>
      <w:bookmarkEnd w:id="3548"/>
      <w:bookmarkEnd w:id="3549"/>
      <w:bookmarkEnd w:id="3550"/>
      <w:bookmarkEnd w:id="3551"/>
      <w:bookmarkEnd w:id="3552"/>
      <w:bookmarkEnd w:id="3553"/>
      <w:bookmarkEnd w:id="3554"/>
      <w:bookmarkEnd w:id="3555"/>
      <w:bookmarkEnd w:id="3556"/>
    </w:p>
    <w:p w14:paraId="754D576E" w14:textId="77777777" w:rsidR="001F72CA" w:rsidRPr="00994A55" w:rsidRDefault="001F72CA" w:rsidP="001F72CA">
      <w:pPr>
        <w:pStyle w:val="Heading5"/>
        <w:rPr>
          <w:rFonts w:eastAsia="DengXian"/>
        </w:rPr>
      </w:pPr>
      <w:bookmarkStart w:id="3557" w:name="_Toc114150792"/>
      <w:bookmarkStart w:id="3558" w:name="_Toc124151195"/>
      <w:bookmarkStart w:id="3559" w:name="_Toc124151715"/>
      <w:bookmarkStart w:id="3560" w:name="_Toc124152235"/>
      <w:bookmarkStart w:id="3561" w:name="_Toc130396767"/>
      <w:bookmarkStart w:id="3562" w:name="_Toc130397287"/>
      <w:bookmarkStart w:id="3563" w:name="_Toc137558391"/>
      <w:bookmarkStart w:id="3564" w:name="_Toc138862216"/>
      <w:bookmarkStart w:id="3565" w:name="_Toc145532273"/>
      <w:bookmarkStart w:id="3566" w:name="_Toc163218686"/>
      <w:bookmarkStart w:id="3567" w:name="_Toc176702017"/>
      <w:bookmarkStart w:id="3568" w:name="_Toc187262460"/>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57"/>
      <w:bookmarkEnd w:id="3558"/>
      <w:bookmarkEnd w:id="3559"/>
      <w:bookmarkEnd w:id="3560"/>
      <w:bookmarkEnd w:id="3561"/>
      <w:bookmarkEnd w:id="3562"/>
      <w:bookmarkEnd w:id="3563"/>
      <w:bookmarkEnd w:id="3564"/>
      <w:bookmarkEnd w:id="3565"/>
      <w:bookmarkEnd w:id="3566"/>
      <w:bookmarkEnd w:id="3567"/>
      <w:bookmarkEnd w:id="3568"/>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69" w:name="_Toc114150793"/>
      <w:bookmarkStart w:id="3570" w:name="_Toc124151196"/>
      <w:bookmarkStart w:id="3571" w:name="_Toc124151716"/>
      <w:bookmarkStart w:id="3572" w:name="_Toc124152236"/>
      <w:bookmarkStart w:id="3573" w:name="_Toc130396768"/>
      <w:bookmarkStart w:id="3574" w:name="_Toc130397288"/>
      <w:bookmarkStart w:id="3575" w:name="_Toc137558392"/>
      <w:bookmarkStart w:id="3576" w:name="_Toc138862217"/>
      <w:bookmarkStart w:id="3577" w:name="_Toc145532274"/>
      <w:bookmarkStart w:id="3578" w:name="_Toc163218687"/>
      <w:bookmarkStart w:id="3579" w:name="_Toc176702018"/>
      <w:bookmarkStart w:id="3580" w:name="_Toc187262461"/>
      <w:r w:rsidRPr="00994A55">
        <w:rPr>
          <w:rFonts w:eastAsia="DengXian"/>
        </w:rPr>
        <w:t>6.5.</w:t>
      </w:r>
      <w:r>
        <w:rPr>
          <w:rFonts w:eastAsia="DengXian"/>
        </w:rPr>
        <w:t>5</w:t>
      </w:r>
      <w:r w:rsidRPr="00994A55">
        <w:rPr>
          <w:rFonts w:eastAsia="DengXian"/>
        </w:rPr>
        <w:t>.4.2</w:t>
      </w:r>
      <w:r w:rsidRPr="00994A55">
        <w:rPr>
          <w:rFonts w:eastAsia="DengXian"/>
        </w:rPr>
        <w:tab/>
        <w:t>Procedure</w:t>
      </w:r>
      <w:bookmarkEnd w:id="3569"/>
      <w:bookmarkEnd w:id="3570"/>
      <w:bookmarkEnd w:id="3571"/>
      <w:bookmarkEnd w:id="3572"/>
      <w:bookmarkEnd w:id="3573"/>
      <w:bookmarkEnd w:id="3574"/>
      <w:bookmarkEnd w:id="3575"/>
      <w:bookmarkEnd w:id="3576"/>
      <w:bookmarkEnd w:id="3577"/>
      <w:bookmarkEnd w:id="3578"/>
      <w:bookmarkEnd w:id="3579"/>
      <w:bookmarkEnd w:id="358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lastRenderedPageBreak/>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81" w:name="_Toc114150794"/>
      <w:bookmarkStart w:id="3582" w:name="_Toc124151197"/>
      <w:bookmarkStart w:id="3583" w:name="_Toc124151717"/>
      <w:bookmarkStart w:id="3584" w:name="_Toc124152237"/>
      <w:bookmarkStart w:id="3585" w:name="_Toc130396769"/>
      <w:bookmarkStart w:id="3586" w:name="_Toc130397289"/>
      <w:bookmarkStart w:id="3587" w:name="_Toc137558393"/>
      <w:bookmarkStart w:id="3588" w:name="_Toc138862218"/>
      <w:bookmarkStart w:id="3589" w:name="_Toc145532275"/>
      <w:bookmarkStart w:id="3590" w:name="_Toc163218688"/>
      <w:bookmarkStart w:id="3591" w:name="_Toc176702019"/>
      <w:bookmarkStart w:id="3592" w:name="_Toc187262462"/>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81"/>
      <w:bookmarkEnd w:id="3582"/>
      <w:bookmarkEnd w:id="3583"/>
      <w:bookmarkEnd w:id="3584"/>
      <w:bookmarkEnd w:id="3585"/>
      <w:bookmarkEnd w:id="3586"/>
      <w:bookmarkEnd w:id="3587"/>
      <w:bookmarkEnd w:id="3588"/>
      <w:bookmarkEnd w:id="3589"/>
      <w:bookmarkEnd w:id="3590"/>
      <w:bookmarkEnd w:id="3591"/>
      <w:bookmarkEnd w:id="3592"/>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593" w:name="_Toc73962883"/>
      <w:bookmarkStart w:id="3594" w:name="_Toc75260060"/>
      <w:bookmarkStart w:id="3595" w:name="_Toc75275601"/>
      <w:bookmarkStart w:id="3596" w:name="_Toc75276112"/>
      <w:bookmarkStart w:id="3597" w:name="_Toc76541611"/>
      <w:bookmarkStart w:id="3598" w:name="_Toc82437380"/>
      <w:bookmarkStart w:id="3599" w:name="_Toc89944746"/>
      <w:bookmarkStart w:id="3600" w:name="_Toc98753764"/>
      <w:bookmarkStart w:id="3601" w:name="_Toc106180750"/>
      <w:bookmarkStart w:id="3602" w:name="_Toc114150795"/>
      <w:bookmarkStart w:id="3603" w:name="_Toc124151198"/>
      <w:bookmarkStart w:id="3604" w:name="_Toc124151718"/>
      <w:bookmarkStart w:id="3605" w:name="_Toc124152238"/>
      <w:bookmarkStart w:id="3606" w:name="_Toc130396770"/>
      <w:bookmarkStart w:id="3607" w:name="_Toc130397290"/>
      <w:bookmarkStart w:id="3608" w:name="_Toc137558394"/>
      <w:bookmarkStart w:id="3609" w:name="_Toc138862219"/>
      <w:bookmarkStart w:id="3610" w:name="_Toc145532276"/>
      <w:bookmarkStart w:id="3611" w:name="_Toc163218689"/>
      <w:bookmarkStart w:id="3612" w:name="_Toc176702020"/>
      <w:bookmarkStart w:id="3613" w:name="_Toc187262463"/>
      <w:r w:rsidRPr="00BE5108">
        <w:rPr>
          <w:rFonts w:eastAsiaTheme="minorEastAsia"/>
        </w:rPr>
        <w:t>6.6</w:t>
      </w:r>
      <w:r w:rsidRPr="00BE5108">
        <w:rPr>
          <w:rFonts w:eastAsiaTheme="minorEastAsia"/>
        </w:rPr>
        <w:tab/>
        <w:t>Unwanted emissions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C66B71E" w14:textId="77777777" w:rsidR="008D3EE5" w:rsidRPr="00BE5108" w:rsidRDefault="008D3EE5" w:rsidP="008D3EE5">
      <w:pPr>
        <w:pStyle w:val="Heading3"/>
        <w:rPr>
          <w:rFonts w:eastAsiaTheme="minorEastAsia"/>
        </w:rPr>
      </w:pPr>
      <w:bookmarkStart w:id="3614" w:name="_Toc73962884"/>
      <w:bookmarkStart w:id="3615" w:name="_Toc75260061"/>
      <w:bookmarkStart w:id="3616" w:name="_Toc75275602"/>
      <w:bookmarkStart w:id="3617" w:name="_Toc75276113"/>
      <w:bookmarkStart w:id="3618" w:name="_Toc76541612"/>
      <w:bookmarkStart w:id="3619" w:name="_Toc82437381"/>
      <w:bookmarkStart w:id="3620" w:name="_Toc89944747"/>
      <w:bookmarkStart w:id="3621" w:name="_Toc98753765"/>
      <w:bookmarkStart w:id="3622" w:name="_Toc106180751"/>
      <w:bookmarkStart w:id="3623" w:name="_Toc114150796"/>
      <w:bookmarkStart w:id="3624" w:name="_Toc124151199"/>
      <w:bookmarkStart w:id="3625" w:name="_Toc124151719"/>
      <w:bookmarkStart w:id="3626" w:name="_Toc124152239"/>
      <w:bookmarkStart w:id="3627" w:name="_Toc130396771"/>
      <w:bookmarkStart w:id="3628" w:name="_Toc130397291"/>
      <w:bookmarkStart w:id="3629" w:name="_Toc137558395"/>
      <w:bookmarkStart w:id="3630" w:name="_Toc138862220"/>
      <w:bookmarkStart w:id="3631" w:name="_Toc145532277"/>
      <w:bookmarkStart w:id="3632" w:name="_Toc163218690"/>
      <w:bookmarkStart w:id="3633" w:name="_Toc176702021"/>
      <w:bookmarkStart w:id="3634" w:name="_Toc187262464"/>
      <w:r w:rsidRPr="00BE5108">
        <w:rPr>
          <w:rFonts w:eastAsiaTheme="minorEastAsia"/>
        </w:rPr>
        <w:t>6.6.1</w:t>
      </w:r>
      <w:r w:rsidRPr="00BE5108">
        <w:rPr>
          <w:rFonts w:eastAsiaTheme="minorEastAsia"/>
        </w:rPr>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35" w:name="OLE_LINK95"/>
            <w:bookmarkStart w:id="363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37" w:name="OLE_LINK66"/>
            <w:bookmarkStart w:id="363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39" w:name="OLE_LINK21"/>
            <w:r w:rsidRPr="00BE5108">
              <w:rPr>
                <w:rFonts w:eastAsiaTheme="minorEastAsia"/>
              </w:rPr>
              <w:t>&lt;</w:t>
            </w:r>
            <w:r w:rsidR="00847BC2" w:rsidRPr="00BE5108">
              <w:rPr>
                <w:rFonts w:eastAsiaTheme="minorEastAsia"/>
              </w:rPr>
              <w:t xml:space="preserve"> </w:t>
            </w:r>
            <w:bookmarkEnd w:id="363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37"/>
            <w:bookmarkEnd w:id="363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40" w:name="OLE_LINK64"/>
            <w:bookmarkStart w:id="3641" w:name="OLE_LINK65"/>
            <w:r w:rsidRPr="00BE5108">
              <w:rPr>
                <w:rFonts w:eastAsiaTheme="minorEastAsia"/>
              </w:rPr>
              <w:t>10</w:t>
            </w:r>
            <w:r w:rsidR="00847BC2" w:rsidRPr="00BE5108">
              <w:rPr>
                <w:rFonts w:eastAsiaTheme="minorEastAsia"/>
              </w:rPr>
              <w:t xml:space="preserve"> </w:t>
            </w:r>
            <w:bookmarkEnd w:id="3640"/>
            <w:bookmarkEnd w:id="364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35"/>
      <w:bookmarkEnd w:id="363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42" w:name="_Toc73962885"/>
      <w:bookmarkStart w:id="3643" w:name="_Toc75260062"/>
      <w:bookmarkStart w:id="3644" w:name="_Toc75275603"/>
      <w:bookmarkStart w:id="3645" w:name="_Toc75276114"/>
      <w:bookmarkStart w:id="3646" w:name="_Toc76541613"/>
      <w:bookmarkStart w:id="3647" w:name="_Toc82437382"/>
      <w:bookmarkStart w:id="3648" w:name="_Toc89944748"/>
      <w:bookmarkStart w:id="3649" w:name="_Toc98753766"/>
      <w:bookmarkStart w:id="3650" w:name="_Toc106180752"/>
      <w:bookmarkStart w:id="3651" w:name="_Toc114150797"/>
      <w:bookmarkStart w:id="3652" w:name="_Toc124151200"/>
      <w:bookmarkStart w:id="3653" w:name="_Toc124151720"/>
      <w:bookmarkStart w:id="3654" w:name="_Toc124152240"/>
      <w:bookmarkStart w:id="3655" w:name="_Toc130396772"/>
      <w:bookmarkStart w:id="3656" w:name="_Toc130397292"/>
      <w:bookmarkStart w:id="3657" w:name="_Toc137558396"/>
      <w:bookmarkStart w:id="3658" w:name="_Toc138862221"/>
      <w:bookmarkStart w:id="3659" w:name="_Toc145532278"/>
      <w:bookmarkStart w:id="3660" w:name="_Toc163218691"/>
      <w:bookmarkStart w:id="3661" w:name="_Toc176702022"/>
      <w:bookmarkStart w:id="3662" w:name="_Toc187262465"/>
      <w:r w:rsidRPr="00BE5108">
        <w:rPr>
          <w:rFonts w:eastAsiaTheme="minorEastAsia"/>
        </w:rPr>
        <w:lastRenderedPageBreak/>
        <w:t>6.6.2</w:t>
      </w:r>
      <w:r w:rsidRPr="00BE5108">
        <w:rPr>
          <w:rFonts w:eastAsiaTheme="minorEastAsia"/>
        </w:rPr>
        <w:tab/>
        <w:t>Occupied bandwidth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566C4B9" w14:textId="77777777" w:rsidR="008D3EE5" w:rsidRPr="00BE5108" w:rsidRDefault="008D3EE5" w:rsidP="008D3EE5">
      <w:pPr>
        <w:pStyle w:val="Heading4"/>
        <w:rPr>
          <w:rFonts w:eastAsiaTheme="minorEastAsia"/>
        </w:rPr>
      </w:pPr>
      <w:bookmarkStart w:id="3663" w:name="_Toc73962886"/>
      <w:bookmarkStart w:id="3664" w:name="_Toc75260063"/>
      <w:bookmarkStart w:id="3665" w:name="_Toc75275604"/>
      <w:bookmarkStart w:id="3666" w:name="_Toc75276115"/>
      <w:bookmarkStart w:id="3667" w:name="_Toc76541614"/>
      <w:bookmarkStart w:id="3668" w:name="_Toc82437383"/>
      <w:bookmarkStart w:id="3669" w:name="_Toc89944749"/>
      <w:bookmarkStart w:id="3670" w:name="_Toc98753767"/>
      <w:bookmarkStart w:id="3671" w:name="_Toc106180753"/>
      <w:bookmarkStart w:id="3672" w:name="_Toc114150798"/>
      <w:bookmarkStart w:id="3673" w:name="_Toc124151201"/>
      <w:bookmarkStart w:id="3674" w:name="_Toc124151721"/>
      <w:bookmarkStart w:id="3675" w:name="_Toc124152241"/>
      <w:bookmarkStart w:id="3676" w:name="_Toc130396773"/>
      <w:bookmarkStart w:id="3677" w:name="_Toc130397293"/>
      <w:bookmarkStart w:id="3678" w:name="_Toc137558397"/>
      <w:bookmarkStart w:id="3679" w:name="_Toc138862222"/>
      <w:bookmarkStart w:id="3680" w:name="_Toc145532279"/>
      <w:bookmarkStart w:id="3681" w:name="_Toc163218692"/>
      <w:bookmarkStart w:id="3682" w:name="_Toc176702023"/>
      <w:bookmarkStart w:id="3683" w:name="_Toc187262466"/>
      <w:r w:rsidRPr="00BE5108">
        <w:rPr>
          <w:rFonts w:eastAsiaTheme="minorEastAsia"/>
        </w:rPr>
        <w:t>6.6.2.1</w:t>
      </w:r>
      <w:r w:rsidRPr="00BE5108">
        <w:rPr>
          <w:rFonts w:eastAsiaTheme="minorEastAsia"/>
        </w:rPr>
        <w:tab/>
        <w:t>General</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84" w:name="_Toc73962887"/>
      <w:bookmarkStart w:id="3685" w:name="_Toc75260064"/>
      <w:bookmarkStart w:id="3686" w:name="_Toc75275605"/>
      <w:bookmarkStart w:id="3687" w:name="_Toc75276116"/>
      <w:bookmarkStart w:id="3688" w:name="_Toc76541615"/>
      <w:bookmarkStart w:id="3689" w:name="_Toc82437384"/>
      <w:bookmarkStart w:id="3690" w:name="_Toc89944750"/>
      <w:bookmarkStart w:id="3691" w:name="_Toc98753768"/>
      <w:bookmarkStart w:id="3692" w:name="_Toc106180754"/>
      <w:bookmarkStart w:id="3693" w:name="_Toc114150799"/>
      <w:bookmarkStart w:id="3694" w:name="_Toc124151202"/>
      <w:bookmarkStart w:id="3695" w:name="_Toc124151722"/>
      <w:bookmarkStart w:id="3696" w:name="_Toc124152242"/>
      <w:bookmarkStart w:id="3697" w:name="_Toc130396774"/>
      <w:bookmarkStart w:id="3698" w:name="_Toc130397294"/>
      <w:bookmarkStart w:id="3699" w:name="_Toc137558398"/>
      <w:bookmarkStart w:id="3700" w:name="_Toc138862223"/>
      <w:bookmarkStart w:id="3701" w:name="_Toc145532280"/>
      <w:bookmarkStart w:id="3702" w:name="_Toc163218693"/>
      <w:bookmarkStart w:id="3703" w:name="_Toc176702024"/>
      <w:bookmarkStart w:id="3704" w:name="_Toc187262467"/>
      <w:r w:rsidRPr="00BE5108">
        <w:rPr>
          <w:rFonts w:eastAsia="MS Gothic"/>
          <w:lang w:eastAsia="zh-CN"/>
        </w:rPr>
        <w:t>6.6.2.2</w:t>
      </w:r>
      <w:r w:rsidRPr="00BE5108">
        <w:rPr>
          <w:rFonts w:eastAsia="MS Gothic"/>
          <w:lang w:eastAsia="zh-CN"/>
        </w:rPr>
        <w:tab/>
        <w:t>Minimum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705" w:name="_Toc73962888"/>
      <w:bookmarkStart w:id="3706" w:name="_Toc75260065"/>
      <w:bookmarkStart w:id="3707" w:name="_Toc75275606"/>
      <w:bookmarkStart w:id="3708" w:name="_Toc75276117"/>
      <w:bookmarkStart w:id="3709" w:name="_Toc76541616"/>
      <w:bookmarkStart w:id="3710" w:name="_Toc82437385"/>
      <w:bookmarkStart w:id="3711" w:name="_Toc89944751"/>
      <w:bookmarkStart w:id="3712" w:name="_Toc98753769"/>
      <w:bookmarkStart w:id="3713" w:name="_Toc106180755"/>
      <w:bookmarkStart w:id="3714" w:name="_Toc114150800"/>
      <w:bookmarkStart w:id="3715" w:name="_Toc124151203"/>
      <w:bookmarkStart w:id="3716" w:name="_Toc124151723"/>
      <w:bookmarkStart w:id="3717" w:name="_Toc124152243"/>
      <w:bookmarkStart w:id="3718" w:name="_Toc130396775"/>
      <w:bookmarkStart w:id="3719" w:name="_Toc130397295"/>
      <w:bookmarkStart w:id="3720" w:name="_Toc137558399"/>
      <w:bookmarkStart w:id="3721" w:name="_Toc138862224"/>
      <w:bookmarkStart w:id="3722" w:name="_Toc145532281"/>
      <w:bookmarkStart w:id="3723" w:name="_Toc163218694"/>
      <w:bookmarkStart w:id="3724" w:name="_Toc176702025"/>
      <w:bookmarkStart w:id="3725" w:name="_Toc187262468"/>
      <w:r w:rsidRPr="00BE5108">
        <w:rPr>
          <w:rFonts w:eastAsiaTheme="minorEastAsia"/>
          <w:lang w:eastAsia="zh-CN"/>
        </w:rPr>
        <w:t>6.6.2.3</w:t>
      </w:r>
      <w:r w:rsidRPr="00BE5108">
        <w:rPr>
          <w:rFonts w:eastAsiaTheme="minorEastAsia"/>
          <w:lang w:eastAsia="zh-CN"/>
        </w:rPr>
        <w:tab/>
        <w:t>Test purpose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26" w:name="_Toc73962889"/>
      <w:bookmarkStart w:id="3727" w:name="_Toc75260066"/>
      <w:bookmarkStart w:id="3728" w:name="_Toc75275607"/>
      <w:bookmarkStart w:id="3729" w:name="_Toc75276118"/>
      <w:bookmarkStart w:id="3730" w:name="_Toc76541617"/>
      <w:bookmarkStart w:id="3731" w:name="_Toc82437386"/>
      <w:bookmarkStart w:id="3732" w:name="_Toc89944752"/>
      <w:bookmarkStart w:id="3733" w:name="_Toc98753770"/>
      <w:bookmarkStart w:id="3734" w:name="_Toc106180756"/>
      <w:bookmarkStart w:id="3735" w:name="_Toc114150801"/>
      <w:bookmarkStart w:id="3736" w:name="_Toc124151204"/>
      <w:bookmarkStart w:id="3737" w:name="_Toc124151724"/>
      <w:bookmarkStart w:id="3738" w:name="_Toc124152244"/>
      <w:bookmarkStart w:id="3739" w:name="_Toc130396776"/>
      <w:bookmarkStart w:id="3740" w:name="_Toc130397296"/>
      <w:bookmarkStart w:id="3741" w:name="_Toc137558400"/>
      <w:bookmarkStart w:id="3742" w:name="_Toc138862225"/>
      <w:bookmarkStart w:id="3743" w:name="_Toc145532282"/>
      <w:bookmarkStart w:id="3744" w:name="_Toc163218695"/>
      <w:bookmarkStart w:id="3745" w:name="_Toc176702026"/>
      <w:bookmarkStart w:id="3746" w:name="_Toc187262469"/>
      <w:r w:rsidRPr="00BE5108">
        <w:rPr>
          <w:rFonts w:eastAsia="MS Gothic"/>
          <w:lang w:eastAsia="zh-CN"/>
        </w:rPr>
        <w:t>6.6.2.4</w:t>
      </w:r>
      <w:r w:rsidRPr="00BE5108">
        <w:rPr>
          <w:rFonts w:eastAsia="MS Gothic"/>
          <w:lang w:eastAsia="zh-CN"/>
        </w:rPr>
        <w:tab/>
        <w:t>Method of test</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A00FCFA" w14:textId="77777777" w:rsidR="008D3EE5" w:rsidRPr="00BE5108" w:rsidRDefault="008D3EE5" w:rsidP="008D3EE5">
      <w:pPr>
        <w:pStyle w:val="Heading5"/>
        <w:rPr>
          <w:rFonts w:eastAsiaTheme="minorEastAsia"/>
          <w:lang w:eastAsia="zh-CN"/>
        </w:rPr>
      </w:pPr>
      <w:bookmarkStart w:id="3747" w:name="_Toc73962890"/>
      <w:bookmarkStart w:id="3748" w:name="_Toc75260067"/>
      <w:bookmarkStart w:id="3749" w:name="_Toc75275608"/>
      <w:bookmarkStart w:id="3750" w:name="_Toc75276119"/>
      <w:bookmarkStart w:id="3751" w:name="_Toc76541618"/>
      <w:bookmarkStart w:id="3752" w:name="_Toc82437387"/>
      <w:bookmarkStart w:id="3753" w:name="_Toc89944753"/>
      <w:bookmarkStart w:id="3754" w:name="_Toc98753771"/>
      <w:bookmarkStart w:id="3755" w:name="_Toc106180757"/>
      <w:bookmarkStart w:id="3756" w:name="_Toc114150802"/>
      <w:bookmarkStart w:id="3757" w:name="_Toc124151205"/>
      <w:bookmarkStart w:id="3758" w:name="_Toc124151725"/>
      <w:bookmarkStart w:id="3759" w:name="_Toc124152245"/>
      <w:bookmarkStart w:id="3760" w:name="_Toc130396777"/>
      <w:bookmarkStart w:id="3761" w:name="_Toc130397297"/>
      <w:bookmarkStart w:id="3762" w:name="_Toc137558401"/>
      <w:bookmarkStart w:id="3763" w:name="_Toc138862226"/>
      <w:bookmarkStart w:id="3764" w:name="_Toc145532283"/>
      <w:bookmarkStart w:id="3765" w:name="_Toc163218696"/>
      <w:bookmarkStart w:id="3766" w:name="_Toc176702027"/>
      <w:bookmarkStart w:id="3767" w:name="_Toc187262470"/>
      <w:r w:rsidRPr="00BE5108">
        <w:rPr>
          <w:rFonts w:eastAsiaTheme="minorEastAsia"/>
          <w:lang w:eastAsia="zh-CN"/>
        </w:rPr>
        <w:t>6.6.2.4.1</w:t>
      </w:r>
      <w:r w:rsidRPr="00BE5108">
        <w:rPr>
          <w:rFonts w:eastAsiaTheme="minorEastAsia"/>
          <w:lang w:eastAsia="zh-CN"/>
        </w:rPr>
        <w:tab/>
        <w:t>Initial conditions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68" w:name="_Toc73962891"/>
      <w:bookmarkStart w:id="3769" w:name="_Toc75260068"/>
      <w:bookmarkStart w:id="3770" w:name="_Toc75275609"/>
      <w:bookmarkStart w:id="3771" w:name="_Toc75276120"/>
      <w:bookmarkStart w:id="377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73" w:name="_Toc82437388"/>
      <w:bookmarkStart w:id="3774" w:name="_Toc89944754"/>
      <w:bookmarkStart w:id="3775" w:name="_Toc98753772"/>
      <w:bookmarkStart w:id="3776" w:name="_Toc106180758"/>
      <w:bookmarkStart w:id="3777" w:name="_Toc114150803"/>
      <w:bookmarkStart w:id="3778" w:name="_Toc124151206"/>
      <w:bookmarkStart w:id="3779" w:name="_Toc124151726"/>
      <w:bookmarkStart w:id="3780" w:name="_Toc124152246"/>
      <w:bookmarkStart w:id="3781" w:name="_Toc130396778"/>
      <w:bookmarkStart w:id="3782" w:name="_Toc130397298"/>
      <w:bookmarkStart w:id="3783" w:name="_Toc137558402"/>
      <w:bookmarkStart w:id="3784" w:name="_Toc138862227"/>
      <w:bookmarkStart w:id="3785" w:name="_Toc145532284"/>
      <w:bookmarkStart w:id="3786" w:name="_Toc163218697"/>
      <w:bookmarkStart w:id="3787" w:name="_Toc176702028"/>
      <w:bookmarkStart w:id="3788" w:name="_Toc187262471"/>
      <w:r w:rsidRPr="00BE5108">
        <w:rPr>
          <w:rFonts w:eastAsiaTheme="minorEastAsia"/>
          <w:lang w:eastAsia="zh-CN"/>
        </w:rPr>
        <w:t>6.6.2.4.2</w:t>
      </w:r>
      <w:r w:rsidRPr="00BE5108">
        <w:rPr>
          <w:rFonts w:eastAsiaTheme="minorEastAsia"/>
          <w:lang w:eastAsia="zh-CN"/>
        </w:rPr>
        <w:tab/>
        <w:t>Procedure</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ED5AF9" w:rsidP="00DF3C12">
            <w:pPr>
              <w:pStyle w:val="TAC"/>
              <w:rPr>
                <w:rFonts w:eastAsiaTheme="minorEastAsia"/>
              </w:rPr>
            </w:pPr>
            <w:r>
              <w:rPr>
                <w:rFonts w:eastAsiaTheme="minorEastAsia"/>
                <w:lang w:eastAsia="ja-JP"/>
              </w:rPr>
              <w:pict w14:anchorId="7AEF090D">
                <v:shape id="_x0000_i1030"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89" w:name="_Toc73962892"/>
      <w:bookmarkStart w:id="3790" w:name="_Toc75260069"/>
      <w:bookmarkStart w:id="3791" w:name="_Toc75275610"/>
      <w:bookmarkStart w:id="3792" w:name="_Toc75276121"/>
      <w:bookmarkStart w:id="3793" w:name="_Toc76541620"/>
      <w:bookmarkStart w:id="3794" w:name="_Toc82437389"/>
      <w:bookmarkStart w:id="3795" w:name="_Toc89944755"/>
      <w:bookmarkStart w:id="3796" w:name="_Toc98753773"/>
      <w:bookmarkStart w:id="3797" w:name="_Toc106180759"/>
      <w:bookmarkStart w:id="3798" w:name="_Toc114150804"/>
      <w:bookmarkStart w:id="3799" w:name="_Toc124151207"/>
      <w:bookmarkStart w:id="3800" w:name="_Toc124151727"/>
      <w:bookmarkStart w:id="3801" w:name="_Toc124152247"/>
      <w:bookmarkStart w:id="3802" w:name="_Toc130396779"/>
      <w:bookmarkStart w:id="3803" w:name="_Toc130397299"/>
      <w:bookmarkStart w:id="3804" w:name="_Toc137558403"/>
      <w:bookmarkStart w:id="3805" w:name="_Toc138862228"/>
      <w:bookmarkStart w:id="3806" w:name="_Toc145532285"/>
      <w:bookmarkStart w:id="3807" w:name="_Toc163218698"/>
      <w:bookmarkStart w:id="3808" w:name="_Toc176702029"/>
      <w:bookmarkStart w:id="3809" w:name="_Toc187262472"/>
      <w:r w:rsidRPr="00BE5108">
        <w:rPr>
          <w:rFonts w:eastAsia="MS Gothic"/>
          <w:lang w:eastAsia="zh-CN"/>
        </w:rPr>
        <w:t>6.6.2.5</w:t>
      </w:r>
      <w:r w:rsidRPr="00BE5108">
        <w:rPr>
          <w:rFonts w:eastAsia="MS Gothic"/>
          <w:lang w:eastAsia="zh-CN"/>
        </w:rPr>
        <w:tab/>
        <w:t>Test requirements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810" w:name="_Toc73962893"/>
      <w:bookmarkStart w:id="3811" w:name="_Toc75260070"/>
      <w:bookmarkStart w:id="3812" w:name="_Toc75275611"/>
      <w:bookmarkStart w:id="3813" w:name="_Toc75276122"/>
      <w:bookmarkStart w:id="3814" w:name="_Toc76541621"/>
      <w:bookmarkStart w:id="3815" w:name="_Toc82437390"/>
      <w:bookmarkStart w:id="3816" w:name="_Toc89944756"/>
      <w:bookmarkStart w:id="3817" w:name="_Toc98753774"/>
      <w:bookmarkStart w:id="3818" w:name="_Toc106180760"/>
      <w:bookmarkStart w:id="3819" w:name="_Toc114150805"/>
      <w:bookmarkStart w:id="3820" w:name="_Toc124151208"/>
      <w:bookmarkStart w:id="3821" w:name="_Toc124151728"/>
      <w:bookmarkStart w:id="3822" w:name="_Toc124152248"/>
      <w:bookmarkStart w:id="3823" w:name="_Toc130396780"/>
      <w:bookmarkStart w:id="3824" w:name="_Toc130397300"/>
      <w:bookmarkStart w:id="3825" w:name="_Toc137558404"/>
      <w:bookmarkStart w:id="3826" w:name="_Toc138862229"/>
      <w:bookmarkStart w:id="3827" w:name="_Toc145532286"/>
      <w:bookmarkStart w:id="3828" w:name="_Toc163218699"/>
      <w:bookmarkStart w:id="3829" w:name="_Toc176702030"/>
      <w:bookmarkStart w:id="3830" w:name="_Toc187262473"/>
      <w:r w:rsidRPr="00BE5108">
        <w:rPr>
          <w:rFonts w:eastAsiaTheme="minorEastAsia"/>
        </w:rPr>
        <w:t>6.6.3</w:t>
      </w:r>
      <w:r w:rsidRPr="00BE5108">
        <w:rPr>
          <w:rFonts w:eastAsiaTheme="minorEastAsia"/>
        </w:rPr>
        <w:tab/>
        <w:t>Adjacent Channel Leakage Power Ratio</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EDBE6E0" w14:textId="77777777" w:rsidR="008D3EE5" w:rsidRPr="00BE5108" w:rsidRDefault="008D3EE5" w:rsidP="008D3EE5">
      <w:pPr>
        <w:pStyle w:val="Heading4"/>
        <w:rPr>
          <w:rFonts w:eastAsiaTheme="minorEastAsia"/>
        </w:rPr>
      </w:pPr>
      <w:bookmarkStart w:id="3831" w:name="_Toc73962894"/>
      <w:bookmarkStart w:id="3832" w:name="_Toc75260071"/>
      <w:bookmarkStart w:id="3833" w:name="_Toc75275612"/>
      <w:bookmarkStart w:id="3834" w:name="_Toc75276123"/>
      <w:bookmarkStart w:id="3835" w:name="_Toc76541622"/>
      <w:bookmarkStart w:id="3836" w:name="_Toc82437391"/>
      <w:bookmarkStart w:id="3837" w:name="_Toc89944757"/>
      <w:bookmarkStart w:id="3838" w:name="_Toc98753775"/>
      <w:bookmarkStart w:id="3839" w:name="_Toc106180761"/>
      <w:bookmarkStart w:id="3840" w:name="_Toc114150806"/>
      <w:bookmarkStart w:id="3841" w:name="_Toc124151209"/>
      <w:bookmarkStart w:id="3842" w:name="_Toc124151729"/>
      <w:bookmarkStart w:id="3843" w:name="_Toc124152249"/>
      <w:bookmarkStart w:id="3844" w:name="_Toc130396781"/>
      <w:bookmarkStart w:id="3845" w:name="_Toc130397301"/>
      <w:bookmarkStart w:id="3846" w:name="_Toc137558405"/>
      <w:bookmarkStart w:id="3847" w:name="_Toc138862230"/>
      <w:bookmarkStart w:id="3848" w:name="_Toc145532287"/>
      <w:bookmarkStart w:id="3849" w:name="_Toc163218700"/>
      <w:bookmarkStart w:id="3850" w:name="_Toc176702031"/>
      <w:bookmarkStart w:id="3851" w:name="_Toc187262474"/>
      <w:r w:rsidRPr="00BE5108">
        <w:rPr>
          <w:rFonts w:eastAsiaTheme="minorEastAsia"/>
        </w:rPr>
        <w:t>6.6.3.1</w:t>
      </w:r>
      <w:r w:rsidRPr="00BE5108">
        <w:rPr>
          <w:rFonts w:eastAsiaTheme="minorEastAsia"/>
        </w:rPr>
        <w:tab/>
        <w:t>General</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lastRenderedPageBreak/>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52" w:name="_Toc73962895"/>
      <w:bookmarkStart w:id="3853" w:name="_Toc75260072"/>
      <w:bookmarkStart w:id="3854" w:name="_Toc75275613"/>
      <w:bookmarkStart w:id="3855" w:name="_Toc75276124"/>
      <w:bookmarkStart w:id="3856" w:name="_Toc76541623"/>
      <w:bookmarkStart w:id="3857" w:name="_Toc82437392"/>
      <w:bookmarkStart w:id="3858" w:name="_Toc89944758"/>
      <w:bookmarkStart w:id="3859" w:name="_Toc98753776"/>
      <w:bookmarkStart w:id="3860" w:name="_Toc106180762"/>
      <w:bookmarkStart w:id="3861" w:name="_Toc114150807"/>
      <w:bookmarkStart w:id="3862" w:name="_Toc124151210"/>
      <w:bookmarkStart w:id="3863" w:name="_Toc124151730"/>
      <w:bookmarkStart w:id="3864" w:name="_Toc124152250"/>
      <w:bookmarkStart w:id="3865" w:name="_Toc130396782"/>
      <w:bookmarkStart w:id="3866" w:name="_Toc130397302"/>
      <w:bookmarkStart w:id="3867" w:name="_Toc137558406"/>
      <w:bookmarkStart w:id="3868" w:name="_Toc138862231"/>
      <w:bookmarkStart w:id="3869" w:name="_Toc145532288"/>
      <w:bookmarkStart w:id="3870" w:name="_Toc163218701"/>
      <w:bookmarkStart w:id="3871" w:name="_Toc176702032"/>
      <w:bookmarkStart w:id="3872" w:name="_Toc187262475"/>
      <w:r w:rsidRPr="00BE5108">
        <w:rPr>
          <w:rFonts w:eastAsiaTheme="minorEastAsia"/>
        </w:rPr>
        <w:t>6.6.3.2</w:t>
      </w:r>
      <w:r w:rsidRPr="00BE5108">
        <w:rPr>
          <w:rFonts w:eastAsiaTheme="minorEastAsia"/>
        </w:rPr>
        <w:tab/>
        <w:t>Minimum requirement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73" w:name="_Toc73962896"/>
      <w:bookmarkStart w:id="3874" w:name="_Toc75260073"/>
      <w:bookmarkStart w:id="3875" w:name="_Toc75275614"/>
      <w:bookmarkStart w:id="3876" w:name="_Toc75276125"/>
      <w:bookmarkStart w:id="3877" w:name="_Toc76541624"/>
      <w:bookmarkStart w:id="3878" w:name="_Toc82437393"/>
      <w:bookmarkStart w:id="3879" w:name="_Toc89944759"/>
      <w:bookmarkStart w:id="3880" w:name="_Toc98753777"/>
      <w:bookmarkStart w:id="3881" w:name="_Toc106180763"/>
      <w:bookmarkStart w:id="3882" w:name="_Toc114150808"/>
      <w:bookmarkStart w:id="3883" w:name="_Toc124151211"/>
      <w:bookmarkStart w:id="3884" w:name="_Toc124151731"/>
      <w:bookmarkStart w:id="3885" w:name="_Toc124152251"/>
      <w:bookmarkStart w:id="3886" w:name="_Toc130396783"/>
      <w:bookmarkStart w:id="3887" w:name="_Toc130397303"/>
      <w:bookmarkStart w:id="3888" w:name="_Toc137558407"/>
      <w:bookmarkStart w:id="3889" w:name="_Toc138862232"/>
      <w:bookmarkStart w:id="3890" w:name="_Toc145532289"/>
      <w:bookmarkStart w:id="3891" w:name="_Toc163218702"/>
      <w:bookmarkStart w:id="3892" w:name="_Toc176702033"/>
      <w:bookmarkStart w:id="3893" w:name="_Toc187262476"/>
      <w:r w:rsidRPr="00BE5108">
        <w:rPr>
          <w:rFonts w:eastAsiaTheme="minorEastAsia"/>
        </w:rPr>
        <w:t>6.6.3.3</w:t>
      </w:r>
      <w:r w:rsidRPr="00BE5108">
        <w:rPr>
          <w:rFonts w:eastAsiaTheme="minorEastAsia"/>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894" w:name="_Toc73962897"/>
      <w:bookmarkStart w:id="3895" w:name="_Toc75260074"/>
      <w:bookmarkStart w:id="3896" w:name="_Toc75275615"/>
      <w:bookmarkStart w:id="3897" w:name="_Toc75276126"/>
      <w:bookmarkStart w:id="3898" w:name="_Toc76541625"/>
      <w:bookmarkStart w:id="3899" w:name="_Toc82437394"/>
      <w:bookmarkStart w:id="3900" w:name="_Toc89944760"/>
      <w:bookmarkStart w:id="3901" w:name="_Toc98753778"/>
      <w:bookmarkStart w:id="3902" w:name="_Toc106180764"/>
      <w:bookmarkStart w:id="3903" w:name="_Toc114150809"/>
      <w:bookmarkStart w:id="3904" w:name="_Toc124151212"/>
      <w:bookmarkStart w:id="3905" w:name="_Toc124151732"/>
      <w:bookmarkStart w:id="3906" w:name="_Toc124152252"/>
      <w:bookmarkStart w:id="3907" w:name="_Toc130396784"/>
      <w:bookmarkStart w:id="3908" w:name="_Toc130397304"/>
      <w:bookmarkStart w:id="3909" w:name="_Toc137558408"/>
      <w:bookmarkStart w:id="3910" w:name="_Toc138862233"/>
      <w:bookmarkStart w:id="3911" w:name="_Toc145532290"/>
      <w:bookmarkStart w:id="3912" w:name="_Toc163218703"/>
      <w:bookmarkStart w:id="3913" w:name="_Toc176702034"/>
      <w:bookmarkStart w:id="3914" w:name="_Toc187262477"/>
      <w:r w:rsidRPr="00BE5108">
        <w:rPr>
          <w:rFonts w:eastAsiaTheme="minorEastAsia"/>
        </w:rPr>
        <w:t>6.6.3.4</w:t>
      </w:r>
      <w:r w:rsidRPr="00BE5108">
        <w:rPr>
          <w:rFonts w:eastAsiaTheme="minorEastAsia"/>
        </w:rPr>
        <w:tab/>
        <w:t>Method of test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36A7EFD" w14:textId="77777777" w:rsidR="008D3EE5" w:rsidRPr="00BE5108" w:rsidRDefault="008D3EE5" w:rsidP="008D3EE5">
      <w:pPr>
        <w:pStyle w:val="Heading5"/>
        <w:rPr>
          <w:rFonts w:eastAsiaTheme="minorEastAsia"/>
        </w:rPr>
      </w:pPr>
      <w:bookmarkStart w:id="3915" w:name="_Toc73962898"/>
      <w:bookmarkStart w:id="3916" w:name="_Toc75260075"/>
      <w:bookmarkStart w:id="3917" w:name="_Toc75275616"/>
      <w:bookmarkStart w:id="3918" w:name="_Toc75276127"/>
      <w:bookmarkStart w:id="3919" w:name="_Toc76541626"/>
      <w:bookmarkStart w:id="3920" w:name="_Toc82437395"/>
      <w:bookmarkStart w:id="3921" w:name="_Toc89944761"/>
      <w:bookmarkStart w:id="3922" w:name="_Toc98753779"/>
      <w:bookmarkStart w:id="3923" w:name="_Toc106180765"/>
      <w:bookmarkStart w:id="3924" w:name="_Toc114150810"/>
      <w:bookmarkStart w:id="3925" w:name="_Toc124151213"/>
      <w:bookmarkStart w:id="3926" w:name="_Toc124151733"/>
      <w:bookmarkStart w:id="3927" w:name="_Toc124152253"/>
      <w:bookmarkStart w:id="3928" w:name="_Toc130396785"/>
      <w:bookmarkStart w:id="3929" w:name="_Toc130397305"/>
      <w:bookmarkStart w:id="3930" w:name="_Toc137558409"/>
      <w:bookmarkStart w:id="3931" w:name="_Toc138862234"/>
      <w:bookmarkStart w:id="3932" w:name="_Toc145532291"/>
      <w:bookmarkStart w:id="3933" w:name="_Toc163218704"/>
      <w:bookmarkStart w:id="3934" w:name="_Toc176702035"/>
      <w:bookmarkStart w:id="3935" w:name="_Toc187262478"/>
      <w:r w:rsidRPr="00BE5108">
        <w:rPr>
          <w:rFonts w:eastAsiaTheme="minorEastAsia"/>
        </w:rPr>
        <w:t>6.6.3.4.1</w:t>
      </w:r>
      <w:r w:rsidRPr="00BE5108">
        <w:rPr>
          <w:rFonts w:eastAsiaTheme="minorEastAsia"/>
        </w:rPr>
        <w:tab/>
        <w:t>Initial conditions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36" w:name="_Toc73962899"/>
      <w:bookmarkStart w:id="3937" w:name="_Toc75260076"/>
      <w:bookmarkStart w:id="3938" w:name="_Toc75275617"/>
      <w:bookmarkStart w:id="3939" w:name="_Toc75276128"/>
      <w:bookmarkStart w:id="3940" w:name="_Toc76541627"/>
      <w:bookmarkStart w:id="3941" w:name="_Toc82437396"/>
      <w:bookmarkStart w:id="3942" w:name="_Toc89944762"/>
      <w:bookmarkStart w:id="3943" w:name="_Toc98753780"/>
      <w:bookmarkStart w:id="3944" w:name="_Toc106180766"/>
      <w:bookmarkStart w:id="3945" w:name="_Toc114150811"/>
      <w:bookmarkStart w:id="3946" w:name="_Toc124151214"/>
      <w:bookmarkStart w:id="3947" w:name="_Toc124151734"/>
      <w:bookmarkStart w:id="3948" w:name="_Toc124152254"/>
      <w:bookmarkStart w:id="3949" w:name="_Toc130396786"/>
      <w:bookmarkStart w:id="3950" w:name="_Toc130397306"/>
      <w:bookmarkStart w:id="3951" w:name="_Toc137558410"/>
      <w:bookmarkStart w:id="3952" w:name="_Toc138862235"/>
      <w:bookmarkStart w:id="3953" w:name="_Toc145532292"/>
      <w:bookmarkStart w:id="3954" w:name="_Toc163218705"/>
      <w:bookmarkStart w:id="3955" w:name="_Toc176702036"/>
      <w:bookmarkStart w:id="3956" w:name="_Toc187262479"/>
      <w:r w:rsidRPr="00BE5108">
        <w:rPr>
          <w:rFonts w:eastAsiaTheme="minorEastAsia"/>
        </w:rPr>
        <w:t>6.6.3.4.2</w:t>
      </w:r>
      <w:r w:rsidRPr="00BE5108">
        <w:rPr>
          <w:rFonts w:eastAsiaTheme="minorEastAsia"/>
        </w:rPr>
        <w:tab/>
        <w:t>Procedure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lastRenderedPageBreak/>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57" w:name="_Toc73962900"/>
      <w:bookmarkStart w:id="3958" w:name="_Toc75260077"/>
      <w:bookmarkStart w:id="3959" w:name="_Toc75275618"/>
      <w:bookmarkStart w:id="3960" w:name="_Toc75276129"/>
      <w:bookmarkStart w:id="3961" w:name="_Toc76541628"/>
      <w:bookmarkStart w:id="3962" w:name="_Toc82437397"/>
      <w:bookmarkStart w:id="3963" w:name="_Toc89944763"/>
      <w:bookmarkStart w:id="3964" w:name="_Toc98753781"/>
      <w:bookmarkStart w:id="3965" w:name="_Toc106180767"/>
      <w:bookmarkStart w:id="3966" w:name="_Toc114150812"/>
      <w:bookmarkStart w:id="3967" w:name="_Toc124151215"/>
      <w:bookmarkStart w:id="3968" w:name="_Toc124151735"/>
      <w:bookmarkStart w:id="3969" w:name="_Toc124152255"/>
      <w:bookmarkStart w:id="3970" w:name="_Toc130396787"/>
      <w:bookmarkStart w:id="3971" w:name="_Toc130397307"/>
      <w:bookmarkStart w:id="3972" w:name="_Toc137558411"/>
      <w:bookmarkStart w:id="3973" w:name="_Toc138862236"/>
      <w:bookmarkStart w:id="3974" w:name="_Toc145532293"/>
      <w:bookmarkStart w:id="3975" w:name="_Toc163218706"/>
      <w:bookmarkStart w:id="3976" w:name="_Toc176702037"/>
      <w:bookmarkStart w:id="3977" w:name="_Toc187262480"/>
      <w:r w:rsidRPr="00BE5108">
        <w:rPr>
          <w:rFonts w:eastAsiaTheme="minorEastAsia"/>
        </w:rPr>
        <w:t>6.6.3.5</w:t>
      </w:r>
      <w:r w:rsidRPr="00BE5108">
        <w:rPr>
          <w:rFonts w:eastAsiaTheme="minorEastAsia"/>
        </w:rPr>
        <w:tab/>
        <w:t>Test requirements</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905601C" w14:textId="77777777" w:rsidR="008D3EE5" w:rsidRPr="00BE5108" w:rsidRDefault="008D3EE5" w:rsidP="008D3EE5">
      <w:pPr>
        <w:pStyle w:val="Heading5"/>
        <w:rPr>
          <w:rFonts w:eastAsiaTheme="minorEastAsia"/>
        </w:rPr>
      </w:pPr>
      <w:bookmarkStart w:id="3978" w:name="_Toc73962901"/>
      <w:bookmarkStart w:id="3979" w:name="_Toc75260078"/>
      <w:bookmarkStart w:id="3980" w:name="_Toc75275619"/>
      <w:bookmarkStart w:id="3981" w:name="_Toc75276130"/>
      <w:bookmarkStart w:id="3982" w:name="_Toc76541629"/>
      <w:bookmarkStart w:id="3983" w:name="_Toc82437398"/>
      <w:bookmarkStart w:id="3984" w:name="_Toc89944764"/>
      <w:bookmarkStart w:id="3985" w:name="_Toc98753782"/>
      <w:bookmarkStart w:id="3986" w:name="_Toc106180768"/>
      <w:bookmarkStart w:id="3987" w:name="_Toc114150813"/>
      <w:bookmarkStart w:id="3988" w:name="_Toc124151216"/>
      <w:bookmarkStart w:id="3989" w:name="_Toc124151736"/>
      <w:bookmarkStart w:id="3990" w:name="_Toc124152256"/>
      <w:bookmarkStart w:id="3991" w:name="_Toc130396788"/>
      <w:bookmarkStart w:id="3992" w:name="_Toc130397308"/>
      <w:bookmarkStart w:id="3993" w:name="_Toc137558412"/>
      <w:bookmarkStart w:id="3994" w:name="_Toc138862237"/>
      <w:bookmarkStart w:id="3995" w:name="_Toc145532294"/>
      <w:bookmarkStart w:id="3996" w:name="_Toc163218707"/>
      <w:bookmarkStart w:id="3997" w:name="_Toc176702038"/>
      <w:bookmarkStart w:id="3998" w:name="_Toc187262481"/>
      <w:r w:rsidRPr="00BE5108">
        <w:rPr>
          <w:rFonts w:eastAsiaTheme="minorEastAsia"/>
        </w:rPr>
        <w:t>6.6.3.5.1</w:t>
      </w:r>
      <w:r w:rsidRPr="00BE5108">
        <w:rPr>
          <w:rFonts w:eastAsiaTheme="minorEastAsia"/>
        </w:rPr>
        <w:tab/>
        <w:t>General requirements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999" w:name="_Toc73962902"/>
      <w:bookmarkStart w:id="4000" w:name="_Toc75260079"/>
      <w:bookmarkStart w:id="4001" w:name="_Toc75275620"/>
      <w:bookmarkStart w:id="4002" w:name="_Toc75276131"/>
      <w:bookmarkStart w:id="4003" w:name="_Toc76541630"/>
      <w:bookmarkStart w:id="4004" w:name="_Toc82437399"/>
      <w:bookmarkStart w:id="4005" w:name="_Toc89944765"/>
      <w:bookmarkStart w:id="4006" w:name="_Toc98753783"/>
      <w:bookmarkStart w:id="4007" w:name="_Toc106180769"/>
      <w:bookmarkStart w:id="4008" w:name="_Toc114150814"/>
      <w:bookmarkStart w:id="4009" w:name="_Toc124151217"/>
      <w:bookmarkStart w:id="4010" w:name="_Toc124151737"/>
      <w:bookmarkStart w:id="4011" w:name="_Toc124152257"/>
      <w:bookmarkStart w:id="4012" w:name="_Toc130396789"/>
      <w:bookmarkStart w:id="4013" w:name="_Toc130397309"/>
      <w:bookmarkStart w:id="4014" w:name="_Toc137558413"/>
      <w:bookmarkStart w:id="4015" w:name="_Toc138862238"/>
      <w:bookmarkStart w:id="4016" w:name="_Toc145532295"/>
      <w:bookmarkStart w:id="4017" w:name="_Toc163218708"/>
      <w:bookmarkStart w:id="4018" w:name="_Toc176702039"/>
      <w:bookmarkStart w:id="4019" w:name="_Toc187262482"/>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lastRenderedPageBreak/>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20" w:name="_Toc73962903"/>
      <w:bookmarkStart w:id="4021" w:name="_Toc75260080"/>
      <w:bookmarkStart w:id="4022" w:name="_Toc75275621"/>
      <w:bookmarkStart w:id="4023" w:name="_Toc75276132"/>
      <w:bookmarkStart w:id="4024" w:name="_Toc76541631"/>
      <w:bookmarkStart w:id="4025" w:name="_Toc82437400"/>
      <w:bookmarkStart w:id="4026" w:name="_Toc89944766"/>
      <w:bookmarkStart w:id="4027" w:name="_Toc98753784"/>
      <w:bookmarkStart w:id="4028" w:name="_Toc106180770"/>
      <w:bookmarkStart w:id="4029" w:name="_Toc114150815"/>
      <w:bookmarkStart w:id="4030" w:name="_Toc124151218"/>
      <w:bookmarkStart w:id="4031" w:name="_Toc124151738"/>
      <w:bookmarkStart w:id="4032" w:name="_Toc124152258"/>
      <w:bookmarkStart w:id="4033" w:name="_Toc130396790"/>
      <w:bookmarkStart w:id="4034" w:name="_Toc130397310"/>
      <w:bookmarkStart w:id="4035" w:name="_Toc137558414"/>
      <w:bookmarkStart w:id="4036" w:name="_Toc138862239"/>
      <w:bookmarkStart w:id="4037" w:name="_Toc145532296"/>
      <w:bookmarkStart w:id="4038" w:name="_Toc163218709"/>
      <w:bookmarkStart w:id="4039" w:name="_Toc176702040"/>
      <w:bookmarkStart w:id="4040" w:name="_Toc187262483"/>
      <w:r w:rsidRPr="00BE5108">
        <w:rPr>
          <w:rFonts w:eastAsiaTheme="minorEastAsia"/>
        </w:rPr>
        <w:t>6.6.3.5.3</w:t>
      </w:r>
      <w:r w:rsidRPr="00BE5108">
        <w:rPr>
          <w:rFonts w:eastAsiaTheme="minorEastAsia"/>
        </w:rPr>
        <w:tab/>
      </w:r>
      <w:r w:rsidRPr="00BE5108">
        <w:rPr>
          <w:rFonts w:eastAsiaTheme="minorEastAsia"/>
          <w:i/>
        </w:rPr>
        <w:t>IAB type 1-H</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41" w:name="_Toc73962904"/>
      <w:bookmarkStart w:id="4042" w:name="_Toc75260081"/>
      <w:bookmarkStart w:id="4043" w:name="_Toc75275622"/>
      <w:bookmarkStart w:id="4044" w:name="_Toc75276133"/>
      <w:bookmarkStart w:id="4045" w:name="_Toc76541632"/>
      <w:bookmarkStart w:id="4046" w:name="_Toc82437401"/>
      <w:bookmarkStart w:id="4047" w:name="_Toc89944767"/>
      <w:bookmarkStart w:id="4048" w:name="_Toc98753785"/>
      <w:bookmarkStart w:id="4049" w:name="_Toc106180771"/>
      <w:bookmarkStart w:id="4050" w:name="_Toc114150816"/>
      <w:bookmarkStart w:id="4051" w:name="_Toc124151219"/>
      <w:bookmarkStart w:id="4052" w:name="_Toc124151739"/>
      <w:bookmarkStart w:id="4053" w:name="_Toc124152259"/>
      <w:bookmarkStart w:id="4054" w:name="_Toc130396791"/>
      <w:bookmarkStart w:id="4055" w:name="_Toc130397311"/>
      <w:bookmarkStart w:id="4056" w:name="_Toc137558415"/>
      <w:bookmarkStart w:id="4057" w:name="_Toc138862240"/>
      <w:bookmarkStart w:id="4058" w:name="_Toc145532297"/>
      <w:bookmarkStart w:id="4059" w:name="_Toc163218710"/>
      <w:bookmarkStart w:id="4060" w:name="_Toc176702041"/>
      <w:bookmarkStart w:id="4061" w:name="_Toc187262484"/>
      <w:r w:rsidRPr="00BE5108">
        <w:rPr>
          <w:rFonts w:eastAsiaTheme="minorEastAsia"/>
        </w:rPr>
        <w:t>6.6.4</w:t>
      </w:r>
      <w:r w:rsidRPr="00BE5108">
        <w:rPr>
          <w:rFonts w:eastAsiaTheme="minorEastAsia"/>
        </w:rPr>
        <w:tab/>
        <w:t>Operating band unwanted emissions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B18B2F7" w14:textId="77777777" w:rsidR="008D3EE5" w:rsidRPr="00BE5108" w:rsidRDefault="008D3EE5" w:rsidP="008D3EE5">
      <w:pPr>
        <w:pStyle w:val="Heading4"/>
        <w:rPr>
          <w:rFonts w:eastAsiaTheme="minorEastAsia"/>
        </w:rPr>
      </w:pPr>
      <w:bookmarkStart w:id="4062" w:name="_Toc73962905"/>
      <w:bookmarkStart w:id="4063" w:name="_Toc75260082"/>
      <w:bookmarkStart w:id="4064" w:name="_Toc75275623"/>
      <w:bookmarkStart w:id="4065" w:name="_Toc75276134"/>
      <w:bookmarkStart w:id="4066" w:name="_Toc76541633"/>
      <w:bookmarkStart w:id="4067" w:name="_Toc82437402"/>
      <w:bookmarkStart w:id="4068" w:name="_Toc89944768"/>
      <w:bookmarkStart w:id="4069" w:name="_Toc98753786"/>
      <w:bookmarkStart w:id="4070" w:name="_Toc106180772"/>
      <w:bookmarkStart w:id="4071" w:name="_Toc114150817"/>
      <w:bookmarkStart w:id="4072" w:name="_Toc124151220"/>
      <w:bookmarkStart w:id="4073" w:name="_Toc124151740"/>
      <w:bookmarkStart w:id="4074" w:name="_Toc124152260"/>
      <w:bookmarkStart w:id="4075" w:name="_Toc130396792"/>
      <w:bookmarkStart w:id="4076" w:name="_Toc130397312"/>
      <w:bookmarkStart w:id="4077" w:name="_Toc137558416"/>
      <w:bookmarkStart w:id="4078" w:name="_Toc138862241"/>
      <w:bookmarkStart w:id="4079" w:name="_Toc145532298"/>
      <w:bookmarkStart w:id="4080" w:name="_Toc163218711"/>
      <w:bookmarkStart w:id="4081" w:name="_Toc176702042"/>
      <w:bookmarkStart w:id="4082" w:name="_Toc187262485"/>
      <w:r w:rsidRPr="00BE5108">
        <w:rPr>
          <w:rFonts w:eastAsiaTheme="minorEastAsia"/>
        </w:rPr>
        <w:t>6.6.4.1</w:t>
      </w:r>
      <w:r w:rsidRPr="00BE5108">
        <w:rPr>
          <w:rFonts w:eastAsiaTheme="minorEastAsia"/>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83" w:name="_Toc73962906"/>
      <w:bookmarkStart w:id="4084" w:name="_Toc75260083"/>
      <w:bookmarkStart w:id="4085" w:name="_Toc75275624"/>
      <w:bookmarkStart w:id="4086" w:name="_Toc75276135"/>
      <w:bookmarkStart w:id="4087" w:name="_Toc76541634"/>
      <w:bookmarkStart w:id="4088" w:name="_Toc82437403"/>
      <w:bookmarkStart w:id="4089" w:name="_Toc89944769"/>
      <w:bookmarkStart w:id="4090" w:name="_Toc98753787"/>
      <w:bookmarkStart w:id="4091" w:name="_Toc106180773"/>
      <w:bookmarkStart w:id="4092" w:name="_Toc114150818"/>
      <w:bookmarkStart w:id="4093" w:name="_Toc124151221"/>
      <w:bookmarkStart w:id="4094" w:name="_Toc124151741"/>
      <w:bookmarkStart w:id="4095" w:name="_Toc124152261"/>
      <w:bookmarkStart w:id="4096" w:name="_Toc130396793"/>
      <w:bookmarkStart w:id="4097" w:name="_Toc130397313"/>
      <w:bookmarkStart w:id="4098" w:name="_Toc137558417"/>
      <w:bookmarkStart w:id="4099" w:name="_Toc138862242"/>
      <w:bookmarkStart w:id="4100" w:name="_Toc145532299"/>
      <w:bookmarkStart w:id="4101" w:name="_Toc163218712"/>
      <w:bookmarkStart w:id="4102" w:name="_Toc176702043"/>
      <w:bookmarkStart w:id="4103" w:name="_Toc187262486"/>
      <w:r w:rsidRPr="00BE5108">
        <w:rPr>
          <w:rFonts w:eastAsiaTheme="minorEastAsia"/>
        </w:rPr>
        <w:t>6.6.4.2</w:t>
      </w:r>
      <w:r w:rsidRPr="00BE5108">
        <w:rPr>
          <w:rFonts w:eastAsiaTheme="minorEastAsia"/>
        </w:rPr>
        <w:tab/>
        <w:t>Minimum requirement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104" w:name="_Toc73962907"/>
      <w:bookmarkStart w:id="4105" w:name="_Toc75260084"/>
      <w:bookmarkStart w:id="4106" w:name="_Toc75275625"/>
      <w:bookmarkStart w:id="4107" w:name="_Toc75276136"/>
      <w:bookmarkStart w:id="4108" w:name="_Toc76541635"/>
      <w:bookmarkStart w:id="4109" w:name="_Toc82437404"/>
      <w:bookmarkStart w:id="4110" w:name="_Toc89944770"/>
      <w:bookmarkStart w:id="4111" w:name="_Toc98753788"/>
      <w:bookmarkStart w:id="4112" w:name="_Toc106180774"/>
      <w:bookmarkStart w:id="4113" w:name="_Toc114150819"/>
      <w:bookmarkStart w:id="4114" w:name="_Toc124151222"/>
      <w:bookmarkStart w:id="4115" w:name="_Toc124151742"/>
      <w:bookmarkStart w:id="4116" w:name="_Toc124152262"/>
      <w:bookmarkStart w:id="4117" w:name="_Toc130396794"/>
      <w:bookmarkStart w:id="4118" w:name="_Toc130397314"/>
      <w:bookmarkStart w:id="4119" w:name="_Toc137558418"/>
      <w:bookmarkStart w:id="4120" w:name="_Toc138862243"/>
      <w:bookmarkStart w:id="4121" w:name="_Toc145532300"/>
      <w:bookmarkStart w:id="4122" w:name="_Toc163218713"/>
      <w:bookmarkStart w:id="4123" w:name="_Toc176702044"/>
      <w:bookmarkStart w:id="4124" w:name="_Toc187262487"/>
      <w:r w:rsidRPr="00BE5108">
        <w:rPr>
          <w:rFonts w:eastAsiaTheme="minorEastAsia"/>
        </w:rPr>
        <w:t>6.6.4.3</w:t>
      </w:r>
      <w:r w:rsidRPr="00BE5108">
        <w:rPr>
          <w:rFonts w:eastAsiaTheme="minorEastAsia"/>
        </w:rPr>
        <w:tab/>
        <w:t>Test purpose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25" w:name="_Toc73962908"/>
      <w:bookmarkStart w:id="4126" w:name="_Toc75260085"/>
      <w:bookmarkStart w:id="4127" w:name="_Toc75275626"/>
      <w:bookmarkStart w:id="4128" w:name="_Toc75276137"/>
      <w:bookmarkStart w:id="4129" w:name="_Toc76541636"/>
      <w:bookmarkStart w:id="4130" w:name="_Toc82437405"/>
      <w:bookmarkStart w:id="4131" w:name="_Toc89944771"/>
      <w:bookmarkStart w:id="4132" w:name="_Toc98753789"/>
      <w:bookmarkStart w:id="4133" w:name="_Toc106180775"/>
      <w:bookmarkStart w:id="4134" w:name="_Toc114150820"/>
      <w:bookmarkStart w:id="4135" w:name="_Toc124151223"/>
      <w:bookmarkStart w:id="4136" w:name="_Toc124151743"/>
      <w:bookmarkStart w:id="4137" w:name="_Toc124152263"/>
      <w:bookmarkStart w:id="4138" w:name="_Toc130396795"/>
      <w:bookmarkStart w:id="4139" w:name="_Toc130397315"/>
      <w:bookmarkStart w:id="4140" w:name="_Toc137558419"/>
      <w:bookmarkStart w:id="4141" w:name="_Toc138862244"/>
      <w:bookmarkStart w:id="4142" w:name="_Toc145532301"/>
      <w:bookmarkStart w:id="4143" w:name="_Toc163218714"/>
      <w:bookmarkStart w:id="4144" w:name="_Toc176702045"/>
      <w:bookmarkStart w:id="4145" w:name="_Toc187262488"/>
      <w:r w:rsidRPr="00BE5108">
        <w:rPr>
          <w:rFonts w:eastAsiaTheme="minorEastAsia"/>
        </w:rPr>
        <w:t>6.6.4.4</w:t>
      </w:r>
      <w:r w:rsidRPr="00BE5108">
        <w:rPr>
          <w:rFonts w:eastAsiaTheme="minorEastAsia"/>
        </w:rPr>
        <w:tab/>
        <w:t>Method of test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75BA924" w14:textId="77777777" w:rsidR="008D3EE5" w:rsidRPr="00BE5108" w:rsidRDefault="008D3EE5" w:rsidP="008D3EE5">
      <w:pPr>
        <w:pStyle w:val="Heading5"/>
        <w:rPr>
          <w:rFonts w:eastAsiaTheme="minorEastAsia"/>
        </w:rPr>
      </w:pPr>
      <w:bookmarkStart w:id="4146" w:name="_Toc73962909"/>
      <w:bookmarkStart w:id="4147" w:name="_Toc75260086"/>
      <w:bookmarkStart w:id="4148" w:name="_Toc75275627"/>
      <w:bookmarkStart w:id="4149" w:name="_Toc75276138"/>
      <w:bookmarkStart w:id="4150" w:name="_Toc76541637"/>
      <w:bookmarkStart w:id="4151" w:name="_Toc82437406"/>
      <w:bookmarkStart w:id="4152" w:name="_Toc89944772"/>
      <w:bookmarkStart w:id="4153" w:name="_Toc98753790"/>
      <w:bookmarkStart w:id="4154" w:name="_Toc106180776"/>
      <w:bookmarkStart w:id="4155" w:name="_Toc114150821"/>
      <w:bookmarkStart w:id="4156" w:name="_Toc124151224"/>
      <w:bookmarkStart w:id="4157" w:name="_Toc124151744"/>
      <w:bookmarkStart w:id="4158" w:name="_Toc124152264"/>
      <w:bookmarkStart w:id="4159" w:name="_Toc130396796"/>
      <w:bookmarkStart w:id="4160" w:name="_Toc130397316"/>
      <w:bookmarkStart w:id="4161" w:name="_Toc137558420"/>
      <w:bookmarkStart w:id="4162" w:name="_Toc138862245"/>
      <w:bookmarkStart w:id="4163" w:name="_Toc145532302"/>
      <w:bookmarkStart w:id="4164" w:name="_Toc163218715"/>
      <w:bookmarkStart w:id="4165" w:name="_Toc176702046"/>
      <w:bookmarkStart w:id="4166" w:name="_Toc187262489"/>
      <w:r w:rsidRPr="00BE5108">
        <w:rPr>
          <w:rFonts w:eastAsiaTheme="minorEastAsia"/>
        </w:rPr>
        <w:t>6.6.4.4.1</w:t>
      </w:r>
      <w:r w:rsidRPr="00BE5108">
        <w:rPr>
          <w:rFonts w:eastAsiaTheme="minorEastAsia"/>
        </w:rPr>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67" w:name="_Toc73962910"/>
      <w:bookmarkStart w:id="4168" w:name="_Toc75260087"/>
      <w:bookmarkStart w:id="4169" w:name="_Toc75275628"/>
      <w:bookmarkStart w:id="4170" w:name="_Toc75276139"/>
      <w:bookmarkStart w:id="4171" w:name="_Toc76541638"/>
      <w:bookmarkStart w:id="4172" w:name="_Toc82437407"/>
      <w:bookmarkStart w:id="4173" w:name="_Toc89944773"/>
      <w:bookmarkStart w:id="4174" w:name="_Toc98753791"/>
      <w:bookmarkStart w:id="4175" w:name="_Toc106180777"/>
      <w:bookmarkStart w:id="4176" w:name="_Toc114150822"/>
      <w:bookmarkStart w:id="4177" w:name="_Toc124151225"/>
      <w:bookmarkStart w:id="4178" w:name="_Toc124151745"/>
      <w:bookmarkStart w:id="4179" w:name="_Toc124152265"/>
      <w:bookmarkStart w:id="4180" w:name="_Toc130396797"/>
      <w:bookmarkStart w:id="4181" w:name="_Toc130397317"/>
      <w:bookmarkStart w:id="4182" w:name="_Toc137558421"/>
      <w:bookmarkStart w:id="4183" w:name="_Toc138862246"/>
      <w:bookmarkStart w:id="4184" w:name="_Toc145532303"/>
      <w:bookmarkStart w:id="4185" w:name="_Toc163218716"/>
      <w:bookmarkStart w:id="4186" w:name="_Toc176702047"/>
      <w:bookmarkStart w:id="4187" w:name="_Toc187262490"/>
      <w:r w:rsidRPr="00BE5108">
        <w:rPr>
          <w:rFonts w:eastAsiaTheme="minorEastAsia"/>
        </w:rPr>
        <w:t>6.6.4.4.2</w:t>
      </w:r>
      <w:r w:rsidRPr="00BE5108">
        <w:rPr>
          <w:rFonts w:eastAsiaTheme="minorEastAsia"/>
        </w:rPr>
        <w:tab/>
        <w:t>Procedure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88" w:name="_Toc73962911"/>
      <w:bookmarkStart w:id="4189" w:name="_Toc75260088"/>
      <w:bookmarkStart w:id="4190" w:name="_Toc75275629"/>
      <w:bookmarkStart w:id="4191" w:name="_Toc75276140"/>
      <w:bookmarkStart w:id="4192" w:name="_Toc76541639"/>
      <w:bookmarkStart w:id="4193" w:name="_Toc82437408"/>
      <w:bookmarkStart w:id="4194" w:name="_Toc89944774"/>
      <w:bookmarkStart w:id="4195" w:name="_Toc98753792"/>
      <w:bookmarkStart w:id="4196" w:name="_Toc106180778"/>
      <w:bookmarkStart w:id="4197" w:name="_Toc114150823"/>
      <w:bookmarkStart w:id="4198" w:name="_Toc124151226"/>
      <w:bookmarkStart w:id="4199" w:name="_Toc124151746"/>
      <w:bookmarkStart w:id="4200" w:name="_Toc124152266"/>
      <w:bookmarkStart w:id="4201" w:name="_Toc130396798"/>
      <w:bookmarkStart w:id="4202" w:name="_Toc130397318"/>
      <w:bookmarkStart w:id="4203" w:name="_Toc137558422"/>
      <w:bookmarkStart w:id="4204" w:name="_Toc138862247"/>
      <w:bookmarkStart w:id="4205" w:name="_Toc145532304"/>
      <w:bookmarkStart w:id="4206" w:name="_Toc163218717"/>
      <w:bookmarkStart w:id="4207" w:name="_Toc176702048"/>
      <w:bookmarkStart w:id="4208" w:name="_Toc187262491"/>
      <w:r w:rsidRPr="00BE5108">
        <w:rPr>
          <w:rFonts w:eastAsiaTheme="minorEastAsia"/>
        </w:rPr>
        <w:t>6.6.4.5</w:t>
      </w:r>
      <w:r w:rsidRPr="00BE5108">
        <w:rPr>
          <w:rFonts w:eastAsiaTheme="minorEastAsia"/>
        </w:rPr>
        <w:tab/>
        <w:t>Test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086218FC" w14:textId="77777777" w:rsidR="008D3EE5" w:rsidRPr="00BE5108" w:rsidRDefault="008D3EE5" w:rsidP="008D3EE5">
      <w:pPr>
        <w:pStyle w:val="Heading5"/>
        <w:rPr>
          <w:rFonts w:eastAsiaTheme="minorEastAsia"/>
        </w:rPr>
      </w:pPr>
      <w:bookmarkStart w:id="4209" w:name="_Toc73962912"/>
      <w:bookmarkStart w:id="4210" w:name="_Toc75260089"/>
      <w:bookmarkStart w:id="4211" w:name="_Toc75275630"/>
      <w:bookmarkStart w:id="4212" w:name="_Toc75276141"/>
      <w:bookmarkStart w:id="4213" w:name="_Toc76541640"/>
      <w:bookmarkStart w:id="4214" w:name="_Toc82437409"/>
      <w:bookmarkStart w:id="4215" w:name="_Toc89944775"/>
      <w:bookmarkStart w:id="4216" w:name="_Toc98753793"/>
      <w:bookmarkStart w:id="4217" w:name="_Toc106180779"/>
      <w:bookmarkStart w:id="4218" w:name="_Toc114150824"/>
      <w:bookmarkStart w:id="4219" w:name="_Toc124151227"/>
      <w:bookmarkStart w:id="4220" w:name="_Toc124151747"/>
      <w:bookmarkStart w:id="4221" w:name="_Toc124152267"/>
      <w:bookmarkStart w:id="4222" w:name="_Toc130396799"/>
      <w:bookmarkStart w:id="4223" w:name="_Toc130397319"/>
      <w:bookmarkStart w:id="4224" w:name="_Toc137558423"/>
      <w:bookmarkStart w:id="4225" w:name="_Toc138862248"/>
      <w:bookmarkStart w:id="4226" w:name="_Toc145532305"/>
      <w:bookmarkStart w:id="4227" w:name="_Toc163218718"/>
      <w:bookmarkStart w:id="4228" w:name="_Toc176702049"/>
      <w:bookmarkStart w:id="4229" w:name="_Toc187262492"/>
      <w:r w:rsidRPr="00BE5108">
        <w:rPr>
          <w:rFonts w:eastAsiaTheme="minorEastAsia"/>
        </w:rPr>
        <w:t>6.6.4.5.1</w:t>
      </w:r>
      <w:r w:rsidRPr="00BE5108">
        <w:rPr>
          <w:rFonts w:eastAsiaTheme="minorEastAsia"/>
        </w:rPr>
        <w:tab/>
        <w:t>General requirements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6652941" w14:textId="77777777" w:rsidR="008D3EE5" w:rsidRPr="00BE5108" w:rsidRDefault="008D3EE5" w:rsidP="008D3EE5">
      <w:pPr>
        <w:pStyle w:val="Heading5"/>
        <w:rPr>
          <w:rFonts w:eastAsiaTheme="minorEastAsia"/>
        </w:rPr>
      </w:pPr>
      <w:bookmarkStart w:id="4230" w:name="_Toc73962913"/>
      <w:bookmarkStart w:id="4231" w:name="_Toc75260090"/>
      <w:bookmarkStart w:id="4232" w:name="_Toc75275631"/>
      <w:bookmarkStart w:id="4233" w:name="_Toc75276142"/>
      <w:bookmarkStart w:id="4234" w:name="_Toc76541641"/>
      <w:bookmarkStart w:id="4235" w:name="_Toc82437410"/>
      <w:bookmarkStart w:id="4236" w:name="_Toc89944776"/>
      <w:bookmarkStart w:id="4237" w:name="_Toc98753794"/>
      <w:bookmarkStart w:id="4238" w:name="_Toc106180780"/>
      <w:bookmarkStart w:id="4239" w:name="_Toc114150825"/>
      <w:bookmarkStart w:id="4240" w:name="_Toc124151228"/>
      <w:bookmarkStart w:id="4241" w:name="_Toc124151748"/>
      <w:bookmarkStart w:id="4242" w:name="_Toc124152268"/>
      <w:bookmarkStart w:id="4243" w:name="_Toc130396800"/>
      <w:bookmarkStart w:id="4244" w:name="_Toc130397320"/>
      <w:bookmarkStart w:id="4245" w:name="_Toc137558424"/>
      <w:bookmarkStart w:id="4246" w:name="_Toc138862249"/>
      <w:bookmarkStart w:id="4247" w:name="_Toc145532306"/>
      <w:bookmarkStart w:id="4248" w:name="_Toc163218719"/>
      <w:bookmarkStart w:id="4249" w:name="_Toc176702050"/>
      <w:bookmarkStart w:id="4250" w:name="_Toc187262493"/>
      <w:r w:rsidRPr="00BE5108">
        <w:rPr>
          <w:rFonts w:eastAsiaTheme="minorEastAsia"/>
        </w:rPr>
        <w:t>6.6.4.5.2</w:t>
      </w:r>
      <w:r w:rsidRPr="00BE5108">
        <w:rPr>
          <w:rFonts w:eastAsiaTheme="minorEastAsia"/>
        </w:rPr>
        <w:tab/>
        <w:t>Basic limits for Wide Area IAB-DU and IAB-MT (Category A)</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6.7pt;height:31.45pt" o:ole="" fillcolor="window">
                  <v:imagedata r:id="rId23" o:title=""/>
                </v:shape>
                <o:OLEObject Type="Embed" ProgID="Equation.3" ShapeID="_x0000_i1031" DrawAspect="Content" ObjectID="_1812187695"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51"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5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1.25pt;height:31.45pt" o:ole="" fillcolor="window">
                  <v:imagedata r:id="rId25" o:title=""/>
                </v:shape>
                <o:OLEObject Type="Embed" ProgID="Equation.3" ShapeID="_x0000_i1032" DrawAspect="Content" ObjectID="_1812187696"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5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53" w:name="_Toc73962914"/>
      <w:bookmarkStart w:id="4254" w:name="_Toc75260091"/>
      <w:bookmarkStart w:id="4255" w:name="_Toc75275632"/>
      <w:bookmarkStart w:id="4256" w:name="_Toc75276143"/>
      <w:bookmarkStart w:id="4257" w:name="_Toc76541642"/>
      <w:bookmarkStart w:id="4258" w:name="_Toc82437411"/>
      <w:bookmarkStart w:id="4259" w:name="_Toc89944777"/>
      <w:bookmarkStart w:id="4260" w:name="_Toc98753795"/>
      <w:bookmarkStart w:id="4261" w:name="_Toc106180781"/>
      <w:bookmarkStart w:id="4262" w:name="_Toc114150826"/>
      <w:bookmarkStart w:id="4263" w:name="_Toc124151229"/>
      <w:bookmarkStart w:id="4264" w:name="_Toc124151749"/>
      <w:bookmarkStart w:id="4265" w:name="_Toc124152269"/>
      <w:bookmarkStart w:id="4266" w:name="_Toc130396801"/>
      <w:bookmarkStart w:id="4267" w:name="_Toc130397321"/>
      <w:bookmarkStart w:id="4268" w:name="_Toc137558425"/>
      <w:bookmarkStart w:id="4269" w:name="_Toc138862250"/>
      <w:bookmarkStart w:id="4270" w:name="_Toc145532307"/>
      <w:bookmarkStart w:id="4271" w:name="_Toc163218720"/>
      <w:bookmarkStart w:id="4272" w:name="_Toc176702051"/>
      <w:bookmarkStart w:id="4273" w:name="_Toc187262494"/>
      <w:bookmarkEnd w:id="425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8C4D822" w14:textId="771ACFB1" w:rsidR="00051AAE" w:rsidRPr="00BE5108" w:rsidRDefault="00051AAE" w:rsidP="00051AAE">
      <w:pPr>
        <w:pStyle w:val="Heading6"/>
        <w:rPr>
          <w:rFonts w:eastAsiaTheme="minorEastAsia"/>
        </w:rPr>
      </w:pPr>
      <w:bookmarkStart w:id="4274" w:name="_Toc75275633"/>
      <w:bookmarkStart w:id="4275" w:name="_Toc75276144"/>
      <w:bookmarkStart w:id="4276" w:name="_Toc76541643"/>
      <w:bookmarkStart w:id="4277" w:name="_Toc82437412"/>
      <w:bookmarkStart w:id="4278" w:name="_Toc89944778"/>
      <w:bookmarkStart w:id="4279" w:name="_Toc98753796"/>
      <w:bookmarkStart w:id="4280" w:name="_Toc106180782"/>
      <w:bookmarkStart w:id="4281" w:name="_Toc114150827"/>
      <w:bookmarkStart w:id="4282" w:name="_Toc124151230"/>
      <w:bookmarkStart w:id="4283" w:name="_Toc124151750"/>
      <w:bookmarkStart w:id="4284" w:name="_Toc124152270"/>
      <w:bookmarkStart w:id="4285" w:name="_Toc130396802"/>
      <w:bookmarkStart w:id="4286" w:name="_Toc130397322"/>
      <w:bookmarkStart w:id="4287" w:name="_Toc137558426"/>
      <w:bookmarkStart w:id="4288" w:name="_Toc138862251"/>
      <w:bookmarkStart w:id="4289" w:name="_Toc145532308"/>
      <w:bookmarkStart w:id="4290" w:name="_Toc163218721"/>
      <w:bookmarkStart w:id="4291" w:name="_Toc176702052"/>
      <w:bookmarkStart w:id="4292" w:name="_Toc187262495"/>
      <w:r w:rsidRPr="00BE5108">
        <w:rPr>
          <w:rFonts w:eastAsiaTheme="minorEastAsia"/>
        </w:rPr>
        <w:t>6.6.4.5.3.1</w:t>
      </w:r>
      <w:r w:rsidRPr="00BE5108">
        <w:rPr>
          <w:rFonts w:eastAsiaTheme="minorEastAsia"/>
        </w:rPr>
        <w:tab/>
        <w:t>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93" w:name="_Toc73962915"/>
      <w:bookmarkStart w:id="4294" w:name="_Toc75260092"/>
      <w:bookmarkStart w:id="4295" w:name="_Toc75275634"/>
      <w:bookmarkStart w:id="4296" w:name="_Toc75276145"/>
      <w:bookmarkStart w:id="4297" w:name="_Toc76541644"/>
      <w:bookmarkStart w:id="4298" w:name="_Toc82437413"/>
      <w:bookmarkStart w:id="4299" w:name="_Toc89944779"/>
      <w:bookmarkStart w:id="4300" w:name="_Toc98753797"/>
      <w:bookmarkStart w:id="4301" w:name="_Toc106180783"/>
      <w:bookmarkStart w:id="4302" w:name="_Toc114150828"/>
      <w:bookmarkStart w:id="4303" w:name="_Toc124151231"/>
      <w:bookmarkStart w:id="4304" w:name="_Toc124151751"/>
      <w:bookmarkStart w:id="4305" w:name="_Toc124152271"/>
      <w:bookmarkStart w:id="4306" w:name="_Toc130396803"/>
      <w:bookmarkStart w:id="4307" w:name="_Toc130397323"/>
      <w:bookmarkStart w:id="4308" w:name="_Toc137558427"/>
      <w:bookmarkStart w:id="4309" w:name="_Toc138862252"/>
      <w:bookmarkStart w:id="4310" w:name="_Toc145532309"/>
      <w:bookmarkStart w:id="4311" w:name="_Toc163218722"/>
      <w:bookmarkStart w:id="4312" w:name="_Toc176702053"/>
      <w:bookmarkStart w:id="4313" w:name="_Toc187262496"/>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30.35pt;height:31.45pt" o:ole="" fillcolor="window">
                  <v:imagedata r:id="rId23" o:title=""/>
                </v:shape>
                <o:OLEObject Type="Embed" ProgID="Equation.DSMT4" ShapeID="_x0000_i1033" DrawAspect="Content" ObjectID="_1812187697"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1.25pt;height:31.45pt" o:ole="" fillcolor="window">
                  <v:imagedata r:id="rId25" o:title=""/>
                </v:shape>
                <o:OLEObject Type="Embed" ProgID="Equation.3" ShapeID="_x0000_i1034" DrawAspect="Content" ObjectID="_1812187698"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314" w:name="_Toc73962916"/>
      <w:bookmarkStart w:id="4315" w:name="_Toc75260093"/>
      <w:bookmarkStart w:id="4316" w:name="_Toc75275635"/>
      <w:bookmarkStart w:id="4317" w:name="_Toc75276146"/>
      <w:bookmarkStart w:id="4318" w:name="_Toc76541645"/>
      <w:bookmarkStart w:id="4319" w:name="_Toc82437414"/>
      <w:bookmarkStart w:id="4320" w:name="_Toc89944780"/>
      <w:bookmarkStart w:id="4321" w:name="_Toc98753798"/>
      <w:bookmarkStart w:id="4322" w:name="_Toc106180784"/>
      <w:bookmarkStart w:id="4323" w:name="_Toc114150829"/>
      <w:bookmarkStart w:id="4324" w:name="_Toc124151232"/>
      <w:bookmarkStart w:id="4325" w:name="_Toc124151752"/>
      <w:bookmarkStart w:id="4326" w:name="_Toc124152272"/>
      <w:bookmarkStart w:id="4327" w:name="_Toc130396804"/>
      <w:bookmarkStart w:id="4328" w:name="_Toc130397324"/>
      <w:bookmarkStart w:id="4329" w:name="_Toc137558428"/>
      <w:bookmarkStart w:id="4330" w:name="_Toc138862253"/>
      <w:bookmarkStart w:id="4331" w:name="_Toc145532310"/>
      <w:bookmarkStart w:id="4332" w:name="_Toc163218723"/>
      <w:bookmarkStart w:id="4333" w:name="_Toc176702054"/>
      <w:bookmarkStart w:id="4334" w:name="_Toc187262497"/>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9.05pt;height:20.05pt" o:ole="">
                  <v:imagedata r:id="rId29" o:title=""/>
                </v:shape>
                <o:OLEObject Type="Embed" ProgID="Word.Document.12" ShapeID="_x0000_i1035" DrawAspect="Content" ObjectID="_1812187699"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45pt" o:ole="">
                  <v:imagedata r:id="rId31" o:title=""/>
                </v:shape>
                <o:OLEObject Type="Embed" ProgID="Equation.DSMT4" ShapeID="_x0000_i1036" DrawAspect="Content" ObjectID="_1812187700"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55pt;height:40.1pt" o:ole="">
                  <v:imagedata r:id="rId33" o:title=""/>
                </v:shape>
                <o:OLEObject Type="Embed" ProgID="Word.Document.12" ShapeID="_x0000_i1037" DrawAspect="Content" ObjectID="_1812187701"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45pt" o:ole="">
                  <v:imagedata r:id="rId35" o:title=""/>
                </v:shape>
                <o:OLEObject Type="Embed" ProgID="Equation.DSMT4" ShapeID="_x0000_i1038" DrawAspect="Content" ObjectID="_1812187702"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35" w:name="_Toc73962917"/>
      <w:bookmarkStart w:id="4336" w:name="_Toc75260094"/>
      <w:bookmarkStart w:id="4337" w:name="_Toc75275636"/>
      <w:bookmarkStart w:id="4338" w:name="_Toc75276147"/>
      <w:bookmarkStart w:id="4339" w:name="_Toc76541646"/>
      <w:bookmarkStart w:id="4340" w:name="_Toc82437415"/>
      <w:bookmarkStart w:id="4341" w:name="_Toc89944781"/>
      <w:bookmarkStart w:id="4342" w:name="_Toc98753799"/>
      <w:bookmarkStart w:id="4343" w:name="_Toc106180785"/>
      <w:bookmarkStart w:id="4344" w:name="_Toc114150830"/>
      <w:bookmarkStart w:id="4345" w:name="_Toc124151233"/>
      <w:bookmarkStart w:id="4346" w:name="_Toc124151753"/>
      <w:bookmarkStart w:id="4347" w:name="_Toc124152273"/>
      <w:bookmarkStart w:id="4348" w:name="_Toc130396805"/>
      <w:bookmarkStart w:id="4349" w:name="_Toc130397325"/>
      <w:bookmarkStart w:id="4350" w:name="_Toc137558429"/>
      <w:bookmarkStart w:id="4351" w:name="_Toc138862254"/>
      <w:bookmarkStart w:id="4352" w:name="_Toc145532311"/>
      <w:bookmarkStart w:id="4353" w:name="_Toc163218724"/>
      <w:bookmarkStart w:id="4354" w:name="_Toc176702055"/>
      <w:bookmarkStart w:id="4355" w:name="_Toc18726249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9.5pt;height:31.45pt" o:ole="">
                  <v:imagedata r:id="rId37" o:title=""/>
                </v:shape>
                <o:OLEObject Type="Embed" ProgID="Equation.DSMT4" ShapeID="_x0000_i1039" DrawAspect="Content" ObjectID="_1812187703"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8.55pt;height:31.45pt" o:ole="" fillcolor="window">
                  <v:imagedata r:id="rId39" o:title=""/>
                </v:shape>
                <o:OLEObject Type="Embed" ProgID="Equation.3" ShapeID="_x0000_i1040" DrawAspect="Content" ObjectID="_1812187704"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56" w:name="_Toc73962918"/>
      <w:bookmarkStart w:id="4357" w:name="_Toc75260095"/>
      <w:bookmarkStart w:id="4358" w:name="_Toc75275637"/>
      <w:bookmarkStart w:id="4359" w:name="_Toc75276148"/>
      <w:bookmarkStart w:id="4360" w:name="_Toc76541647"/>
      <w:bookmarkStart w:id="4361" w:name="_Toc82437416"/>
      <w:bookmarkStart w:id="4362" w:name="_Toc89944782"/>
      <w:bookmarkStart w:id="4363" w:name="_Toc98753800"/>
      <w:bookmarkStart w:id="4364" w:name="_Toc106180786"/>
      <w:bookmarkStart w:id="4365" w:name="_Toc114150831"/>
      <w:bookmarkStart w:id="4366" w:name="_Toc124151234"/>
      <w:bookmarkStart w:id="4367" w:name="_Toc124151754"/>
      <w:bookmarkStart w:id="4368" w:name="_Toc124152274"/>
      <w:bookmarkStart w:id="4369" w:name="_Toc130396806"/>
      <w:bookmarkStart w:id="4370" w:name="_Toc130397326"/>
      <w:bookmarkStart w:id="4371" w:name="_Toc137558430"/>
      <w:bookmarkStart w:id="4372" w:name="_Toc138862255"/>
      <w:bookmarkStart w:id="4373" w:name="_Toc145532312"/>
      <w:bookmarkStart w:id="4374" w:name="_Toc163218725"/>
      <w:bookmarkStart w:id="4375" w:name="_Toc176702056"/>
      <w:bookmarkStart w:id="4376" w:name="_Toc1872624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682B206" w14:textId="77777777" w:rsidR="008D3EE5" w:rsidRPr="00BE5108" w:rsidRDefault="008D3EE5" w:rsidP="008D3EE5">
      <w:pPr>
        <w:pStyle w:val="Heading6"/>
        <w:rPr>
          <w:rFonts w:eastAsiaTheme="minorEastAsia"/>
        </w:rPr>
      </w:pPr>
      <w:bookmarkStart w:id="4377" w:name="_Toc73962919"/>
      <w:bookmarkStart w:id="4378" w:name="_Toc75260096"/>
      <w:bookmarkStart w:id="4379" w:name="_Toc75275638"/>
      <w:bookmarkStart w:id="4380" w:name="_Toc75276149"/>
      <w:bookmarkStart w:id="4381" w:name="_Toc76541648"/>
      <w:bookmarkStart w:id="4382" w:name="_Toc82437417"/>
      <w:bookmarkStart w:id="4383" w:name="_Toc89944783"/>
      <w:bookmarkStart w:id="4384" w:name="_Toc98753801"/>
      <w:bookmarkStart w:id="4385" w:name="_Toc106180787"/>
      <w:bookmarkStart w:id="4386" w:name="_Toc114150832"/>
      <w:bookmarkStart w:id="4387" w:name="_Toc124151235"/>
      <w:bookmarkStart w:id="4388" w:name="_Toc124151755"/>
      <w:bookmarkStart w:id="4389" w:name="_Toc124152275"/>
      <w:bookmarkStart w:id="4390" w:name="_Toc130396807"/>
      <w:bookmarkStart w:id="4391" w:name="_Toc130397327"/>
      <w:bookmarkStart w:id="4392" w:name="_Toc137558431"/>
      <w:bookmarkStart w:id="4393" w:name="_Toc138862256"/>
      <w:bookmarkStart w:id="4394" w:name="_Toc145532313"/>
      <w:bookmarkStart w:id="4395" w:name="_Toc163218726"/>
      <w:bookmarkStart w:id="4396" w:name="_Toc176702057"/>
      <w:bookmarkStart w:id="4397" w:name="_Toc187262500"/>
      <w:r w:rsidRPr="00BE5108">
        <w:rPr>
          <w:rFonts w:eastAsiaTheme="minorEastAsia"/>
        </w:rPr>
        <w:t>6.6.4.5.5.1</w:t>
      </w:r>
      <w:r w:rsidRPr="00BE5108">
        <w:rPr>
          <w:rFonts w:eastAsiaTheme="minorEastAsia"/>
        </w:rPr>
        <w:tab/>
        <w:t>Limits in FCC Title 47</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98" w:name="_Toc73962920"/>
      <w:bookmarkStart w:id="4399" w:name="_Toc75260097"/>
      <w:bookmarkStart w:id="4400" w:name="_Toc75275639"/>
      <w:bookmarkStart w:id="4401" w:name="_Toc75276150"/>
      <w:bookmarkStart w:id="4402" w:name="_Toc76541649"/>
      <w:bookmarkStart w:id="4403" w:name="_Toc82437418"/>
      <w:bookmarkStart w:id="4404" w:name="_Toc89944784"/>
      <w:bookmarkStart w:id="4405" w:name="_Toc98753802"/>
      <w:bookmarkStart w:id="4406" w:name="_Toc106180788"/>
      <w:bookmarkStart w:id="4407" w:name="_Toc114150833"/>
      <w:bookmarkStart w:id="4408" w:name="_Toc124151236"/>
      <w:bookmarkStart w:id="4409" w:name="_Toc124151756"/>
      <w:bookmarkStart w:id="4410" w:name="_Toc124152276"/>
      <w:bookmarkStart w:id="4411" w:name="_Toc130396808"/>
      <w:bookmarkStart w:id="4412" w:name="_Toc130397328"/>
      <w:bookmarkStart w:id="4413" w:name="_Toc137558432"/>
      <w:bookmarkStart w:id="4414" w:name="_Toc138862257"/>
      <w:bookmarkStart w:id="4415" w:name="_Toc145532314"/>
      <w:bookmarkStart w:id="4416" w:name="_Toc163218727"/>
      <w:bookmarkStart w:id="4417" w:name="_Toc176702058"/>
      <w:bookmarkStart w:id="4418" w:name="_Toc187262501"/>
      <w:r w:rsidRPr="00BE5108">
        <w:rPr>
          <w:rFonts w:eastAsiaTheme="minorEastAsia"/>
        </w:rPr>
        <w:t>6.6.4.5.6</w:t>
      </w:r>
      <w:r w:rsidRPr="00BE5108">
        <w:rPr>
          <w:rFonts w:eastAsiaTheme="minorEastAsia"/>
        </w:rPr>
        <w:tab/>
      </w:r>
      <w:r w:rsidR="00AB3799" w:rsidRPr="00BE5108">
        <w:rPr>
          <w:rFonts w:eastAsiaTheme="minorEastAsia"/>
          <w:i/>
        </w:rPr>
        <w:t>IAB type 1-H</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19" w:name="_Toc73962921"/>
      <w:bookmarkStart w:id="4420" w:name="_Toc75260098"/>
      <w:bookmarkStart w:id="4421" w:name="_Toc75275640"/>
      <w:bookmarkStart w:id="4422" w:name="_Toc75276151"/>
      <w:bookmarkStart w:id="4423" w:name="_Toc76541650"/>
      <w:bookmarkStart w:id="4424" w:name="_Toc82437419"/>
      <w:bookmarkStart w:id="4425" w:name="_Toc89944785"/>
      <w:bookmarkStart w:id="4426" w:name="_Toc98753803"/>
      <w:bookmarkStart w:id="4427" w:name="_Toc106180789"/>
      <w:bookmarkStart w:id="4428" w:name="_Toc114150834"/>
      <w:bookmarkStart w:id="4429" w:name="_Toc124151237"/>
      <w:bookmarkStart w:id="4430" w:name="_Toc124151757"/>
      <w:bookmarkStart w:id="4431" w:name="_Toc124152277"/>
      <w:bookmarkStart w:id="4432" w:name="_Toc130396809"/>
      <w:bookmarkStart w:id="4433" w:name="_Toc130397329"/>
      <w:bookmarkStart w:id="4434" w:name="_Toc137558433"/>
      <w:bookmarkStart w:id="4435" w:name="_Toc138862258"/>
      <w:bookmarkStart w:id="4436" w:name="_Toc145532315"/>
      <w:bookmarkStart w:id="4437" w:name="_Toc163218728"/>
      <w:bookmarkStart w:id="4438" w:name="_Toc176702059"/>
      <w:bookmarkStart w:id="4439" w:name="_Toc187262502"/>
      <w:r w:rsidRPr="00BE5108">
        <w:rPr>
          <w:rFonts w:eastAsiaTheme="minorEastAsia"/>
        </w:rPr>
        <w:t>6.6.5</w:t>
      </w:r>
      <w:r w:rsidRPr="00BE5108">
        <w:rPr>
          <w:rFonts w:eastAsiaTheme="minorEastAsia"/>
        </w:rPr>
        <w:tab/>
        <w:t>Transmitter spurious emissions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F1F4140" w14:textId="77777777" w:rsidR="008D3EE5" w:rsidRPr="00BE5108" w:rsidRDefault="008D3EE5" w:rsidP="008D3EE5">
      <w:pPr>
        <w:pStyle w:val="Heading4"/>
        <w:rPr>
          <w:rFonts w:eastAsiaTheme="minorEastAsia"/>
        </w:rPr>
      </w:pPr>
      <w:bookmarkStart w:id="4440" w:name="_Toc73962922"/>
      <w:bookmarkStart w:id="4441" w:name="_Toc75260099"/>
      <w:bookmarkStart w:id="4442" w:name="_Toc75275641"/>
      <w:bookmarkStart w:id="4443" w:name="_Toc75276152"/>
      <w:bookmarkStart w:id="4444" w:name="_Toc76541651"/>
      <w:bookmarkStart w:id="4445" w:name="_Toc82437420"/>
      <w:bookmarkStart w:id="4446" w:name="_Toc89944786"/>
      <w:bookmarkStart w:id="4447" w:name="_Toc98753804"/>
      <w:bookmarkStart w:id="4448" w:name="_Toc106180790"/>
      <w:bookmarkStart w:id="4449" w:name="_Toc114150835"/>
      <w:bookmarkStart w:id="4450" w:name="_Toc124151238"/>
      <w:bookmarkStart w:id="4451" w:name="_Toc124151758"/>
      <w:bookmarkStart w:id="4452" w:name="_Toc124152278"/>
      <w:bookmarkStart w:id="4453" w:name="_Toc130396810"/>
      <w:bookmarkStart w:id="4454" w:name="_Toc130397330"/>
      <w:bookmarkStart w:id="4455" w:name="_Toc137558434"/>
      <w:bookmarkStart w:id="4456" w:name="_Toc138862259"/>
      <w:bookmarkStart w:id="4457" w:name="_Toc145532316"/>
      <w:bookmarkStart w:id="4458" w:name="_Toc163218729"/>
      <w:bookmarkStart w:id="4459" w:name="_Toc176702060"/>
      <w:bookmarkStart w:id="4460" w:name="_Toc187262503"/>
      <w:r w:rsidRPr="00BE5108">
        <w:rPr>
          <w:rFonts w:eastAsiaTheme="minorEastAsia"/>
        </w:rPr>
        <w:t>6.6.5.1</w:t>
      </w:r>
      <w:r w:rsidRPr="00BE5108">
        <w:rPr>
          <w:rFonts w:eastAsiaTheme="minorEastAsia"/>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61" w:name="_Toc73962923"/>
      <w:bookmarkStart w:id="4462" w:name="_Toc75260100"/>
      <w:bookmarkStart w:id="4463" w:name="_Toc75275642"/>
      <w:bookmarkStart w:id="4464" w:name="_Toc75276153"/>
      <w:bookmarkStart w:id="4465" w:name="_Toc76541652"/>
      <w:bookmarkStart w:id="4466" w:name="_Toc82437421"/>
      <w:bookmarkStart w:id="4467" w:name="_Toc89944787"/>
      <w:bookmarkStart w:id="4468" w:name="_Toc98753805"/>
      <w:bookmarkStart w:id="4469" w:name="_Toc106180791"/>
      <w:bookmarkStart w:id="4470" w:name="_Toc114150836"/>
      <w:bookmarkStart w:id="4471" w:name="_Toc124151239"/>
      <w:bookmarkStart w:id="4472" w:name="_Toc124151759"/>
      <w:bookmarkStart w:id="4473" w:name="_Toc124152279"/>
      <w:bookmarkStart w:id="4474" w:name="_Toc130396811"/>
      <w:bookmarkStart w:id="4475" w:name="_Toc130397331"/>
      <w:bookmarkStart w:id="4476" w:name="_Toc137558435"/>
      <w:bookmarkStart w:id="4477" w:name="_Toc138862260"/>
      <w:bookmarkStart w:id="4478" w:name="_Toc145532317"/>
      <w:bookmarkStart w:id="4479" w:name="_Toc163218730"/>
      <w:bookmarkStart w:id="4480" w:name="_Toc176702061"/>
      <w:bookmarkStart w:id="4481" w:name="_Toc187262504"/>
      <w:r w:rsidRPr="00BE5108">
        <w:rPr>
          <w:rFonts w:eastAsiaTheme="minorEastAsia"/>
        </w:rPr>
        <w:t>6.6.5.2</w:t>
      </w:r>
      <w:r w:rsidRPr="00BE5108">
        <w:rPr>
          <w:rFonts w:eastAsiaTheme="minorEastAsia"/>
        </w:rPr>
        <w:tab/>
        <w:t>Minimum requirement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82" w:name="_Toc73962924"/>
      <w:bookmarkStart w:id="4483" w:name="_Toc75260101"/>
      <w:bookmarkStart w:id="4484" w:name="_Toc75275643"/>
      <w:bookmarkStart w:id="4485" w:name="_Toc75276154"/>
      <w:bookmarkStart w:id="4486" w:name="_Toc76541653"/>
      <w:bookmarkStart w:id="4487" w:name="_Toc82437422"/>
      <w:bookmarkStart w:id="4488" w:name="_Toc89944788"/>
      <w:bookmarkStart w:id="4489" w:name="_Toc98753806"/>
      <w:bookmarkStart w:id="4490" w:name="_Toc106180792"/>
      <w:bookmarkStart w:id="4491" w:name="_Toc114150837"/>
      <w:bookmarkStart w:id="4492" w:name="_Toc124151240"/>
      <w:bookmarkStart w:id="4493" w:name="_Toc124151760"/>
      <w:bookmarkStart w:id="4494" w:name="_Toc124152280"/>
      <w:bookmarkStart w:id="4495" w:name="_Toc130396812"/>
      <w:bookmarkStart w:id="4496" w:name="_Toc130397332"/>
      <w:bookmarkStart w:id="4497" w:name="_Toc137558436"/>
      <w:bookmarkStart w:id="4498" w:name="_Toc138862261"/>
      <w:bookmarkStart w:id="4499" w:name="_Toc145532318"/>
      <w:bookmarkStart w:id="4500" w:name="_Toc163218731"/>
      <w:bookmarkStart w:id="4501" w:name="_Toc176702062"/>
      <w:bookmarkStart w:id="4502" w:name="_Toc187262505"/>
      <w:r w:rsidRPr="00BE5108">
        <w:rPr>
          <w:rFonts w:eastAsiaTheme="minorEastAsia"/>
        </w:rPr>
        <w:t>6.6.5.3</w:t>
      </w:r>
      <w:r w:rsidRPr="00BE5108">
        <w:rPr>
          <w:rFonts w:eastAsiaTheme="minorEastAsia"/>
        </w:rPr>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503" w:name="_Toc73962925"/>
      <w:bookmarkStart w:id="4504" w:name="_Toc75260102"/>
      <w:bookmarkStart w:id="4505" w:name="_Toc75275644"/>
      <w:bookmarkStart w:id="4506" w:name="_Toc75276155"/>
      <w:bookmarkStart w:id="4507" w:name="_Toc76541654"/>
      <w:bookmarkStart w:id="4508" w:name="_Toc82437423"/>
      <w:bookmarkStart w:id="4509" w:name="_Toc89944789"/>
      <w:bookmarkStart w:id="4510" w:name="_Toc98753807"/>
      <w:bookmarkStart w:id="4511" w:name="_Toc106180793"/>
      <w:bookmarkStart w:id="4512" w:name="_Toc114150838"/>
      <w:bookmarkStart w:id="4513" w:name="_Toc124151241"/>
      <w:bookmarkStart w:id="4514" w:name="_Toc124151761"/>
      <w:bookmarkStart w:id="4515" w:name="_Toc124152281"/>
      <w:bookmarkStart w:id="4516" w:name="_Toc130396813"/>
      <w:bookmarkStart w:id="4517" w:name="_Toc130397333"/>
      <w:bookmarkStart w:id="4518" w:name="_Toc137558437"/>
      <w:bookmarkStart w:id="4519" w:name="_Toc138862262"/>
      <w:bookmarkStart w:id="4520" w:name="_Toc145532319"/>
      <w:bookmarkStart w:id="4521" w:name="_Toc163218732"/>
      <w:bookmarkStart w:id="4522" w:name="_Toc176702063"/>
      <w:bookmarkStart w:id="4523" w:name="_Toc187262506"/>
      <w:r w:rsidRPr="00BE5108">
        <w:rPr>
          <w:rFonts w:eastAsiaTheme="minorEastAsia"/>
        </w:rPr>
        <w:t>6.6.5.4</w:t>
      </w:r>
      <w:r w:rsidRPr="00BE5108">
        <w:rPr>
          <w:rFonts w:eastAsiaTheme="minorEastAsia"/>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594AB3F" w14:textId="77777777" w:rsidR="008D3EE5" w:rsidRPr="00BE5108" w:rsidRDefault="008D3EE5" w:rsidP="008D3EE5">
      <w:pPr>
        <w:pStyle w:val="Heading5"/>
        <w:rPr>
          <w:rFonts w:eastAsiaTheme="minorEastAsia"/>
        </w:rPr>
      </w:pPr>
      <w:bookmarkStart w:id="4524" w:name="_Toc73962926"/>
      <w:bookmarkStart w:id="4525" w:name="_Toc75260103"/>
      <w:bookmarkStart w:id="4526" w:name="_Toc75275645"/>
      <w:bookmarkStart w:id="4527" w:name="_Toc75276156"/>
      <w:bookmarkStart w:id="4528" w:name="_Toc76541655"/>
      <w:bookmarkStart w:id="4529" w:name="_Toc82437424"/>
      <w:bookmarkStart w:id="4530" w:name="_Toc89944790"/>
      <w:bookmarkStart w:id="4531" w:name="_Toc98753808"/>
      <w:bookmarkStart w:id="4532" w:name="_Toc106180794"/>
      <w:bookmarkStart w:id="4533" w:name="_Toc114150839"/>
      <w:bookmarkStart w:id="4534" w:name="_Toc124151242"/>
      <w:bookmarkStart w:id="4535" w:name="_Toc124151762"/>
      <w:bookmarkStart w:id="4536" w:name="_Toc124152282"/>
      <w:bookmarkStart w:id="4537" w:name="_Toc130396814"/>
      <w:bookmarkStart w:id="4538" w:name="_Toc130397334"/>
      <w:bookmarkStart w:id="4539" w:name="_Toc137558438"/>
      <w:bookmarkStart w:id="4540" w:name="_Toc138862263"/>
      <w:bookmarkStart w:id="4541" w:name="_Toc145532320"/>
      <w:bookmarkStart w:id="4542" w:name="_Toc163218733"/>
      <w:bookmarkStart w:id="4543" w:name="_Toc176702064"/>
      <w:bookmarkStart w:id="4544" w:name="_Toc187262507"/>
      <w:r w:rsidRPr="00BE5108">
        <w:rPr>
          <w:rFonts w:eastAsiaTheme="minorEastAsia"/>
        </w:rPr>
        <w:t>6.6.5.4.1</w:t>
      </w:r>
      <w:r w:rsidRPr="00BE5108">
        <w:rPr>
          <w:rFonts w:eastAsiaTheme="minorEastAsia"/>
        </w:rPr>
        <w:tab/>
        <w:t>Initial conditions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45" w:name="_Toc73962927"/>
      <w:bookmarkStart w:id="4546" w:name="_Toc75260104"/>
      <w:bookmarkStart w:id="4547" w:name="_Toc75275646"/>
      <w:bookmarkStart w:id="4548" w:name="_Toc75276157"/>
      <w:bookmarkStart w:id="4549" w:name="_Toc76541656"/>
      <w:bookmarkStart w:id="455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51" w:name="_Toc89944791"/>
      <w:bookmarkStart w:id="4552" w:name="_Toc98753809"/>
      <w:bookmarkStart w:id="4553" w:name="_Toc106180795"/>
      <w:bookmarkStart w:id="4554" w:name="_Toc114150840"/>
      <w:bookmarkStart w:id="4555" w:name="_Toc124151243"/>
      <w:bookmarkStart w:id="4556" w:name="_Toc124151763"/>
      <w:bookmarkStart w:id="4557" w:name="_Toc124152283"/>
      <w:bookmarkStart w:id="4558" w:name="_Toc130396815"/>
      <w:bookmarkStart w:id="4559" w:name="_Toc130397335"/>
      <w:bookmarkStart w:id="4560" w:name="_Toc137558439"/>
      <w:bookmarkStart w:id="4561" w:name="_Toc138862264"/>
      <w:bookmarkStart w:id="4562" w:name="_Toc145532321"/>
      <w:bookmarkStart w:id="4563" w:name="_Toc163218734"/>
      <w:bookmarkStart w:id="4564" w:name="_Toc176702065"/>
      <w:bookmarkStart w:id="4565" w:name="_Toc187262508"/>
      <w:r w:rsidRPr="00BE5108">
        <w:rPr>
          <w:rFonts w:eastAsiaTheme="minorEastAsia"/>
        </w:rPr>
        <w:t>6.6.5.4.2</w:t>
      </w:r>
      <w:r w:rsidRPr="00BE5108">
        <w:rPr>
          <w:rFonts w:eastAsiaTheme="minorEastAsia"/>
        </w:rPr>
        <w:tab/>
        <w:t>Procedure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66" w:name="_Toc73962928"/>
      <w:bookmarkStart w:id="4567" w:name="_Toc75260105"/>
      <w:bookmarkStart w:id="4568" w:name="_Toc75275647"/>
      <w:bookmarkStart w:id="4569" w:name="_Toc75276158"/>
      <w:bookmarkStart w:id="4570" w:name="_Toc76541657"/>
      <w:bookmarkStart w:id="4571" w:name="_Toc82437426"/>
      <w:bookmarkStart w:id="4572" w:name="_Toc89944792"/>
      <w:bookmarkStart w:id="4573" w:name="_Toc98753810"/>
      <w:bookmarkStart w:id="4574" w:name="_Toc106180796"/>
      <w:bookmarkStart w:id="4575" w:name="_Toc114150841"/>
      <w:bookmarkStart w:id="4576" w:name="_Toc124151244"/>
      <w:bookmarkStart w:id="4577" w:name="_Toc124151764"/>
      <w:bookmarkStart w:id="4578" w:name="_Toc124152284"/>
      <w:bookmarkStart w:id="4579" w:name="_Toc130396816"/>
      <w:bookmarkStart w:id="4580" w:name="_Toc130397336"/>
      <w:bookmarkStart w:id="4581" w:name="_Toc137558440"/>
      <w:bookmarkStart w:id="4582" w:name="_Toc138862265"/>
      <w:bookmarkStart w:id="4583" w:name="_Toc145532322"/>
      <w:bookmarkStart w:id="4584" w:name="_Toc163218735"/>
      <w:bookmarkStart w:id="4585" w:name="_Toc176702066"/>
      <w:bookmarkStart w:id="4586" w:name="_Toc187262509"/>
      <w:r w:rsidRPr="00BE5108">
        <w:rPr>
          <w:rFonts w:eastAsiaTheme="minorEastAsia"/>
        </w:rPr>
        <w:t>6.6.5.5</w:t>
      </w:r>
      <w:r w:rsidRPr="00BE5108">
        <w:rPr>
          <w:rFonts w:eastAsiaTheme="minorEastAsia"/>
        </w:rPr>
        <w:tab/>
        <w:t>Test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1179575" w14:textId="77777777" w:rsidR="008D3EE5" w:rsidRPr="00BE5108" w:rsidRDefault="008D3EE5" w:rsidP="00FF7252">
      <w:pPr>
        <w:pStyle w:val="Heading5"/>
        <w:keepNext w:val="0"/>
        <w:rPr>
          <w:rFonts w:eastAsiaTheme="minorEastAsia"/>
        </w:rPr>
      </w:pPr>
      <w:bookmarkStart w:id="4587" w:name="_Toc73962929"/>
      <w:bookmarkStart w:id="4588" w:name="_Toc75260106"/>
      <w:bookmarkStart w:id="4589" w:name="_Toc75275648"/>
      <w:bookmarkStart w:id="4590" w:name="_Toc75276159"/>
      <w:bookmarkStart w:id="4591" w:name="_Toc76541658"/>
      <w:bookmarkStart w:id="4592" w:name="_Toc82437427"/>
      <w:bookmarkStart w:id="4593" w:name="_Toc89944793"/>
      <w:bookmarkStart w:id="4594" w:name="_Toc98753811"/>
      <w:bookmarkStart w:id="4595" w:name="_Toc106180797"/>
      <w:bookmarkStart w:id="4596" w:name="_Toc114150842"/>
      <w:bookmarkStart w:id="4597" w:name="_Toc124151245"/>
      <w:bookmarkStart w:id="4598" w:name="_Toc124151765"/>
      <w:bookmarkStart w:id="4599" w:name="_Toc124152285"/>
      <w:bookmarkStart w:id="4600" w:name="_Toc130396817"/>
      <w:bookmarkStart w:id="4601" w:name="_Toc130397337"/>
      <w:bookmarkStart w:id="4602" w:name="_Toc137558441"/>
      <w:bookmarkStart w:id="4603" w:name="_Toc138862266"/>
      <w:bookmarkStart w:id="4604" w:name="_Toc145532323"/>
      <w:bookmarkStart w:id="4605" w:name="_Toc163218736"/>
      <w:bookmarkStart w:id="4606" w:name="_Toc176702067"/>
      <w:bookmarkStart w:id="4607" w:name="_Toc187262510"/>
      <w:r w:rsidRPr="00BE5108">
        <w:rPr>
          <w:rFonts w:eastAsiaTheme="minorEastAsia"/>
        </w:rPr>
        <w:t>6.6.5.5.1</w:t>
      </w:r>
      <w:r w:rsidRPr="00BE5108">
        <w:rPr>
          <w:rFonts w:eastAsiaTheme="minorEastAsia"/>
        </w:rPr>
        <w:tab/>
        <w:t>Basic limits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0CD6333" w14:textId="77777777" w:rsidR="008D3EE5" w:rsidRPr="00BE5108" w:rsidRDefault="008D3EE5" w:rsidP="00FF7252">
      <w:pPr>
        <w:pStyle w:val="Heading6"/>
        <w:keepNext w:val="0"/>
        <w:rPr>
          <w:rFonts w:eastAsiaTheme="minorEastAsia"/>
        </w:rPr>
      </w:pPr>
      <w:bookmarkStart w:id="4608" w:name="_Toc73962930"/>
      <w:bookmarkStart w:id="4609" w:name="_Toc75260107"/>
      <w:bookmarkStart w:id="4610" w:name="_Toc75275649"/>
      <w:bookmarkStart w:id="4611" w:name="_Toc75276160"/>
      <w:bookmarkStart w:id="4612" w:name="_Toc76541659"/>
      <w:bookmarkStart w:id="4613" w:name="_Toc82437428"/>
      <w:bookmarkStart w:id="4614" w:name="_Toc89944794"/>
      <w:bookmarkStart w:id="4615" w:name="_Toc98753812"/>
      <w:bookmarkStart w:id="4616" w:name="_Toc106180798"/>
      <w:bookmarkStart w:id="4617" w:name="_Toc114150843"/>
      <w:bookmarkStart w:id="4618" w:name="_Toc124151246"/>
      <w:bookmarkStart w:id="4619" w:name="_Toc124151766"/>
      <w:bookmarkStart w:id="4620" w:name="_Toc124152286"/>
      <w:bookmarkStart w:id="4621" w:name="_Toc130396818"/>
      <w:bookmarkStart w:id="4622" w:name="_Toc130397338"/>
      <w:bookmarkStart w:id="4623" w:name="_Toc137558442"/>
      <w:bookmarkStart w:id="4624" w:name="_Toc138862267"/>
      <w:bookmarkStart w:id="4625" w:name="_Toc145532324"/>
      <w:bookmarkStart w:id="4626" w:name="_Toc163218737"/>
      <w:bookmarkStart w:id="4627" w:name="_Toc176702068"/>
      <w:bookmarkStart w:id="4628" w:name="_Toc187262511"/>
      <w:r w:rsidRPr="00BE5108">
        <w:rPr>
          <w:rFonts w:eastAsiaTheme="minorEastAsia"/>
        </w:rPr>
        <w:t>6.6.5.5.1.1</w:t>
      </w:r>
      <w:r w:rsidRPr="00BE5108">
        <w:rPr>
          <w:rFonts w:eastAsiaTheme="minorEastAsia"/>
        </w:rPr>
        <w:tab/>
        <w:t>Tx spurious emissions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29" w:name="_Toc73962931"/>
      <w:bookmarkStart w:id="4630" w:name="_Toc75260108"/>
      <w:bookmarkStart w:id="4631" w:name="_Toc75275650"/>
      <w:bookmarkStart w:id="4632" w:name="_Toc75276161"/>
      <w:bookmarkStart w:id="4633" w:name="_Toc76541660"/>
      <w:bookmarkStart w:id="4634" w:name="_Toc82437429"/>
      <w:bookmarkStart w:id="4635" w:name="_Toc89944795"/>
      <w:bookmarkStart w:id="4636" w:name="_Toc98753813"/>
      <w:bookmarkStart w:id="4637" w:name="_Toc106180799"/>
      <w:bookmarkStart w:id="4638" w:name="_Toc114150844"/>
      <w:bookmarkStart w:id="4639" w:name="_Toc124151247"/>
      <w:bookmarkStart w:id="4640" w:name="_Toc124151767"/>
      <w:bookmarkStart w:id="4641" w:name="_Toc124152287"/>
      <w:bookmarkStart w:id="4642" w:name="_Toc130396819"/>
      <w:bookmarkStart w:id="4643" w:name="_Toc130397339"/>
      <w:bookmarkStart w:id="4644" w:name="_Toc137558443"/>
      <w:bookmarkStart w:id="4645" w:name="_Toc138862268"/>
      <w:bookmarkStart w:id="4646" w:name="_Toc145532325"/>
      <w:bookmarkStart w:id="4647" w:name="_Toc163218738"/>
      <w:bookmarkStart w:id="4648" w:name="_Toc176702069"/>
      <w:bookmarkStart w:id="4649" w:name="_Toc187262512"/>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lastRenderedPageBreak/>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lastRenderedPageBreak/>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EB4D71"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E257BBC" w:rsidR="00EB4D71" w:rsidRPr="00BE5108" w:rsidRDefault="00EB4D71" w:rsidP="00EB4D71">
            <w:pPr>
              <w:pStyle w:val="TAL"/>
              <w:keepNext w:val="0"/>
              <w:rPr>
                <w:rFonts w:eastAsiaTheme="minorEastAsia" w:cs="Arial"/>
              </w:rPr>
            </w:pPr>
            <w:r>
              <w:rPr>
                <w:rFonts w:eastAsiaTheme="minorEastAsia" w:cs="Arial"/>
              </w:rPr>
              <w:t>E-UTRA Band 68</w:t>
            </w:r>
            <w:r>
              <w:rPr>
                <w:rFonts w:cs="Arial" w:hint="eastAsia"/>
                <w:lang w:val="en-US" w:eastAsia="zh-CN"/>
              </w:rPr>
              <w:t xml:space="preserve"> or NR Band n68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EB4D71" w:rsidRPr="00BE5108" w:rsidRDefault="00EB4D71" w:rsidP="00EB4D71">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EB4D71" w:rsidRPr="00BE5108" w:rsidRDefault="00EB4D71" w:rsidP="00EB4D71">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EB4D71" w:rsidRPr="00BE5108" w:rsidRDefault="00EB4D71" w:rsidP="00EB4D71">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EB4D71" w:rsidRPr="00BE5108" w:rsidRDefault="00EB4D71" w:rsidP="00EB4D71">
            <w:pPr>
              <w:pStyle w:val="TAL"/>
              <w:keepNext w:val="0"/>
              <w:rPr>
                <w:rFonts w:eastAsiaTheme="minorEastAsia"/>
              </w:rPr>
            </w:pPr>
          </w:p>
        </w:tc>
      </w:tr>
      <w:tr w:rsidR="00EB4D71"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EB4D71" w:rsidRPr="00BE5108" w:rsidRDefault="00EB4D71" w:rsidP="00EB4D71">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EB4D71" w:rsidRPr="00BE5108" w:rsidRDefault="00EB4D71" w:rsidP="00EB4D71">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EB4D71" w:rsidRPr="00BE5108" w:rsidRDefault="00EB4D71" w:rsidP="00EB4D71">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EB4D71" w:rsidRPr="00BE5108" w:rsidRDefault="00EB4D71" w:rsidP="00EB4D71">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EB4D71" w:rsidRPr="00BE5108" w:rsidRDefault="00EB4D71" w:rsidP="00EB4D71">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9D11D4" w:rsidRPr="00BE5108" w14:paraId="6472B02D"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02CC5978" w14:textId="3E2CEF58" w:rsidR="009D11D4" w:rsidRPr="00BE5108" w:rsidRDefault="009D11D4" w:rsidP="009D11D4">
            <w:pPr>
              <w:pStyle w:val="TAL"/>
              <w:keepNext w:val="0"/>
              <w:rPr>
                <w:rFonts w:eastAsiaTheme="minorEastAsia" w:cs="Arial"/>
              </w:rPr>
            </w:pPr>
            <w:r>
              <w:rPr>
                <w:rFonts w:cs="Arial"/>
              </w:rPr>
              <w:t>E-UTRA Band 87</w:t>
            </w:r>
            <w:r>
              <w:rPr>
                <w:rFonts w:cs="Arial" w:hint="eastAsia"/>
                <w:lang w:val="en-US" w:eastAsia="zh-CN"/>
              </w:rPr>
              <w:t xml:space="preserve"> or NR Band n87</w:t>
            </w:r>
          </w:p>
        </w:tc>
        <w:tc>
          <w:tcPr>
            <w:tcW w:w="1700" w:type="dxa"/>
            <w:tcBorders>
              <w:top w:val="single" w:sz="2" w:space="0" w:color="auto"/>
              <w:left w:val="single" w:sz="2" w:space="0" w:color="auto"/>
              <w:bottom w:val="single" w:sz="2" w:space="0" w:color="auto"/>
              <w:right w:val="single" w:sz="2" w:space="0" w:color="auto"/>
            </w:tcBorders>
          </w:tcPr>
          <w:p w14:paraId="74910C4F" w14:textId="2B497418" w:rsidR="009D11D4" w:rsidRPr="00BE5108" w:rsidRDefault="009D11D4" w:rsidP="009D11D4">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B9229FC" w14:textId="3BF78F11" w:rsidR="009D11D4" w:rsidRPr="00BE5108" w:rsidRDefault="009D11D4" w:rsidP="009D11D4">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61A00F" w14:textId="23384A8E" w:rsidR="009D11D4" w:rsidRPr="00BE5108" w:rsidRDefault="009D11D4" w:rsidP="009D11D4">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462E81" w14:textId="77777777" w:rsidR="009D11D4" w:rsidRPr="00BE5108" w:rsidRDefault="009D11D4" w:rsidP="009D11D4">
            <w:pPr>
              <w:pStyle w:val="TAL"/>
              <w:keepNext w:val="0"/>
              <w:rPr>
                <w:rFonts w:eastAsiaTheme="minorEastAsia"/>
              </w:rPr>
            </w:pPr>
          </w:p>
        </w:tc>
      </w:tr>
      <w:tr w:rsidR="009D11D4" w:rsidRPr="00BE5108" w14:paraId="0E95314B" w14:textId="77777777" w:rsidTr="00B26A7B">
        <w:trPr>
          <w:cantSplit/>
          <w:jc w:val="center"/>
        </w:trPr>
        <w:tc>
          <w:tcPr>
            <w:tcW w:w="1301" w:type="dxa"/>
            <w:tcBorders>
              <w:top w:val="nil"/>
              <w:left w:val="single" w:sz="2" w:space="0" w:color="auto"/>
              <w:bottom w:val="single" w:sz="4" w:space="0" w:color="auto"/>
              <w:right w:val="single" w:sz="2" w:space="0" w:color="auto"/>
            </w:tcBorders>
            <w:vAlign w:val="center"/>
          </w:tcPr>
          <w:p w14:paraId="1EDD99B9" w14:textId="77777777" w:rsidR="009D11D4" w:rsidRPr="00BE5108" w:rsidRDefault="009D11D4" w:rsidP="009D11D4">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365F0CD9" w14:textId="4190F916" w:rsidR="009D11D4" w:rsidRPr="00BE5108" w:rsidRDefault="009D11D4" w:rsidP="009D11D4">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777CB4F9" w14:textId="71B0901D" w:rsidR="009D11D4" w:rsidRPr="00BE5108" w:rsidRDefault="009D11D4" w:rsidP="009D11D4">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37B3FD" w14:textId="1D95A18C" w:rsidR="009D11D4" w:rsidRPr="00BE5108" w:rsidRDefault="009D11D4" w:rsidP="009D11D4">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00AA62" w14:textId="77777777" w:rsidR="009D11D4" w:rsidRPr="00BE5108" w:rsidRDefault="009D11D4" w:rsidP="009D11D4">
            <w:pPr>
              <w:pStyle w:val="TAL"/>
              <w:keepNext w:val="0"/>
              <w:rPr>
                <w:rFonts w:eastAsiaTheme="minorEastAsia"/>
              </w:rPr>
            </w:pPr>
          </w:p>
        </w:tc>
      </w:tr>
      <w:tr w:rsidR="009D11D4" w:rsidRPr="00BE5108" w14:paraId="5E4E200E"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599FB901" w14:textId="20A8F7C0" w:rsidR="009D11D4" w:rsidRPr="00BE5108" w:rsidRDefault="009D11D4" w:rsidP="009D11D4">
            <w:pPr>
              <w:pStyle w:val="TAL"/>
              <w:keepNext w:val="0"/>
              <w:rPr>
                <w:rFonts w:eastAsiaTheme="minorEastAsia" w:cs="Arial"/>
              </w:rPr>
            </w:pPr>
            <w:r>
              <w:rPr>
                <w:rFonts w:cs="Arial"/>
              </w:rPr>
              <w:t>E-UTRA Band 88</w:t>
            </w:r>
            <w:r>
              <w:rPr>
                <w:rFonts w:cs="Arial" w:hint="eastAsia"/>
                <w:lang w:val="en-US" w:eastAsia="zh-CN"/>
              </w:rPr>
              <w:t xml:space="preserve"> or NR Band n88</w:t>
            </w:r>
          </w:p>
        </w:tc>
        <w:tc>
          <w:tcPr>
            <w:tcW w:w="1700" w:type="dxa"/>
            <w:tcBorders>
              <w:top w:val="single" w:sz="2" w:space="0" w:color="auto"/>
              <w:left w:val="single" w:sz="2" w:space="0" w:color="auto"/>
              <w:bottom w:val="single" w:sz="2" w:space="0" w:color="auto"/>
              <w:right w:val="single" w:sz="2" w:space="0" w:color="auto"/>
            </w:tcBorders>
          </w:tcPr>
          <w:p w14:paraId="5F893666" w14:textId="4987BCA3" w:rsidR="009D11D4" w:rsidRPr="00BE5108" w:rsidRDefault="009D11D4" w:rsidP="009D11D4">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2DF8DB7F" w14:textId="775C85B7" w:rsidR="009D11D4" w:rsidRPr="00BE5108" w:rsidRDefault="009D11D4" w:rsidP="009D11D4">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F0954F4" w14:textId="3382A8C7" w:rsidR="009D11D4" w:rsidRPr="00BE5108" w:rsidRDefault="009D11D4" w:rsidP="009D11D4">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40CE8DC" w14:textId="77777777" w:rsidR="009D11D4" w:rsidRPr="00BE5108" w:rsidRDefault="009D11D4" w:rsidP="009D11D4">
            <w:pPr>
              <w:pStyle w:val="TAL"/>
              <w:keepNext w:val="0"/>
              <w:rPr>
                <w:rFonts w:eastAsiaTheme="minorEastAsia"/>
              </w:rPr>
            </w:pPr>
          </w:p>
        </w:tc>
      </w:tr>
      <w:tr w:rsidR="009D11D4" w:rsidRPr="00BE5108" w14:paraId="56C04A9C" w14:textId="77777777" w:rsidTr="00B26A7B">
        <w:trPr>
          <w:cantSplit/>
          <w:jc w:val="center"/>
        </w:trPr>
        <w:tc>
          <w:tcPr>
            <w:tcW w:w="1301" w:type="dxa"/>
            <w:tcBorders>
              <w:top w:val="nil"/>
              <w:left w:val="single" w:sz="2" w:space="0" w:color="auto"/>
              <w:bottom w:val="single" w:sz="2" w:space="0" w:color="auto"/>
              <w:right w:val="single" w:sz="2" w:space="0" w:color="auto"/>
            </w:tcBorders>
            <w:vAlign w:val="center"/>
          </w:tcPr>
          <w:p w14:paraId="164BB222" w14:textId="77777777" w:rsidR="009D11D4" w:rsidRPr="00BE5108" w:rsidRDefault="009D11D4" w:rsidP="009D11D4">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70FD6EB5" w14:textId="3691B854" w:rsidR="009D11D4" w:rsidRPr="00BE5108" w:rsidRDefault="009D11D4" w:rsidP="009D11D4">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458D03F9" w14:textId="0F5946C9" w:rsidR="009D11D4" w:rsidRPr="00BE5108" w:rsidRDefault="009D11D4" w:rsidP="009D11D4">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DDE48CA" w14:textId="6EFD3F72" w:rsidR="009D11D4" w:rsidRPr="00BE5108" w:rsidRDefault="009D11D4" w:rsidP="009D11D4">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39B4559" w14:textId="77777777" w:rsidR="009D11D4" w:rsidRPr="00BE5108" w:rsidRDefault="009D11D4" w:rsidP="009D11D4">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lastRenderedPageBreak/>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201CA7">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r w:rsidR="00201CA7" w:rsidRPr="00BE5108" w14:paraId="21B8EF42" w14:textId="77777777" w:rsidTr="00201CA7">
        <w:trPr>
          <w:cantSplit/>
          <w:jc w:val="center"/>
        </w:trPr>
        <w:tc>
          <w:tcPr>
            <w:tcW w:w="1301" w:type="dxa"/>
            <w:tcBorders>
              <w:top w:val="single" w:sz="4" w:space="0" w:color="auto"/>
              <w:left w:val="single" w:sz="4" w:space="0" w:color="auto"/>
              <w:bottom w:val="nil"/>
              <w:right w:val="single" w:sz="4" w:space="0" w:color="auto"/>
            </w:tcBorders>
          </w:tcPr>
          <w:p w14:paraId="6A3304C2" w14:textId="57F5F123" w:rsidR="00201CA7" w:rsidRDefault="00201CA7" w:rsidP="00201CA7">
            <w:pPr>
              <w:pStyle w:val="TAL"/>
              <w:keepNext w:val="0"/>
              <w:rPr>
                <w:rFonts w:eastAsia="DengXian"/>
              </w:rPr>
            </w:pPr>
            <w:r w:rsidRPr="00201CA7">
              <w:rPr>
                <w:rFonts w:cs="Arial"/>
                <w:szCs w:val="18"/>
                <w:lang w:eastAsia="ko-KR"/>
              </w:rPr>
              <w:t>NR Band n110</w:t>
            </w:r>
          </w:p>
        </w:tc>
        <w:tc>
          <w:tcPr>
            <w:tcW w:w="1700" w:type="dxa"/>
            <w:tcBorders>
              <w:top w:val="single" w:sz="4" w:space="0" w:color="auto"/>
              <w:left w:val="single" w:sz="4" w:space="0" w:color="auto"/>
              <w:bottom w:val="single" w:sz="4" w:space="0" w:color="auto"/>
              <w:right w:val="single" w:sz="4" w:space="0" w:color="auto"/>
            </w:tcBorders>
          </w:tcPr>
          <w:p w14:paraId="424A8388" w14:textId="1130A256" w:rsidR="00201CA7" w:rsidRDefault="00201CA7" w:rsidP="00201CA7">
            <w:pPr>
              <w:pStyle w:val="TAC"/>
              <w:keepNext w:val="0"/>
              <w:rPr>
                <w:rFonts w:cs="Arial"/>
              </w:rPr>
            </w:pPr>
            <w:r w:rsidRPr="00201CA7">
              <w:rPr>
                <w:rFonts w:cs="Arial"/>
                <w:szCs w:val="18"/>
              </w:rPr>
              <w:t>1432 – 1435 MHz</w:t>
            </w:r>
          </w:p>
        </w:tc>
        <w:tc>
          <w:tcPr>
            <w:tcW w:w="851" w:type="dxa"/>
            <w:tcBorders>
              <w:top w:val="single" w:sz="4" w:space="0" w:color="auto"/>
              <w:left w:val="single" w:sz="4" w:space="0" w:color="auto"/>
              <w:bottom w:val="single" w:sz="4" w:space="0" w:color="auto"/>
              <w:right w:val="single" w:sz="4" w:space="0" w:color="auto"/>
            </w:tcBorders>
          </w:tcPr>
          <w:p w14:paraId="3FA4D851" w14:textId="11D06FD2" w:rsidR="00201CA7" w:rsidRDefault="00201CA7" w:rsidP="00201CA7">
            <w:pPr>
              <w:pStyle w:val="TAC"/>
              <w:keepNext w:val="0"/>
            </w:pPr>
            <w:r w:rsidRPr="00201CA7">
              <w:rPr>
                <w:rFonts w:cs="Arial"/>
                <w:szCs w:val="18"/>
              </w:rPr>
              <w:t>-52 dBm</w:t>
            </w:r>
          </w:p>
        </w:tc>
        <w:tc>
          <w:tcPr>
            <w:tcW w:w="1417" w:type="dxa"/>
            <w:tcBorders>
              <w:top w:val="single" w:sz="4" w:space="0" w:color="auto"/>
              <w:left w:val="single" w:sz="4" w:space="0" w:color="auto"/>
              <w:bottom w:val="single" w:sz="4" w:space="0" w:color="auto"/>
              <w:right w:val="single" w:sz="4" w:space="0" w:color="auto"/>
            </w:tcBorders>
          </w:tcPr>
          <w:p w14:paraId="320B6216" w14:textId="045E9612" w:rsidR="00201CA7" w:rsidRDefault="00201CA7" w:rsidP="00201CA7">
            <w:pPr>
              <w:pStyle w:val="TAC"/>
              <w:keepNext w:val="0"/>
            </w:pPr>
            <w:r w:rsidRPr="00201CA7">
              <w:rPr>
                <w:rFonts w:cs="Arial"/>
                <w:szCs w:val="18"/>
              </w:rPr>
              <w:t>1 MHz</w:t>
            </w:r>
          </w:p>
        </w:tc>
        <w:tc>
          <w:tcPr>
            <w:tcW w:w="4421" w:type="dxa"/>
            <w:tcBorders>
              <w:top w:val="single" w:sz="4" w:space="0" w:color="auto"/>
              <w:left w:val="single" w:sz="4" w:space="0" w:color="auto"/>
              <w:bottom w:val="single" w:sz="4" w:space="0" w:color="auto"/>
              <w:right w:val="single" w:sz="4" w:space="0" w:color="auto"/>
            </w:tcBorders>
          </w:tcPr>
          <w:p w14:paraId="79BEA47B" w14:textId="77777777" w:rsidR="00201CA7" w:rsidRDefault="00201CA7" w:rsidP="00201CA7">
            <w:pPr>
              <w:pStyle w:val="TAL"/>
              <w:keepNext w:val="0"/>
              <w:rPr>
                <w:rFonts w:cs="Arial"/>
              </w:rPr>
            </w:pPr>
          </w:p>
        </w:tc>
      </w:tr>
      <w:tr w:rsidR="00201CA7" w:rsidRPr="00BE5108" w14:paraId="7B2A874F" w14:textId="77777777" w:rsidTr="00F22EB5">
        <w:trPr>
          <w:cantSplit/>
          <w:jc w:val="center"/>
        </w:trPr>
        <w:tc>
          <w:tcPr>
            <w:tcW w:w="1301" w:type="dxa"/>
            <w:tcBorders>
              <w:top w:val="nil"/>
              <w:left w:val="single" w:sz="4" w:space="0" w:color="auto"/>
              <w:bottom w:val="single" w:sz="4" w:space="0" w:color="auto"/>
              <w:right w:val="single" w:sz="4" w:space="0" w:color="auto"/>
            </w:tcBorders>
          </w:tcPr>
          <w:p w14:paraId="57FAA467" w14:textId="77777777" w:rsidR="00201CA7" w:rsidRDefault="00201CA7" w:rsidP="00201CA7">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4581D5B0" w14:textId="3BAFEEA8" w:rsidR="00201CA7" w:rsidRDefault="00201CA7" w:rsidP="00201CA7">
            <w:pPr>
              <w:pStyle w:val="TAC"/>
              <w:keepNext w:val="0"/>
              <w:rPr>
                <w:rFonts w:cs="Arial"/>
              </w:rPr>
            </w:pPr>
            <w:r w:rsidRPr="00201CA7">
              <w:rPr>
                <w:rFonts w:cs="Arial"/>
                <w:szCs w:val="18"/>
              </w:rPr>
              <w:t>1390 – 1395 MHz</w:t>
            </w:r>
          </w:p>
        </w:tc>
        <w:tc>
          <w:tcPr>
            <w:tcW w:w="851" w:type="dxa"/>
            <w:tcBorders>
              <w:top w:val="single" w:sz="4" w:space="0" w:color="auto"/>
              <w:left w:val="single" w:sz="4" w:space="0" w:color="auto"/>
              <w:bottom w:val="single" w:sz="4" w:space="0" w:color="auto"/>
              <w:right w:val="single" w:sz="4" w:space="0" w:color="auto"/>
            </w:tcBorders>
          </w:tcPr>
          <w:p w14:paraId="20EFABB6" w14:textId="67636CC2" w:rsidR="00201CA7" w:rsidRDefault="00201CA7" w:rsidP="00201CA7">
            <w:pPr>
              <w:pStyle w:val="TAC"/>
              <w:keepNext w:val="0"/>
            </w:pPr>
            <w:r w:rsidRPr="00201CA7">
              <w:rPr>
                <w:rFonts w:cs="Arial"/>
                <w:szCs w:val="18"/>
              </w:rPr>
              <w:t>-49 dBm</w:t>
            </w:r>
          </w:p>
        </w:tc>
        <w:tc>
          <w:tcPr>
            <w:tcW w:w="1417" w:type="dxa"/>
            <w:tcBorders>
              <w:top w:val="single" w:sz="4" w:space="0" w:color="auto"/>
              <w:left w:val="single" w:sz="4" w:space="0" w:color="auto"/>
              <w:bottom w:val="single" w:sz="4" w:space="0" w:color="auto"/>
              <w:right w:val="single" w:sz="4" w:space="0" w:color="auto"/>
            </w:tcBorders>
          </w:tcPr>
          <w:p w14:paraId="259B38BD" w14:textId="6C50447C" w:rsidR="00201CA7" w:rsidRDefault="00201CA7" w:rsidP="00201CA7">
            <w:pPr>
              <w:pStyle w:val="TAC"/>
              <w:keepNext w:val="0"/>
            </w:pPr>
            <w:r w:rsidRPr="00201CA7">
              <w:rPr>
                <w:rFonts w:cs="Arial"/>
                <w:szCs w:val="18"/>
              </w:rPr>
              <w:t>1 MHz</w:t>
            </w:r>
          </w:p>
        </w:tc>
        <w:tc>
          <w:tcPr>
            <w:tcW w:w="4421" w:type="dxa"/>
            <w:tcBorders>
              <w:top w:val="single" w:sz="4" w:space="0" w:color="auto"/>
              <w:left w:val="single" w:sz="4" w:space="0" w:color="auto"/>
              <w:bottom w:val="single" w:sz="4" w:space="0" w:color="auto"/>
              <w:right w:val="single" w:sz="4" w:space="0" w:color="auto"/>
            </w:tcBorders>
          </w:tcPr>
          <w:p w14:paraId="4EDC7969" w14:textId="77777777" w:rsidR="00201CA7" w:rsidRDefault="00201CA7" w:rsidP="00201CA7">
            <w:pPr>
              <w:pStyle w:val="TAL"/>
              <w:keepNext w:val="0"/>
              <w:rPr>
                <w:rFonts w:cs="Arial"/>
              </w:rPr>
            </w:pPr>
          </w:p>
        </w:tc>
      </w:tr>
      <w:tr w:rsidR="00F22EB5" w:rsidRPr="00BE5108" w14:paraId="752659CD" w14:textId="77777777" w:rsidTr="00F22EB5">
        <w:trPr>
          <w:cantSplit/>
          <w:jc w:val="center"/>
        </w:trPr>
        <w:tc>
          <w:tcPr>
            <w:tcW w:w="1301" w:type="dxa"/>
            <w:tcBorders>
              <w:top w:val="single" w:sz="4" w:space="0" w:color="auto"/>
              <w:left w:val="single" w:sz="4" w:space="0" w:color="auto"/>
              <w:bottom w:val="nil"/>
              <w:right w:val="single" w:sz="4" w:space="0" w:color="auto"/>
            </w:tcBorders>
          </w:tcPr>
          <w:p w14:paraId="2C02D76A" w14:textId="193487A6" w:rsidR="00F22EB5" w:rsidRDefault="00F22EB5" w:rsidP="00F22EB5">
            <w:pPr>
              <w:pStyle w:val="TAL"/>
              <w:keepNext w:val="0"/>
              <w:rPr>
                <w:rFonts w:eastAsia="DengXian"/>
              </w:rPr>
            </w:pPr>
            <w:r w:rsidRPr="00F10A38">
              <w:rPr>
                <w:rFonts w:eastAsia="DengXian"/>
              </w:rPr>
              <w:t>E-UTRA Band 111</w:t>
            </w:r>
          </w:p>
        </w:tc>
        <w:tc>
          <w:tcPr>
            <w:tcW w:w="1700" w:type="dxa"/>
            <w:tcBorders>
              <w:top w:val="single" w:sz="4" w:space="0" w:color="auto"/>
              <w:left w:val="single" w:sz="4" w:space="0" w:color="auto"/>
              <w:bottom w:val="single" w:sz="4" w:space="0" w:color="auto"/>
              <w:right w:val="single" w:sz="4" w:space="0" w:color="auto"/>
            </w:tcBorders>
          </w:tcPr>
          <w:p w14:paraId="040EBF13" w14:textId="0F44A527" w:rsidR="00F22EB5" w:rsidRPr="00201CA7" w:rsidRDefault="00F22EB5" w:rsidP="00F22EB5">
            <w:pPr>
              <w:pStyle w:val="TAC"/>
              <w:keepNext w:val="0"/>
              <w:rPr>
                <w:rFonts w:cs="Arial"/>
                <w:szCs w:val="18"/>
              </w:rPr>
            </w:pPr>
            <w:r>
              <w:rPr>
                <w:rFonts w:cs="Arial"/>
              </w:rPr>
              <w:t>1820 -1830 MHz</w:t>
            </w:r>
          </w:p>
        </w:tc>
        <w:tc>
          <w:tcPr>
            <w:tcW w:w="851" w:type="dxa"/>
            <w:tcBorders>
              <w:top w:val="single" w:sz="4" w:space="0" w:color="auto"/>
              <w:left w:val="single" w:sz="4" w:space="0" w:color="auto"/>
              <w:bottom w:val="single" w:sz="4" w:space="0" w:color="auto"/>
              <w:right w:val="single" w:sz="4" w:space="0" w:color="auto"/>
            </w:tcBorders>
          </w:tcPr>
          <w:p w14:paraId="44C4ECE8" w14:textId="57808556" w:rsidR="00F22EB5" w:rsidRPr="00201CA7" w:rsidRDefault="00F22EB5" w:rsidP="00F22EB5">
            <w:pPr>
              <w:pStyle w:val="TAC"/>
              <w:keepNext w:val="0"/>
              <w:rPr>
                <w:rFonts w:cs="Arial"/>
                <w:szCs w:val="18"/>
              </w:rPr>
            </w:pPr>
            <w:r>
              <w:t>-52 dBm</w:t>
            </w:r>
          </w:p>
        </w:tc>
        <w:tc>
          <w:tcPr>
            <w:tcW w:w="1417" w:type="dxa"/>
            <w:tcBorders>
              <w:top w:val="single" w:sz="4" w:space="0" w:color="auto"/>
              <w:left w:val="single" w:sz="4" w:space="0" w:color="auto"/>
              <w:bottom w:val="single" w:sz="4" w:space="0" w:color="auto"/>
              <w:right w:val="single" w:sz="4" w:space="0" w:color="auto"/>
            </w:tcBorders>
          </w:tcPr>
          <w:p w14:paraId="51C1522D" w14:textId="7888089C" w:rsidR="00F22EB5" w:rsidRPr="00201CA7" w:rsidRDefault="00F22EB5" w:rsidP="00F22EB5">
            <w:pPr>
              <w:pStyle w:val="TAC"/>
              <w:keepNext w:val="0"/>
              <w:rPr>
                <w:rFonts w:cs="Arial"/>
                <w:szCs w:val="18"/>
              </w:rPr>
            </w:pPr>
            <w:r>
              <w:t>1 MHz</w:t>
            </w:r>
          </w:p>
        </w:tc>
        <w:tc>
          <w:tcPr>
            <w:tcW w:w="4421" w:type="dxa"/>
            <w:tcBorders>
              <w:top w:val="single" w:sz="4" w:space="0" w:color="auto"/>
              <w:left w:val="single" w:sz="4" w:space="0" w:color="auto"/>
              <w:bottom w:val="single" w:sz="4" w:space="0" w:color="auto"/>
              <w:right w:val="single" w:sz="4" w:space="0" w:color="auto"/>
            </w:tcBorders>
          </w:tcPr>
          <w:p w14:paraId="007A76A5" w14:textId="77777777" w:rsidR="00F22EB5" w:rsidRDefault="00F22EB5" w:rsidP="00F22EB5">
            <w:pPr>
              <w:pStyle w:val="TAL"/>
              <w:keepNext w:val="0"/>
              <w:rPr>
                <w:rFonts w:cs="Arial"/>
              </w:rPr>
            </w:pPr>
          </w:p>
        </w:tc>
      </w:tr>
      <w:tr w:rsidR="00F22EB5" w:rsidRPr="00BE5108" w14:paraId="5F9173FC"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3E97B528" w14:textId="77777777" w:rsidR="00F22EB5" w:rsidRDefault="00F22EB5" w:rsidP="00F22EB5">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5D0D83CA" w14:textId="15BF36BF" w:rsidR="00F22EB5" w:rsidRPr="00201CA7" w:rsidRDefault="00F22EB5" w:rsidP="00F22EB5">
            <w:pPr>
              <w:pStyle w:val="TAC"/>
              <w:keepNext w:val="0"/>
              <w:rPr>
                <w:rFonts w:cs="Arial"/>
                <w:szCs w:val="18"/>
              </w:rPr>
            </w:pPr>
            <w:r>
              <w:rPr>
                <w:rFonts w:cs="Arial"/>
              </w:rPr>
              <w:t>1800 -1810 MHz</w:t>
            </w:r>
          </w:p>
        </w:tc>
        <w:tc>
          <w:tcPr>
            <w:tcW w:w="851" w:type="dxa"/>
            <w:tcBorders>
              <w:top w:val="single" w:sz="4" w:space="0" w:color="auto"/>
              <w:left w:val="single" w:sz="4" w:space="0" w:color="auto"/>
              <w:bottom w:val="single" w:sz="4" w:space="0" w:color="auto"/>
              <w:right w:val="single" w:sz="4" w:space="0" w:color="auto"/>
            </w:tcBorders>
          </w:tcPr>
          <w:p w14:paraId="6A85C86D" w14:textId="63A3EA6B" w:rsidR="00F22EB5" w:rsidRPr="00201CA7" w:rsidRDefault="00F22EB5" w:rsidP="00F22EB5">
            <w:pPr>
              <w:pStyle w:val="TAC"/>
              <w:keepNext w:val="0"/>
              <w:rPr>
                <w:rFonts w:cs="Arial"/>
                <w:szCs w:val="18"/>
              </w:rPr>
            </w:pPr>
            <w:r>
              <w:t>-49 dBm</w:t>
            </w:r>
          </w:p>
        </w:tc>
        <w:tc>
          <w:tcPr>
            <w:tcW w:w="1417" w:type="dxa"/>
            <w:tcBorders>
              <w:top w:val="single" w:sz="4" w:space="0" w:color="auto"/>
              <w:left w:val="single" w:sz="4" w:space="0" w:color="auto"/>
              <w:bottom w:val="single" w:sz="4" w:space="0" w:color="auto"/>
              <w:right w:val="single" w:sz="4" w:space="0" w:color="auto"/>
            </w:tcBorders>
          </w:tcPr>
          <w:p w14:paraId="2966FAF4" w14:textId="2264EB15" w:rsidR="00F22EB5" w:rsidRPr="00201CA7" w:rsidRDefault="00F22EB5" w:rsidP="00F22EB5">
            <w:pPr>
              <w:pStyle w:val="TAC"/>
              <w:keepNext w:val="0"/>
              <w:rPr>
                <w:rFonts w:cs="Arial"/>
                <w:szCs w:val="18"/>
              </w:rPr>
            </w:pPr>
            <w:r>
              <w:t>1 MHz</w:t>
            </w:r>
          </w:p>
        </w:tc>
        <w:tc>
          <w:tcPr>
            <w:tcW w:w="4421" w:type="dxa"/>
            <w:tcBorders>
              <w:top w:val="single" w:sz="4" w:space="0" w:color="auto"/>
              <w:left w:val="single" w:sz="4" w:space="0" w:color="auto"/>
              <w:bottom w:val="single" w:sz="4" w:space="0" w:color="auto"/>
              <w:right w:val="single" w:sz="4" w:space="0" w:color="auto"/>
            </w:tcBorders>
          </w:tcPr>
          <w:p w14:paraId="6EB6380E" w14:textId="77777777" w:rsidR="00F22EB5" w:rsidRDefault="00F22EB5" w:rsidP="00F22EB5">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650" w:name="_Toc73962932"/>
      <w:bookmarkStart w:id="4651" w:name="_Toc75260109"/>
      <w:bookmarkStart w:id="4652" w:name="_Toc75275651"/>
      <w:bookmarkStart w:id="4653" w:name="_Toc75276162"/>
      <w:bookmarkStart w:id="4654" w:name="_Toc76541661"/>
      <w:bookmarkStart w:id="4655" w:name="_Toc82437430"/>
      <w:bookmarkStart w:id="4656" w:name="_Toc89944796"/>
      <w:bookmarkStart w:id="4657" w:name="_Toc98753814"/>
      <w:bookmarkStart w:id="4658" w:name="_Toc106180800"/>
      <w:bookmarkStart w:id="4659" w:name="_Toc114150845"/>
      <w:bookmarkStart w:id="4660" w:name="_Toc124151248"/>
      <w:bookmarkStart w:id="4661" w:name="_Toc124151768"/>
      <w:bookmarkStart w:id="4662" w:name="_Toc124152288"/>
      <w:bookmarkStart w:id="4663" w:name="_Toc130396820"/>
      <w:bookmarkStart w:id="4664" w:name="_Toc130397340"/>
      <w:bookmarkStart w:id="4665" w:name="_Toc137558444"/>
      <w:bookmarkStart w:id="4666" w:name="_Toc138862269"/>
      <w:bookmarkStart w:id="4667" w:name="_Toc145532326"/>
      <w:bookmarkStart w:id="4668" w:name="_Toc163218739"/>
      <w:bookmarkStart w:id="4669" w:name="_Toc176702070"/>
      <w:bookmarkStart w:id="4670" w:name="_Toc187262513"/>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lastRenderedPageBreak/>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062001" w:rsidRDefault="008D3EE5" w:rsidP="00FF7252">
            <w:pPr>
              <w:pStyle w:val="TAH"/>
              <w:keepNext w:val="0"/>
              <w:rPr>
                <w:rFonts w:eastAsiaTheme="minorEastAsia"/>
                <w:lang w:val="fr-FR"/>
              </w:rPr>
            </w:pP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IAB-DU</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lastRenderedPageBreak/>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0C52397A" w:rsidR="008D3EE5" w:rsidRPr="00BE5108" w:rsidRDefault="00EB4D71" w:rsidP="00FF7252">
            <w:pPr>
              <w:pStyle w:val="TAC"/>
              <w:keepNext w:val="0"/>
              <w:rPr>
                <w:rFonts w:eastAsiaTheme="minorEastAsia" w:cs="Arial"/>
                <w:lang w:eastAsia="zh-CN"/>
              </w:rPr>
            </w:pPr>
            <w:r>
              <w:rPr>
                <w:rFonts w:eastAsiaTheme="minorEastAsia"/>
              </w:rPr>
              <w:t>E-UTRA Band 68</w:t>
            </w:r>
            <w:r>
              <w:rPr>
                <w:rFonts w:hint="eastAsia"/>
                <w:lang w:val="en-US" w:eastAsia="zh-CN"/>
              </w:rPr>
              <w:t xml:space="preserve"> or NR Band n68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9D11D4" w:rsidRPr="00BE5108" w14:paraId="2A380E1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AA282D9" w14:textId="0729127D" w:rsidR="009D11D4" w:rsidRPr="00BE5108" w:rsidRDefault="009D11D4" w:rsidP="009D11D4">
            <w:pPr>
              <w:pStyle w:val="TAC"/>
              <w:keepNext w:val="0"/>
              <w:rPr>
                <w:rFonts w:eastAsiaTheme="minorEastAsia"/>
              </w:rPr>
            </w:pPr>
            <w:r>
              <w:t>E-UTRA Band 8</w:t>
            </w:r>
            <w:r>
              <w:rPr>
                <w:lang w:val="en-US"/>
              </w:rPr>
              <w:t>7</w:t>
            </w:r>
            <w:r>
              <w:rPr>
                <w:rFonts w:hint="eastAsia"/>
                <w:lang w:val="en-US" w:eastAsia="zh-CN"/>
              </w:rPr>
              <w:t xml:space="preserve"> or NR Band n87</w:t>
            </w:r>
          </w:p>
        </w:tc>
        <w:tc>
          <w:tcPr>
            <w:tcW w:w="1996" w:type="dxa"/>
            <w:tcBorders>
              <w:top w:val="single" w:sz="4" w:space="0" w:color="auto"/>
              <w:left w:val="single" w:sz="4" w:space="0" w:color="auto"/>
              <w:bottom w:val="single" w:sz="4" w:space="0" w:color="auto"/>
              <w:right w:val="single" w:sz="4" w:space="0" w:color="auto"/>
            </w:tcBorders>
          </w:tcPr>
          <w:p w14:paraId="1782698B" w14:textId="079DAE61" w:rsidR="009D11D4" w:rsidRPr="00BE5108" w:rsidRDefault="009D11D4" w:rsidP="009D11D4">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117C182" w14:textId="4737629B" w:rsidR="009D11D4" w:rsidRPr="00BE5108" w:rsidRDefault="009D11D4" w:rsidP="009D11D4">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673AB3" w14:textId="32CEA3F5" w:rsidR="009D11D4" w:rsidRPr="00BE5108" w:rsidRDefault="009D11D4" w:rsidP="009D11D4">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43876C" w14:textId="3C74CB11" w:rsidR="009D11D4" w:rsidRPr="00BE5108" w:rsidRDefault="009D11D4" w:rsidP="009D11D4">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FAF0786" w14:textId="679F1594" w:rsidR="009D11D4" w:rsidRPr="00BE5108" w:rsidRDefault="009D11D4" w:rsidP="009D11D4">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8C0743D" w14:textId="77777777" w:rsidR="009D11D4" w:rsidRPr="00BE5108" w:rsidRDefault="009D11D4" w:rsidP="009D11D4">
            <w:pPr>
              <w:pStyle w:val="TAC"/>
              <w:keepNext w:val="0"/>
              <w:rPr>
                <w:rFonts w:eastAsiaTheme="minorEastAsia" w:cs="Arial"/>
              </w:rPr>
            </w:pPr>
          </w:p>
        </w:tc>
      </w:tr>
      <w:tr w:rsidR="009D11D4" w:rsidRPr="00BE5108" w14:paraId="5FEA88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3C20C08" w14:textId="7E2C5D01" w:rsidR="009D11D4" w:rsidRPr="00BE5108" w:rsidRDefault="009D11D4" w:rsidP="009D11D4">
            <w:pPr>
              <w:pStyle w:val="TAC"/>
              <w:keepNext w:val="0"/>
              <w:rPr>
                <w:rFonts w:eastAsiaTheme="minorEastAsia"/>
              </w:rPr>
            </w:pPr>
            <w:r>
              <w:t xml:space="preserve">E-UTRA Band </w:t>
            </w:r>
            <w:r>
              <w:rPr>
                <w:lang w:val="en-US"/>
              </w:rPr>
              <w:t>88</w:t>
            </w:r>
            <w:r>
              <w:rPr>
                <w:rFonts w:hint="eastAsia"/>
                <w:lang w:val="en-US" w:eastAsia="zh-CN"/>
              </w:rPr>
              <w:t xml:space="preserve"> or NR Band n88</w:t>
            </w:r>
          </w:p>
        </w:tc>
        <w:tc>
          <w:tcPr>
            <w:tcW w:w="1996" w:type="dxa"/>
            <w:tcBorders>
              <w:top w:val="single" w:sz="4" w:space="0" w:color="auto"/>
              <w:left w:val="single" w:sz="4" w:space="0" w:color="auto"/>
              <w:bottom w:val="single" w:sz="4" w:space="0" w:color="auto"/>
              <w:right w:val="single" w:sz="4" w:space="0" w:color="auto"/>
            </w:tcBorders>
          </w:tcPr>
          <w:p w14:paraId="36546DD7" w14:textId="256F5B8A" w:rsidR="009D11D4" w:rsidRPr="00BE5108" w:rsidRDefault="009D11D4" w:rsidP="009D11D4">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006B043" w14:textId="3C178AE9" w:rsidR="009D11D4" w:rsidRPr="00BE5108" w:rsidRDefault="009D11D4" w:rsidP="009D11D4">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BA4EE67" w14:textId="6E38D4F3" w:rsidR="009D11D4" w:rsidRPr="00BE5108" w:rsidRDefault="009D11D4" w:rsidP="009D11D4">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5ACD1F" w14:textId="154E52FC" w:rsidR="009D11D4" w:rsidRPr="00BE5108" w:rsidRDefault="009D11D4" w:rsidP="009D11D4">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37BE0BA" w14:textId="78D245D1" w:rsidR="009D11D4" w:rsidRPr="00BE5108" w:rsidRDefault="009D11D4" w:rsidP="009D11D4">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268F779" w14:textId="77777777" w:rsidR="009D11D4" w:rsidRPr="00BE5108" w:rsidRDefault="009D11D4" w:rsidP="009D11D4">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lastRenderedPageBreak/>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r w:rsidR="00201CA7" w:rsidRPr="00BE5108" w14:paraId="4CC294C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87B71D7" w14:textId="4D053BC9" w:rsidR="00201CA7" w:rsidRPr="00BE5108" w:rsidRDefault="00201CA7" w:rsidP="00201CA7">
            <w:pPr>
              <w:pStyle w:val="TAC"/>
              <w:keepNext w:val="0"/>
              <w:rPr>
                <w:rFonts w:eastAsiaTheme="minorEastAsia" w:cs="Arial"/>
              </w:rPr>
            </w:pPr>
            <w:r w:rsidRPr="00201CA7">
              <w:rPr>
                <w:rFonts w:cs="Arial"/>
                <w:szCs w:val="18"/>
                <w:lang w:eastAsia="en-GB"/>
              </w:rPr>
              <w:t>NR Band n110</w:t>
            </w:r>
          </w:p>
        </w:tc>
        <w:tc>
          <w:tcPr>
            <w:tcW w:w="1996" w:type="dxa"/>
            <w:tcBorders>
              <w:top w:val="single" w:sz="4" w:space="0" w:color="auto"/>
              <w:left w:val="single" w:sz="4" w:space="0" w:color="auto"/>
              <w:bottom w:val="single" w:sz="4" w:space="0" w:color="auto"/>
              <w:right w:val="single" w:sz="4" w:space="0" w:color="auto"/>
            </w:tcBorders>
          </w:tcPr>
          <w:p w14:paraId="52CAF3B6" w14:textId="5CD37040" w:rsidR="00201CA7" w:rsidRPr="00BE5108" w:rsidRDefault="00201CA7" w:rsidP="00201CA7">
            <w:pPr>
              <w:pStyle w:val="TAC"/>
              <w:keepNext w:val="0"/>
              <w:rPr>
                <w:rFonts w:eastAsiaTheme="minorEastAsia" w:cs="Arial"/>
              </w:rPr>
            </w:pPr>
            <w:r w:rsidRPr="00201CA7">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4EF46635" w14:textId="3686261C" w:rsidR="00201CA7" w:rsidRPr="00BE5108" w:rsidRDefault="00201CA7" w:rsidP="00201CA7">
            <w:pPr>
              <w:pStyle w:val="TAC"/>
              <w:keepNext w:val="0"/>
              <w:rPr>
                <w:rFonts w:eastAsiaTheme="minorEastAsia" w:cs="Arial"/>
              </w:rPr>
            </w:pPr>
            <w:r w:rsidRPr="00201CA7">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101D7F9" w14:textId="5370D85D" w:rsidR="00201CA7" w:rsidRPr="00BE5108" w:rsidRDefault="00201CA7" w:rsidP="00201CA7">
            <w:pPr>
              <w:pStyle w:val="TAC"/>
              <w:keepNext w:val="0"/>
              <w:rPr>
                <w:rFonts w:eastAsiaTheme="minorEastAsia"/>
              </w:rPr>
            </w:pPr>
            <w:r w:rsidRPr="00201CA7">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0EC72155" w14:textId="2B29399C" w:rsidR="00201CA7" w:rsidRPr="00BE5108" w:rsidRDefault="00201CA7" w:rsidP="00201CA7">
            <w:pPr>
              <w:pStyle w:val="TAC"/>
              <w:keepNext w:val="0"/>
              <w:rPr>
                <w:rFonts w:eastAsiaTheme="minorEastAsia" w:cs="Arial"/>
              </w:rPr>
            </w:pPr>
            <w:r w:rsidRPr="00201CA7">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0856845D" w14:textId="6793D6A2" w:rsidR="00201CA7" w:rsidRPr="00BE5108" w:rsidRDefault="00201CA7" w:rsidP="00201CA7">
            <w:pPr>
              <w:pStyle w:val="TAC"/>
              <w:keepNext w:val="0"/>
              <w:rPr>
                <w:rFonts w:eastAsiaTheme="minorEastAsia" w:cs="Arial"/>
              </w:rPr>
            </w:pPr>
            <w:r w:rsidRPr="00201CA7">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7A208606" w14:textId="77777777" w:rsidR="00201CA7" w:rsidRPr="00BE5108" w:rsidRDefault="00201CA7" w:rsidP="00201CA7">
            <w:pPr>
              <w:pStyle w:val="TAC"/>
              <w:keepNext w:val="0"/>
              <w:rPr>
                <w:rFonts w:eastAsiaTheme="minorEastAsia" w:cs="Arial"/>
              </w:rPr>
            </w:pPr>
          </w:p>
        </w:tc>
      </w:tr>
      <w:tr w:rsidR="00F22EB5" w:rsidRPr="00BE5108" w14:paraId="38F6B15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A0BF4EA" w14:textId="0B918703" w:rsidR="00F22EB5" w:rsidRPr="00201CA7" w:rsidRDefault="00F22EB5" w:rsidP="00F22EB5">
            <w:pPr>
              <w:pStyle w:val="TAC"/>
              <w:keepNext w:val="0"/>
              <w:rPr>
                <w:rFonts w:cs="Arial"/>
                <w:szCs w:val="18"/>
                <w:lang w:eastAsia="en-GB"/>
              </w:rPr>
            </w:pPr>
            <w:r w:rsidRPr="00FD2D24">
              <w:rPr>
                <w:rFonts w:eastAsiaTheme="minorEastAsia" w:cs="Arial"/>
              </w:rPr>
              <w:t>E-UTRA Band 111</w:t>
            </w:r>
          </w:p>
        </w:tc>
        <w:tc>
          <w:tcPr>
            <w:tcW w:w="1996" w:type="dxa"/>
            <w:tcBorders>
              <w:top w:val="single" w:sz="4" w:space="0" w:color="auto"/>
              <w:left w:val="single" w:sz="4" w:space="0" w:color="auto"/>
              <w:bottom w:val="single" w:sz="4" w:space="0" w:color="auto"/>
              <w:right w:val="single" w:sz="4" w:space="0" w:color="auto"/>
            </w:tcBorders>
          </w:tcPr>
          <w:p w14:paraId="67BFB270" w14:textId="68F5286C" w:rsidR="00F22EB5" w:rsidRPr="00201CA7" w:rsidRDefault="00F22EB5" w:rsidP="00F22EB5">
            <w:pPr>
              <w:pStyle w:val="TAC"/>
              <w:keepNext w:val="0"/>
              <w:rPr>
                <w:rFonts w:cs="Arial"/>
                <w:szCs w:val="18"/>
              </w:rPr>
            </w:pPr>
            <w:r w:rsidRPr="00FD2D24">
              <w:rPr>
                <w:rFonts w:eastAsiaTheme="minorEastAsia" w:cs="Arial"/>
              </w:rPr>
              <w:t>1800 - 1810 MHz</w:t>
            </w:r>
          </w:p>
        </w:tc>
        <w:tc>
          <w:tcPr>
            <w:tcW w:w="879" w:type="dxa"/>
            <w:tcBorders>
              <w:top w:val="single" w:sz="4" w:space="0" w:color="auto"/>
              <w:left w:val="single" w:sz="4" w:space="0" w:color="auto"/>
              <w:bottom w:val="single" w:sz="4" w:space="0" w:color="auto"/>
              <w:right w:val="single" w:sz="4" w:space="0" w:color="auto"/>
            </w:tcBorders>
          </w:tcPr>
          <w:p w14:paraId="402D5A8A" w14:textId="201CA921" w:rsidR="00F22EB5" w:rsidRPr="00201CA7" w:rsidRDefault="00F22EB5" w:rsidP="00F22EB5">
            <w:pPr>
              <w:pStyle w:val="TAC"/>
              <w:keepNext w:val="0"/>
              <w:rPr>
                <w:rFonts w:cs="Arial"/>
                <w:szCs w:val="18"/>
              </w:rPr>
            </w:pPr>
            <w:r w:rsidRPr="00FD2D24">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26F73088" w14:textId="06910E10" w:rsidR="00F22EB5" w:rsidRPr="00201CA7" w:rsidRDefault="00F22EB5" w:rsidP="00F22EB5">
            <w:pPr>
              <w:pStyle w:val="TAC"/>
              <w:keepNext w:val="0"/>
              <w:rPr>
                <w:rFonts w:cs="Arial"/>
                <w:szCs w:val="18"/>
              </w:rPr>
            </w:pPr>
            <w:r w:rsidRPr="00FD2D24">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740DA76C" w14:textId="05D542B3" w:rsidR="00F22EB5" w:rsidRPr="00201CA7" w:rsidRDefault="00F22EB5" w:rsidP="00F22EB5">
            <w:pPr>
              <w:pStyle w:val="TAC"/>
              <w:keepNext w:val="0"/>
              <w:rPr>
                <w:rFonts w:cs="Arial"/>
                <w:szCs w:val="18"/>
              </w:rPr>
            </w:pPr>
            <w:r w:rsidRPr="00FD2D24">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4ADCC827" w14:textId="616C7A0F" w:rsidR="00F22EB5" w:rsidRPr="00201CA7" w:rsidRDefault="00F22EB5" w:rsidP="00F22EB5">
            <w:pPr>
              <w:pStyle w:val="TAC"/>
              <w:keepNext w:val="0"/>
              <w:rPr>
                <w:rFonts w:cs="Arial"/>
                <w:szCs w:val="18"/>
              </w:rPr>
            </w:pPr>
            <w:r w:rsidRPr="00FD2D24">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12F76BFE" w14:textId="77777777" w:rsidR="00F22EB5" w:rsidRPr="00BE5108" w:rsidRDefault="00F22EB5" w:rsidP="00F22EB5">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671" w:name="_Toc73962933"/>
      <w:bookmarkStart w:id="4672" w:name="_Toc75260110"/>
      <w:bookmarkStart w:id="4673" w:name="_Toc75275652"/>
      <w:bookmarkStart w:id="4674" w:name="_Toc75276163"/>
      <w:bookmarkStart w:id="4675" w:name="_Toc76541662"/>
      <w:bookmarkStart w:id="4676" w:name="_Toc82437431"/>
      <w:bookmarkStart w:id="4677" w:name="_Toc89944797"/>
      <w:bookmarkStart w:id="4678" w:name="_Toc98753815"/>
      <w:bookmarkStart w:id="4679" w:name="_Toc106180801"/>
      <w:bookmarkStart w:id="4680" w:name="_Toc114150846"/>
      <w:bookmarkStart w:id="4681" w:name="_Toc124151249"/>
      <w:bookmarkStart w:id="4682" w:name="_Toc124151769"/>
      <w:bookmarkStart w:id="4683" w:name="_Toc124152289"/>
      <w:bookmarkStart w:id="4684" w:name="_Toc130396821"/>
      <w:bookmarkStart w:id="4685" w:name="_Toc130397341"/>
      <w:bookmarkStart w:id="4686" w:name="_Toc137558445"/>
      <w:bookmarkStart w:id="4687" w:name="_Toc138862270"/>
      <w:bookmarkStart w:id="4688" w:name="_Toc145532327"/>
      <w:bookmarkStart w:id="4689" w:name="_Toc163218740"/>
      <w:bookmarkStart w:id="4690" w:name="_Toc176702071"/>
      <w:bookmarkStart w:id="4691" w:name="_Toc187262514"/>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692" w:name="_Toc73962934"/>
      <w:bookmarkStart w:id="4693" w:name="_Toc75260111"/>
      <w:bookmarkStart w:id="4694" w:name="_Toc75275653"/>
      <w:bookmarkStart w:id="4695" w:name="_Toc75276164"/>
      <w:bookmarkStart w:id="4696" w:name="_Toc76541663"/>
      <w:bookmarkStart w:id="4697" w:name="_Toc82437432"/>
      <w:bookmarkStart w:id="4698" w:name="_Toc89944798"/>
      <w:bookmarkStart w:id="4699" w:name="_Toc98753816"/>
      <w:bookmarkStart w:id="4700" w:name="_Toc106180802"/>
      <w:bookmarkStart w:id="4701" w:name="_Toc114150847"/>
      <w:bookmarkStart w:id="4702" w:name="_Toc124151250"/>
      <w:bookmarkStart w:id="4703" w:name="_Toc124151770"/>
      <w:bookmarkStart w:id="4704" w:name="_Toc124152290"/>
      <w:bookmarkStart w:id="4705" w:name="_Toc130396822"/>
      <w:bookmarkStart w:id="4706" w:name="_Toc130397342"/>
      <w:bookmarkStart w:id="4707" w:name="_Toc137558446"/>
      <w:bookmarkStart w:id="4708" w:name="_Toc138862271"/>
      <w:bookmarkStart w:id="4709" w:name="_Toc145532328"/>
      <w:bookmarkStart w:id="4710" w:name="_Toc163218741"/>
      <w:bookmarkStart w:id="4711" w:name="_Toc176702072"/>
      <w:bookmarkStart w:id="4712" w:name="_Toc187262515"/>
      <w:r w:rsidRPr="00BE5108">
        <w:rPr>
          <w:rFonts w:eastAsiaTheme="minorEastAsia"/>
        </w:rPr>
        <w:t>6.7</w:t>
      </w:r>
      <w:r w:rsidRPr="00BE5108">
        <w:rPr>
          <w:rFonts w:eastAsiaTheme="minorEastAsia"/>
        </w:rPr>
        <w:tab/>
        <w:t>Transmitter intermodulation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BE2D0AD" w14:textId="77777777" w:rsidR="00B045F3" w:rsidRPr="00BE5108" w:rsidRDefault="00B045F3" w:rsidP="00B045F3">
      <w:pPr>
        <w:pStyle w:val="Heading3"/>
        <w:rPr>
          <w:rFonts w:eastAsiaTheme="minorEastAsia"/>
        </w:rPr>
      </w:pPr>
      <w:bookmarkStart w:id="4713" w:name="_Toc73962935"/>
      <w:bookmarkStart w:id="4714" w:name="_Toc75260112"/>
      <w:bookmarkStart w:id="4715" w:name="_Toc75275654"/>
      <w:bookmarkStart w:id="4716" w:name="_Toc75276165"/>
      <w:bookmarkStart w:id="4717" w:name="_Toc76541664"/>
      <w:bookmarkStart w:id="4718" w:name="_Toc82437433"/>
      <w:bookmarkStart w:id="4719" w:name="_Toc89944799"/>
      <w:bookmarkStart w:id="4720" w:name="_Toc98753817"/>
      <w:bookmarkStart w:id="4721" w:name="_Toc106180803"/>
      <w:bookmarkStart w:id="4722" w:name="_Toc114150848"/>
      <w:bookmarkStart w:id="4723" w:name="_Toc124151251"/>
      <w:bookmarkStart w:id="4724" w:name="_Toc124151771"/>
      <w:bookmarkStart w:id="4725" w:name="_Toc124152291"/>
      <w:bookmarkStart w:id="4726" w:name="_Toc130396823"/>
      <w:bookmarkStart w:id="4727" w:name="_Toc130397343"/>
      <w:bookmarkStart w:id="4728" w:name="_Toc137558447"/>
      <w:bookmarkStart w:id="4729" w:name="_Toc138862272"/>
      <w:bookmarkStart w:id="4730" w:name="_Toc145532329"/>
      <w:bookmarkStart w:id="4731" w:name="_Toc163218742"/>
      <w:bookmarkStart w:id="4732" w:name="_Toc176702073"/>
      <w:bookmarkStart w:id="4733" w:name="_Toc187262516"/>
      <w:r w:rsidRPr="00BE5108">
        <w:rPr>
          <w:rFonts w:eastAsiaTheme="minorEastAsia"/>
        </w:rPr>
        <w:t>6.7.1</w:t>
      </w:r>
      <w:r w:rsidRPr="00BE5108">
        <w:rPr>
          <w:rFonts w:eastAsiaTheme="minorEastAsia"/>
        </w:rPr>
        <w:tab/>
        <w:t>Definition and applicability</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lastRenderedPageBreak/>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34" w:name="_Toc73962936"/>
      <w:bookmarkStart w:id="4735" w:name="_Toc75260113"/>
      <w:bookmarkStart w:id="4736" w:name="_Toc75275655"/>
      <w:bookmarkStart w:id="4737" w:name="_Toc75276166"/>
      <w:bookmarkStart w:id="4738" w:name="_Toc76541665"/>
      <w:bookmarkStart w:id="4739" w:name="_Toc82437434"/>
      <w:bookmarkStart w:id="4740" w:name="_Toc89944800"/>
      <w:bookmarkStart w:id="4741" w:name="_Toc98753818"/>
      <w:bookmarkStart w:id="4742" w:name="_Toc106180804"/>
      <w:bookmarkStart w:id="4743" w:name="_Toc114150849"/>
      <w:bookmarkStart w:id="4744" w:name="_Toc124151252"/>
      <w:bookmarkStart w:id="4745" w:name="_Toc124151772"/>
      <w:bookmarkStart w:id="4746" w:name="_Toc124152292"/>
      <w:bookmarkStart w:id="4747" w:name="_Toc130396824"/>
      <w:bookmarkStart w:id="4748" w:name="_Toc130397344"/>
      <w:bookmarkStart w:id="4749" w:name="_Toc137558448"/>
      <w:bookmarkStart w:id="4750" w:name="_Toc138862273"/>
      <w:bookmarkStart w:id="4751" w:name="_Toc145532330"/>
      <w:bookmarkStart w:id="4752" w:name="_Toc163218743"/>
      <w:bookmarkStart w:id="4753" w:name="_Toc176702074"/>
      <w:bookmarkStart w:id="4754" w:name="_Toc187262517"/>
      <w:r w:rsidRPr="00BE5108">
        <w:rPr>
          <w:rFonts w:eastAsiaTheme="minorEastAsia"/>
        </w:rPr>
        <w:t>6.7.2</w:t>
      </w:r>
      <w:r w:rsidRPr="00BE5108">
        <w:rPr>
          <w:rFonts w:eastAsiaTheme="minorEastAsia"/>
        </w:rPr>
        <w:tab/>
        <w:t>Minimum requirement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55" w:name="_Toc73962937"/>
      <w:bookmarkStart w:id="4756" w:name="_Toc75260114"/>
      <w:bookmarkStart w:id="4757" w:name="_Toc75275656"/>
      <w:bookmarkStart w:id="4758" w:name="_Toc75276167"/>
      <w:bookmarkStart w:id="4759" w:name="_Toc76541666"/>
      <w:bookmarkStart w:id="4760" w:name="_Toc82437435"/>
      <w:bookmarkStart w:id="4761" w:name="_Toc89944801"/>
      <w:bookmarkStart w:id="4762" w:name="_Toc98753819"/>
      <w:bookmarkStart w:id="4763" w:name="_Toc106180805"/>
      <w:bookmarkStart w:id="4764" w:name="_Toc114150850"/>
      <w:bookmarkStart w:id="4765" w:name="_Toc124151253"/>
      <w:bookmarkStart w:id="4766" w:name="_Toc124151773"/>
      <w:bookmarkStart w:id="4767" w:name="_Toc124152293"/>
      <w:bookmarkStart w:id="4768" w:name="_Toc130396825"/>
      <w:bookmarkStart w:id="4769" w:name="_Toc130397345"/>
      <w:bookmarkStart w:id="4770" w:name="_Toc137558449"/>
      <w:bookmarkStart w:id="4771" w:name="_Toc138862274"/>
      <w:bookmarkStart w:id="4772" w:name="_Toc145532331"/>
      <w:bookmarkStart w:id="4773" w:name="_Toc163218744"/>
      <w:bookmarkStart w:id="4774" w:name="_Toc176702075"/>
      <w:bookmarkStart w:id="4775" w:name="_Toc187262518"/>
      <w:r w:rsidRPr="00BE5108">
        <w:rPr>
          <w:rFonts w:eastAsiaTheme="minorEastAsia"/>
        </w:rPr>
        <w:t>6.7.3</w:t>
      </w:r>
      <w:r w:rsidRPr="00BE5108">
        <w:rPr>
          <w:rFonts w:eastAsiaTheme="minorEastAsia"/>
        </w:rPr>
        <w:tab/>
        <w:t>Test purpose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76" w:name="_Toc73962938"/>
      <w:bookmarkStart w:id="4777" w:name="_Toc75260115"/>
      <w:bookmarkStart w:id="4778" w:name="_Toc75275657"/>
      <w:bookmarkStart w:id="4779" w:name="_Toc75276168"/>
      <w:bookmarkStart w:id="4780" w:name="_Toc76541667"/>
      <w:bookmarkStart w:id="4781" w:name="_Toc82437436"/>
      <w:bookmarkStart w:id="4782" w:name="_Toc89944802"/>
      <w:bookmarkStart w:id="4783" w:name="_Toc98753820"/>
      <w:bookmarkStart w:id="4784" w:name="_Toc106180806"/>
      <w:bookmarkStart w:id="4785" w:name="_Toc114150851"/>
      <w:bookmarkStart w:id="4786" w:name="_Toc124151254"/>
      <w:bookmarkStart w:id="4787" w:name="_Toc124151774"/>
      <w:bookmarkStart w:id="4788" w:name="_Toc124152294"/>
      <w:bookmarkStart w:id="4789" w:name="_Toc130396826"/>
      <w:bookmarkStart w:id="4790" w:name="_Toc130397346"/>
      <w:bookmarkStart w:id="4791" w:name="_Toc137558450"/>
      <w:bookmarkStart w:id="4792" w:name="_Toc138862275"/>
      <w:bookmarkStart w:id="4793" w:name="_Toc145532332"/>
      <w:bookmarkStart w:id="4794" w:name="_Toc163218745"/>
      <w:bookmarkStart w:id="4795" w:name="_Toc176702076"/>
      <w:bookmarkStart w:id="4796" w:name="_Toc187262519"/>
      <w:r w:rsidRPr="00BE5108">
        <w:rPr>
          <w:rFonts w:eastAsiaTheme="minorEastAsia"/>
        </w:rPr>
        <w:t>6.7.4</w:t>
      </w:r>
      <w:r w:rsidRPr="00BE5108">
        <w:rPr>
          <w:rFonts w:eastAsiaTheme="minorEastAsia"/>
        </w:rPr>
        <w:tab/>
        <w:t>Method of test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B90C8AF" w14:textId="77777777" w:rsidR="00B045F3" w:rsidRPr="00BE5108" w:rsidRDefault="00B045F3" w:rsidP="00B045F3">
      <w:pPr>
        <w:pStyle w:val="Heading4"/>
        <w:rPr>
          <w:rFonts w:eastAsiaTheme="minorEastAsia"/>
        </w:rPr>
      </w:pPr>
      <w:bookmarkStart w:id="4797" w:name="_Toc73962939"/>
      <w:bookmarkStart w:id="4798" w:name="_Toc75260116"/>
      <w:bookmarkStart w:id="4799" w:name="_Toc75275658"/>
      <w:bookmarkStart w:id="4800" w:name="_Toc75276169"/>
      <w:bookmarkStart w:id="4801" w:name="_Toc76541668"/>
      <w:bookmarkStart w:id="4802" w:name="_Toc82437437"/>
      <w:bookmarkStart w:id="4803" w:name="_Toc89944803"/>
      <w:bookmarkStart w:id="4804" w:name="_Toc98753821"/>
      <w:bookmarkStart w:id="4805" w:name="_Toc106180807"/>
      <w:bookmarkStart w:id="4806" w:name="_Toc114150852"/>
      <w:bookmarkStart w:id="4807" w:name="_Toc124151255"/>
      <w:bookmarkStart w:id="4808" w:name="_Toc124151775"/>
      <w:bookmarkStart w:id="4809" w:name="_Toc124152295"/>
      <w:bookmarkStart w:id="4810" w:name="_Toc130396827"/>
      <w:bookmarkStart w:id="4811" w:name="_Toc130397347"/>
      <w:bookmarkStart w:id="4812" w:name="_Toc137558451"/>
      <w:bookmarkStart w:id="4813" w:name="_Toc138862276"/>
      <w:bookmarkStart w:id="4814" w:name="_Toc145532333"/>
      <w:bookmarkStart w:id="4815" w:name="_Toc163218746"/>
      <w:bookmarkStart w:id="4816" w:name="_Toc176702077"/>
      <w:bookmarkStart w:id="4817" w:name="_Toc187262520"/>
      <w:r w:rsidRPr="00BE5108">
        <w:rPr>
          <w:rFonts w:eastAsiaTheme="minorEastAsia"/>
        </w:rPr>
        <w:t>6.7.4.1</w:t>
      </w:r>
      <w:r w:rsidRPr="00BE5108">
        <w:rPr>
          <w:rFonts w:eastAsiaTheme="minorEastAsia"/>
        </w:rPr>
        <w:tab/>
        <w:t>Initial conditions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818" w:name="_Toc73962940"/>
      <w:bookmarkStart w:id="4819" w:name="_Toc75260117"/>
      <w:bookmarkStart w:id="4820" w:name="_Toc75275659"/>
      <w:bookmarkStart w:id="4821" w:name="_Toc75276170"/>
      <w:bookmarkStart w:id="4822" w:name="_Toc76541669"/>
      <w:bookmarkStart w:id="4823" w:name="_Toc82437438"/>
      <w:bookmarkStart w:id="4824" w:name="_Toc89944804"/>
      <w:bookmarkStart w:id="4825" w:name="_Toc98753822"/>
      <w:bookmarkStart w:id="4826" w:name="_Toc106180808"/>
      <w:bookmarkStart w:id="4827" w:name="_Toc114150853"/>
      <w:bookmarkStart w:id="4828" w:name="_Toc124151256"/>
      <w:bookmarkStart w:id="4829" w:name="_Toc124151776"/>
      <w:bookmarkStart w:id="4830" w:name="_Toc124152296"/>
      <w:bookmarkStart w:id="4831" w:name="_Toc130396828"/>
      <w:bookmarkStart w:id="4832" w:name="_Toc130397348"/>
      <w:bookmarkStart w:id="4833" w:name="_Toc137558452"/>
      <w:bookmarkStart w:id="4834" w:name="_Toc138862277"/>
      <w:bookmarkStart w:id="4835" w:name="_Toc145532334"/>
      <w:bookmarkStart w:id="4836" w:name="_Toc163218747"/>
      <w:bookmarkStart w:id="4837" w:name="_Toc176702078"/>
      <w:bookmarkStart w:id="4838" w:name="_Toc187262521"/>
      <w:r w:rsidRPr="00BE5108">
        <w:rPr>
          <w:rFonts w:eastAsiaTheme="minorEastAsia"/>
        </w:rPr>
        <w:t>6.7.4.2</w:t>
      </w:r>
      <w:r w:rsidRPr="00BE5108">
        <w:rPr>
          <w:rFonts w:eastAsiaTheme="minorEastAsia"/>
        </w:rPr>
        <w:tab/>
        <w:t>Procedure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w:t>
      </w:r>
      <w:r w:rsidRPr="00BE5108">
        <w:rPr>
          <w:rFonts w:eastAsiaTheme="minorEastAsia"/>
          <w:szCs w:val="18"/>
          <w:lang w:eastAsia="zh-CN"/>
        </w:rPr>
        <w:lastRenderedPageBreak/>
        <w:t xml:space="preserve">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55pt;height:30.55pt" o:ole="">
            <v:imagedata r:id="rId41" o:title=""/>
          </v:shape>
          <o:OLEObject Type="Embed" ProgID="Equation.3" ShapeID="_x0000_i1041" DrawAspect="Content" ObjectID="_1812187705"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39" w:name="_Toc73962941"/>
      <w:bookmarkStart w:id="4840" w:name="_Toc75260118"/>
      <w:bookmarkStart w:id="4841" w:name="_Toc75275660"/>
      <w:bookmarkStart w:id="4842" w:name="_Toc75276171"/>
      <w:bookmarkStart w:id="4843" w:name="_Toc76541670"/>
      <w:bookmarkStart w:id="4844" w:name="_Toc82437439"/>
      <w:bookmarkStart w:id="4845" w:name="_Toc89944805"/>
      <w:bookmarkStart w:id="4846" w:name="_Toc98753823"/>
      <w:bookmarkStart w:id="4847" w:name="_Toc106180809"/>
      <w:bookmarkStart w:id="4848" w:name="_Toc114150854"/>
      <w:bookmarkStart w:id="4849" w:name="_Toc124151257"/>
      <w:bookmarkStart w:id="4850" w:name="_Toc124151777"/>
      <w:bookmarkStart w:id="4851" w:name="_Toc124152297"/>
      <w:bookmarkStart w:id="4852" w:name="_Toc130396829"/>
      <w:bookmarkStart w:id="4853" w:name="_Toc130397349"/>
      <w:bookmarkStart w:id="4854" w:name="_Toc137558453"/>
      <w:bookmarkStart w:id="4855" w:name="_Toc138862278"/>
      <w:bookmarkStart w:id="4856" w:name="_Toc145532335"/>
      <w:bookmarkStart w:id="4857" w:name="_Toc163218748"/>
      <w:bookmarkStart w:id="4858" w:name="_Toc176702079"/>
      <w:bookmarkStart w:id="4859" w:name="_Toc187262522"/>
      <w:r w:rsidRPr="00BE5108">
        <w:rPr>
          <w:rFonts w:eastAsiaTheme="minorEastAsia"/>
        </w:rPr>
        <w:t>6.7.5</w:t>
      </w:r>
      <w:r w:rsidRPr="00BE5108">
        <w:rPr>
          <w:rFonts w:eastAsiaTheme="minorEastAsia"/>
        </w:rPr>
        <w:tab/>
        <w:t>Test 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36FB3DB" w14:textId="77777777" w:rsidR="00B045F3" w:rsidRPr="00BE5108" w:rsidRDefault="00B045F3" w:rsidP="00B045F3">
      <w:pPr>
        <w:pStyle w:val="Heading4"/>
        <w:rPr>
          <w:rFonts w:eastAsiaTheme="minorEastAsia"/>
        </w:rPr>
      </w:pPr>
      <w:bookmarkStart w:id="4860" w:name="_Toc73962942"/>
      <w:bookmarkStart w:id="4861" w:name="_Toc75260119"/>
      <w:bookmarkStart w:id="4862" w:name="_Toc75275661"/>
      <w:bookmarkStart w:id="4863" w:name="_Toc75276172"/>
      <w:bookmarkStart w:id="4864" w:name="_Toc76541671"/>
      <w:bookmarkStart w:id="4865" w:name="_Toc82437440"/>
      <w:bookmarkStart w:id="4866" w:name="_Toc89944806"/>
      <w:bookmarkStart w:id="4867" w:name="_Toc98753824"/>
      <w:bookmarkStart w:id="4868" w:name="_Toc106180810"/>
      <w:bookmarkStart w:id="4869" w:name="_Toc114150855"/>
      <w:bookmarkStart w:id="4870" w:name="_Toc124151258"/>
      <w:bookmarkStart w:id="4871" w:name="_Toc124151778"/>
      <w:bookmarkStart w:id="4872" w:name="_Toc124152298"/>
      <w:bookmarkStart w:id="4873" w:name="_Toc130396830"/>
      <w:bookmarkStart w:id="4874" w:name="_Toc130397350"/>
      <w:bookmarkStart w:id="4875" w:name="_Toc137558454"/>
      <w:bookmarkStart w:id="4876" w:name="_Toc138862279"/>
      <w:bookmarkStart w:id="4877" w:name="_Toc145532336"/>
      <w:bookmarkStart w:id="4878" w:name="_Toc163218749"/>
      <w:bookmarkStart w:id="4879" w:name="_Toc176702080"/>
      <w:bookmarkStart w:id="4880" w:name="_Toc187262523"/>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F539CAB" w14:textId="77777777" w:rsidR="00B045F3" w:rsidRPr="00BE5108" w:rsidRDefault="00B045F3" w:rsidP="00B045F3">
      <w:pPr>
        <w:pStyle w:val="Heading5"/>
        <w:rPr>
          <w:rFonts w:eastAsiaTheme="minorEastAsia"/>
        </w:rPr>
      </w:pPr>
      <w:bookmarkStart w:id="4881" w:name="_Toc73962943"/>
      <w:bookmarkStart w:id="4882" w:name="_Toc75260120"/>
      <w:bookmarkStart w:id="4883" w:name="_Toc75275662"/>
      <w:bookmarkStart w:id="4884" w:name="_Toc75276173"/>
      <w:bookmarkStart w:id="4885" w:name="_Toc76541672"/>
      <w:bookmarkStart w:id="4886" w:name="_Toc82437441"/>
      <w:bookmarkStart w:id="4887" w:name="_Toc89944807"/>
      <w:bookmarkStart w:id="4888" w:name="_Toc98753825"/>
      <w:bookmarkStart w:id="4889" w:name="_Toc106180811"/>
      <w:bookmarkStart w:id="4890" w:name="_Toc114150856"/>
      <w:bookmarkStart w:id="4891" w:name="_Toc124151259"/>
      <w:bookmarkStart w:id="4892" w:name="_Toc124151779"/>
      <w:bookmarkStart w:id="4893" w:name="_Toc124152299"/>
      <w:bookmarkStart w:id="4894" w:name="_Toc130396831"/>
      <w:bookmarkStart w:id="4895" w:name="_Toc130397351"/>
      <w:bookmarkStart w:id="4896" w:name="_Toc137558455"/>
      <w:bookmarkStart w:id="4897" w:name="_Toc138862280"/>
      <w:bookmarkStart w:id="4898" w:name="_Toc145532337"/>
      <w:bookmarkStart w:id="4899" w:name="_Toc163218750"/>
      <w:bookmarkStart w:id="4900" w:name="_Toc176702081"/>
      <w:bookmarkStart w:id="4901" w:name="_Toc187262524"/>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55pt;height:30.55pt" o:ole="">
                  <v:imagedata r:id="rId43" o:title=""/>
                </v:shape>
                <o:OLEObject Type="Embed" ProgID="Equation.3" ShapeID="_x0000_i1042" DrawAspect="Content" ObjectID="_1812187706"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902" w:name="_Toc73962944"/>
      <w:bookmarkStart w:id="4903" w:name="_Toc75260121"/>
      <w:bookmarkStart w:id="4904" w:name="_Toc75275663"/>
      <w:bookmarkStart w:id="4905" w:name="_Toc75276174"/>
      <w:bookmarkStart w:id="4906" w:name="_Toc76541673"/>
      <w:bookmarkStart w:id="4907" w:name="_Toc82437442"/>
      <w:bookmarkStart w:id="4908" w:name="_Toc89944808"/>
      <w:bookmarkStart w:id="4909" w:name="_Toc98753826"/>
      <w:bookmarkStart w:id="4910" w:name="_Toc106180812"/>
      <w:bookmarkStart w:id="4911" w:name="_Toc114150857"/>
      <w:bookmarkStart w:id="4912" w:name="_Toc124151260"/>
      <w:bookmarkStart w:id="4913" w:name="_Toc124151780"/>
      <w:bookmarkStart w:id="4914" w:name="_Toc124152300"/>
      <w:bookmarkStart w:id="4915" w:name="_Toc130396832"/>
      <w:bookmarkStart w:id="4916" w:name="_Toc130397352"/>
      <w:bookmarkStart w:id="4917" w:name="_Toc137558456"/>
      <w:bookmarkStart w:id="4918" w:name="_Toc138862281"/>
      <w:bookmarkStart w:id="4919" w:name="_Toc145532338"/>
      <w:bookmarkStart w:id="4920" w:name="_Toc163218751"/>
      <w:bookmarkStart w:id="4921" w:name="_Toc176702082"/>
      <w:bookmarkStart w:id="4922" w:name="_Toc187262525"/>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923" w:name="_Toc73962945"/>
      <w:bookmarkStart w:id="4924" w:name="_Toc75260122"/>
      <w:bookmarkStart w:id="4925" w:name="_Toc75275664"/>
      <w:bookmarkStart w:id="4926" w:name="_Toc75276175"/>
      <w:bookmarkStart w:id="4927" w:name="_Toc76541674"/>
      <w:bookmarkStart w:id="4928" w:name="_Toc82437443"/>
      <w:bookmarkStart w:id="4929" w:name="_Toc89944809"/>
      <w:bookmarkStart w:id="4930" w:name="_Toc98753827"/>
      <w:bookmarkStart w:id="4931" w:name="_Toc106180813"/>
      <w:bookmarkStart w:id="4932" w:name="_Toc114150858"/>
      <w:bookmarkStart w:id="4933" w:name="_Toc124151261"/>
      <w:bookmarkStart w:id="4934" w:name="_Toc124151781"/>
      <w:bookmarkStart w:id="4935" w:name="_Toc124152301"/>
      <w:bookmarkStart w:id="4936" w:name="_Toc130396833"/>
      <w:bookmarkStart w:id="4937" w:name="_Toc130397353"/>
      <w:bookmarkStart w:id="4938" w:name="_Toc137558457"/>
      <w:bookmarkStart w:id="4939" w:name="_Toc138862282"/>
      <w:bookmarkStart w:id="4940" w:name="_Toc145532339"/>
      <w:bookmarkStart w:id="4941" w:name="_Toc163218752"/>
      <w:bookmarkStart w:id="4942" w:name="_Toc176702083"/>
      <w:bookmarkStart w:id="4943" w:name="_Toc187262526"/>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944" w:name="_Toc73962946"/>
      <w:bookmarkStart w:id="4945" w:name="_Toc75260123"/>
      <w:bookmarkStart w:id="4946" w:name="_Toc75275665"/>
      <w:bookmarkStart w:id="4947" w:name="_Toc75276176"/>
      <w:bookmarkStart w:id="4948" w:name="_Toc76541675"/>
      <w:bookmarkStart w:id="4949" w:name="_Toc82437444"/>
      <w:bookmarkStart w:id="4950" w:name="_Toc89944810"/>
      <w:bookmarkStart w:id="4951" w:name="_Toc98753828"/>
      <w:bookmarkStart w:id="4952" w:name="_Toc106180814"/>
      <w:bookmarkStart w:id="4953" w:name="_Toc114150859"/>
      <w:bookmarkStart w:id="4954" w:name="_Toc124151262"/>
      <w:bookmarkStart w:id="4955" w:name="_Toc124151782"/>
      <w:bookmarkStart w:id="4956" w:name="_Toc124152302"/>
      <w:bookmarkStart w:id="4957" w:name="_Toc130396834"/>
      <w:bookmarkStart w:id="4958" w:name="_Toc130397354"/>
      <w:bookmarkStart w:id="4959" w:name="_Toc137558458"/>
      <w:bookmarkStart w:id="4960" w:name="_Toc138862283"/>
      <w:bookmarkStart w:id="4961" w:name="_Toc145532340"/>
      <w:bookmarkStart w:id="4962" w:name="_Toc163218753"/>
      <w:bookmarkStart w:id="4963" w:name="_Toc176702084"/>
      <w:bookmarkStart w:id="4964" w:name="_Toc187262527"/>
      <w:r w:rsidRPr="00BE5108">
        <w:rPr>
          <w:rFonts w:eastAsiaTheme="minorEastAsia"/>
        </w:rPr>
        <w:lastRenderedPageBreak/>
        <w:t>7</w:t>
      </w:r>
      <w:r w:rsidRPr="00BE5108">
        <w:rPr>
          <w:rFonts w:eastAsiaTheme="minorEastAsia"/>
        </w:rPr>
        <w:tab/>
        <w:t>Conducted receiver characteristics (IAB-DU and IAB-MT)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766C827B" w14:textId="77777777" w:rsidR="006725BC" w:rsidRPr="00BE5108" w:rsidRDefault="006725BC" w:rsidP="006725BC">
      <w:pPr>
        <w:pStyle w:val="Heading2"/>
        <w:rPr>
          <w:rFonts w:eastAsiaTheme="minorEastAsia"/>
        </w:rPr>
      </w:pPr>
      <w:bookmarkStart w:id="4965" w:name="_Toc73962947"/>
      <w:bookmarkStart w:id="4966" w:name="_Toc75260124"/>
      <w:bookmarkStart w:id="4967" w:name="_Toc75275666"/>
      <w:bookmarkStart w:id="4968" w:name="_Toc75276177"/>
      <w:bookmarkStart w:id="4969" w:name="_Toc76541676"/>
      <w:bookmarkStart w:id="4970" w:name="_Toc82437445"/>
      <w:bookmarkStart w:id="4971" w:name="_Toc89944811"/>
      <w:bookmarkStart w:id="4972" w:name="_Toc98753829"/>
      <w:bookmarkStart w:id="4973" w:name="_Toc106180815"/>
      <w:bookmarkStart w:id="4974" w:name="_Toc114150860"/>
      <w:bookmarkStart w:id="4975" w:name="_Toc124151263"/>
      <w:bookmarkStart w:id="4976" w:name="_Toc124151783"/>
      <w:bookmarkStart w:id="4977" w:name="_Toc124152303"/>
      <w:bookmarkStart w:id="4978" w:name="_Toc130396835"/>
      <w:bookmarkStart w:id="4979" w:name="_Toc130397355"/>
      <w:bookmarkStart w:id="4980" w:name="_Toc137558459"/>
      <w:bookmarkStart w:id="4981" w:name="_Toc138862284"/>
      <w:bookmarkStart w:id="4982" w:name="_Toc145532341"/>
      <w:bookmarkStart w:id="4983" w:name="_Toc163218754"/>
      <w:bookmarkStart w:id="4984" w:name="_Toc176702085"/>
      <w:bookmarkStart w:id="4985" w:name="_Toc187262528"/>
      <w:r w:rsidRPr="00BE5108">
        <w:rPr>
          <w:rFonts w:eastAsiaTheme="minorEastAsia"/>
        </w:rPr>
        <w:t>7.1</w:t>
      </w:r>
      <w:r w:rsidRPr="00BE5108">
        <w:rPr>
          <w:rFonts w:eastAsiaTheme="minorEastAsia"/>
        </w:rPr>
        <w:tab/>
        <w:t>General</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BD6A78A" w14:textId="77777777" w:rsidR="006725BC" w:rsidRPr="00BE5108" w:rsidRDefault="006725BC" w:rsidP="006725BC">
      <w:pPr>
        <w:pStyle w:val="Heading2"/>
        <w:rPr>
          <w:rFonts w:eastAsiaTheme="minorEastAsia"/>
        </w:rPr>
      </w:pPr>
      <w:bookmarkStart w:id="4986" w:name="_Toc73962948"/>
      <w:bookmarkStart w:id="4987" w:name="_Toc75260125"/>
      <w:bookmarkStart w:id="4988" w:name="_Toc75275667"/>
      <w:bookmarkStart w:id="4989" w:name="_Toc75276178"/>
      <w:bookmarkStart w:id="4990" w:name="_Toc76541677"/>
      <w:bookmarkStart w:id="4991" w:name="_Toc82437446"/>
      <w:bookmarkStart w:id="4992" w:name="_Toc89944812"/>
      <w:bookmarkStart w:id="4993" w:name="_Toc98753830"/>
      <w:bookmarkStart w:id="4994" w:name="_Toc106180816"/>
      <w:bookmarkStart w:id="4995" w:name="_Toc114150861"/>
      <w:bookmarkStart w:id="4996" w:name="_Toc124151264"/>
      <w:bookmarkStart w:id="4997" w:name="_Toc124151784"/>
      <w:bookmarkStart w:id="4998" w:name="_Toc124152304"/>
      <w:bookmarkStart w:id="4999" w:name="_Toc130396836"/>
      <w:bookmarkStart w:id="5000" w:name="_Toc130397356"/>
      <w:bookmarkStart w:id="5001" w:name="_Toc137558460"/>
      <w:bookmarkStart w:id="5002" w:name="_Toc138862285"/>
      <w:bookmarkStart w:id="5003" w:name="_Toc145532342"/>
      <w:bookmarkStart w:id="5004" w:name="_Toc163218755"/>
      <w:bookmarkStart w:id="5005" w:name="_Toc176702086"/>
      <w:bookmarkStart w:id="5006" w:name="_Toc187262529"/>
      <w:r w:rsidRPr="00BE5108">
        <w:rPr>
          <w:rFonts w:eastAsiaTheme="minorEastAsia"/>
        </w:rPr>
        <w:t>7.2</w:t>
      </w:r>
      <w:r w:rsidRPr="00BE5108">
        <w:rPr>
          <w:rFonts w:eastAsiaTheme="minorEastAsia"/>
        </w:rPr>
        <w:tab/>
        <w:t>Reference sensitivity level</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4E6208A" w14:textId="77777777" w:rsidR="00C87888" w:rsidRPr="00BE5108" w:rsidRDefault="00C87888" w:rsidP="00C87888">
      <w:pPr>
        <w:pStyle w:val="Heading3"/>
        <w:rPr>
          <w:rFonts w:eastAsiaTheme="minorEastAsia"/>
        </w:rPr>
      </w:pPr>
      <w:bookmarkStart w:id="5007" w:name="_Toc73962949"/>
      <w:bookmarkStart w:id="5008" w:name="_Toc75260126"/>
      <w:bookmarkStart w:id="5009" w:name="_Toc75275668"/>
      <w:bookmarkStart w:id="5010" w:name="_Toc75276179"/>
      <w:bookmarkStart w:id="5011" w:name="_Toc76541678"/>
      <w:bookmarkStart w:id="5012" w:name="_Toc82437447"/>
      <w:bookmarkStart w:id="5013" w:name="_Toc89944813"/>
      <w:bookmarkStart w:id="5014" w:name="_Toc98753831"/>
      <w:bookmarkStart w:id="5015" w:name="_Toc106180817"/>
      <w:bookmarkStart w:id="5016" w:name="_Toc114150862"/>
      <w:bookmarkStart w:id="5017" w:name="_Toc124151265"/>
      <w:bookmarkStart w:id="5018" w:name="_Toc124151785"/>
      <w:bookmarkStart w:id="5019" w:name="_Toc124152305"/>
      <w:bookmarkStart w:id="5020" w:name="_Toc130396837"/>
      <w:bookmarkStart w:id="5021" w:name="_Toc130397357"/>
      <w:bookmarkStart w:id="5022" w:name="_Toc137558461"/>
      <w:bookmarkStart w:id="5023" w:name="_Toc138862286"/>
      <w:bookmarkStart w:id="5024" w:name="_Toc145532343"/>
      <w:bookmarkStart w:id="5025" w:name="_Toc163218756"/>
      <w:bookmarkStart w:id="5026" w:name="_Toc176702087"/>
      <w:bookmarkStart w:id="5027" w:name="_Toc187262530"/>
      <w:r w:rsidRPr="00BE5108">
        <w:rPr>
          <w:rFonts w:eastAsiaTheme="minorEastAsia"/>
        </w:rPr>
        <w:t>7.2.1</w:t>
      </w:r>
      <w:r w:rsidRPr="00BE5108">
        <w:rPr>
          <w:rFonts w:eastAsiaTheme="minorEastAsia"/>
        </w:rPr>
        <w:tab/>
        <w:t>Definition and applicability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028" w:name="_Toc73962950"/>
      <w:bookmarkStart w:id="5029" w:name="_Toc75260127"/>
      <w:bookmarkStart w:id="5030" w:name="_Toc75275669"/>
      <w:bookmarkStart w:id="5031" w:name="_Toc75276180"/>
      <w:bookmarkStart w:id="5032" w:name="_Toc76541679"/>
      <w:bookmarkStart w:id="5033" w:name="_Toc82437448"/>
      <w:bookmarkStart w:id="5034" w:name="_Toc89944814"/>
      <w:bookmarkStart w:id="5035" w:name="_Toc98753832"/>
      <w:bookmarkStart w:id="5036" w:name="_Toc106180818"/>
      <w:bookmarkStart w:id="5037" w:name="_Toc114150863"/>
      <w:bookmarkStart w:id="5038" w:name="_Toc124151266"/>
      <w:bookmarkStart w:id="5039" w:name="_Toc124151786"/>
      <w:bookmarkStart w:id="5040" w:name="_Toc124152306"/>
      <w:bookmarkStart w:id="5041" w:name="_Toc130396838"/>
      <w:bookmarkStart w:id="5042" w:name="_Toc130397358"/>
      <w:bookmarkStart w:id="5043" w:name="_Toc137558462"/>
      <w:bookmarkStart w:id="5044" w:name="_Toc138862287"/>
      <w:bookmarkStart w:id="5045" w:name="_Toc145532344"/>
      <w:bookmarkStart w:id="5046" w:name="_Toc163218757"/>
      <w:bookmarkStart w:id="5047" w:name="_Toc176702088"/>
      <w:bookmarkStart w:id="5048" w:name="_Toc187262531"/>
      <w:r w:rsidRPr="00BE5108">
        <w:rPr>
          <w:rFonts w:eastAsiaTheme="minorEastAsia"/>
        </w:rPr>
        <w:t>7.2.2</w:t>
      </w:r>
      <w:r w:rsidRPr="00BE5108">
        <w:rPr>
          <w:rFonts w:eastAsiaTheme="minorEastAsia"/>
        </w:rPr>
        <w:tab/>
        <w:t>Minimum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049" w:name="_Toc73962951"/>
      <w:bookmarkStart w:id="5050" w:name="_Toc75260128"/>
      <w:bookmarkStart w:id="5051" w:name="_Toc75275670"/>
      <w:bookmarkStart w:id="5052" w:name="_Toc75276181"/>
      <w:bookmarkStart w:id="5053" w:name="_Toc76541680"/>
      <w:bookmarkStart w:id="5054" w:name="_Toc82437449"/>
      <w:bookmarkStart w:id="5055" w:name="_Toc89944815"/>
      <w:bookmarkStart w:id="5056" w:name="_Toc98753833"/>
      <w:bookmarkStart w:id="5057" w:name="_Toc106180819"/>
      <w:bookmarkStart w:id="5058" w:name="_Toc114150864"/>
      <w:bookmarkStart w:id="5059" w:name="_Toc124151267"/>
      <w:bookmarkStart w:id="5060" w:name="_Toc124151787"/>
      <w:bookmarkStart w:id="5061" w:name="_Toc124152307"/>
      <w:bookmarkStart w:id="5062" w:name="_Toc130396839"/>
      <w:bookmarkStart w:id="5063" w:name="_Toc130397359"/>
      <w:bookmarkStart w:id="5064" w:name="_Toc137558463"/>
      <w:bookmarkStart w:id="5065" w:name="_Toc138862288"/>
      <w:bookmarkStart w:id="5066" w:name="_Toc145532345"/>
      <w:bookmarkStart w:id="5067" w:name="_Toc163218758"/>
      <w:bookmarkStart w:id="5068" w:name="_Toc176702089"/>
      <w:bookmarkStart w:id="5069" w:name="_Toc187262532"/>
      <w:r w:rsidRPr="00BE5108">
        <w:rPr>
          <w:rFonts w:eastAsiaTheme="minorEastAsia"/>
        </w:rPr>
        <w:t>7.2.3</w:t>
      </w:r>
      <w:r w:rsidRPr="00BE5108">
        <w:rPr>
          <w:rFonts w:eastAsiaTheme="minorEastAsia"/>
        </w:rPr>
        <w:tab/>
        <w:t>Test purpose</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070" w:name="_Toc73962952"/>
      <w:bookmarkStart w:id="5071" w:name="_Toc75260129"/>
      <w:bookmarkStart w:id="5072" w:name="_Toc75275671"/>
      <w:bookmarkStart w:id="5073" w:name="_Toc75276182"/>
      <w:bookmarkStart w:id="5074" w:name="_Toc76541681"/>
      <w:bookmarkStart w:id="5075" w:name="_Toc82437450"/>
      <w:bookmarkStart w:id="5076" w:name="_Toc89944816"/>
      <w:bookmarkStart w:id="5077" w:name="_Toc98753834"/>
      <w:bookmarkStart w:id="5078" w:name="_Toc106180820"/>
      <w:bookmarkStart w:id="5079" w:name="_Toc114150865"/>
      <w:bookmarkStart w:id="5080" w:name="_Toc124151268"/>
      <w:bookmarkStart w:id="5081" w:name="_Toc124151788"/>
      <w:bookmarkStart w:id="5082" w:name="_Toc124152308"/>
      <w:bookmarkStart w:id="5083" w:name="_Toc130396840"/>
      <w:bookmarkStart w:id="5084" w:name="_Toc130397360"/>
      <w:bookmarkStart w:id="5085" w:name="_Toc137558464"/>
      <w:bookmarkStart w:id="5086" w:name="_Toc138862289"/>
      <w:bookmarkStart w:id="5087" w:name="_Toc145532346"/>
      <w:bookmarkStart w:id="5088" w:name="_Toc163218759"/>
      <w:bookmarkStart w:id="5089" w:name="_Toc176702090"/>
      <w:bookmarkStart w:id="5090" w:name="_Toc187262533"/>
      <w:r w:rsidRPr="00BE5108">
        <w:rPr>
          <w:rFonts w:eastAsiaTheme="minorEastAsia"/>
        </w:rPr>
        <w:t>7.2.4</w:t>
      </w:r>
      <w:r w:rsidRPr="00BE5108">
        <w:rPr>
          <w:rFonts w:eastAsiaTheme="minorEastAsia"/>
        </w:rPr>
        <w:tab/>
        <w:t>Method of test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31A539D" w14:textId="339589D7" w:rsidR="00C87888" w:rsidRPr="00BE5108" w:rsidRDefault="00C87888" w:rsidP="00C87888">
      <w:pPr>
        <w:pStyle w:val="Heading4"/>
        <w:rPr>
          <w:rFonts w:eastAsiaTheme="minorEastAsia"/>
        </w:rPr>
      </w:pPr>
      <w:bookmarkStart w:id="5091" w:name="_Toc75260130"/>
      <w:bookmarkStart w:id="5092" w:name="_Toc75275672"/>
      <w:bookmarkStart w:id="5093" w:name="_Toc75276183"/>
      <w:bookmarkStart w:id="5094" w:name="_Toc76541682"/>
      <w:bookmarkStart w:id="5095" w:name="_Toc82437451"/>
      <w:bookmarkStart w:id="5096" w:name="_Toc89944817"/>
      <w:bookmarkStart w:id="5097" w:name="_Toc98753835"/>
      <w:bookmarkStart w:id="5098" w:name="_Toc106180821"/>
      <w:bookmarkStart w:id="5099" w:name="_Toc114150866"/>
      <w:bookmarkStart w:id="5100" w:name="_Toc124151269"/>
      <w:bookmarkStart w:id="5101" w:name="_Toc124151789"/>
      <w:bookmarkStart w:id="5102" w:name="_Toc124152309"/>
      <w:bookmarkStart w:id="5103" w:name="_Toc130396841"/>
      <w:bookmarkStart w:id="5104" w:name="_Toc130397361"/>
      <w:bookmarkStart w:id="5105" w:name="_Toc137558465"/>
      <w:bookmarkStart w:id="5106" w:name="_Toc138862290"/>
      <w:bookmarkStart w:id="5107" w:name="_Toc145532347"/>
      <w:bookmarkStart w:id="5108" w:name="_Toc73962953"/>
      <w:bookmarkStart w:id="5109" w:name="_Toc163218760"/>
      <w:bookmarkStart w:id="5110" w:name="_Toc176702091"/>
      <w:bookmarkStart w:id="5111" w:name="_Toc187262534"/>
      <w:r w:rsidRPr="00BE5108">
        <w:rPr>
          <w:rFonts w:eastAsiaTheme="minorEastAsia"/>
        </w:rPr>
        <w:t>7.2.4.1</w:t>
      </w:r>
      <w:r w:rsidRPr="00BE5108">
        <w:rPr>
          <w:rFonts w:eastAsiaTheme="minorEastAsia"/>
        </w:rPr>
        <w:tab/>
        <w:t>Initial conditions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112" w:name="_Toc73962954"/>
      <w:bookmarkStart w:id="5113" w:name="_Toc75260131"/>
      <w:bookmarkStart w:id="5114" w:name="_Toc75275673"/>
      <w:bookmarkStart w:id="5115" w:name="_Toc75276184"/>
      <w:bookmarkStart w:id="5116" w:name="_Toc76541683"/>
      <w:bookmarkStart w:id="5117" w:name="_Toc82437452"/>
      <w:bookmarkStart w:id="5118" w:name="_Toc89944818"/>
      <w:bookmarkStart w:id="5119" w:name="_Toc98753836"/>
      <w:bookmarkStart w:id="5120" w:name="_Toc106180822"/>
      <w:bookmarkStart w:id="5121" w:name="_Toc114150867"/>
      <w:bookmarkStart w:id="5122" w:name="_Toc124151270"/>
      <w:bookmarkStart w:id="5123" w:name="_Toc124151790"/>
      <w:bookmarkStart w:id="5124" w:name="_Toc124152310"/>
      <w:bookmarkStart w:id="5125" w:name="_Toc130396842"/>
      <w:bookmarkStart w:id="5126" w:name="_Toc130397362"/>
      <w:bookmarkStart w:id="5127" w:name="_Toc137558466"/>
      <w:bookmarkStart w:id="5128" w:name="_Toc138862291"/>
      <w:bookmarkStart w:id="5129" w:name="_Toc145532348"/>
      <w:bookmarkStart w:id="5130" w:name="_Toc163218761"/>
      <w:bookmarkStart w:id="5131" w:name="_Toc176702092"/>
      <w:bookmarkStart w:id="5132" w:name="_Toc187262535"/>
      <w:r w:rsidRPr="00BE5108">
        <w:rPr>
          <w:rFonts w:eastAsiaTheme="minorEastAsia"/>
        </w:rPr>
        <w:t>7.2.4.2</w:t>
      </w:r>
      <w:r w:rsidRPr="00BE5108">
        <w:rPr>
          <w:rFonts w:eastAsiaTheme="minorEastAsia"/>
        </w:rPr>
        <w:tab/>
        <w:t>Procedure</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133" w:name="_Toc73962955"/>
      <w:bookmarkStart w:id="5134" w:name="_Toc75260132"/>
      <w:bookmarkStart w:id="5135" w:name="_Toc75275674"/>
      <w:bookmarkStart w:id="5136" w:name="_Toc75276185"/>
      <w:bookmarkStart w:id="5137" w:name="_Toc76541684"/>
      <w:bookmarkStart w:id="5138" w:name="_Toc82437453"/>
      <w:bookmarkStart w:id="5139" w:name="_Toc89944819"/>
      <w:bookmarkStart w:id="5140" w:name="_Toc98753837"/>
      <w:bookmarkStart w:id="5141" w:name="_Toc106180823"/>
      <w:bookmarkStart w:id="5142" w:name="_Toc114150868"/>
      <w:bookmarkStart w:id="5143" w:name="_Toc124151271"/>
      <w:bookmarkStart w:id="5144" w:name="_Toc124151791"/>
      <w:bookmarkStart w:id="5145" w:name="_Toc124152311"/>
      <w:bookmarkStart w:id="5146" w:name="_Toc130396843"/>
      <w:bookmarkStart w:id="5147" w:name="_Toc130397363"/>
      <w:bookmarkStart w:id="5148" w:name="_Toc137558467"/>
      <w:bookmarkStart w:id="5149" w:name="_Toc138862292"/>
      <w:bookmarkStart w:id="5150" w:name="_Toc145532349"/>
      <w:bookmarkStart w:id="5151" w:name="_Toc163218762"/>
      <w:bookmarkStart w:id="5152" w:name="_Toc176702093"/>
      <w:bookmarkStart w:id="5153" w:name="_Toc187262536"/>
      <w:r w:rsidRPr="00BE5108">
        <w:rPr>
          <w:rFonts w:eastAsiaTheme="minorEastAsia"/>
        </w:rPr>
        <w:t>7.2.5</w:t>
      </w:r>
      <w:r w:rsidRPr="00BE5108">
        <w:rPr>
          <w:rFonts w:eastAsiaTheme="minorEastAsia"/>
        </w:rPr>
        <w:tab/>
        <w:t>Test requirements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A5FFAA2" w14:textId="77777777" w:rsidR="00C87888" w:rsidRPr="00BE5108" w:rsidRDefault="00C87888" w:rsidP="00C87888">
      <w:pPr>
        <w:pStyle w:val="Heading4"/>
        <w:rPr>
          <w:rFonts w:eastAsiaTheme="minorEastAsia"/>
        </w:rPr>
      </w:pPr>
      <w:bookmarkStart w:id="5154" w:name="_Toc73962956"/>
      <w:bookmarkStart w:id="5155" w:name="_Toc75260133"/>
      <w:bookmarkStart w:id="5156" w:name="_Toc75275675"/>
      <w:bookmarkStart w:id="5157" w:name="_Toc75276186"/>
      <w:bookmarkStart w:id="5158" w:name="_Toc76541685"/>
      <w:bookmarkStart w:id="5159" w:name="_Toc82437454"/>
      <w:bookmarkStart w:id="5160" w:name="_Toc89944820"/>
      <w:bookmarkStart w:id="5161" w:name="_Toc98753838"/>
      <w:bookmarkStart w:id="5162" w:name="_Toc106180824"/>
      <w:bookmarkStart w:id="5163" w:name="_Toc114150869"/>
      <w:bookmarkStart w:id="5164" w:name="_Toc124151272"/>
      <w:bookmarkStart w:id="5165" w:name="_Toc124151792"/>
      <w:bookmarkStart w:id="5166" w:name="_Toc124152312"/>
      <w:bookmarkStart w:id="5167" w:name="_Toc130396844"/>
      <w:bookmarkStart w:id="5168" w:name="_Toc130397364"/>
      <w:bookmarkStart w:id="5169" w:name="_Toc137558468"/>
      <w:bookmarkStart w:id="5170" w:name="_Toc138862293"/>
      <w:bookmarkStart w:id="5171" w:name="_Toc145532350"/>
      <w:bookmarkStart w:id="5172" w:name="_Toc163218763"/>
      <w:bookmarkStart w:id="5173" w:name="_Toc176702094"/>
      <w:bookmarkStart w:id="5174" w:name="_Toc187262537"/>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175" w:name="OLE_LINK319"/>
      <w:bookmarkStart w:id="517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177" w:name="_Toc73962957"/>
      <w:bookmarkStart w:id="5178" w:name="_Toc75260134"/>
      <w:bookmarkStart w:id="5179" w:name="_Toc75275676"/>
      <w:bookmarkStart w:id="5180" w:name="_Toc75276187"/>
      <w:bookmarkStart w:id="5181" w:name="_Toc76541686"/>
      <w:bookmarkStart w:id="5182" w:name="_Toc82437455"/>
      <w:bookmarkStart w:id="5183" w:name="_Toc89944821"/>
      <w:bookmarkStart w:id="5184" w:name="_Toc98753839"/>
      <w:bookmarkStart w:id="5185" w:name="_Toc106180825"/>
      <w:bookmarkStart w:id="5186" w:name="_Toc114150870"/>
      <w:bookmarkStart w:id="5187" w:name="_Toc124151273"/>
      <w:bookmarkStart w:id="5188" w:name="_Toc124151793"/>
      <w:bookmarkStart w:id="5189" w:name="_Toc124152313"/>
      <w:bookmarkStart w:id="5190" w:name="_Toc130396845"/>
      <w:bookmarkStart w:id="5191" w:name="_Toc130397365"/>
      <w:bookmarkStart w:id="5192" w:name="_Toc137558469"/>
      <w:bookmarkStart w:id="5193" w:name="_Toc138862294"/>
      <w:bookmarkStart w:id="5194" w:name="_Toc145532351"/>
      <w:bookmarkStart w:id="5195" w:name="_Toc163218764"/>
      <w:bookmarkStart w:id="5196" w:name="_Toc176702095"/>
      <w:bookmarkStart w:id="5197" w:name="_Toc187262538"/>
      <w:bookmarkEnd w:id="5175"/>
      <w:bookmarkEnd w:id="517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198" w:name="_Toc73962958"/>
      <w:bookmarkStart w:id="5199" w:name="_Toc75260135"/>
      <w:bookmarkStart w:id="5200" w:name="_Toc75275677"/>
      <w:bookmarkStart w:id="5201" w:name="_Toc75276188"/>
      <w:bookmarkStart w:id="5202" w:name="_Toc76541687"/>
      <w:bookmarkStart w:id="5203" w:name="_Toc82437456"/>
      <w:bookmarkStart w:id="5204" w:name="_Toc89944822"/>
      <w:bookmarkStart w:id="5205" w:name="_Toc98753840"/>
      <w:bookmarkStart w:id="5206" w:name="_Toc106180826"/>
      <w:bookmarkStart w:id="5207" w:name="_Toc114150871"/>
      <w:bookmarkStart w:id="5208" w:name="_Toc124151274"/>
      <w:bookmarkStart w:id="5209" w:name="_Toc124151794"/>
      <w:bookmarkStart w:id="5210" w:name="_Toc124152314"/>
      <w:bookmarkStart w:id="5211" w:name="_Toc130396846"/>
      <w:bookmarkStart w:id="5212" w:name="_Toc130397366"/>
      <w:bookmarkStart w:id="5213" w:name="_Toc137558470"/>
      <w:bookmarkStart w:id="5214" w:name="_Toc138862295"/>
      <w:bookmarkStart w:id="5215" w:name="_Toc145532352"/>
      <w:bookmarkStart w:id="5216" w:name="_Toc163218765"/>
      <w:bookmarkStart w:id="5217" w:name="_Toc176702096"/>
      <w:bookmarkStart w:id="5218" w:name="_Toc187262539"/>
      <w:r w:rsidRPr="00BE5108">
        <w:rPr>
          <w:rFonts w:eastAsiaTheme="minorEastAsia"/>
        </w:rPr>
        <w:t>7.3</w:t>
      </w:r>
      <w:r w:rsidRPr="00BE5108">
        <w:rPr>
          <w:rFonts w:eastAsiaTheme="minorEastAsia"/>
        </w:rPr>
        <w:tab/>
        <w:t>Dynamic range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9EC6C74" w14:textId="77777777" w:rsidR="00D60968" w:rsidRPr="00BE5108" w:rsidRDefault="00D60968" w:rsidP="00D60968">
      <w:pPr>
        <w:pStyle w:val="Heading3"/>
        <w:rPr>
          <w:rFonts w:eastAsiaTheme="minorEastAsia"/>
        </w:rPr>
      </w:pPr>
      <w:bookmarkStart w:id="5219" w:name="_Toc73962959"/>
      <w:bookmarkStart w:id="5220" w:name="_Toc75260136"/>
      <w:bookmarkStart w:id="5221" w:name="_Toc75275678"/>
      <w:bookmarkStart w:id="5222" w:name="_Toc75276189"/>
      <w:bookmarkStart w:id="5223" w:name="_Toc76541688"/>
      <w:bookmarkStart w:id="5224" w:name="_Toc82437457"/>
      <w:bookmarkStart w:id="5225" w:name="_Toc89944823"/>
      <w:bookmarkStart w:id="5226" w:name="_Toc98753841"/>
      <w:bookmarkStart w:id="5227" w:name="_Toc106180827"/>
      <w:bookmarkStart w:id="5228" w:name="_Toc114150872"/>
      <w:bookmarkStart w:id="5229" w:name="_Toc124151275"/>
      <w:bookmarkStart w:id="5230" w:name="_Toc124151795"/>
      <w:bookmarkStart w:id="5231" w:name="_Toc124152315"/>
      <w:bookmarkStart w:id="5232" w:name="_Toc130396847"/>
      <w:bookmarkStart w:id="5233" w:name="_Toc130397367"/>
      <w:bookmarkStart w:id="5234" w:name="_Toc137558471"/>
      <w:bookmarkStart w:id="5235" w:name="_Toc138862296"/>
      <w:bookmarkStart w:id="5236" w:name="_Toc145532353"/>
      <w:bookmarkStart w:id="5237" w:name="_Toc163218766"/>
      <w:bookmarkStart w:id="5238" w:name="_Toc176702097"/>
      <w:bookmarkStart w:id="5239" w:name="_Toc187262540"/>
      <w:r w:rsidRPr="00BE5108">
        <w:rPr>
          <w:rFonts w:eastAsiaTheme="minorEastAsia"/>
        </w:rPr>
        <w:t>7.3.1</w:t>
      </w:r>
      <w:r w:rsidRPr="00BE5108">
        <w:rPr>
          <w:rFonts w:eastAsiaTheme="minorEastAsia"/>
        </w:rPr>
        <w:tab/>
        <w:t>Definition and applicability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240" w:name="_Toc73962960"/>
      <w:bookmarkStart w:id="5241" w:name="_Toc75260137"/>
      <w:bookmarkStart w:id="5242" w:name="_Toc75275679"/>
      <w:bookmarkStart w:id="5243" w:name="_Toc75276190"/>
      <w:bookmarkStart w:id="5244" w:name="_Toc76541689"/>
      <w:bookmarkStart w:id="5245" w:name="_Toc82437458"/>
      <w:bookmarkStart w:id="5246" w:name="_Toc89944824"/>
      <w:bookmarkStart w:id="5247" w:name="_Toc98753842"/>
      <w:bookmarkStart w:id="5248" w:name="_Toc106180828"/>
      <w:bookmarkStart w:id="5249" w:name="_Toc114150873"/>
      <w:bookmarkStart w:id="5250" w:name="_Toc124151276"/>
      <w:bookmarkStart w:id="5251" w:name="_Toc124151796"/>
      <w:bookmarkStart w:id="5252" w:name="_Toc124152316"/>
      <w:bookmarkStart w:id="5253" w:name="_Toc130396848"/>
      <w:bookmarkStart w:id="5254" w:name="_Toc130397368"/>
      <w:bookmarkStart w:id="5255" w:name="_Toc137558472"/>
      <w:bookmarkStart w:id="5256" w:name="_Toc138862297"/>
      <w:bookmarkStart w:id="5257" w:name="_Toc145532354"/>
      <w:bookmarkStart w:id="5258" w:name="_Toc163218767"/>
      <w:bookmarkStart w:id="5259" w:name="_Toc176702098"/>
      <w:bookmarkStart w:id="5260" w:name="_Toc187262541"/>
      <w:r w:rsidRPr="00BE5108">
        <w:rPr>
          <w:rFonts w:eastAsiaTheme="minorEastAsia"/>
        </w:rPr>
        <w:t>7.3.2</w:t>
      </w:r>
      <w:r w:rsidRPr="00BE5108">
        <w:rPr>
          <w:rFonts w:eastAsiaTheme="minorEastAsia"/>
        </w:rPr>
        <w:tab/>
        <w:t>Minimum requirement</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261" w:name="_Toc73962961"/>
      <w:bookmarkStart w:id="5262" w:name="_Toc75260138"/>
      <w:bookmarkStart w:id="5263" w:name="_Toc75275680"/>
      <w:bookmarkStart w:id="5264" w:name="_Toc75276191"/>
      <w:bookmarkStart w:id="5265" w:name="_Toc76541690"/>
      <w:bookmarkStart w:id="5266" w:name="_Toc82437459"/>
      <w:bookmarkStart w:id="5267" w:name="_Toc89944825"/>
      <w:bookmarkStart w:id="5268" w:name="_Toc98753843"/>
      <w:bookmarkStart w:id="5269" w:name="_Toc106180829"/>
      <w:bookmarkStart w:id="5270" w:name="_Toc114150874"/>
      <w:bookmarkStart w:id="5271" w:name="_Toc124151277"/>
      <w:bookmarkStart w:id="5272" w:name="_Toc124151797"/>
      <w:bookmarkStart w:id="5273" w:name="_Toc124152317"/>
      <w:bookmarkStart w:id="5274" w:name="_Toc130396849"/>
      <w:bookmarkStart w:id="5275" w:name="_Toc130397369"/>
      <w:bookmarkStart w:id="5276" w:name="_Toc137558473"/>
      <w:bookmarkStart w:id="5277" w:name="_Toc138862298"/>
      <w:bookmarkStart w:id="5278" w:name="_Toc145532355"/>
      <w:bookmarkStart w:id="5279" w:name="_Toc163218768"/>
      <w:bookmarkStart w:id="5280" w:name="_Toc176702099"/>
      <w:bookmarkStart w:id="5281" w:name="_Toc187262542"/>
      <w:r w:rsidRPr="00BE5108">
        <w:rPr>
          <w:rFonts w:eastAsiaTheme="minorEastAsia"/>
        </w:rPr>
        <w:t>7.3.3</w:t>
      </w:r>
      <w:r w:rsidRPr="00BE5108">
        <w:rPr>
          <w:rFonts w:eastAsiaTheme="minorEastAsia"/>
        </w:rPr>
        <w:tab/>
        <w:t>Test purpose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282" w:name="_Toc73962962"/>
      <w:bookmarkStart w:id="5283" w:name="_Toc75260139"/>
      <w:bookmarkStart w:id="5284" w:name="_Toc75275681"/>
      <w:bookmarkStart w:id="5285" w:name="_Toc75276192"/>
      <w:bookmarkStart w:id="5286" w:name="_Toc76541691"/>
      <w:bookmarkStart w:id="5287" w:name="_Toc82437460"/>
      <w:bookmarkStart w:id="5288" w:name="_Toc89944826"/>
      <w:bookmarkStart w:id="5289" w:name="_Toc98753844"/>
      <w:bookmarkStart w:id="5290" w:name="_Toc106180830"/>
      <w:bookmarkStart w:id="5291" w:name="_Toc114150875"/>
      <w:bookmarkStart w:id="5292" w:name="_Toc124151278"/>
      <w:bookmarkStart w:id="5293" w:name="_Toc124151798"/>
      <w:bookmarkStart w:id="5294" w:name="_Toc124152318"/>
      <w:bookmarkStart w:id="5295" w:name="_Toc130396850"/>
      <w:bookmarkStart w:id="5296" w:name="_Toc130397370"/>
      <w:bookmarkStart w:id="5297" w:name="_Toc137558474"/>
      <w:bookmarkStart w:id="5298" w:name="_Toc138862299"/>
      <w:bookmarkStart w:id="5299" w:name="_Toc145532356"/>
      <w:bookmarkStart w:id="5300" w:name="_Toc163218769"/>
      <w:bookmarkStart w:id="5301" w:name="_Toc176702100"/>
      <w:bookmarkStart w:id="5302" w:name="_Toc187262543"/>
      <w:r w:rsidRPr="00BE5108">
        <w:rPr>
          <w:rFonts w:eastAsiaTheme="minorEastAsia"/>
        </w:rPr>
        <w:t>7.3.4</w:t>
      </w:r>
      <w:r w:rsidRPr="00BE5108">
        <w:rPr>
          <w:rFonts w:eastAsiaTheme="minorEastAsia"/>
        </w:rPr>
        <w:tab/>
        <w:t>Method of test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091CE72" w14:textId="77777777" w:rsidR="00D60968" w:rsidRPr="00BE5108" w:rsidRDefault="00D60968" w:rsidP="00D60968">
      <w:pPr>
        <w:pStyle w:val="Heading4"/>
        <w:rPr>
          <w:rFonts w:eastAsiaTheme="minorEastAsia"/>
        </w:rPr>
      </w:pPr>
      <w:bookmarkStart w:id="5303" w:name="_Toc73962963"/>
      <w:bookmarkStart w:id="5304" w:name="_Toc75260140"/>
      <w:bookmarkStart w:id="5305" w:name="_Toc75275682"/>
      <w:bookmarkStart w:id="5306" w:name="_Toc75276193"/>
      <w:bookmarkStart w:id="5307" w:name="_Toc76541692"/>
      <w:bookmarkStart w:id="5308" w:name="_Toc82437461"/>
      <w:bookmarkStart w:id="5309" w:name="_Toc89944827"/>
      <w:bookmarkStart w:id="5310" w:name="_Toc98753845"/>
      <w:bookmarkStart w:id="5311" w:name="_Toc106180831"/>
      <w:bookmarkStart w:id="5312" w:name="_Toc114150876"/>
      <w:bookmarkStart w:id="5313" w:name="_Toc124151279"/>
      <w:bookmarkStart w:id="5314" w:name="_Toc124151799"/>
      <w:bookmarkStart w:id="5315" w:name="_Toc124152319"/>
      <w:bookmarkStart w:id="5316" w:name="_Toc130396851"/>
      <w:bookmarkStart w:id="5317" w:name="_Toc130397371"/>
      <w:bookmarkStart w:id="5318" w:name="_Toc137558475"/>
      <w:bookmarkStart w:id="5319" w:name="_Toc138862300"/>
      <w:bookmarkStart w:id="5320" w:name="_Toc145532357"/>
      <w:bookmarkStart w:id="5321" w:name="_Toc163218770"/>
      <w:bookmarkStart w:id="5322" w:name="_Toc176702101"/>
      <w:bookmarkStart w:id="5323" w:name="_Toc187262544"/>
      <w:r w:rsidRPr="00BE5108">
        <w:rPr>
          <w:rFonts w:eastAsiaTheme="minorEastAsia"/>
        </w:rPr>
        <w:t>7.3.4.1</w:t>
      </w:r>
      <w:r w:rsidRPr="00BE5108">
        <w:rPr>
          <w:rFonts w:eastAsiaTheme="minorEastAsia"/>
        </w:rPr>
        <w:tab/>
        <w:t>Initial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324" w:name="_Toc73962964"/>
      <w:bookmarkStart w:id="5325" w:name="_Toc75260141"/>
      <w:bookmarkStart w:id="5326" w:name="_Toc75275683"/>
      <w:bookmarkStart w:id="5327" w:name="_Toc75276194"/>
      <w:bookmarkStart w:id="5328" w:name="_Toc76541693"/>
      <w:bookmarkStart w:id="5329" w:name="_Toc82437462"/>
      <w:bookmarkStart w:id="5330" w:name="_Toc89944828"/>
      <w:bookmarkStart w:id="5331" w:name="_Toc98753846"/>
      <w:bookmarkStart w:id="5332" w:name="_Toc106180832"/>
      <w:bookmarkStart w:id="5333" w:name="_Toc114150877"/>
      <w:bookmarkStart w:id="5334" w:name="_Toc124151280"/>
      <w:bookmarkStart w:id="5335" w:name="_Toc124151800"/>
      <w:bookmarkStart w:id="5336" w:name="_Toc124152320"/>
      <w:bookmarkStart w:id="5337" w:name="_Toc130396852"/>
      <w:bookmarkStart w:id="5338" w:name="_Toc130397372"/>
      <w:bookmarkStart w:id="5339" w:name="_Toc137558476"/>
      <w:bookmarkStart w:id="5340" w:name="_Toc138862301"/>
      <w:bookmarkStart w:id="5341" w:name="_Toc145532358"/>
      <w:bookmarkStart w:id="5342" w:name="_Toc163218771"/>
      <w:bookmarkStart w:id="5343" w:name="_Toc176702102"/>
      <w:bookmarkStart w:id="5344" w:name="_Toc187262545"/>
      <w:r w:rsidRPr="00BE5108">
        <w:rPr>
          <w:rFonts w:eastAsiaTheme="minorEastAsia"/>
        </w:rPr>
        <w:t>7.3.4.2</w:t>
      </w:r>
      <w:r w:rsidRPr="00BE5108">
        <w:rPr>
          <w:rFonts w:eastAsiaTheme="minorEastAsia"/>
        </w:rPr>
        <w:tab/>
        <w:t>Procedure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345" w:name="_Toc73962965"/>
      <w:bookmarkStart w:id="5346" w:name="_Toc75260142"/>
      <w:bookmarkStart w:id="5347" w:name="_Toc75275684"/>
      <w:bookmarkStart w:id="5348" w:name="_Toc75276195"/>
      <w:bookmarkStart w:id="5349" w:name="_Toc76541694"/>
      <w:bookmarkStart w:id="5350" w:name="_Toc82437463"/>
      <w:bookmarkStart w:id="5351" w:name="_Toc89944829"/>
      <w:bookmarkStart w:id="5352" w:name="_Toc98753847"/>
      <w:bookmarkStart w:id="5353" w:name="_Toc106180833"/>
      <w:bookmarkStart w:id="5354" w:name="_Toc114150878"/>
      <w:bookmarkStart w:id="5355" w:name="_Toc124151281"/>
      <w:bookmarkStart w:id="5356" w:name="_Toc124151801"/>
      <w:bookmarkStart w:id="5357" w:name="_Toc124152321"/>
      <w:bookmarkStart w:id="5358" w:name="_Toc130396853"/>
      <w:bookmarkStart w:id="5359" w:name="_Toc130397373"/>
      <w:bookmarkStart w:id="5360" w:name="_Toc137558477"/>
      <w:bookmarkStart w:id="5361" w:name="_Toc138862302"/>
      <w:bookmarkStart w:id="5362" w:name="_Toc145532359"/>
      <w:bookmarkStart w:id="5363" w:name="_Toc163218772"/>
      <w:bookmarkStart w:id="5364" w:name="_Toc176702103"/>
      <w:bookmarkStart w:id="5365" w:name="_Toc187262546"/>
      <w:r w:rsidRPr="00BE5108">
        <w:rPr>
          <w:rFonts w:eastAsiaTheme="minorEastAsia"/>
        </w:rPr>
        <w:t>7.3.5</w:t>
      </w:r>
      <w:r w:rsidRPr="00BE5108">
        <w:rPr>
          <w:rFonts w:eastAsiaTheme="minorEastAsia"/>
        </w:rPr>
        <w:tab/>
        <w:t>Test requirements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5366" w:name="_Toc73962966"/>
      <w:bookmarkStart w:id="5367" w:name="_Toc75260143"/>
      <w:bookmarkStart w:id="5368" w:name="_Toc75275685"/>
      <w:bookmarkStart w:id="5369" w:name="_Toc75276196"/>
      <w:bookmarkStart w:id="5370" w:name="_Toc76541695"/>
      <w:bookmarkStart w:id="5371" w:name="_Toc82437464"/>
      <w:bookmarkStart w:id="5372" w:name="_Toc89944830"/>
      <w:bookmarkStart w:id="5373" w:name="_Toc98753848"/>
      <w:bookmarkStart w:id="5374" w:name="_Toc106180834"/>
      <w:bookmarkStart w:id="5375" w:name="_Toc114150879"/>
      <w:bookmarkStart w:id="5376" w:name="_Toc124151282"/>
      <w:bookmarkStart w:id="5377" w:name="_Toc124151802"/>
      <w:bookmarkStart w:id="5378" w:name="_Toc124152322"/>
      <w:bookmarkStart w:id="5379" w:name="_Toc130396854"/>
      <w:bookmarkStart w:id="5380"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5381" w:name="_Toc137558478"/>
      <w:bookmarkStart w:id="5382" w:name="_Toc138862303"/>
      <w:bookmarkStart w:id="5383" w:name="_Toc145532360"/>
      <w:bookmarkStart w:id="5384" w:name="_Toc163218773"/>
      <w:bookmarkStart w:id="5385" w:name="_Toc176702104"/>
      <w:bookmarkStart w:id="5386" w:name="_Toc187262547"/>
      <w:r w:rsidRPr="00BE5108">
        <w:rPr>
          <w:rFonts w:eastAsiaTheme="minorEastAsia"/>
        </w:rPr>
        <w:t>7.4</w:t>
      </w:r>
      <w:r w:rsidRPr="00BE5108">
        <w:rPr>
          <w:rFonts w:eastAsiaTheme="minorEastAsia"/>
        </w:rPr>
        <w:tab/>
        <w:t>In-band selectivity and blocking</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39EF269B" w14:textId="77777777" w:rsidR="00D60968" w:rsidRPr="00BE5108" w:rsidRDefault="00D60968" w:rsidP="00D60968">
      <w:pPr>
        <w:pStyle w:val="Heading3"/>
        <w:ind w:left="0" w:firstLine="0"/>
        <w:rPr>
          <w:rFonts w:eastAsiaTheme="minorEastAsia"/>
        </w:rPr>
      </w:pPr>
      <w:bookmarkStart w:id="5387" w:name="_Toc73962967"/>
      <w:bookmarkStart w:id="5388" w:name="_Toc75260144"/>
      <w:bookmarkStart w:id="5389" w:name="_Toc75275686"/>
      <w:bookmarkStart w:id="5390" w:name="_Toc75276197"/>
      <w:bookmarkStart w:id="5391" w:name="_Toc76541696"/>
      <w:bookmarkStart w:id="5392" w:name="_Toc82437465"/>
      <w:bookmarkStart w:id="5393" w:name="_Toc89944831"/>
      <w:bookmarkStart w:id="5394" w:name="_Toc98753849"/>
      <w:bookmarkStart w:id="5395" w:name="_Toc106180835"/>
      <w:bookmarkStart w:id="5396" w:name="_Toc114150880"/>
      <w:bookmarkStart w:id="5397" w:name="_Toc124151283"/>
      <w:bookmarkStart w:id="5398" w:name="_Toc124151803"/>
      <w:bookmarkStart w:id="5399" w:name="_Toc124152323"/>
      <w:bookmarkStart w:id="5400" w:name="_Toc130396855"/>
      <w:bookmarkStart w:id="5401" w:name="_Toc130397375"/>
      <w:bookmarkStart w:id="5402" w:name="_Toc137558479"/>
      <w:bookmarkStart w:id="5403" w:name="_Toc138862304"/>
      <w:bookmarkStart w:id="5404" w:name="_Toc145532361"/>
      <w:bookmarkStart w:id="5405" w:name="_Toc163218774"/>
      <w:bookmarkStart w:id="5406" w:name="_Toc176702105"/>
      <w:bookmarkStart w:id="5407" w:name="_Toc187262548"/>
      <w:r w:rsidRPr="00BE5108">
        <w:rPr>
          <w:rFonts w:eastAsiaTheme="minorEastAsia"/>
        </w:rPr>
        <w:t>7.4.1</w:t>
      </w:r>
      <w:r w:rsidRPr="00BE5108">
        <w:rPr>
          <w:rFonts w:eastAsiaTheme="minorEastAsia"/>
        </w:rPr>
        <w:tab/>
        <w:t>Adjacent Channel Selectivity (ACS)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6A8DD6E" w14:textId="77777777" w:rsidR="00D60968" w:rsidRPr="00BE5108" w:rsidRDefault="00D60968" w:rsidP="00D60968">
      <w:pPr>
        <w:pStyle w:val="Heading4"/>
        <w:ind w:left="864" w:hanging="864"/>
        <w:rPr>
          <w:rFonts w:eastAsiaTheme="minorEastAsia"/>
        </w:rPr>
      </w:pPr>
      <w:bookmarkStart w:id="5408" w:name="_Toc73962968"/>
      <w:bookmarkStart w:id="5409" w:name="_Toc75260145"/>
      <w:bookmarkStart w:id="5410" w:name="_Toc75275687"/>
      <w:bookmarkStart w:id="5411" w:name="_Toc75276198"/>
      <w:bookmarkStart w:id="5412" w:name="_Toc76541697"/>
      <w:bookmarkStart w:id="5413" w:name="_Toc82437466"/>
      <w:bookmarkStart w:id="5414" w:name="_Toc89944832"/>
      <w:bookmarkStart w:id="5415" w:name="_Toc98753850"/>
      <w:bookmarkStart w:id="5416" w:name="_Toc106180836"/>
      <w:bookmarkStart w:id="5417" w:name="_Toc114150881"/>
      <w:bookmarkStart w:id="5418" w:name="_Toc124151284"/>
      <w:bookmarkStart w:id="5419" w:name="_Toc124151804"/>
      <w:bookmarkStart w:id="5420" w:name="_Toc124152324"/>
      <w:bookmarkStart w:id="5421" w:name="_Toc130396856"/>
      <w:bookmarkStart w:id="5422" w:name="_Toc130397376"/>
      <w:bookmarkStart w:id="5423" w:name="_Toc137558480"/>
      <w:bookmarkStart w:id="5424" w:name="_Toc138862305"/>
      <w:bookmarkStart w:id="5425" w:name="_Toc145532362"/>
      <w:bookmarkStart w:id="5426" w:name="_Toc163218775"/>
      <w:bookmarkStart w:id="5427" w:name="_Toc176702106"/>
      <w:bookmarkStart w:id="5428" w:name="_Toc187262549"/>
      <w:r w:rsidRPr="00BE5108">
        <w:rPr>
          <w:rFonts w:eastAsiaTheme="minorEastAsia"/>
        </w:rPr>
        <w:t>7.4.1.1</w:t>
      </w:r>
      <w:r w:rsidRPr="00BE5108">
        <w:rPr>
          <w:rFonts w:eastAsiaTheme="minorEastAsia"/>
        </w:rPr>
        <w:tab/>
        <w:t>Definition and applicability</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429" w:name="_Toc73962969"/>
      <w:bookmarkStart w:id="5430" w:name="_Toc75260146"/>
      <w:bookmarkStart w:id="5431" w:name="_Toc75275688"/>
      <w:bookmarkStart w:id="5432" w:name="_Toc75276199"/>
      <w:bookmarkStart w:id="5433" w:name="_Toc76541698"/>
      <w:bookmarkStart w:id="5434" w:name="_Toc82437467"/>
      <w:bookmarkStart w:id="5435" w:name="_Toc89944833"/>
      <w:bookmarkStart w:id="5436" w:name="_Toc98753851"/>
      <w:bookmarkStart w:id="5437" w:name="_Toc106180837"/>
      <w:bookmarkStart w:id="5438" w:name="_Toc114150882"/>
      <w:bookmarkStart w:id="5439" w:name="_Toc124151285"/>
      <w:bookmarkStart w:id="5440" w:name="_Toc124151805"/>
      <w:bookmarkStart w:id="5441" w:name="_Toc124152325"/>
      <w:bookmarkStart w:id="5442" w:name="_Toc130396857"/>
      <w:bookmarkStart w:id="5443" w:name="_Toc130397377"/>
      <w:bookmarkStart w:id="5444" w:name="_Toc137558481"/>
      <w:bookmarkStart w:id="5445" w:name="_Toc138862306"/>
      <w:bookmarkStart w:id="5446" w:name="_Toc145532363"/>
      <w:bookmarkStart w:id="5447" w:name="_Toc163218776"/>
      <w:bookmarkStart w:id="5448" w:name="_Toc176702107"/>
      <w:bookmarkStart w:id="5449" w:name="_Toc187262550"/>
      <w:r w:rsidRPr="00BE5108">
        <w:rPr>
          <w:rFonts w:eastAsiaTheme="minorEastAsia"/>
        </w:rPr>
        <w:lastRenderedPageBreak/>
        <w:t>7.4.1.2</w:t>
      </w:r>
      <w:r w:rsidRPr="00BE5108">
        <w:rPr>
          <w:rFonts w:eastAsiaTheme="minorEastAsia"/>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450" w:name="_Toc73962970"/>
      <w:bookmarkStart w:id="5451" w:name="_Toc75260147"/>
      <w:bookmarkStart w:id="5452" w:name="_Toc75275689"/>
      <w:bookmarkStart w:id="5453" w:name="_Toc75276200"/>
      <w:bookmarkStart w:id="5454" w:name="_Toc76541699"/>
      <w:bookmarkStart w:id="5455" w:name="_Toc82437468"/>
      <w:bookmarkStart w:id="5456" w:name="_Toc89944834"/>
      <w:bookmarkStart w:id="5457" w:name="_Toc98753852"/>
      <w:bookmarkStart w:id="5458" w:name="_Toc106180838"/>
      <w:bookmarkStart w:id="5459" w:name="_Toc114150883"/>
      <w:bookmarkStart w:id="5460" w:name="_Toc124151286"/>
      <w:bookmarkStart w:id="5461" w:name="_Toc124151806"/>
      <w:bookmarkStart w:id="5462" w:name="_Toc124152326"/>
      <w:bookmarkStart w:id="5463" w:name="_Toc130396858"/>
      <w:bookmarkStart w:id="5464" w:name="_Toc130397378"/>
      <w:bookmarkStart w:id="5465" w:name="_Toc137558482"/>
      <w:bookmarkStart w:id="5466" w:name="_Toc138862307"/>
      <w:bookmarkStart w:id="5467" w:name="_Toc145532364"/>
      <w:bookmarkStart w:id="5468" w:name="_Toc163218777"/>
      <w:bookmarkStart w:id="5469" w:name="_Toc176702108"/>
      <w:bookmarkStart w:id="5470" w:name="_Toc187262551"/>
      <w:r w:rsidRPr="00BE5108">
        <w:rPr>
          <w:rFonts w:eastAsiaTheme="minorEastAsia"/>
        </w:rPr>
        <w:t>7.4.1.3</w:t>
      </w:r>
      <w:r w:rsidRPr="00BE5108">
        <w:rPr>
          <w:rFonts w:eastAsiaTheme="minorEastAsia"/>
        </w:rPr>
        <w:tab/>
        <w:t>Test purpose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471" w:name="_Toc73962971"/>
      <w:bookmarkStart w:id="5472" w:name="_Toc75260148"/>
      <w:bookmarkStart w:id="5473" w:name="_Toc75275690"/>
      <w:bookmarkStart w:id="5474" w:name="_Toc75276201"/>
      <w:bookmarkStart w:id="5475" w:name="_Toc76541700"/>
      <w:bookmarkStart w:id="5476" w:name="_Toc82437469"/>
      <w:bookmarkStart w:id="5477" w:name="_Toc89944835"/>
      <w:bookmarkStart w:id="5478" w:name="_Toc98753853"/>
      <w:bookmarkStart w:id="5479" w:name="_Toc106180839"/>
      <w:bookmarkStart w:id="5480" w:name="_Toc114150884"/>
      <w:bookmarkStart w:id="5481" w:name="_Toc124151287"/>
      <w:bookmarkStart w:id="5482" w:name="_Toc124151807"/>
      <w:bookmarkStart w:id="5483" w:name="_Toc124152327"/>
      <w:bookmarkStart w:id="5484" w:name="_Toc130396859"/>
      <w:bookmarkStart w:id="5485" w:name="_Toc130397379"/>
      <w:bookmarkStart w:id="5486" w:name="_Toc137558483"/>
      <w:bookmarkStart w:id="5487" w:name="_Toc138862308"/>
      <w:bookmarkStart w:id="5488" w:name="_Toc145532365"/>
      <w:bookmarkStart w:id="5489" w:name="_Toc163218778"/>
      <w:bookmarkStart w:id="5490" w:name="_Toc176702109"/>
      <w:bookmarkStart w:id="5491" w:name="_Toc187262552"/>
      <w:r w:rsidRPr="00BE5108">
        <w:rPr>
          <w:rFonts w:eastAsiaTheme="minorEastAsia"/>
        </w:rPr>
        <w:t>7.4.1.4</w:t>
      </w:r>
      <w:r w:rsidRPr="00BE5108">
        <w:rPr>
          <w:rFonts w:eastAsiaTheme="minorEastAsia"/>
        </w:rPr>
        <w:tab/>
        <w:t>Method of test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BE5FF47" w14:textId="77777777" w:rsidR="00D60968" w:rsidRPr="00BE5108" w:rsidRDefault="00D60968" w:rsidP="00D60968">
      <w:pPr>
        <w:pStyle w:val="Heading5"/>
        <w:ind w:left="1008" w:hanging="1008"/>
        <w:rPr>
          <w:rFonts w:eastAsiaTheme="minorEastAsia"/>
        </w:rPr>
      </w:pPr>
      <w:bookmarkStart w:id="5492" w:name="_Toc73962972"/>
      <w:bookmarkStart w:id="5493" w:name="_Toc75260149"/>
      <w:bookmarkStart w:id="5494" w:name="_Toc75275691"/>
      <w:bookmarkStart w:id="5495" w:name="_Toc75276202"/>
      <w:bookmarkStart w:id="5496" w:name="_Toc76541701"/>
      <w:bookmarkStart w:id="5497" w:name="_Toc82437470"/>
      <w:bookmarkStart w:id="5498" w:name="_Toc89944836"/>
      <w:bookmarkStart w:id="5499" w:name="_Toc98753854"/>
      <w:bookmarkStart w:id="5500" w:name="_Toc106180840"/>
      <w:bookmarkStart w:id="5501" w:name="_Toc114150885"/>
      <w:bookmarkStart w:id="5502" w:name="_Toc124151288"/>
      <w:bookmarkStart w:id="5503" w:name="_Toc124151808"/>
      <w:bookmarkStart w:id="5504" w:name="_Toc124152328"/>
      <w:bookmarkStart w:id="5505" w:name="_Toc130396860"/>
      <w:bookmarkStart w:id="5506" w:name="_Toc130397380"/>
      <w:bookmarkStart w:id="5507" w:name="_Toc137558484"/>
      <w:bookmarkStart w:id="5508" w:name="_Toc138862309"/>
      <w:bookmarkStart w:id="5509" w:name="_Toc145532366"/>
      <w:bookmarkStart w:id="5510" w:name="_Toc163218779"/>
      <w:bookmarkStart w:id="5511" w:name="_Toc176702110"/>
      <w:bookmarkStart w:id="5512" w:name="_Toc187262553"/>
      <w:r w:rsidRPr="00BE5108">
        <w:rPr>
          <w:rFonts w:eastAsiaTheme="minorEastAsia"/>
        </w:rPr>
        <w:t>7.4.1.4.1</w:t>
      </w:r>
      <w:r w:rsidRPr="00BE5108">
        <w:rPr>
          <w:rFonts w:eastAsiaTheme="minorEastAsia"/>
        </w:rPr>
        <w:tab/>
        <w:t>Initial conditions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513" w:name="_Toc73962973"/>
      <w:bookmarkStart w:id="5514" w:name="_Toc75260150"/>
      <w:bookmarkStart w:id="5515" w:name="_Toc75275692"/>
      <w:bookmarkStart w:id="5516" w:name="_Toc75276203"/>
      <w:bookmarkStart w:id="5517" w:name="_Toc76541702"/>
      <w:bookmarkStart w:id="5518" w:name="_Toc82437471"/>
      <w:bookmarkStart w:id="5519" w:name="_Toc89944837"/>
      <w:bookmarkStart w:id="5520" w:name="_Toc98753855"/>
      <w:bookmarkStart w:id="5521" w:name="_Toc106180841"/>
      <w:bookmarkStart w:id="5522" w:name="_Toc114150886"/>
      <w:bookmarkStart w:id="5523" w:name="_Toc124151289"/>
      <w:bookmarkStart w:id="5524" w:name="_Toc124151809"/>
      <w:bookmarkStart w:id="5525" w:name="_Toc124152329"/>
      <w:bookmarkStart w:id="5526" w:name="_Toc130396861"/>
      <w:bookmarkStart w:id="5527" w:name="_Toc130397381"/>
      <w:bookmarkStart w:id="5528" w:name="_Toc137558485"/>
      <w:bookmarkStart w:id="5529" w:name="_Toc138862310"/>
      <w:bookmarkStart w:id="5530" w:name="_Toc145532367"/>
      <w:bookmarkStart w:id="5531" w:name="_Toc163218780"/>
      <w:bookmarkStart w:id="5532" w:name="_Toc176702111"/>
      <w:bookmarkStart w:id="5533" w:name="_Toc187262554"/>
      <w:r w:rsidRPr="00BE5108">
        <w:rPr>
          <w:rFonts w:eastAsiaTheme="minorEastAsia"/>
        </w:rPr>
        <w:t>7.4.1.4.2</w:t>
      </w:r>
      <w:r w:rsidRPr="00BE5108">
        <w:rPr>
          <w:rFonts w:eastAsiaTheme="minorEastAsia"/>
        </w:rPr>
        <w:tab/>
        <w:t>Procedure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534" w:name="_Toc73962974"/>
      <w:bookmarkStart w:id="5535" w:name="_Toc75260151"/>
      <w:bookmarkStart w:id="5536" w:name="_Toc75275693"/>
      <w:bookmarkStart w:id="5537" w:name="_Toc75276204"/>
      <w:bookmarkStart w:id="5538" w:name="_Toc76541703"/>
      <w:bookmarkStart w:id="5539" w:name="_Toc82437472"/>
      <w:bookmarkStart w:id="5540" w:name="_Toc89944838"/>
      <w:bookmarkStart w:id="5541" w:name="_Toc98753856"/>
      <w:bookmarkStart w:id="5542" w:name="_Toc106180842"/>
      <w:bookmarkStart w:id="5543" w:name="_Toc114150887"/>
      <w:bookmarkStart w:id="5544" w:name="_Toc124151290"/>
      <w:bookmarkStart w:id="5545" w:name="_Toc124151810"/>
      <w:bookmarkStart w:id="5546" w:name="_Toc124152330"/>
      <w:bookmarkStart w:id="5547" w:name="_Toc130396862"/>
      <w:bookmarkStart w:id="5548" w:name="_Toc130397382"/>
      <w:bookmarkStart w:id="5549" w:name="_Toc137558486"/>
      <w:bookmarkStart w:id="5550" w:name="_Toc138862311"/>
      <w:bookmarkStart w:id="5551" w:name="_Toc145532368"/>
      <w:bookmarkStart w:id="5552" w:name="_Toc163218781"/>
      <w:bookmarkStart w:id="5553" w:name="_Toc176702112"/>
      <w:bookmarkStart w:id="5554" w:name="_Toc187262555"/>
      <w:r w:rsidRPr="00BE5108">
        <w:rPr>
          <w:rFonts w:eastAsiaTheme="minorEastAsia"/>
        </w:rPr>
        <w:t>7.4.1.5</w:t>
      </w:r>
      <w:r w:rsidRPr="00BE5108">
        <w:rPr>
          <w:rFonts w:eastAsiaTheme="minorEastAsia"/>
        </w:rPr>
        <w:tab/>
        <w:t>Test requirements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43BB4E" w14:textId="77777777" w:rsidR="00D60968" w:rsidRPr="00BE5108" w:rsidRDefault="00D60968" w:rsidP="00D60968">
      <w:pPr>
        <w:pStyle w:val="Heading5"/>
        <w:ind w:left="1008" w:hanging="1008"/>
        <w:rPr>
          <w:rFonts w:eastAsiaTheme="minorEastAsia"/>
        </w:rPr>
      </w:pPr>
      <w:bookmarkStart w:id="5555" w:name="_Toc73962975"/>
      <w:bookmarkStart w:id="5556" w:name="_Toc75260152"/>
      <w:bookmarkStart w:id="5557" w:name="_Toc75275694"/>
      <w:bookmarkStart w:id="5558" w:name="_Toc75276205"/>
      <w:bookmarkStart w:id="5559" w:name="_Toc76541704"/>
      <w:bookmarkStart w:id="5560" w:name="_Toc82437473"/>
      <w:bookmarkStart w:id="5561" w:name="_Toc89944839"/>
      <w:bookmarkStart w:id="5562" w:name="_Toc98753857"/>
      <w:bookmarkStart w:id="5563" w:name="_Toc106180843"/>
      <w:bookmarkStart w:id="5564" w:name="_Toc114150888"/>
      <w:bookmarkStart w:id="5565" w:name="_Toc124151291"/>
      <w:bookmarkStart w:id="5566" w:name="_Toc124151811"/>
      <w:bookmarkStart w:id="5567" w:name="_Toc124152331"/>
      <w:bookmarkStart w:id="5568" w:name="_Toc130396863"/>
      <w:bookmarkStart w:id="5569" w:name="_Toc130397383"/>
      <w:bookmarkStart w:id="5570" w:name="_Toc137558487"/>
      <w:bookmarkStart w:id="5571" w:name="_Toc138862312"/>
      <w:bookmarkStart w:id="5572" w:name="_Toc145532369"/>
      <w:bookmarkStart w:id="5573" w:name="_Toc163218782"/>
      <w:bookmarkStart w:id="5574" w:name="_Toc176702113"/>
      <w:bookmarkStart w:id="5575" w:name="_Toc187262556"/>
      <w:r w:rsidRPr="00BE5108">
        <w:rPr>
          <w:rFonts w:eastAsiaTheme="minorEastAsia"/>
        </w:rPr>
        <w:t>7.4.1.5.1</w:t>
      </w:r>
      <w:r w:rsidRPr="00BE5108">
        <w:rPr>
          <w:rFonts w:eastAsiaTheme="minorEastAsia"/>
        </w:rPr>
        <w:tab/>
        <w:t>Test requirements for IAB-DU</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576" w:name="_Toc73962976"/>
      <w:bookmarkStart w:id="5577" w:name="_Toc75260153"/>
      <w:bookmarkStart w:id="5578" w:name="_Toc75275695"/>
      <w:bookmarkStart w:id="5579" w:name="_Toc75276206"/>
      <w:bookmarkStart w:id="5580" w:name="_Toc76541705"/>
      <w:bookmarkStart w:id="5581" w:name="_Toc82437474"/>
      <w:bookmarkStart w:id="5582" w:name="_Toc89944840"/>
      <w:bookmarkStart w:id="5583" w:name="_Toc98753858"/>
      <w:bookmarkStart w:id="5584" w:name="_Toc106180844"/>
      <w:bookmarkStart w:id="5585" w:name="_Toc114150889"/>
      <w:bookmarkStart w:id="5586" w:name="_Toc124151292"/>
      <w:bookmarkStart w:id="5587" w:name="_Toc124151812"/>
      <w:bookmarkStart w:id="5588" w:name="_Toc124152332"/>
      <w:bookmarkStart w:id="5589" w:name="_Toc130396864"/>
      <w:bookmarkStart w:id="5590"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591" w:name="_Toc137558488"/>
      <w:bookmarkStart w:id="5592" w:name="_Toc138862313"/>
      <w:bookmarkStart w:id="5593" w:name="_Toc145532370"/>
      <w:bookmarkStart w:id="5594" w:name="_Toc163218783"/>
      <w:bookmarkStart w:id="5595" w:name="_Toc176702114"/>
      <w:bookmarkStart w:id="5596" w:name="_Toc187262557"/>
      <w:r w:rsidRPr="00BE5108">
        <w:rPr>
          <w:rFonts w:eastAsiaTheme="minorEastAsia"/>
        </w:rPr>
        <w:t>7.4.1.5.2</w:t>
      </w:r>
      <w:r w:rsidRPr="00BE5108">
        <w:rPr>
          <w:rFonts w:eastAsiaTheme="minorEastAsia"/>
        </w:rPr>
        <w:tab/>
        <w:t>Test requirements for IAB-MT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597" w:name="_Toc73962977"/>
      <w:bookmarkStart w:id="5598" w:name="_Toc75260154"/>
      <w:bookmarkStart w:id="5599" w:name="_Toc75275696"/>
      <w:bookmarkStart w:id="5600" w:name="_Toc75276207"/>
      <w:bookmarkStart w:id="5601" w:name="_Toc76541706"/>
      <w:bookmarkStart w:id="5602" w:name="_Toc82437475"/>
      <w:bookmarkStart w:id="5603" w:name="_Toc89944841"/>
      <w:bookmarkStart w:id="5604" w:name="_Toc98753859"/>
      <w:bookmarkStart w:id="5605" w:name="_Toc106180845"/>
      <w:bookmarkStart w:id="5606" w:name="_Toc114150890"/>
      <w:bookmarkStart w:id="5607" w:name="_Toc124151293"/>
      <w:bookmarkStart w:id="5608" w:name="_Toc124151813"/>
      <w:bookmarkStart w:id="5609" w:name="_Toc124152333"/>
      <w:bookmarkStart w:id="5610" w:name="_Toc130396865"/>
      <w:bookmarkStart w:id="5611"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612" w:name="_Toc137558489"/>
      <w:bookmarkStart w:id="5613" w:name="_Toc138862314"/>
      <w:bookmarkStart w:id="5614" w:name="_Toc145532371"/>
      <w:bookmarkStart w:id="5615" w:name="_Toc163218784"/>
      <w:bookmarkStart w:id="5616" w:name="_Toc176702115"/>
      <w:bookmarkStart w:id="5617" w:name="_Toc187262558"/>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15055B5" w14:textId="77777777" w:rsidR="00D60968" w:rsidRPr="00BE5108" w:rsidRDefault="00D60968" w:rsidP="00D60968">
      <w:pPr>
        <w:pStyle w:val="Heading4"/>
        <w:ind w:left="864" w:hanging="864"/>
        <w:rPr>
          <w:rFonts w:eastAsiaTheme="minorEastAsia"/>
        </w:rPr>
      </w:pPr>
      <w:bookmarkStart w:id="5618" w:name="_Toc73962978"/>
      <w:bookmarkStart w:id="5619" w:name="_Toc75260155"/>
      <w:bookmarkStart w:id="5620" w:name="_Toc75275697"/>
      <w:bookmarkStart w:id="5621" w:name="_Toc75276208"/>
      <w:bookmarkStart w:id="5622" w:name="_Toc76541707"/>
      <w:bookmarkStart w:id="5623" w:name="_Toc82437476"/>
      <w:bookmarkStart w:id="5624" w:name="_Toc89944842"/>
      <w:bookmarkStart w:id="5625" w:name="_Toc98753860"/>
      <w:bookmarkStart w:id="5626" w:name="_Toc106180846"/>
      <w:bookmarkStart w:id="5627" w:name="_Toc114150891"/>
      <w:bookmarkStart w:id="5628" w:name="_Toc124151294"/>
      <w:bookmarkStart w:id="5629" w:name="_Toc124151814"/>
      <w:bookmarkStart w:id="5630" w:name="_Toc124152334"/>
      <w:bookmarkStart w:id="5631" w:name="_Toc130396866"/>
      <w:bookmarkStart w:id="5632" w:name="_Toc130397386"/>
      <w:bookmarkStart w:id="5633" w:name="_Toc137558490"/>
      <w:bookmarkStart w:id="5634" w:name="_Toc138862315"/>
      <w:bookmarkStart w:id="5635" w:name="_Toc145532372"/>
      <w:bookmarkStart w:id="5636" w:name="_Toc163218785"/>
      <w:bookmarkStart w:id="5637" w:name="_Toc176702116"/>
      <w:bookmarkStart w:id="5638" w:name="_Toc187262559"/>
      <w:r w:rsidRPr="00BE5108">
        <w:rPr>
          <w:rFonts w:eastAsiaTheme="minorEastAsia"/>
        </w:rPr>
        <w:t>7.4.2.1</w:t>
      </w:r>
      <w:r w:rsidRPr="00BE5108">
        <w:rPr>
          <w:rFonts w:eastAsiaTheme="minorEastAsia"/>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639" w:name="_Toc73962979"/>
      <w:bookmarkStart w:id="5640" w:name="_Toc75260156"/>
      <w:bookmarkStart w:id="5641" w:name="_Toc75275698"/>
      <w:bookmarkStart w:id="5642" w:name="_Toc75276209"/>
      <w:bookmarkStart w:id="5643" w:name="_Toc76541708"/>
      <w:bookmarkStart w:id="5644" w:name="_Toc82437477"/>
      <w:bookmarkStart w:id="5645" w:name="_Toc89944843"/>
      <w:bookmarkStart w:id="5646" w:name="_Toc98753861"/>
      <w:bookmarkStart w:id="5647" w:name="_Toc106180847"/>
      <w:bookmarkStart w:id="5648" w:name="_Toc114150892"/>
      <w:bookmarkStart w:id="5649" w:name="_Toc124151295"/>
      <w:bookmarkStart w:id="5650" w:name="_Toc124151815"/>
      <w:bookmarkStart w:id="5651" w:name="_Toc124152335"/>
      <w:bookmarkStart w:id="5652" w:name="_Toc130396867"/>
      <w:bookmarkStart w:id="5653" w:name="_Toc130397387"/>
      <w:bookmarkStart w:id="5654" w:name="_Toc137558491"/>
      <w:bookmarkStart w:id="5655" w:name="_Toc138862316"/>
      <w:bookmarkStart w:id="5656" w:name="_Toc145532373"/>
      <w:bookmarkStart w:id="5657" w:name="_Toc163218786"/>
      <w:bookmarkStart w:id="5658" w:name="_Toc176702117"/>
      <w:bookmarkStart w:id="5659" w:name="_Toc187262560"/>
      <w:r w:rsidRPr="00BE5108">
        <w:rPr>
          <w:rFonts w:eastAsiaTheme="minorEastAsia"/>
        </w:rPr>
        <w:t>7.4.2.2</w:t>
      </w:r>
      <w:r w:rsidRPr="00BE5108">
        <w:rPr>
          <w:rFonts w:eastAsiaTheme="minorEastAsia"/>
        </w:rPr>
        <w:tab/>
        <w:t>Minimum requirement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660" w:name="_Toc73962980"/>
      <w:bookmarkStart w:id="5661" w:name="_Toc75260157"/>
      <w:bookmarkStart w:id="5662" w:name="_Toc75275699"/>
      <w:bookmarkStart w:id="5663" w:name="_Toc75276210"/>
      <w:bookmarkStart w:id="5664" w:name="_Toc76541709"/>
      <w:bookmarkStart w:id="5665" w:name="_Toc82437478"/>
      <w:bookmarkStart w:id="5666" w:name="_Toc89944844"/>
      <w:bookmarkStart w:id="5667" w:name="_Toc98753862"/>
      <w:bookmarkStart w:id="5668" w:name="_Toc106180848"/>
      <w:bookmarkStart w:id="5669" w:name="_Toc114150893"/>
      <w:bookmarkStart w:id="5670" w:name="_Toc124151296"/>
      <w:bookmarkStart w:id="5671" w:name="_Toc124151816"/>
      <w:bookmarkStart w:id="5672" w:name="_Toc124152336"/>
      <w:bookmarkStart w:id="5673" w:name="_Toc130396868"/>
      <w:bookmarkStart w:id="5674" w:name="_Toc130397388"/>
      <w:bookmarkStart w:id="5675" w:name="_Toc137558492"/>
      <w:bookmarkStart w:id="5676" w:name="_Toc138862317"/>
      <w:bookmarkStart w:id="5677" w:name="_Toc145532374"/>
      <w:bookmarkStart w:id="5678" w:name="_Toc163218787"/>
      <w:bookmarkStart w:id="5679" w:name="_Toc176702118"/>
      <w:bookmarkStart w:id="5680" w:name="_Toc187262561"/>
      <w:r w:rsidRPr="00BE5108">
        <w:rPr>
          <w:rFonts w:eastAsiaTheme="minorEastAsia"/>
        </w:rPr>
        <w:t>7.4.2.3</w:t>
      </w:r>
      <w:r w:rsidRPr="00BE5108">
        <w:rPr>
          <w:rFonts w:eastAsiaTheme="minorEastAsia"/>
        </w:rPr>
        <w:tab/>
        <w:t>Test purpose</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681" w:name="_Toc73962981"/>
      <w:bookmarkStart w:id="5682" w:name="_Toc75260158"/>
      <w:bookmarkStart w:id="5683" w:name="_Toc75275700"/>
      <w:bookmarkStart w:id="5684" w:name="_Toc75276211"/>
      <w:bookmarkStart w:id="5685" w:name="_Toc76541710"/>
      <w:bookmarkStart w:id="5686" w:name="_Toc82437479"/>
      <w:bookmarkStart w:id="5687" w:name="_Toc89944845"/>
      <w:bookmarkStart w:id="5688" w:name="_Toc98753863"/>
      <w:bookmarkStart w:id="5689" w:name="_Toc106180849"/>
      <w:bookmarkStart w:id="5690" w:name="_Toc114150894"/>
      <w:bookmarkStart w:id="5691" w:name="_Toc124151297"/>
      <w:bookmarkStart w:id="5692" w:name="_Toc124151817"/>
      <w:bookmarkStart w:id="5693" w:name="_Toc124152337"/>
      <w:bookmarkStart w:id="5694" w:name="_Toc130396869"/>
      <w:bookmarkStart w:id="5695" w:name="_Toc130397389"/>
      <w:bookmarkStart w:id="5696" w:name="_Toc137558493"/>
      <w:bookmarkStart w:id="5697" w:name="_Toc138862318"/>
      <w:bookmarkStart w:id="5698" w:name="_Toc145532375"/>
      <w:bookmarkStart w:id="5699" w:name="_Toc163218788"/>
      <w:bookmarkStart w:id="5700" w:name="_Toc176702119"/>
      <w:bookmarkStart w:id="5701" w:name="_Toc187262562"/>
      <w:r w:rsidRPr="00BE5108">
        <w:rPr>
          <w:rFonts w:eastAsiaTheme="minorEastAsia"/>
        </w:rPr>
        <w:t>7.4.2.4</w:t>
      </w:r>
      <w:r w:rsidRPr="00BE5108">
        <w:rPr>
          <w:rFonts w:eastAsiaTheme="minorEastAsia"/>
        </w:rPr>
        <w:tab/>
        <w:t>Method of test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C6AEDC7" w14:textId="77777777" w:rsidR="00D60968" w:rsidRPr="00BE5108" w:rsidRDefault="00D60968" w:rsidP="00D60968">
      <w:pPr>
        <w:pStyle w:val="Heading5"/>
        <w:ind w:left="1008" w:hanging="1008"/>
        <w:rPr>
          <w:rFonts w:eastAsiaTheme="minorEastAsia"/>
        </w:rPr>
      </w:pPr>
      <w:bookmarkStart w:id="5702" w:name="_Toc73962982"/>
      <w:bookmarkStart w:id="5703" w:name="_Toc75260159"/>
      <w:bookmarkStart w:id="5704" w:name="_Toc75275701"/>
      <w:bookmarkStart w:id="5705" w:name="_Toc75276212"/>
      <w:bookmarkStart w:id="5706" w:name="_Toc76541711"/>
      <w:bookmarkStart w:id="5707" w:name="_Toc82437480"/>
      <w:bookmarkStart w:id="5708" w:name="_Toc89944846"/>
      <w:bookmarkStart w:id="5709" w:name="_Toc98753864"/>
      <w:bookmarkStart w:id="5710" w:name="_Toc106180850"/>
      <w:bookmarkStart w:id="5711" w:name="_Toc114150895"/>
      <w:bookmarkStart w:id="5712" w:name="_Toc124151298"/>
      <w:bookmarkStart w:id="5713" w:name="_Toc124151818"/>
      <w:bookmarkStart w:id="5714" w:name="_Toc124152338"/>
      <w:bookmarkStart w:id="5715" w:name="_Toc130396870"/>
      <w:bookmarkStart w:id="5716" w:name="_Toc130397390"/>
      <w:bookmarkStart w:id="5717" w:name="_Toc137558494"/>
      <w:bookmarkStart w:id="5718" w:name="_Toc138862319"/>
      <w:bookmarkStart w:id="5719" w:name="_Toc145532376"/>
      <w:bookmarkStart w:id="5720" w:name="_Toc163218789"/>
      <w:bookmarkStart w:id="5721" w:name="_Toc176702120"/>
      <w:bookmarkStart w:id="5722" w:name="_Toc187262563"/>
      <w:r w:rsidRPr="00BE5108">
        <w:rPr>
          <w:rFonts w:eastAsiaTheme="minorEastAsia"/>
        </w:rPr>
        <w:t>7.4.2.4.1</w:t>
      </w:r>
      <w:r w:rsidRPr="00BE5108">
        <w:rPr>
          <w:rFonts w:eastAsiaTheme="minorEastAsia"/>
        </w:rPr>
        <w:tab/>
        <w:t>Initial conditions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23" w:name="_Toc73962983"/>
      <w:bookmarkStart w:id="5724" w:name="_Toc75260160"/>
      <w:bookmarkStart w:id="5725" w:name="_Toc75275702"/>
      <w:bookmarkStart w:id="5726" w:name="_Toc75276213"/>
      <w:bookmarkStart w:id="5727" w:name="_Toc76541712"/>
      <w:bookmarkStart w:id="5728" w:name="_Toc82437481"/>
      <w:bookmarkStart w:id="5729" w:name="_Toc89944847"/>
      <w:bookmarkStart w:id="5730" w:name="_Toc98753865"/>
      <w:bookmarkStart w:id="5731" w:name="_Toc106180851"/>
      <w:bookmarkStart w:id="5732" w:name="_Toc114150896"/>
      <w:bookmarkStart w:id="5733" w:name="_Toc124151299"/>
      <w:bookmarkStart w:id="5734" w:name="_Toc124151819"/>
      <w:bookmarkStart w:id="5735" w:name="_Toc124152339"/>
      <w:bookmarkStart w:id="5736" w:name="_Toc130396871"/>
      <w:bookmarkStart w:id="5737" w:name="_Toc130397391"/>
      <w:bookmarkStart w:id="5738" w:name="_Toc137558495"/>
      <w:bookmarkStart w:id="5739" w:name="_Toc138862320"/>
      <w:bookmarkStart w:id="5740" w:name="_Toc145532377"/>
      <w:bookmarkStart w:id="5741" w:name="_Toc163218790"/>
      <w:bookmarkStart w:id="5742" w:name="_Toc176702121"/>
      <w:bookmarkStart w:id="5743" w:name="_Toc187262564"/>
      <w:r w:rsidRPr="00BE5108">
        <w:rPr>
          <w:rFonts w:eastAsiaTheme="minorEastAsia"/>
        </w:rPr>
        <w:t>7.4.2.4.2</w:t>
      </w:r>
      <w:r w:rsidRPr="00BE5108">
        <w:rPr>
          <w:rFonts w:eastAsiaTheme="minorEastAsia"/>
        </w:rPr>
        <w:tab/>
        <w:t>Procedure for general blocking</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44" w:name="_Toc73962984"/>
      <w:bookmarkStart w:id="5745" w:name="_Toc75260161"/>
      <w:bookmarkStart w:id="5746" w:name="_Toc75275703"/>
      <w:bookmarkStart w:id="5747" w:name="_Toc75276214"/>
      <w:bookmarkStart w:id="5748" w:name="_Toc76541713"/>
      <w:bookmarkStart w:id="5749" w:name="_Toc82437482"/>
      <w:bookmarkStart w:id="5750" w:name="_Toc89944848"/>
      <w:bookmarkStart w:id="5751" w:name="_Toc98753866"/>
      <w:bookmarkStart w:id="5752" w:name="_Toc106180852"/>
      <w:bookmarkStart w:id="5753" w:name="_Toc114150897"/>
      <w:bookmarkStart w:id="5754" w:name="_Toc124151300"/>
      <w:bookmarkStart w:id="5755" w:name="_Toc124151820"/>
      <w:bookmarkStart w:id="5756" w:name="_Toc124152340"/>
      <w:bookmarkStart w:id="5757" w:name="_Toc130396872"/>
      <w:bookmarkStart w:id="5758" w:name="_Toc130397392"/>
      <w:bookmarkStart w:id="5759" w:name="_Toc137558496"/>
      <w:bookmarkStart w:id="5760" w:name="_Toc138862321"/>
      <w:bookmarkStart w:id="5761" w:name="_Toc145532378"/>
      <w:bookmarkStart w:id="5762" w:name="_Toc163218791"/>
      <w:bookmarkStart w:id="5763" w:name="_Toc176702122"/>
      <w:bookmarkStart w:id="5764" w:name="_Toc187262565"/>
      <w:r w:rsidRPr="00BE5108">
        <w:rPr>
          <w:rFonts w:eastAsiaTheme="minorEastAsia"/>
        </w:rPr>
        <w:t>7.4.2.4.3</w:t>
      </w:r>
      <w:r w:rsidRPr="00BE5108">
        <w:rPr>
          <w:rFonts w:eastAsiaTheme="minorEastAsia"/>
        </w:rPr>
        <w:tab/>
        <w:t>Procedure for narrowband blocking</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65" w:name="_Toc73962985"/>
      <w:bookmarkStart w:id="5766" w:name="_Toc75260162"/>
      <w:bookmarkStart w:id="5767" w:name="_Toc75275704"/>
      <w:bookmarkStart w:id="5768" w:name="_Toc75276215"/>
      <w:bookmarkStart w:id="5769" w:name="_Toc76541714"/>
      <w:bookmarkStart w:id="5770" w:name="_Toc82437483"/>
      <w:bookmarkStart w:id="5771" w:name="_Toc89944849"/>
      <w:bookmarkStart w:id="5772" w:name="_Toc98753867"/>
      <w:bookmarkStart w:id="5773" w:name="_Toc106180853"/>
      <w:bookmarkStart w:id="5774" w:name="_Toc114150898"/>
      <w:bookmarkStart w:id="5775" w:name="_Toc124151301"/>
      <w:bookmarkStart w:id="5776" w:name="_Toc124151821"/>
      <w:bookmarkStart w:id="5777" w:name="_Toc124152341"/>
      <w:bookmarkStart w:id="5778" w:name="_Toc130396873"/>
      <w:bookmarkStart w:id="5779" w:name="_Toc130397393"/>
      <w:bookmarkStart w:id="5780" w:name="_Toc137558497"/>
      <w:bookmarkStart w:id="5781" w:name="_Toc138862322"/>
      <w:bookmarkStart w:id="5782" w:name="_Toc145532379"/>
      <w:bookmarkStart w:id="5783" w:name="_Toc163218792"/>
      <w:bookmarkStart w:id="5784" w:name="_Toc176702123"/>
      <w:bookmarkStart w:id="5785" w:name="_Toc187262566"/>
      <w:r w:rsidRPr="00BE5108">
        <w:rPr>
          <w:rFonts w:eastAsiaTheme="minorEastAsia"/>
        </w:rPr>
        <w:t>7.4.2.5</w:t>
      </w:r>
      <w:r w:rsidRPr="00BE5108">
        <w:rPr>
          <w:rFonts w:eastAsiaTheme="minorEastAsia"/>
        </w:rPr>
        <w:tab/>
        <w:t>Test requirements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4283D37" w14:textId="77777777" w:rsidR="00D60968" w:rsidRPr="00BE5108" w:rsidRDefault="00D60968" w:rsidP="00D60968">
      <w:pPr>
        <w:pStyle w:val="Heading5"/>
        <w:ind w:left="1008" w:hanging="1008"/>
        <w:rPr>
          <w:rFonts w:eastAsiaTheme="minorEastAsia"/>
        </w:rPr>
      </w:pPr>
      <w:bookmarkStart w:id="5786" w:name="_Toc73962986"/>
      <w:bookmarkStart w:id="5787" w:name="_Toc75260163"/>
      <w:bookmarkStart w:id="5788" w:name="_Toc75275705"/>
      <w:bookmarkStart w:id="5789" w:name="_Toc75276216"/>
      <w:bookmarkStart w:id="5790" w:name="_Toc76541715"/>
      <w:bookmarkStart w:id="5791" w:name="_Toc82437484"/>
      <w:bookmarkStart w:id="5792" w:name="_Toc89944850"/>
      <w:bookmarkStart w:id="5793" w:name="_Toc98753868"/>
      <w:bookmarkStart w:id="5794" w:name="_Toc106180854"/>
      <w:bookmarkStart w:id="5795" w:name="_Toc114150899"/>
      <w:bookmarkStart w:id="5796" w:name="_Toc124151302"/>
      <w:bookmarkStart w:id="5797" w:name="_Toc124151822"/>
      <w:bookmarkStart w:id="5798" w:name="_Toc124152342"/>
      <w:bookmarkStart w:id="5799" w:name="_Toc130396874"/>
      <w:bookmarkStart w:id="5800" w:name="_Toc130397394"/>
      <w:bookmarkStart w:id="5801" w:name="_Toc137558498"/>
      <w:bookmarkStart w:id="5802" w:name="_Toc138862323"/>
      <w:bookmarkStart w:id="5803" w:name="_Toc145532380"/>
      <w:bookmarkStart w:id="5804" w:name="_Toc163218793"/>
      <w:bookmarkStart w:id="5805" w:name="_Toc176702124"/>
      <w:bookmarkStart w:id="5806" w:name="_Toc187262567"/>
      <w:r w:rsidRPr="00BE5108">
        <w:rPr>
          <w:rFonts w:eastAsiaTheme="minorEastAsia"/>
        </w:rPr>
        <w:t>7.4.2.5.1</w:t>
      </w:r>
      <w:r w:rsidRPr="00BE5108">
        <w:rPr>
          <w:rFonts w:eastAsiaTheme="minorEastAsia"/>
        </w:rPr>
        <w:tab/>
        <w:t>Test requirements for IAB-DU</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807" w:name="_Toc73962987"/>
      <w:bookmarkStart w:id="5808" w:name="_Toc75260164"/>
      <w:bookmarkStart w:id="5809" w:name="_Toc75275706"/>
      <w:bookmarkStart w:id="5810" w:name="_Toc75276217"/>
      <w:bookmarkStart w:id="5811" w:name="_Toc76541716"/>
      <w:bookmarkStart w:id="5812" w:name="_Toc82437485"/>
      <w:bookmarkStart w:id="5813" w:name="_Toc89944851"/>
      <w:bookmarkStart w:id="5814" w:name="_Toc98753869"/>
      <w:bookmarkStart w:id="5815" w:name="_Toc106180855"/>
      <w:bookmarkStart w:id="5816" w:name="_Toc114150900"/>
      <w:bookmarkStart w:id="5817" w:name="_Toc124151303"/>
      <w:bookmarkStart w:id="5818" w:name="_Toc124151823"/>
      <w:bookmarkStart w:id="5819" w:name="_Toc124152343"/>
      <w:bookmarkStart w:id="5820" w:name="_Toc130396875"/>
      <w:bookmarkStart w:id="5821"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22" w:name="_Toc137558499"/>
      <w:bookmarkStart w:id="5823" w:name="_Toc138862324"/>
      <w:bookmarkStart w:id="5824" w:name="_Toc145532381"/>
      <w:bookmarkStart w:id="5825" w:name="_Toc163218794"/>
      <w:bookmarkStart w:id="5826" w:name="_Toc176702125"/>
      <w:bookmarkStart w:id="5827" w:name="_Toc187262568"/>
      <w:r w:rsidRPr="00BE5108">
        <w:rPr>
          <w:rFonts w:eastAsiaTheme="minorEastAsia"/>
        </w:rPr>
        <w:t>7.4.2.5.2</w:t>
      </w:r>
      <w:r w:rsidRPr="00BE5108">
        <w:rPr>
          <w:rFonts w:eastAsiaTheme="minorEastAsia"/>
        </w:rPr>
        <w:tab/>
        <w:t>Test requirements for IAB-MT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828" w:name="_Toc73962988"/>
      <w:bookmarkStart w:id="5829" w:name="_Toc75260165"/>
      <w:bookmarkStart w:id="5830" w:name="_Toc75275707"/>
      <w:bookmarkStart w:id="5831" w:name="_Toc75276218"/>
      <w:bookmarkStart w:id="5832" w:name="_Toc76541717"/>
      <w:bookmarkStart w:id="5833" w:name="_Toc82437486"/>
      <w:bookmarkStart w:id="5834" w:name="_Toc89944852"/>
      <w:bookmarkStart w:id="5835" w:name="_Toc98753870"/>
      <w:bookmarkStart w:id="5836" w:name="_Toc106180856"/>
      <w:bookmarkStart w:id="5837" w:name="_Toc114150901"/>
      <w:bookmarkStart w:id="5838" w:name="_Toc124151304"/>
      <w:bookmarkStart w:id="5839" w:name="_Toc124151824"/>
      <w:bookmarkStart w:id="5840" w:name="_Toc124152344"/>
      <w:bookmarkStart w:id="5841" w:name="_Toc130396876"/>
      <w:bookmarkStart w:id="5842"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843" w:name="_Toc137558500"/>
      <w:bookmarkStart w:id="5844" w:name="_Toc138862325"/>
      <w:bookmarkStart w:id="5845" w:name="_Toc145532382"/>
      <w:bookmarkStart w:id="5846" w:name="_Toc163218795"/>
      <w:bookmarkStart w:id="5847" w:name="_Toc176702126"/>
      <w:bookmarkStart w:id="5848" w:name="_Toc187262569"/>
      <w:r w:rsidRPr="00BE5108">
        <w:rPr>
          <w:rFonts w:eastAsiaTheme="minorEastAsia"/>
        </w:rPr>
        <w:t>7.5</w:t>
      </w:r>
      <w:r w:rsidRPr="00BE5108">
        <w:rPr>
          <w:rFonts w:eastAsiaTheme="minorEastAsia"/>
        </w:rPr>
        <w:tab/>
        <w:t>Out-of-band blocking</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702C427E" w14:textId="77777777" w:rsidR="00D60968" w:rsidRPr="00BE5108" w:rsidRDefault="00D60968" w:rsidP="00D60968">
      <w:pPr>
        <w:pStyle w:val="Heading3"/>
        <w:ind w:left="0" w:firstLine="0"/>
        <w:rPr>
          <w:rFonts w:eastAsiaTheme="minorEastAsia"/>
        </w:rPr>
      </w:pPr>
      <w:bookmarkStart w:id="5849" w:name="_Toc73962989"/>
      <w:bookmarkStart w:id="5850" w:name="_Toc75260166"/>
      <w:bookmarkStart w:id="5851" w:name="_Toc75275708"/>
      <w:bookmarkStart w:id="5852" w:name="_Toc75276219"/>
      <w:bookmarkStart w:id="5853" w:name="_Toc76541718"/>
      <w:bookmarkStart w:id="5854" w:name="_Toc82437487"/>
      <w:bookmarkStart w:id="5855" w:name="_Toc89944853"/>
      <w:bookmarkStart w:id="5856" w:name="_Toc98753871"/>
      <w:bookmarkStart w:id="5857" w:name="_Toc106180857"/>
      <w:bookmarkStart w:id="5858" w:name="_Toc114150902"/>
      <w:bookmarkStart w:id="5859" w:name="_Toc124151305"/>
      <w:bookmarkStart w:id="5860" w:name="_Toc124151825"/>
      <w:bookmarkStart w:id="5861" w:name="_Toc124152345"/>
      <w:bookmarkStart w:id="5862" w:name="_Toc130396877"/>
      <w:bookmarkStart w:id="5863" w:name="_Toc130397397"/>
      <w:bookmarkStart w:id="5864" w:name="_Toc137558501"/>
      <w:bookmarkStart w:id="5865" w:name="_Toc138862326"/>
      <w:bookmarkStart w:id="5866" w:name="_Toc145532383"/>
      <w:bookmarkStart w:id="5867" w:name="_Toc163218796"/>
      <w:bookmarkStart w:id="5868" w:name="_Toc176702127"/>
      <w:bookmarkStart w:id="5869" w:name="_Toc187262570"/>
      <w:r w:rsidRPr="00BE5108">
        <w:rPr>
          <w:rFonts w:eastAsiaTheme="minorEastAsia"/>
        </w:rPr>
        <w:t>7.5.1</w:t>
      </w:r>
      <w:r w:rsidRPr="00BE5108">
        <w:rPr>
          <w:rFonts w:eastAsiaTheme="minorEastAsia"/>
        </w:rPr>
        <w:tab/>
        <w:t>Definition and applicability</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70" w:name="_Toc73962990"/>
      <w:bookmarkStart w:id="5871" w:name="_Toc75260167"/>
      <w:bookmarkStart w:id="5872" w:name="_Toc75275709"/>
      <w:bookmarkStart w:id="5873" w:name="_Toc75276220"/>
      <w:bookmarkStart w:id="5874" w:name="_Toc76541719"/>
      <w:bookmarkStart w:id="5875" w:name="_Toc82437488"/>
      <w:bookmarkStart w:id="5876" w:name="_Toc89944854"/>
      <w:bookmarkStart w:id="5877" w:name="_Toc98753872"/>
      <w:bookmarkStart w:id="5878" w:name="_Toc106180858"/>
      <w:bookmarkStart w:id="5879" w:name="_Toc114150903"/>
      <w:bookmarkStart w:id="5880" w:name="_Toc124151306"/>
      <w:bookmarkStart w:id="5881" w:name="_Toc124151826"/>
      <w:bookmarkStart w:id="5882" w:name="_Toc124152346"/>
      <w:bookmarkStart w:id="5883" w:name="_Toc130396878"/>
      <w:bookmarkStart w:id="5884" w:name="_Toc130397398"/>
      <w:bookmarkStart w:id="5885" w:name="_Toc137558502"/>
      <w:bookmarkStart w:id="5886" w:name="_Toc138862327"/>
      <w:bookmarkStart w:id="5887" w:name="_Toc145532384"/>
      <w:bookmarkStart w:id="5888" w:name="_Toc163218797"/>
      <w:bookmarkStart w:id="5889" w:name="_Toc176702128"/>
      <w:bookmarkStart w:id="5890" w:name="_Toc187262571"/>
      <w:r w:rsidRPr="00BE5108">
        <w:rPr>
          <w:rFonts w:eastAsiaTheme="minorEastAsia"/>
        </w:rPr>
        <w:t>7.5.2</w:t>
      </w:r>
      <w:r w:rsidRPr="00BE5108">
        <w:rPr>
          <w:rFonts w:eastAsiaTheme="minorEastAsia"/>
        </w:rPr>
        <w:tab/>
        <w:t>Minimum requirement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91" w:name="_Toc73962991"/>
      <w:bookmarkStart w:id="5892" w:name="_Toc75260168"/>
      <w:bookmarkStart w:id="5893" w:name="_Toc75275710"/>
      <w:bookmarkStart w:id="5894" w:name="_Toc75276221"/>
      <w:bookmarkStart w:id="5895" w:name="_Toc76541720"/>
      <w:bookmarkStart w:id="5896" w:name="_Toc82437489"/>
      <w:bookmarkStart w:id="5897" w:name="_Toc89944855"/>
      <w:bookmarkStart w:id="5898" w:name="_Toc98753873"/>
      <w:bookmarkStart w:id="5899" w:name="_Toc106180859"/>
      <w:bookmarkStart w:id="5900" w:name="_Toc114150904"/>
      <w:bookmarkStart w:id="5901" w:name="_Toc124151307"/>
      <w:bookmarkStart w:id="5902" w:name="_Toc124151827"/>
      <w:bookmarkStart w:id="5903" w:name="_Toc124152347"/>
      <w:bookmarkStart w:id="5904" w:name="_Toc130396879"/>
      <w:bookmarkStart w:id="5905" w:name="_Toc130397399"/>
      <w:bookmarkStart w:id="5906" w:name="_Toc137558503"/>
      <w:bookmarkStart w:id="5907" w:name="_Toc138862328"/>
      <w:bookmarkStart w:id="5908" w:name="_Toc145532385"/>
      <w:bookmarkStart w:id="5909" w:name="_Toc163218798"/>
      <w:bookmarkStart w:id="5910" w:name="_Toc176702129"/>
      <w:bookmarkStart w:id="5911" w:name="_Toc187262572"/>
      <w:r w:rsidRPr="00BE5108">
        <w:rPr>
          <w:rFonts w:eastAsiaTheme="minorEastAsia"/>
        </w:rPr>
        <w:t>7.5.3</w:t>
      </w:r>
      <w:r w:rsidRPr="00BE5108">
        <w:rPr>
          <w:rFonts w:eastAsiaTheme="minorEastAsia"/>
        </w:rPr>
        <w:tab/>
        <w:t>Test purpose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912" w:name="_Toc73962992"/>
      <w:bookmarkStart w:id="5913" w:name="_Toc75260169"/>
      <w:bookmarkStart w:id="5914" w:name="_Toc75275711"/>
      <w:bookmarkStart w:id="5915" w:name="_Toc75276222"/>
      <w:bookmarkStart w:id="5916" w:name="_Toc76541721"/>
      <w:bookmarkStart w:id="5917" w:name="_Toc82437490"/>
      <w:bookmarkStart w:id="5918" w:name="_Toc89944856"/>
      <w:bookmarkStart w:id="5919" w:name="_Toc98753874"/>
      <w:bookmarkStart w:id="5920" w:name="_Toc106180860"/>
      <w:bookmarkStart w:id="5921" w:name="_Toc114150905"/>
      <w:bookmarkStart w:id="5922" w:name="_Toc124151308"/>
      <w:bookmarkStart w:id="5923" w:name="_Toc124151828"/>
      <w:bookmarkStart w:id="5924" w:name="_Toc124152348"/>
      <w:bookmarkStart w:id="5925" w:name="_Toc130396880"/>
      <w:bookmarkStart w:id="5926" w:name="_Toc130397400"/>
      <w:bookmarkStart w:id="5927" w:name="_Toc137558504"/>
      <w:bookmarkStart w:id="5928" w:name="_Toc138862329"/>
      <w:bookmarkStart w:id="5929" w:name="_Toc145532386"/>
      <w:bookmarkStart w:id="5930" w:name="_Toc163218799"/>
      <w:bookmarkStart w:id="5931" w:name="_Toc176702130"/>
      <w:bookmarkStart w:id="5932" w:name="_Toc187262573"/>
      <w:r w:rsidRPr="00BE5108">
        <w:rPr>
          <w:rFonts w:eastAsiaTheme="minorEastAsia"/>
        </w:rPr>
        <w:t>7.5.4</w:t>
      </w:r>
      <w:r w:rsidRPr="00BE5108">
        <w:rPr>
          <w:rFonts w:eastAsiaTheme="minorEastAsia"/>
        </w:rPr>
        <w:tab/>
        <w:t>Method of test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F73F2F3" w14:textId="77777777" w:rsidR="00D60968" w:rsidRPr="00BE5108" w:rsidRDefault="00D60968" w:rsidP="00D60968">
      <w:pPr>
        <w:pStyle w:val="Heading4"/>
        <w:ind w:left="864" w:hanging="864"/>
        <w:rPr>
          <w:rFonts w:eastAsiaTheme="minorEastAsia"/>
        </w:rPr>
      </w:pPr>
      <w:bookmarkStart w:id="5933" w:name="_Toc73962993"/>
      <w:bookmarkStart w:id="5934" w:name="_Toc75260170"/>
      <w:bookmarkStart w:id="5935" w:name="_Toc75275712"/>
      <w:bookmarkStart w:id="5936" w:name="_Toc75276223"/>
      <w:bookmarkStart w:id="5937" w:name="_Toc76541722"/>
      <w:bookmarkStart w:id="5938" w:name="_Toc82437491"/>
      <w:bookmarkStart w:id="5939" w:name="_Toc89944857"/>
      <w:bookmarkStart w:id="5940" w:name="_Toc98753875"/>
      <w:bookmarkStart w:id="5941" w:name="_Toc106180861"/>
      <w:bookmarkStart w:id="5942" w:name="_Toc114150906"/>
      <w:bookmarkStart w:id="5943" w:name="_Toc124151309"/>
      <w:bookmarkStart w:id="5944" w:name="_Toc124151829"/>
      <w:bookmarkStart w:id="5945" w:name="_Toc124152349"/>
      <w:bookmarkStart w:id="5946" w:name="_Toc130396881"/>
      <w:bookmarkStart w:id="5947" w:name="_Toc130397401"/>
      <w:bookmarkStart w:id="5948" w:name="_Toc137558505"/>
      <w:bookmarkStart w:id="5949" w:name="_Toc138862330"/>
      <w:bookmarkStart w:id="5950" w:name="_Toc145532387"/>
      <w:bookmarkStart w:id="5951" w:name="_Toc163218800"/>
      <w:bookmarkStart w:id="5952" w:name="_Toc176702131"/>
      <w:bookmarkStart w:id="5953" w:name="_Toc187262574"/>
      <w:r w:rsidRPr="00BE5108">
        <w:rPr>
          <w:rFonts w:eastAsiaTheme="minorEastAsia"/>
        </w:rPr>
        <w:t>7.5.4.1</w:t>
      </w:r>
      <w:r w:rsidRPr="00BE5108">
        <w:rPr>
          <w:rFonts w:eastAsiaTheme="minorEastAsia"/>
        </w:rPr>
        <w:tab/>
        <w:t>Initial conditions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954" w:name="_Toc73962994"/>
      <w:bookmarkStart w:id="5955" w:name="_Toc75260171"/>
      <w:bookmarkStart w:id="5956" w:name="_Toc75275713"/>
      <w:bookmarkStart w:id="5957" w:name="_Toc75276224"/>
      <w:bookmarkStart w:id="5958" w:name="_Toc76541723"/>
      <w:bookmarkStart w:id="5959" w:name="_Toc82437492"/>
      <w:bookmarkStart w:id="5960" w:name="_Toc89944858"/>
      <w:bookmarkStart w:id="5961" w:name="_Toc98753876"/>
      <w:bookmarkStart w:id="5962" w:name="_Toc106180862"/>
      <w:bookmarkStart w:id="5963" w:name="_Toc114150907"/>
      <w:bookmarkStart w:id="5964" w:name="_Toc124151310"/>
      <w:bookmarkStart w:id="5965" w:name="_Toc124151830"/>
      <w:bookmarkStart w:id="5966" w:name="_Toc124152350"/>
      <w:bookmarkStart w:id="5967" w:name="_Toc130396882"/>
      <w:bookmarkStart w:id="5968" w:name="_Toc130397402"/>
      <w:bookmarkStart w:id="5969" w:name="_Toc137558506"/>
      <w:bookmarkStart w:id="5970" w:name="_Toc138862331"/>
      <w:bookmarkStart w:id="5971" w:name="_Toc145532388"/>
      <w:bookmarkStart w:id="5972" w:name="_Toc163218801"/>
      <w:bookmarkStart w:id="5973" w:name="_Toc176702132"/>
      <w:bookmarkStart w:id="5974" w:name="_Toc187262575"/>
      <w:r w:rsidRPr="00BE5108">
        <w:rPr>
          <w:rFonts w:eastAsiaTheme="minorEastAsia"/>
        </w:rPr>
        <w:t>7.5.4.2</w:t>
      </w:r>
      <w:r w:rsidRPr="00BE5108">
        <w:rPr>
          <w:rFonts w:eastAsiaTheme="minorEastAsia"/>
        </w:rPr>
        <w:tab/>
        <w:t>Procedure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75" w:name="_Toc73962995"/>
      <w:bookmarkStart w:id="5976" w:name="_Toc75260172"/>
      <w:bookmarkStart w:id="5977" w:name="_Toc75275714"/>
      <w:bookmarkStart w:id="5978" w:name="_Toc75276225"/>
      <w:bookmarkStart w:id="5979" w:name="_Toc76541724"/>
      <w:bookmarkStart w:id="5980" w:name="_Toc82437493"/>
      <w:bookmarkStart w:id="5981" w:name="_Toc89944859"/>
      <w:bookmarkStart w:id="5982" w:name="_Toc98753877"/>
      <w:bookmarkStart w:id="5983" w:name="_Toc106180863"/>
      <w:bookmarkStart w:id="5984" w:name="_Toc114150908"/>
      <w:bookmarkStart w:id="5985" w:name="_Toc124151311"/>
      <w:bookmarkStart w:id="5986" w:name="_Toc124151831"/>
      <w:bookmarkStart w:id="5987" w:name="_Toc124152351"/>
      <w:bookmarkStart w:id="5988" w:name="_Toc130396883"/>
      <w:bookmarkStart w:id="5989" w:name="_Toc130397403"/>
      <w:bookmarkStart w:id="5990" w:name="_Toc137558507"/>
      <w:bookmarkStart w:id="5991" w:name="_Toc138862332"/>
      <w:bookmarkStart w:id="5992" w:name="_Toc145532389"/>
      <w:bookmarkStart w:id="5993" w:name="_Toc163218802"/>
      <w:bookmarkStart w:id="5994" w:name="_Toc176702133"/>
      <w:bookmarkStart w:id="5995" w:name="_Toc187262576"/>
      <w:r w:rsidRPr="00BE5108">
        <w:rPr>
          <w:rFonts w:eastAsiaTheme="minorEastAsia"/>
        </w:rPr>
        <w:t>7.5.5</w:t>
      </w:r>
      <w:r w:rsidRPr="00BE5108">
        <w:rPr>
          <w:rFonts w:eastAsiaTheme="minorEastAsia"/>
        </w:rPr>
        <w:tab/>
        <w:t>Test requirements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960A1DA" w14:textId="77777777" w:rsidR="00D60968" w:rsidRPr="00BE5108" w:rsidRDefault="00D60968" w:rsidP="00D60968">
      <w:pPr>
        <w:pStyle w:val="Heading4"/>
        <w:ind w:left="864" w:hanging="864"/>
        <w:rPr>
          <w:rFonts w:eastAsiaTheme="minorEastAsia"/>
        </w:rPr>
      </w:pPr>
      <w:bookmarkStart w:id="5996" w:name="_Toc73962996"/>
      <w:bookmarkStart w:id="5997" w:name="_Toc75260173"/>
      <w:bookmarkStart w:id="5998" w:name="_Toc75275715"/>
      <w:bookmarkStart w:id="5999" w:name="_Toc75276226"/>
      <w:bookmarkStart w:id="6000" w:name="_Toc76541725"/>
      <w:bookmarkStart w:id="6001" w:name="_Toc82437494"/>
      <w:bookmarkStart w:id="6002" w:name="_Toc89944860"/>
      <w:bookmarkStart w:id="6003" w:name="_Toc98753878"/>
      <w:bookmarkStart w:id="6004" w:name="_Toc106180864"/>
      <w:bookmarkStart w:id="6005" w:name="_Toc114150909"/>
      <w:bookmarkStart w:id="6006" w:name="_Toc124151312"/>
      <w:bookmarkStart w:id="6007" w:name="_Toc124151832"/>
      <w:bookmarkStart w:id="6008" w:name="_Toc124152352"/>
      <w:bookmarkStart w:id="6009" w:name="_Toc130396884"/>
      <w:bookmarkStart w:id="6010" w:name="_Toc130397404"/>
      <w:bookmarkStart w:id="6011" w:name="_Toc137558508"/>
      <w:bookmarkStart w:id="6012" w:name="_Toc138862333"/>
      <w:bookmarkStart w:id="6013" w:name="_Toc145532390"/>
      <w:bookmarkStart w:id="6014" w:name="_Toc163218803"/>
      <w:bookmarkStart w:id="6015" w:name="_Toc176702134"/>
      <w:bookmarkStart w:id="6016" w:name="_Toc187262577"/>
      <w:r w:rsidRPr="00BE5108">
        <w:rPr>
          <w:rFonts w:eastAsiaTheme="minorEastAsia"/>
        </w:rPr>
        <w:t>7.5.5.1</w:t>
      </w:r>
      <w:r w:rsidRPr="00BE5108">
        <w:rPr>
          <w:rFonts w:eastAsiaTheme="minorEastAsia"/>
        </w:rPr>
        <w:tab/>
        <w:t>General requirements for IAB-DU</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017" w:name="_Toc73962997"/>
      <w:bookmarkStart w:id="6018" w:name="_Toc75260174"/>
      <w:bookmarkStart w:id="6019" w:name="_Toc75275716"/>
      <w:bookmarkStart w:id="6020" w:name="_Toc75276227"/>
      <w:bookmarkStart w:id="6021" w:name="_Toc76541726"/>
      <w:bookmarkStart w:id="6022" w:name="_Toc82437495"/>
      <w:bookmarkStart w:id="6023" w:name="_Toc89944861"/>
      <w:bookmarkStart w:id="6024" w:name="_Toc98753879"/>
      <w:bookmarkStart w:id="6025" w:name="_Toc106180865"/>
      <w:bookmarkStart w:id="6026" w:name="_Toc114150910"/>
      <w:bookmarkStart w:id="6027" w:name="_Toc124151313"/>
      <w:bookmarkStart w:id="6028" w:name="_Toc124151833"/>
      <w:bookmarkStart w:id="6029" w:name="_Toc124152353"/>
      <w:bookmarkStart w:id="6030" w:name="_Toc130396885"/>
      <w:bookmarkStart w:id="6031" w:name="_Toc130397405"/>
      <w:bookmarkStart w:id="6032" w:name="_Toc137558509"/>
      <w:bookmarkStart w:id="6033" w:name="_Toc138862334"/>
      <w:bookmarkStart w:id="6034" w:name="_Toc145532391"/>
      <w:bookmarkStart w:id="6035" w:name="_Toc163218804"/>
      <w:bookmarkStart w:id="6036" w:name="_Toc176702135"/>
      <w:bookmarkStart w:id="6037" w:name="_Toc187262578"/>
      <w:r w:rsidRPr="00BE5108">
        <w:rPr>
          <w:rFonts w:eastAsiaTheme="minorEastAsia"/>
        </w:rPr>
        <w:t>7.5.5.2</w:t>
      </w:r>
      <w:r w:rsidRPr="00BE5108">
        <w:rPr>
          <w:rFonts w:eastAsiaTheme="minorEastAsia"/>
        </w:rPr>
        <w:tab/>
        <w:t>Co-location requirements for IAB-DU</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31163A43"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00FC3BD8" w:rsidRPr="00BE5108">
        <w:rPr>
          <w:rFonts w:eastAsiaTheme="minorEastAsia"/>
        </w:rPr>
        <w:t xml:space="preserve">Blocking performance requirement for </w:t>
      </w:r>
      <w:r w:rsidR="00FC3BD8" w:rsidRPr="00BE5108">
        <w:rPr>
          <w:rFonts w:eastAsiaTheme="minorEastAsia"/>
          <w:lang w:eastAsia="zh-CN"/>
        </w:rPr>
        <w:t xml:space="preserve">NR </w:t>
      </w:r>
      <w:r w:rsidR="00FC3BD8" w:rsidRPr="00BE5108">
        <w:rPr>
          <w:rFonts w:eastAsiaTheme="minorEastAsia"/>
        </w:rPr>
        <w:t>IAB</w:t>
      </w:r>
      <w:r w:rsidR="00FC3BD8">
        <w:rPr>
          <w:rFonts w:eastAsiaTheme="minorEastAsia" w:hint="eastAsia"/>
          <w:lang w:eastAsia="zh-CN"/>
        </w:rPr>
        <w:t>-DU</w:t>
      </w:r>
      <w:r w:rsidR="00FC3BD8" w:rsidRPr="00BE5108">
        <w:rPr>
          <w:rFonts w:eastAsiaTheme="minorEastAsia"/>
        </w:rPr>
        <w:t xml:space="preserve">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FC3BD8" w:rsidRPr="00BE5108" w14:paraId="0A0B38C4" w14:textId="77777777" w:rsidTr="00847BC2">
        <w:trPr>
          <w:tblHeader/>
          <w:jc w:val="center"/>
        </w:trPr>
        <w:tc>
          <w:tcPr>
            <w:tcW w:w="1810" w:type="dxa"/>
          </w:tcPr>
          <w:p w14:paraId="453E15EF" w14:textId="24E31B37" w:rsidR="00FC3BD8" w:rsidRPr="00BE5108" w:rsidRDefault="00FC3BD8" w:rsidP="00FC3BD8">
            <w:pPr>
              <w:pStyle w:val="TAH"/>
              <w:rPr>
                <w:rFonts w:eastAsiaTheme="minorEastAsia"/>
                <w:lang w:eastAsia="ja-JP"/>
              </w:rPr>
            </w:pPr>
            <w:r w:rsidRPr="00BE5108">
              <w:rPr>
                <w:rFonts w:eastAsiaTheme="minorEastAsia"/>
                <w:lang w:eastAsia="ja-JP"/>
              </w:rPr>
              <w:t>Frequency range of interfering signal</w:t>
            </w:r>
          </w:p>
        </w:tc>
        <w:tc>
          <w:tcPr>
            <w:tcW w:w="1714" w:type="dxa"/>
          </w:tcPr>
          <w:p w14:paraId="79DC39E7" w14:textId="50F02661" w:rsidR="00FC3BD8" w:rsidRPr="00BE5108" w:rsidRDefault="00FC3BD8" w:rsidP="00FC3BD8">
            <w:pPr>
              <w:pStyle w:val="TAH"/>
              <w:rPr>
                <w:rFonts w:eastAsiaTheme="minorEastAsia"/>
                <w:lang w:eastAsia="ja-JP"/>
              </w:rPr>
            </w:pPr>
            <w:r w:rsidRPr="00BE5108">
              <w:rPr>
                <w:rFonts w:eastAsiaTheme="minorEastAsia"/>
                <w:lang w:eastAsia="ja-JP"/>
              </w:rPr>
              <w:t>Wanted signal mean power (dBm)</w:t>
            </w:r>
          </w:p>
        </w:tc>
        <w:tc>
          <w:tcPr>
            <w:tcW w:w="1710" w:type="dxa"/>
          </w:tcPr>
          <w:p w14:paraId="10A64915" w14:textId="08617977"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WA (dBm)</w:t>
            </w:r>
          </w:p>
        </w:tc>
        <w:tc>
          <w:tcPr>
            <w:tcW w:w="1700" w:type="dxa"/>
          </w:tcPr>
          <w:p w14:paraId="564E6F56" w14:textId="5AA293EB"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MR (dBm)</w:t>
            </w:r>
          </w:p>
        </w:tc>
        <w:tc>
          <w:tcPr>
            <w:tcW w:w="1396" w:type="dxa"/>
          </w:tcPr>
          <w:p w14:paraId="1A1225BD" w14:textId="1579A5A2"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LA (dBm)</w:t>
            </w:r>
          </w:p>
        </w:tc>
        <w:tc>
          <w:tcPr>
            <w:tcW w:w="1299" w:type="dxa"/>
          </w:tcPr>
          <w:p w14:paraId="453E81ED" w14:textId="716AB704" w:rsidR="00FC3BD8" w:rsidRPr="00BE5108" w:rsidRDefault="00FC3BD8" w:rsidP="00FC3BD8">
            <w:pPr>
              <w:pStyle w:val="TAH"/>
              <w:rPr>
                <w:rFonts w:eastAsiaTheme="minorEastAsia"/>
                <w:lang w:eastAsia="ja-JP"/>
              </w:rPr>
            </w:pPr>
            <w:r w:rsidRPr="00BE5108">
              <w:rPr>
                <w:rFonts w:eastAsiaTheme="minorEastAsia"/>
                <w:lang w:eastAsia="ja-JP"/>
              </w:rPr>
              <w:t>Type of interfering 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FC3BD8" w:rsidRPr="00BE5108" w14:paraId="72FDB47B" w14:textId="77777777" w:rsidTr="00847BC2">
        <w:trPr>
          <w:jc w:val="center"/>
        </w:trPr>
        <w:tc>
          <w:tcPr>
            <w:tcW w:w="9629" w:type="dxa"/>
            <w:gridSpan w:val="6"/>
          </w:tcPr>
          <w:p w14:paraId="372240EF" w14:textId="77777777" w:rsidR="00FC3BD8" w:rsidRPr="00BE5108" w:rsidRDefault="00FC3BD8" w:rsidP="00FC3BD8">
            <w:pPr>
              <w:pStyle w:val="TAN"/>
              <w:rPr>
                <w:rFonts w:eastAsiaTheme="minorEastAsia"/>
              </w:rPr>
            </w:pPr>
            <w:r w:rsidRPr="00BE5108">
              <w:rPr>
                <w:rFonts w:eastAsiaTheme="minorEastAsia"/>
              </w:rPr>
              <w:t>N</w:t>
            </w:r>
            <w:r w:rsidRPr="00BE5108">
              <w:rPr>
                <w:rFonts w:eastAsiaTheme="minorEastAsia"/>
                <w:lang w:eastAsia="zh-CN"/>
              </w:rPr>
              <w:t>OTE 1</w:t>
            </w:r>
            <w:r w:rsidRPr="00BE5108">
              <w:rPr>
                <w:rFonts w:eastAsiaTheme="minorEastAsia"/>
              </w:rPr>
              <w:t>:</w:t>
            </w:r>
            <w:r w:rsidRPr="00BE5108">
              <w:rPr>
                <w:rFonts w:eastAsiaTheme="minorEastAsia"/>
              </w:rPr>
              <w:tab/>
              <w:t>P</w:t>
            </w:r>
            <w:r w:rsidRPr="00BE5108">
              <w:rPr>
                <w:rFonts w:eastAsiaTheme="minorEastAsia"/>
                <w:vertAlign w:val="subscript"/>
              </w:rPr>
              <w:t>REFSENS</w:t>
            </w:r>
            <w:r w:rsidRPr="00BE5108">
              <w:rPr>
                <w:rFonts w:eastAsiaTheme="minorEastAsia"/>
              </w:rPr>
              <w:t xml:space="preserve"> depends on the </w:t>
            </w:r>
            <w:r w:rsidRPr="00BE5108">
              <w:rPr>
                <w:rFonts w:eastAsiaTheme="minorEastAsia"/>
                <w:i/>
              </w:rPr>
              <w:t>IAB-DU channel bandwidth</w:t>
            </w:r>
            <w:r w:rsidRPr="00BE5108">
              <w:rPr>
                <w:rFonts w:eastAsiaTheme="minorEastAsia"/>
              </w:rPr>
              <w:t xml:space="preserve"> as specified in </w:t>
            </w:r>
            <w:r w:rsidRPr="00BE5108">
              <w:rPr>
                <w:rFonts w:eastAsiaTheme="minorEastAsia"/>
                <w:lang w:eastAsia="zh-CN"/>
              </w:rPr>
              <w:t>TS 38.174 [2], tables 7.2.2-1, 7.2.2-2 and 7.2.2-3</w:t>
            </w:r>
            <w:r w:rsidRPr="00BE5108">
              <w:rPr>
                <w:rFonts w:eastAsiaTheme="minorEastAsia"/>
              </w:rPr>
              <w:t>.</w:t>
            </w:r>
          </w:p>
          <w:p w14:paraId="3821F408" w14:textId="77777777" w:rsidR="00FC3BD8" w:rsidRPr="00BE5108" w:rsidRDefault="00FC3BD8" w:rsidP="00FC3BD8">
            <w:pPr>
              <w:pStyle w:val="TAN"/>
              <w:rPr>
                <w:rFonts w:eastAsiaTheme="minorEastAsia"/>
                <w:lang w:eastAsia="zh-CN"/>
              </w:rPr>
            </w:pPr>
            <w:r w:rsidRPr="00BE5108">
              <w:rPr>
                <w:rFonts w:eastAsiaTheme="minorEastAsia"/>
                <w:lang w:eastAsia="zh-CN"/>
              </w:rPr>
              <w:t>NOTE 2:</w:t>
            </w:r>
            <w:r w:rsidRPr="00BE5108">
              <w:rPr>
                <w:rFonts w:eastAsiaTheme="minorEastAsia"/>
                <w:lang w:eastAsia="zh-CN"/>
              </w:rPr>
              <w:tab/>
              <w:t>x = -7 dBm for NR IAB</w:t>
            </w:r>
            <w:r>
              <w:rPr>
                <w:rFonts w:eastAsiaTheme="minorEastAsia" w:hint="eastAsia"/>
                <w:lang w:eastAsia="zh-CN"/>
              </w:rPr>
              <w:t>-DU</w:t>
            </w:r>
            <w:r w:rsidRPr="00BE5108">
              <w:rPr>
                <w:rFonts w:eastAsiaTheme="minorEastAsia"/>
                <w:lang w:eastAsia="zh-CN"/>
              </w:rPr>
              <w:t xml:space="preserve"> co-located with Pico GSM850 or Pico CDMA850</w:t>
            </w:r>
            <w:r w:rsidRPr="00BE5108">
              <w:rPr>
                <w:rFonts w:eastAsiaTheme="minorEastAsia"/>
                <w:lang w:eastAsia="zh-CN"/>
              </w:rPr>
              <w:br/>
              <w:t>x = -4 dBm for NR IAB</w:t>
            </w:r>
            <w:r>
              <w:rPr>
                <w:rFonts w:eastAsiaTheme="minorEastAsia" w:hint="eastAsia"/>
                <w:lang w:eastAsia="zh-CN"/>
              </w:rPr>
              <w:t>-DU</w:t>
            </w:r>
            <w:r w:rsidRPr="00BE5108">
              <w:rPr>
                <w:rFonts w:eastAsiaTheme="minorEastAsia"/>
                <w:lang w:eastAsia="zh-CN"/>
              </w:rPr>
              <w:t xml:space="preserve"> co-located with Pico DCS1800 or Pico PCS1900</w:t>
            </w:r>
            <w:r w:rsidRPr="00BE5108">
              <w:rPr>
                <w:rFonts w:eastAsiaTheme="minorEastAsia"/>
                <w:lang w:eastAsia="zh-CN"/>
              </w:rPr>
              <w:br/>
              <w:t>x = -6 dBm for NR IAB</w:t>
            </w:r>
            <w:r>
              <w:rPr>
                <w:rFonts w:eastAsiaTheme="minorEastAsia" w:hint="eastAsia"/>
                <w:lang w:eastAsia="zh-CN"/>
              </w:rPr>
              <w:t>-DU</w:t>
            </w:r>
            <w:r w:rsidRPr="00BE5108">
              <w:rPr>
                <w:rFonts w:eastAsiaTheme="minorEastAsia"/>
                <w:lang w:eastAsia="zh-CN"/>
              </w:rPr>
              <w:t xml:space="preserve"> co-located with UTRA bands or E-UTRA bands or NR bands</w:t>
            </w:r>
          </w:p>
          <w:p w14:paraId="4880099D" w14:textId="099B9D44" w:rsidR="00FC3BD8" w:rsidRPr="00BE5108" w:rsidRDefault="00FC3BD8" w:rsidP="00FC3BD8">
            <w:pPr>
              <w:pStyle w:val="TAN"/>
              <w:rPr>
                <w:rFonts w:eastAsiaTheme="minorEastAsia"/>
                <w:lang w:eastAsia="zh-CN"/>
              </w:rPr>
            </w:pPr>
            <w:r w:rsidRPr="00BE5108">
              <w:rPr>
                <w:rFonts w:eastAsiaTheme="minorEastAsia"/>
                <w:lang w:eastAsia="ja-JP"/>
              </w:rPr>
              <w:t>NOTE 3:</w:t>
            </w:r>
            <w:r w:rsidRPr="00BE5108">
              <w:rPr>
                <w:rFonts w:eastAsiaTheme="minorEastAsia"/>
                <w:lang w:eastAsia="ja-JP"/>
              </w:rPr>
              <w:tab/>
              <w:t xml:space="preserve">The requirement does not apply when the interfering signal falls within any of the supported uplink operating band(s) or in </w:t>
            </w:r>
            <w:r w:rsidRPr="00BE5108">
              <w:rPr>
                <w:rFonts w:eastAsiaTheme="minorEastAsia"/>
              </w:rPr>
              <w:t>Δf</w:t>
            </w:r>
            <w:r w:rsidRPr="00BE5108">
              <w:rPr>
                <w:rFonts w:eastAsiaTheme="minorEastAsia"/>
                <w:vertAlign w:val="subscript"/>
              </w:rPr>
              <w:t>OOB</w:t>
            </w:r>
            <w:r w:rsidRPr="00BE5108">
              <w:rPr>
                <w:rFonts w:eastAsiaTheme="minorEastAsia"/>
                <w:lang w:eastAsia="ja-JP"/>
              </w:rPr>
              <w:t xml:space="preserve"> immediately outside any of the supported uplink operating 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038" w:name="_Toc73962998"/>
      <w:bookmarkStart w:id="6039" w:name="_Toc75260175"/>
      <w:bookmarkStart w:id="6040" w:name="_Toc75275717"/>
      <w:bookmarkStart w:id="6041" w:name="_Toc75276228"/>
      <w:bookmarkStart w:id="6042" w:name="_Toc76541727"/>
      <w:bookmarkStart w:id="6043" w:name="_Toc82437496"/>
      <w:bookmarkStart w:id="6044" w:name="_Toc89944862"/>
      <w:bookmarkStart w:id="6045" w:name="_Toc98753880"/>
      <w:bookmarkStart w:id="6046" w:name="_Toc106180866"/>
      <w:bookmarkStart w:id="6047" w:name="_Toc114150911"/>
      <w:bookmarkStart w:id="6048" w:name="_Toc124151314"/>
      <w:bookmarkStart w:id="6049" w:name="_Toc124151834"/>
      <w:bookmarkStart w:id="6050" w:name="_Toc124152354"/>
      <w:bookmarkStart w:id="6051" w:name="_Toc130396886"/>
      <w:bookmarkStart w:id="6052" w:name="_Toc130397406"/>
      <w:bookmarkStart w:id="6053" w:name="_Toc137558510"/>
      <w:bookmarkStart w:id="6054" w:name="_Toc138862335"/>
      <w:bookmarkStart w:id="6055" w:name="_Toc145532392"/>
      <w:bookmarkStart w:id="6056" w:name="_Toc163218805"/>
      <w:bookmarkStart w:id="6057" w:name="_Toc176702136"/>
      <w:bookmarkStart w:id="6058" w:name="_Toc187262579"/>
      <w:r w:rsidRPr="00BE5108">
        <w:rPr>
          <w:rFonts w:eastAsiaTheme="minorEastAsia"/>
        </w:rPr>
        <w:t>7.5.5.3</w:t>
      </w:r>
      <w:r w:rsidRPr="00BE5108">
        <w:rPr>
          <w:rFonts w:eastAsiaTheme="minorEastAsia"/>
        </w:rPr>
        <w:tab/>
        <w:t>General requirements for IAB-MT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059" w:name="_Toc73962999"/>
      <w:bookmarkStart w:id="6060" w:name="_Toc75260176"/>
      <w:bookmarkStart w:id="6061" w:name="_Toc75275718"/>
      <w:bookmarkStart w:id="6062" w:name="_Toc75276229"/>
      <w:bookmarkStart w:id="6063" w:name="_Toc76541728"/>
      <w:bookmarkStart w:id="6064" w:name="_Toc82437497"/>
      <w:bookmarkStart w:id="6065" w:name="_Toc89944863"/>
      <w:bookmarkStart w:id="6066" w:name="_Toc98753881"/>
      <w:bookmarkStart w:id="6067" w:name="_Toc106180867"/>
      <w:bookmarkStart w:id="6068" w:name="_Toc114150912"/>
      <w:bookmarkStart w:id="6069" w:name="_Toc124151315"/>
      <w:bookmarkStart w:id="6070" w:name="_Toc124151835"/>
      <w:bookmarkStart w:id="6071" w:name="_Toc124152355"/>
      <w:bookmarkStart w:id="6072" w:name="_Toc130396887"/>
      <w:bookmarkStart w:id="6073" w:name="_Toc130397407"/>
      <w:bookmarkStart w:id="6074" w:name="_Toc137558511"/>
      <w:bookmarkStart w:id="6075" w:name="_Toc138862336"/>
      <w:bookmarkStart w:id="6076" w:name="_Toc145532393"/>
      <w:bookmarkStart w:id="6077" w:name="_Toc163218806"/>
      <w:bookmarkStart w:id="6078" w:name="_Toc176702137"/>
      <w:bookmarkStart w:id="6079" w:name="_Toc187262580"/>
      <w:r w:rsidRPr="00BE5108">
        <w:rPr>
          <w:rFonts w:eastAsiaTheme="minorEastAsia"/>
        </w:rPr>
        <w:t>7.5.5.4</w:t>
      </w:r>
      <w:r w:rsidRPr="00BE5108">
        <w:rPr>
          <w:rFonts w:eastAsiaTheme="minorEastAsia"/>
        </w:rPr>
        <w:tab/>
        <w:t>Co-location requirements for IAB-MT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lastRenderedPageBreak/>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1A3255F6"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00FC3BD8" w:rsidRPr="00BE5108">
        <w:rPr>
          <w:rFonts w:eastAsiaTheme="minorEastAsia"/>
        </w:rPr>
        <w:t>Blocking performance requirement for the IAB</w:t>
      </w:r>
      <w:r w:rsidR="00FC3BD8">
        <w:rPr>
          <w:rFonts w:eastAsiaTheme="minorEastAsia" w:hint="eastAsia"/>
          <w:lang w:eastAsia="zh-CN"/>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FC3BD8" w:rsidRPr="00BE5108" w14:paraId="41627868" w14:textId="77777777" w:rsidTr="00FC3BD8">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FC3BD8" w:rsidRPr="00BE5108" w:rsidRDefault="00FC3BD8" w:rsidP="00FC3BD8">
            <w:pPr>
              <w:pStyle w:val="TAH"/>
              <w:rPr>
                <w:rFonts w:eastAsiaTheme="minorEastAsia"/>
                <w:lang w:eastAsia="ja-JP"/>
              </w:rPr>
            </w:pPr>
            <w:r w:rsidRPr="00BE5108">
              <w:rPr>
                <w:rFonts w:eastAsiaTheme="minorEastAsia"/>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00354F97" w:rsidR="00FC3BD8" w:rsidRPr="00BE5108" w:rsidRDefault="00FC3BD8" w:rsidP="00FC3BD8">
            <w:pPr>
              <w:pStyle w:val="TAH"/>
              <w:rPr>
                <w:rFonts w:eastAsiaTheme="minorEastAsia"/>
                <w:lang w:eastAsia="ja-JP"/>
              </w:rPr>
            </w:pPr>
            <w:r w:rsidRPr="00BE5108">
              <w:rPr>
                <w:rFonts w:eastAsiaTheme="minorEastAsia"/>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6A98E43"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WA (dBm)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2E56AED8" w:rsidR="00FC3BD8" w:rsidRPr="00BE5108" w:rsidRDefault="00FC3BD8" w:rsidP="00FC3BD8">
            <w:pPr>
              <w:pStyle w:val="TAH"/>
              <w:rPr>
                <w:rFonts w:eastAsiaTheme="minorEastAsia"/>
                <w:lang w:eastAsia="ja-JP"/>
              </w:rPr>
            </w:pPr>
            <w:r w:rsidRPr="00BE5108">
              <w:rPr>
                <w:rFonts w:eastAsiaTheme="minorEastAsia"/>
                <w:lang w:eastAsia="ja-JP"/>
              </w:rPr>
              <w:t>Interfering signal mean power for LA (dBm)</w:t>
            </w:r>
          </w:p>
        </w:tc>
        <w:tc>
          <w:tcPr>
            <w:tcW w:w="1303" w:type="dxa"/>
            <w:tcBorders>
              <w:top w:val="single" w:sz="4" w:space="0" w:color="auto"/>
              <w:left w:val="single" w:sz="4" w:space="0" w:color="auto"/>
              <w:bottom w:val="single" w:sz="4" w:space="0" w:color="auto"/>
              <w:right w:val="single" w:sz="4" w:space="0" w:color="auto"/>
            </w:tcBorders>
            <w:hideMark/>
          </w:tcPr>
          <w:p w14:paraId="246492DA" w14:textId="5080CEF0" w:rsidR="00FC3BD8" w:rsidRPr="00BE5108" w:rsidRDefault="00FC3BD8" w:rsidP="00FC3BD8">
            <w:pPr>
              <w:pStyle w:val="TAH"/>
              <w:rPr>
                <w:rFonts w:eastAsiaTheme="minorEastAsia"/>
                <w:lang w:eastAsia="ja-JP"/>
              </w:rPr>
            </w:pPr>
            <w:r w:rsidRPr="00BE5108">
              <w:rPr>
                <w:rFonts w:eastAsiaTheme="minorEastAsia"/>
                <w:lang w:eastAsia="ja-JP"/>
              </w:rPr>
              <w:t>Type of interfering signal</w:t>
            </w:r>
          </w:p>
        </w:tc>
      </w:tr>
      <w:tr w:rsidR="00D60968" w:rsidRPr="00BE5108" w14:paraId="6F28F1AE" w14:textId="77777777" w:rsidTr="00FC3BD8">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303"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080" w:name="_Toc73963000"/>
      <w:bookmarkStart w:id="6081" w:name="_Toc75260177"/>
      <w:bookmarkStart w:id="6082" w:name="_Toc75275719"/>
      <w:bookmarkStart w:id="6083" w:name="_Toc75276230"/>
      <w:bookmarkStart w:id="6084" w:name="_Toc76541729"/>
      <w:bookmarkStart w:id="6085" w:name="_Toc82437498"/>
      <w:bookmarkStart w:id="6086" w:name="_Toc89944864"/>
      <w:bookmarkStart w:id="6087" w:name="_Toc98753882"/>
      <w:bookmarkStart w:id="6088" w:name="_Toc106180868"/>
      <w:bookmarkStart w:id="6089" w:name="_Toc114150913"/>
      <w:bookmarkStart w:id="6090" w:name="_Toc124151316"/>
      <w:bookmarkStart w:id="6091" w:name="_Toc124151836"/>
      <w:bookmarkStart w:id="6092" w:name="_Toc124152356"/>
      <w:bookmarkStart w:id="6093" w:name="_Toc130396888"/>
      <w:bookmarkStart w:id="6094" w:name="_Toc130397408"/>
      <w:bookmarkStart w:id="6095" w:name="_Toc137558512"/>
      <w:bookmarkStart w:id="6096" w:name="_Toc138862337"/>
      <w:bookmarkStart w:id="6097" w:name="_Toc145532394"/>
      <w:bookmarkStart w:id="6098" w:name="_Toc163218807"/>
      <w:bookmarkStart w:id="6099" w:name="_Toc176702138"/>
      <w:bookmarkStart w:id="6100" w:name="_Toc187262581"/>
      <w:r w:rsidRPr="00BE5108">
        <w:rPr>
          <w:rFonts w:eastAsiaTheme="minorEastAsia"/>
        </w:rPr>
        <w:t>7.6</w:t>
      </w:r>
      <w:r w:rsidRPr="00BE5108">
        <w:rPr>
          <w:rFonts w:eastAsiaTheme="minorEastAsia"/>
        </w:rPr>
        <w:tab/>
        <w:t>Receiver spurious emissions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3BFFE4B2" w14:textId="77777777" w:rsidR="00D60968" w:rsidRPr="00BE5108" w:rsidRDefault="00D60968" w:rsidP="00D60968">
      <w:pPr>
        <w:pStyle w:val="Heading3"/>
        <w:ind w:left="0" w:firstLine="0"/>
        <w:rPr>
          <w:rFonts w:eastAsiaTheme="minorEastAsia"/>
        </w:rPr>
      </w:pPr>
      <w:bookmarkStart w:id="6101" w:name="_Toc73963001"/>
      <w:bookmarkStart w:id="6102" w:name="_Toc75260178"/>
      <w:bookmarkStart w:id="6103" w:name="_Toc75275720"/>
      <w:bookmarkStart w:id="6104" w:name="_Toc75276231"/>
      <w:bookmarkStart w:id="6105" w:name="_Toc76541730"/>
      <w:bookmarkStart w:id="6106" w:name="_Toc82437499"/>
      <w:bookmarkStart w:id="6107" w:name="_Toc89944865"/>
      <w:bookmarkStart w:id="6108" w:name="_Toc98753883"/>
      <w:bookmarkStart w:id="6109" w:name="_Toc106180869"/>
      <w:bookmarkStart w:id="6110" w:name="_Toc114150914"/>
      <w:bookmarkStart w:id="6111" w:name="_Toc124151317"/>
      <w:bookmarkStart w:id="6112" w:name="_Toc124151837"/>
      <w:bookmarkStart w:id="6113" w:name="_Toc124152357"/>
      <w:bookmarkStart w:id="6114" w:name="_Toc130396889"/>
      <w:bookmarkStart w:id="6115" w:name="_Toc130397409"/>
      <w:bookmarkStart w:id="6116" w:name="_Toc137558513"/>
      <w:bookmarkStart w:id="6117" w:name="_Toc138862338"/>
      <w:bookmarkStart w:id="6118" w:name="_Toc145532395"/>
      <w:bookmarkStart w:id="6119" w:name="_Toc163218808"/>
      <w:bookmarkStart w:id="6120" w:name="_Toc176702139"/>
      <w:bookmarkStart w:id="6121" w:name="_Toc187262582"/>
      <w:r w:rsidRPr="00BE5108">
        <w:rPr>
          <w:rFonts w:eastAsiaTheme="minorEastAsia"/>
        </w:rPr>
        <w:t>7.6.1</w:t>
      </w:r>
      <w:r w:rsidRPr="00BE5108">
        <w:rPr>
          <w:rFonts w:eastAsiaTheme="minorEastAsia"/>
        </w:rPr>
        <w:tab/>
        <w:t>Definition and applicability</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122" w:name="_Toc73963002"/>
      <w:bookmarkStart w:id="6123" w:name="_Toc75260179"/>
      <w:bookmarkStart w:id="6124" w:name="_Toc75275721"/>
      <w:bookmarkStart w:id="6125" w:name="_Toc75276232"/>
      <w:bookmarkStart w:id="6126" w:name="_Toc76541731"/>
      <w:bookmarkStart w:id="6127" w:name="_Toc82437500"/>
      <w:bookmarkStart w:id="6128" w:name="_Toc89944866"/>
      <w:bookmarkStart w:id="6129" w:name="_Toc98753884"/>
      <w:bookmarkStart w:id="6130" w:name="_Toc106180870"/>
      <w:bookmarkStart w:id="6131" w:name="_Toc114150915"/>
      <w:bookmarkStart w:id="6132" w:name="_Toc124151318"/>
      <w:bookmarkStart w:id="6133" w:name="_Toc124151838"/>
      <w:bookmarkStart w:id="6134" w:name="_Toc124152358"/>
      <w:bookmarkStart w:id="6135" w:name="_Toc130396890"/>
      <w:bookmarkStart w:id="6136" w:name="_Toc130397410"/>
      <w:bookmarkStart w:id="6137" w:name="_Toc137558514"/>
      <w:bookmarkStart w:id="6138" w:name="_Toc138862339"/>
      <w:bookmarkStart w:id="6139" w:name="_Toc145532396"/>
      <w:bookmarkStart w:id="6140" w:name="_Toc163218809"/>
      <w:bookmarkStart w:id="6141" w:name="_Toc176702140"/>
      <w:bookmarkStart w:id="6142" w:name="_Toc187262583"/>
      <w:r w:rsidRPr="00BE5108">
        <w:rPr>
          <w:rFonts w:eastAsiaTheme="minorEastAsia"/>
        </w:rPr>
        <w:t>7.6.2</w:t>
      </w:r>
      <w:r w:rsidRPr="00BE5108">
        <w:rPr>
          <w:rFonts w:eastAsiaTheme="minorEastAsia"/>
        </w:rPr>
        <w:tab/>
        <w:t>Minimum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143" w:name="_Toc73963003"/>
      <w:bookmarkStart w:id="6144" w:name="_Toc75260180"/>
      <w:bookmarkStart w:id="6145" w:name="_Toc75275722"/>
      <w:bookmarkStart w:id="6146" w:name="_Toc75276233"/>
      <w:bookmarkStart w:id="6147" w:name="_Toc76541732"/>
      <w:bookmarkStart w:id="6148" w:name="_Toc82437501"/>
      <w:bookmarkStart w:id="6149" w:name="_Toc89944867"/>
      <w:bookmarkStart w:id="6150" w:name="_Toc98753885"/>
      <w:bookmarkStart w:id="6151" w:name="_Toc106180871"/>
      <w:bookmarkStart w:id="6152" w:name="_Toc114150916"/>
      <w:bookmarkStart w:id="6153" w:name="_Toc124151319"/>
      <w:bookmarkStart w:id="6154" w:name="_Toc124151839"/>
      <w:bookmarkStart w:id="6155" w:name="_Toc124152359"/>
      <w:bookmarkStart w:id="6156" w:name="_Toc130396891"/>
      <w:bookmarkStart w:id="6157" w:name="_Toc130397411"/>
      <w:bookmarkStart w:id="6158" w:name="_Toc137558515"/>
      <w:bookmarkStart w:id="6159" w:name="_Toc138862340"/>
      <w:bookmarkStart w:id="6160" w:name="_Toc145532397"/>
      <w:bookmarkStart w:id="6161" w:name="_Toc163218810"/>
      <w:bookmarkStart w:id="6162" w:name="_Toc176702141"/>
      <w:bookmarkStart w:id="6163" w:name="_Toc187262584"/>
      <w:r w:rsidRPr="00BE5108">
        <w:rPr>
          <w:rFonts w:eastAsiaTheme="minorEastAsia"/>
        </w:rPr>
        <w:t>7.6.3</w:t>
      </w:r>
      <w:r w:rsidRPr="00BE5108">
        <w:rPr>
          <w:rFonts w:eastAsiaTheme="minorEastAsia"/>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164" w:name="_Toc73963004"/>
      <w:bookmarkStart w:id="6165" w:name="_Toc75260181"/>
      <w:bookmarkStart w:id="6166" w:name="_Toc75275723"/>
      <w:bookmarkStart w:id="6167" w:name="_Toc75276234"/>
      <w:bookmarkStart w:id="6168" w:name="_Toc76541733"/>
      <w:bookmarkStart w:id="6169" w:name="_Toc82437502"/>
      <w:bookmarkStart w:id="6170" w:name="_Toc89944868"/>
      <w:bookmarkStart w:id="6171" w:name="_Toc98753886"/>
      <w:bookmarkStart w:id="6172" w:name="_Toc106180872"/>
      <w:bookmarkStart w:id="6173" w:name="_Toc114150917"/>
      <w:bookmarkStart w:id="6174" w:name="_Toc124151320"/>
      <w:bookmarkStart w:id="6175" w:name="_Toc124151840"/>
      <w:bookmarkStart w:id="6176" w:name="_Toc124152360"/>
      <w:bookmarkStart w:id="6177" w:name="_Toc130396892"/>
      <w:bookmarkStart w:id="6178" w:name="_Toc130397412"/>
      <w:bookmarkStart w:id="6179" w:name="_Toc137558516"/>
      <w:bookmarkStart w:id="6180" w:name="_Toc138862341"/>
      <w:bookmarkStart w:id="6181" w:name="_Toc145532398"/>
      <w:bookmarkStart w:id="6182" w:name="_Toc163218811"/>
      <w:bookmarkStart w:id="6183" w:name="_Toc176702142"/>
      <w:bookmarkStart w:id="6184" w:name="_Toc187262585"/>
      <w:r w:rsidRPr="00BE5108">
        <w:rPr>
          <w:rFonts w:eastAsiaTheme="minorEastAsia"/>
        </w:rPr>
        <w:t>7.6.4</w:t>
      </w:r>
      <w:r w:rsidRPr="00BE5108">
        <w:rPr>
          <w:rFonts w:eastAsiaTheme="minorEastAsia"/>
        </w:rPr>
        <w:tab/>
        <w:t>Method of test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3BB3F36" w14:textId="77777777" w:rsidR="00D60968" w:rsidRPr="00BE5108" w:rsidRDefault="00D60968" w:rsidP="00D60968">
      <w:pPr>
        <w:pStyle w:val="Heading4"/>
        <w:ind w:left="864" w:hanging="864"/>
        <w:rPr>
          <w:rFonts w:eastAsiaTheme="minorEastAsia"/>
        </w:rPr>
      </w:pPr>
      <w:bookmarkStart w:id="6185" w:name="_Toc73963005"/>
      <w:bookmarkStart w:id="6186" w:name="_Toc75260182"/>
      <w:bookmarkStart w:id="6187" w:name="_Toc75275724"/>
      <w:bookmarkStart w:id="6188" w:name="_Toc75276235"/>
      <w:bookmarkStart w:id="6189" w:name="_Toc76541734"/>
      <w:bookmarkStart w:id="6190" w:name="_Toc82437503"/>
      <w:bookmarkStart w:id="6191" w:name="_Toc89944869"/>
      <w:bookmarkStart w:id="6192" w:name="_Toc98753887"/>
      <w:bookmarkStart w:id="6193" w:name="_Toc106180873"/>
      <w:bookmarkStart w:id="6194" w:name="_Toc114150918"/>
      <w:bookmarkStart w:id="6195" w:name="_Toc124151321"/>
      <w:bookmarkStart w:id="6196" w:name="_Toc124151841"/>
      <w:bookmarkStart w:id="6197" w:name="_Toc124152361"/>
      <w:bookmarkStart w:id="6198" w:name="_Toc130396893"/>
      <w:bookmarkStart w:id="6199" w:name="_Toc130397413"/>
      <w:bookmarkStart w:id="6200" w:name="_Toc137558517"/>
      <w:bookmarkStart w:id="6201" w:name="_Toc138862342"/>
      <w:bookmarkStart w:id="6202" w:name="_Toc145532399"/>
      <w:bookmarkStart w:id="6203" w:name="_Toc163218812"/>
      <w:bookmarkStart w:id="6204" w:name="_Toc176702143"/>
      <w:bookmarkStart w:id="6205" w:name="_Toc187262586"/>
      <w:r w:rsidRPr="00BE5108">
        <w:rPr>
          <w:rFonts w:eastAsiaTheme="minorEastAsia"/>
        </w:rPr>
        <w:t>7.6.4.1</w:t>
      </w:r>
      <w:r w:rsidRPr="00BE5108">
        <w:rPr>
          <w:rFonts w:eastAsiaTheme="minorEastAsia"/>
        </w:rPr>
        <w:tab/>
        <w:t>Initial conditions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206" w:name="_Toc73963006"/>
      <w:bookmarkStart w:id="6207" w:name="_Toc75260183"/>
      <w:bookmarkStart w:id="6208" w:name="_Toc75275725"/>
      <w:bookmarkStart w:id="6209" w:name="_Toc75276236"/>
      <w:bookmarkStart w:id="6210" w:name="_Toc76541735"/>
      <w:bookmarkStart w:id="6211" w:name="_Toc82437504"/>
      <w:bookmarkStart w:id="6212" w:name="_Toc89944870"/>
      <w:bookmarkStart w:id="6213" w:name="_Toc98753888"/>
      <w:bookmarkStart w:id="6214" w:name="_Toc106180874"/>
      <w:bookmarkStart w:id="6215" w:name="_Toc114150919"/>
      <w:bookmarkStart w:id="6216" w:name="_Toc124151322"/>
      <w:bookmarkStart w:id="6217" w:name="_Toc124151842"/>
      <w:bookmarkStart w:id="6218" w:name="_Toc124152362"/>
      <w:bookmarkStart w:id="6219" w:name="_Toc130396894"/>
      <w:bookmarkStart w:id="6220" w:name="_Toc130397414"/>
      <w:bookmarkStart w:id="6221" w:name="_Toc137558518"/>
      <w:bookmarkStart w:id="6222" w:name="_Toc138862343"/>
      <w:bookmarkStart w:id="6223" w:name="_Toc145532400"/>
      <w:bookmarkStart w:id="6224" w:name="_Toc163218813"/>
      <w:bookmarkStart w:id="6225" w:name="_Toc176702144"/>
      <w:bookmarkStart w:id="6226" w:name="_Toc187262587"/>
      <w:r w:rsidRPr="00BE5108">
        <w:rPr>
          <w:rFonts w:eastAsiaTheme="minorEastAsia"/>
        </w:rPr>
        <w:t>7.6.4.2</w:t>
      </w:r>
      <w:r w:rsidRPr="00BE5108">
        <w:rPr>
          <w:rFonts w:eastAsiaTheme="minorEastAsia"/>
        </w:rPr>
        <w:tab/>
        <w:t>Procedure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27" w:name="_Toc73963007"/>
      <w:bookmarkStart w:id="6228" w:name="_Toc75260184"/>
      <w:bookmarkStart w:id="6229" w:name="_Toc75275726"/>
      <w:bookmarkStart w:id="6230" w:name="_Toc75276237"/>
      <w:bookmarkStart w:id="6231" w:name="_Toc76541736"/>
      <w:bookmarkStart w:id="6232" w:name="_Toc82437505"/>
      <w:bookmarkStart w:id="6233" w:name="_Toc89944871"/>
      <w:bookmarkStart w:id="6234" w:name="_Toc98753889"/>
      <w:bookmarkStart w:id="6235" w:name="_Toc106180875"/>
      <w:bookmarkStart w:id="6236" w:name="_Toc114150920"/>
      <w:bookmarkStart w:id="6237" w:name="_Toc124151323"/>
      <w:bookmarkStart w:id="6238" w:name="_Toc124151843"/>
      <w:bookmarkStart w:id="6239" w:name="_Toc124152363"/>
      <w:bookmarkStart w:id="6240" w:name="_Toc130396895"/>
      <w:bookmarkStart w:id="6241" w:name="_Toc130397415"/>
      <w:bookmarkStart w:id="6242" w:name="_Toc137558519"/>
      <w:bookmarkStart w:id="6243" w:name="_Toc138862344"/>
      <w:bookmarkStart w:id="6244" w:name="_Toc145532401"/>
      <w:bookmarkStart w:id="6245" w:name="_Toc163218814"/>
      <w:bookmarkStart w:id="6246" w:name="_Toc176702145"/>
      <w:bookmarkStart w:id="6247" w:name="_Toc187262588"/>
      <w:r w:rsidRPr="00BE5108">
        <w:rPr>
          <w:rFonts w:eastAsiaTheme="minorEastAsia"/>
        </w:rPr>
        <w:t>7.6.5</w:t>
      </w:r>
      <w:r w:rsidRPr="00BE5108">
        <w:rPr>
          <w:rFonts w:eastAsiaTheme="minorEastAsia"/>
        </w:rPr>
        <w:tab/>
        <w:t>Test requirements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4C57A9A" w14:textId="77777777" w:rsidR="00D60968" w:rsidRPr="00BE5108" w:rsidRDefault="00D60968" w:rsidP="00D60968">
      <w:pPr>
        <w:pStyle w:val="Heading4"/>
        <w:ind w:left="864" w:hanging="864"/>
        <w:rPr>
          <w:rFonts w:eastAsiaTheme="minorEastAsia"/>
        </w:rPr>
      </w:pPr>
      <w:bookmarkStart w:id="6248" w:name="_Toc73963008"/>
      <w:bookmarkStart w:id="6249" w:name="_Toc75260185"/>
      <w:bookmarkStart w:id="6250" w:name="_Toc75275727"/>
      <w:bookmarkStart w:id="6251" w:name="_Toc75276238"/>
      <w:bookmarkStart w:id="6252" w:name="_Toc76541737"/>
      <w:bookmarkStart w:id="6253" w:name="_Toc82437506"/>
      <w:bookmarkStart w:id="6254" w:name="_Toc89944872"/>
      <w:bookmarkStart w:id="6255" w:name="_Toc98753890"/>
      <w:bookmarkStart w:id="6256" w:name="_Toc106180876"/>
      <w:bookmarkStart w:id="6257" w:name="_Toc114150921"/>
      <w:bookmarkStart w:id="6258" w:name="_Toc124151324"/>
      <w:bookmarkStart w:id="6259" w:name="_Toc124151844"/>
      <w:bookmarkStart w:id="6260" w:name="_Toc124152364"/>
      <w:bookmarkStart w:id="6261" w:name="_Toc130396896"/>
      <w:bookmarkStart w:id="6262" w:name="_Toc130397416"/>
      <w:bookmarkStart w:id="6263" w:name="_Toc137558520"/>
      <w:bookmarkStart w:id="6264" w:name="_Toc138862345"/>
      <w:bookmarkStart w:id="6265" w:name="_Toc145532402"/>
      <w:bookmarkStart w:id="6266" w:name="_Toc163218815"/>
      <w:bookmarkStart w:id="6267" w:name="_Toc176702146"/>
      <w:bookmarkStart w:id="6268" w:name="_Toc187262589"/>
      <w:r w:rsidRPr="00BE5108">
        <w:rPr>
          <w:rFonts w:eastAsiaTheme="minorEastAsia"/>
        </w:rPr>
        <w:t>7.6.5.1</w:t>
      </w:r>
      <w:r w:rsidRPr="00BE5108">
        <w:rPr>
          <w:rFonts w:eastAsiaTheme="minorEastAsia"/>
        </w:rPr>
        <w:tab/>
        <w:t>Basic limits for IAB-DU</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269" w:name="_Toc73963009"/>
      <w:bookmarkStart w:id="6270" w:name="_Toc75260186"/>
      <w:bookmarkStart w:id="6271" w:name="_Toc75275728"/>
      <w:bookmarkStart w:id="6272" w:name="_Toc75276239"/>
      <w:bookmarkStart w:id="6273" w:name="_Toc76541738"/>
      <w:bookmarkStart w:id="6274" w:name="_Toc82437507"/>
      <w:bookmarkStart w:id="6275" w:name="_Toc89944873"/>
      <w:bookmarkStart w:id="6276" w:name="_Toc98753891"/>
      <w:bookmarkStart w:id="6277" w:name="_Toc106180877"/>
      <w:bookmarkStart w:id="6278" w:name="_Toc114150922"/>
      <w:bookmarkStart w:id="6279" w:name="_Toc124151325"/>
      <w:bookmarkStart w:id="6280" w:name="_Toc124151845"/>
      <w:bookmarkStart w:id="6281" w:name="_Toc124152365"/>
      <w:bookmarkStart w:id="6282" w:name="_Toc130396897"/>
      <w:bookmarkStart w:id="6283" w:name="_Toc130397417"/>
      <w:bookmarkStart w:id="6284" w:name="_Toc137558521"/>
      <w:bookmarkStart w:id="6285" w:name="_Toc138862346"/>
      <w:bookmarkStart w:id="6286" w:name="_Toc145532403"/>
      <w:bookmarkStart w:id="6287" w:name="_Toc163218816"/>
      <w:bookmarkStart w:id="6288" w:name="_Toc176702147"/>
      <w:bookmarkStart w:id="6289" w:name="_Toc187262590"/>
      <w:r w:rsidRPr="00BE5108">
        <w:rPr>
          <w:rFonts w:eastAsiaTheme="minorEastAsia"/>
        </w:rPr>
        <w:t>7.6.5.2</w:t>
      </w:r>
      <w:r w:rsidRPr="00BE5108">
        <w:rPr>
          <w:rFonts w:eastAsiaTheme="minorEastAsia"/>
        </w:rPr>
        <w:tab/>
        <w:t>Test requirement for IAB-DU</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290" w:name="_Toc73963010"/>
      <w:bookmarkStart w:id="6291" w:name="_Toc75260187"/>
      <w:bookmarkStart w:id="6292" w:name="_Toc75275729"/>
      <w:bookmarkStart w:id="6293" w:name="_Toc75276240"/>
      <w:bookmarkStart w:id="6294" w:name="_Toc76541739"/>
      <w:bookmarkStart w:id="6295" w:name="_Toc82437508"/>
      <w:bookmarkStart w:id="6296" w:name="_Toc89944874"/>
      <w:bookmarkStart w:id="6297" w:name="_Toc98753892"/>
      <w:bookmarkStart w:id="6298" w:name="_Toc106180878"/>
      <w:bookmarkStart w:id="6299" w:name="_Toc114150923"/>
      <w:bookmarkStart w:id="6300" w:name="_Toc124151326"/>
      <w:bookmarkStart w:id="6301" w:name="_Toc124151846"/>
      <w:bookmarkStart w:id="6302" w:name="_Toc124152366"/>
      <w:bookmarkStart w:id="6303" w:name="_Toc130396898"/>
      <w:bookmarkStart w:id="6304" w:name="_Toc130397418"/>
      <w:bookmarkStart w:id="6305" w:name="_Toc137558522"/>
      <w:bookmarkStart w:id="6306" w:name="_Toc138862347"/>
      <w:bookmarkStart w:id="6307" w:name="_Toc145532404"/>
      <w:bookmarkStart w:id="6308" w:name="_Toc163218817"/>
      <w:bookmarkStart w:id="6309" w:name="_Toc176702148"/>
      <w:bookmarkStart w:id="6310" w:name="_Toc187262591"/>
      <w:r w:rsidRPr="00BE5108">
        <w:rPr>
          <w:rFonts w:eastAsiaTheme="minorEastAsia"/>
        </w:rPr>
        <w:t>7.6.5.3</w:t>
      </w:r>
      <w:r w:rsidRPr="00BE5108">
        <w:rPr>
          <w:rFonts w:eastAsiaTheme="minorEastAsia"/>
        </w:rPr>
        <w:tab/>
        <w:t>Basic limits for IAB-MT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311" w:name="_Toc73963011"/>
      <w:bookmarkStart w:id="6312" w:name="_Toc75260188"/>
      <w:bookmarkStart w:id="6313" w:name="_Toc75275730"/>
      <w:bookmarkStart w:id="6314" w:name="_Toc75276241"/>
      <w:bookmarkStart w:id="6315" w:name="_Toc76541740"/>
      <w:bookmarkStart w:id="6316" w:name="_Toc82437509"/>
      <w:bookmarkStart w:id="6317" w:name="_Toc89944875"/>
      <w:bookmarkStart w:id="6318" w:name="_Toc98753893"/>
      <w:bookmarkStart w:id="6319" w:name="_Toc106180879"/>
      <w:bookmarkStart w:id="6320" w:name="_Toc114150924"/>
      <w:bookmarkStart w:id="6321" w:name="_Toc124151327"/>
      <w:bookmarkStart w:id="6322" w:name="_Toc124151847"/>
      <w:bookmarkStart w:id="6323" w:name="_Toc124152367"/>
      <w:bookmarkStart w:id="6324" w:name="_Toc130396899"/>
      <w:bookmarkStart w:id="6325" w:name="_Toc130397419"/>
      <w:bookmarkStart w:id="6326" w:name="_Toc137558523"/>
      <w:bookmarkStart w:id="6327" w:name="_Toc138862348"/>
      <w:bookmarkStart w:id="6328" w:name="_Toc145532405"/>
      <w:bookmarkStart w:id="6329" w:name="_Toc163218818"/>
      <w:bookmarkStart w:id="6330" w:name="_Toc176702149"/>
      <w:bookmarkStart w:id="6331" w:name="_Toc187262592"/>
      <w:r w:rsidRPr="00BE5108">
        <w:rPr>
          <w:rFonts w:eastAsiaTheme="minorEastAsia"/>
        </w:rPr>
        <w:t>7.6.5.4</w:t>
      </w:r>
      <w:r w:rsidRPr="00BE5108">
        <w:rPr>
          <w:rFonts w:eastAsiaTheme="minorEastAsia"/>
        </w:rPr>
        <w:tab/>
        <w:t>Test requirement for IAB-MT</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32" w:name="_Toc73963012"/>
      <w:bookmarkStart w:id="6333" w:name="_Toc75260189"/>
      <w:bookmarkStart w:id="6334" w:name="_Toc75275731"/>
      <w:bookmarkStart w:id="6335" w:name="_Toc75276242"/>
      <w:bookmarkStart w:id="6336" w:name="_Toc76541741"/>
      <w:bookmarkStart w:id="6337" w:name="_Toc82437510"/>
      <w:bookmarkStart w:id="6338" w:name="_Toc89944876"/>
      <w:bookmarkStart w:id="6339" w:name="_Toc98753894"/>
      <w:bookmarkStart w:id="6340" w:name="_Toc106180880"/>
      <w:bookmarkStart w:id="6341" w:name="_Toc114150925"/>
      <w:bookmarkStart w:id="6342" w:name="_Toc124151328"/>
      <w:bookmarkStart w:id="6343" w:name="_Toc124151848"/>
      <w:bookmarkStart w:id="6344" w:name="_Toc124152368"/>
      <w:bookmarkStart w:id="6345" w:name="_Toc130396900"/>
      <w:bookmarkStart w:id="6346" w:name="_Toc130397420"/>
      <w:bookmarkStart w:id="6347" w:name="_Toc137558524"/>
      <w:bookmarkStart w:id="6348" w:name="_Toc138862349"/>
      <w:bookmarkStart w:id="6349" w:name="_Toc145532406"/>
      <w:bookmarkStart w:id="6350" w:name="_Toc163218819"/>
      <w:bookmarkStart w:id="6351" w:name="_Toc176702150"/>
      <w:bookmarkStart w:id="6352" w:name="_Toc187262593"/>
      <w:r w:rsidRPr="00BE5108">
        <w:rPr>
          <w:rFonts w:eastAsiaTheme="minorEastAsia"/>
        </w:rPr>
        <w:t>7.7</w:t>
      </w:r>
      <w:r w:rsidRPr="00BE5108">
        <w:rPr>
          <w:rFonts w:eastAsiaTheme="minorEastAsia"/>
        </w:rPr>
        <w:tab/>
        <w:t>Receiver intermodulation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6D23D423" w14:textId="77777777" w:rsidR="00C87888" w:rsidRPr="00BE5108" w:rsidRDefault="00C87888" w:rsidP="00C87888">
      <w:pPr>
        <w:pStyle w:val="Heading3"/>
        <w:rPr>
          <w:rFonts w:eastAsiaTheme="minorEastAsia"/>
        </w:rPr>
      </w:pPr>
      <w:bookmarkStart w:id="6353" w:name="_Toc73963013"/>
      <w:bookmarkStart w:id="6354" w:name="_Toc75260190"/>
      <w:bookmarkStart w:id="6355" w:name="_Toc75275732"/>
      <w:bookmarkStart w:id="6356" w:name="_Toc75276243"/>
      <w:bookmarkStart w:id="6357" w:name="_Toc76541742"/>
      <w:bookmarkStart w:id="6358" w:name="_Toc82437511"/>
      <w:bookmarkStart w:id="6359" w:name="_Toc89944877"/>
      <w:bookmarkStart w:id="6360" w:name="_Toc98753895"/>
      <w:bookmarkStart w:id="6361" w:name="_Toc106180881"/>
      <w:bookmarkStart w:id="6362" w:name="_Toc114150926"/>
      <w:bookmarkStart w:id="6363" w:name="_Toc124151329"/>
      <w:bookmarkStart w:id="6364" w:name="_Toc124151849"/>
      <w:bookmarkStart w:id="6365" w:name="_Toc124152369"/>
      <w:bookmarkStart w:id="6366" w:name="_Toc130396901"/>
      <w:bookmarkStart w:id="6367" w:name="_Toc130397421"/>
      <w:bookmarkStart w:id="6368" w:name="_Toc137558525"/>
      <w:bookmarkStart w:id="6369" w:name="_Toc138862350"/>
      <w:bookmarkStart w:id="6370" w:name="_Toc145532407"/>
      <w:bookmarkStart w:id="6371" w:name="_Toc163218820"/>
      <w:bookmarkStart w:id="6372" w:name="_Toc176702151"/>
      <w:bookmarkStart w:id="6373" w:name="_Toc187262594"/>
      <w:r w:rsidRPr="00BE5108">
        <w:rPr>
          <w:rFonts w:eastAsiaTheme="minorEastAsia"/>
        </w:rPr>
        <w:t>7.7.1</w:t>
      </w:r>
      <w:r w:rsidRPr="00BE5108">
        <w:rPr>
          <w:rFonts w:eastAsiaTheme="minorEastAsia"/>
        </w:rPr>
        <w:tab/>
        <w:t>Definition and applicability</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74" w:name="_Toc73963014"/>
      <w:bookmarkStart w:id="6375" w:name="_Toc75260191"/>
      <w:bookmarkStart w:id="6376" w:name="_Toc75275733"/>
      <w:bookmarkStart w:id="6377" w:name="_Toc75276244"/>
      <w:bookmarkStart w:id="6378" w:name="_Toc76541743"/>
      <w:bookmarkStart w:id="6379" w:name="_Toc82437512"/>
      <w:bookmarkStart w:id="6380" w:name="_Toc89944878"/>
      <w:bookmarkStart w:id="6381" w:name="_Toc98753896"/>
      <w:bookmarkStart w:id="6382" w:name="_Toc106180882"/>
      <w:bookmarkStart w:id="6383" w:name="_Toc114150927"/>
      <w:bookmarkStart w:id="6384" w:name="_Toc124151330"/>
      <w:bookmarkStart w:id="6385" w:name="_Toc124151850"/>
      <w:bookmarkStart w:id="6386" w:name="_Toc124152370"/>
      <w:bookmarkStart w:id="6387" w:name="_Toc130396902"/>
      <w:bookmarkStart w:id="6388" w:name="_Toc130397422"/>
      <w:bookmarkStart w:id="6389" w:name="_Toc137558526"/>
      <w:bookmarkStart w:id="6390" w:name="_Toc138862351"/>
      <w:bookmarkStart w:id="6391" w:name="_Toc145532408"/>
      <w:bookmarkStart w:id="6392" w:name="_Toc163218821"/>
      <w:bookmarkStart w:id="6393" w:name="_Toc176702152"/>
      <w:bookmarkStart w:id="6394" w:name="_Toc187262595"/>
      <w:r w:rsidRPr="00BE5108">
        <w:rPr>
          <w:rFonts w:eastAsiaTheme="minorEastAsia"/>
        </w:rPr>
        <w:t>7.7.2</w:t>
      </w:r>
      <w:r w:rsidRPr="00BE5108">
        <w:rPr>
          <w:rFonts w:eastAsiaTheme="minorEastAsia"/>
        </w:rPr>
        <w:tab/>
        <w:t>Minimum requirement</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95" w:name="_Toc73963015"/>
      <w:bookmarkStart w:id="6396" w:name="_Toc75260192"/>
      <w:bookmarkStart w:id="6397" w:name="_Toc75275734"/>
      <w:bookmarkStart w:id="6398" w:name="_Toc75276245"/>
      <w:bookmarkStart w:id="6399" w:name="_Toc76541744"/>
      <w:bookmarkStart w:id="6400" w:name="_Toc82437513"/>
      <w:bookmarkStart w:id="6401" w:name="_Toc89944879"/>
      <w:bookmarkStart w:id="6402" w:name="_Toc98753897"/>
      <w:bookmarkStart w:id="6403" w:name="_Toc106180883"/>
      <w:bookmarkStart w:id="6404" w:name="_Toc114150928"/>
      <w:bookmarkStart w:id="6405" w:name="_Toc124151331"/>
      <w:bookmarkStart w:id="6406" w:name="_Toc124151851"/>
      <w:bookmarkStart w:id="6407" w:name="_Toc124152371"/>
      <w:bookmarkStart w:id="6408" w:name="_Toc130396903"/>
      <w:bookmarkStart w:id="6409" w:name="_Toc130397423"/>
      <w:bookmarkStart w:id="6410" w:name="_Toc137558527"/>
      <w:bookmarkStart w:id="6411" w:name="_Toc138862352"/>
      <w:bookmarkStart w:id="6412" w:name="_Toc145532409"/>
      <w:bookmarkStart w:id="6413" w:name="_Toc163218822"/>
      <w:bookmarkStart w:id="6414" w:name="_Toc176702153"/>
      <w:bookmarkStart w:id="6415" w:name="_Toc187262596"/>
      <w:r w:rsidRPr="00BE5108">
        <w:rPr>
          <w:rFonts w:eastAsiaTheme="minorEastAsia"/>
        </w:rPr>
        <w:lastRenderedPageBreak/>
        <w:t>7.7.3</w:t>
      </w:r>
      <w:r w:rsidRPr="00BE5108">
        <w:rPr>
          <w:rFonts w:eastAsiaTheme="minorEastAsia"/>
        </w:rPr>
        <w:tab/>
        <w:t>Test purpose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416" w:name="_Toc73963016"/>
      <w:bookmarkStart w:id="6417" w:name="_Toc75260193"/>
      <w:bookmarkStart w:id="6418" w:name="_Toc75275735"/>
      <w:bookmarkStart w:id="6419" w:name="_Toc75276246"/>
      <w:bookmarkStart w:id="6420" w:name="_Toc76541745"/>
      <w:bookmarkStart w:id="6421" w:name="_Toc82437514"/>
      <w:bookmarkStart w:id="6422" w:name="_Toc89944880"/>
      <w:bookmarkStart w:id="6423" w:name="_Toc98753898"/>
      <w:bookmarkStart w:id="6424" w:name="_Toc106180884"/>
      <w:bookmarkStart w:id="6425" w:name="_Toc114150929"/>
      <w:bookmarkStart w:id="6426" w:name="_Toc124151332"/>
      <w:bookmarkStart w:id="6427" w:name="_Toc124151852"/>
      <w:bookmarkStart w:id="6428" w:name="_Toc124152372"/>
      <w:bookmarkStart w:id="6429" w:name="_Toc130396904"/>
      <w:bookmarkStart w:id="6430" w:name="_Toc130397424"/>
      <w:bookmarkStart w:id="6431" w:name="_Toc137558528"/>
      <w:bookmarkStart w:id="6432" w:name="_Toc138862353"/>
      <w:bookmarkStart w:id="6433" w:name="_Toc145532410"/>
      <w:bookmarkStart w:id="6434" w:name="_Toc163218823"/>
      <w:bookmarkStart w:id="6435" w:name="_Toc176702154"/>
      <w:bookmarkStart w:id="6436" w:name="_Toc187262597"/>
      <w:r w:rsidRPr="00BE5108">
        <w:rPr>
          <w:rFonts w:eastAsiaTheme="minorEastAsia"/>
        </w:rPr>
        <w:t>7.7.4</w:t>
      </w:r>
      <w:r w:rsidRPr="00BE5108">
        <w:rPr>
          <w:rFonts w:eastAsiaTheme="minorEastAsia"/>
        </w:rPr>
        <w:tab/>
        <w:t>Method of test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2B39855E" w14:textId="77777777" w:rsidR="00C87888" w:rsidRPr="00BE5108" w:rsidRDefault="00C87888" w:rsidP="00C87888">
      <w:pPr>
        <w:pStyle w:val="Heading4"/>
        <w:rPr>
          <w:rFonts w:eastAsiaTheme="minorEastAsia"/>
        </w:rPr>
      </w:pPr>
      <w:bookmarkStart w:id="6437" w:name="_Toc73963017"/>
      <w:bookmarkStart w:id="6438" w:name="_Toc75260194"/>
      <w:bookmarkStart w:id="6439" w:name="_Toc75275736"/>
      <w:bookmarkStart w:id="6440" w:name="_Toc75276247"/>
      <w:bookmarkStart w:id="6441" w:name="_Toc76541746"/>
      <w:bookmarkStart w:id="6442" w:name="_Toc82437515"/>
      <w:bookmarkStart w:id="6443" w:name="_Toc89944881"/>
      <w:bookmarkStart w:id="6444" w:name="_Toc98753899"/>
      <w:bookmarkStart w:id="6445" w:name="_Toc106180885"/>
      <w:bookmarkStart w:id="6446" w:name="_Toc114150930"/>
      <w:bookmarkStart w:id="6447" w:name="_Toc124151333"/>
      <w:bookmarkStart w:id="6448" w:name="_Toc124151853"/>
      <w:bookmarkStart w:id="6449" w:name="_Toc124152373"/>
      <w:bookmarkStart w:id="6450" w:name="_Toc130396905"/>
      <w:bookmarkStart w:id="6451" w:name="_Toc130397425"/>
      <w:bookmarkStart w:id="6452" w:name="_Toc137558529"/>
      <w:bookmarkStart w:id="6453" w:name="_Toc138862354"/>
      <w:bookmarkStart w:id="6454" w:name="_Toc145532411"/>
      <w:bookmarkStart w:id="6455" w:name="_Toc163218824"/>
      <w:bookmarkStart w:id="6456" w:name="_Toc176702155"/>
      <w:bookmarkStart w:id="6457" w:name="_Toc187262598"/>
      <w:r w:rsidRPr="00BE5108">
        <w:rPr>
          <w:rFonts w:eastAsiaTheme="minorEastAsia"/>
        </w:rPr>
        <w:t>7.7.4.1</w:t>
      </w:r>
      <w:r w:rsidRPr="00BE5108">
        <w:rPr>
          <w:rFonts w:eastAsiaTheme="minorEastAsia"/>
        </w:rPr>
        <w:tab/>
        <w:t>Initial conditions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458" w:name="_Toc73963018"/>
      <w:bookmarkStart w:id="6459" w:name="_Toc75260195"/>
      <w:bookmarkStart w:id="6460" w:name="_Toc75275737"/>
      <w:bookmarkStart w:id="6461" w:name="_Toc75276248"/>
      <w:bookmarkStart w:id="6462" w:name="_Toc76541747"/>
      <w:bookmarkStart w:id="6463" w:name="_Toc82437516"/>
      <w:bookmarkStart w:id="6464" w:name="_Toc89944882"/>
      <w:bookmarkStart w:id="6465" w:name="_Toc98753900"/>
      <w:bookmarkStart w:id="6466" w:name="_Toc106180886"/>
      <w:bookmarkStart w:id="6467" w:name="_Toc114150931"/>
      <w:bookmarkStart w:id="6468" w:name="_Toc124151334"/>
      <w:bookmarkStart w:id="6469" w:name="_Toc124151854"/>
      <w:bookmarkStart w:id="6470" w:name="_Toc124152374"/>
      <w:bookmarkStart w:id="6471" w:name="_Toc130396906"/>
      <w:bookmarkStart w:id="6472" w:name="_Toc130397426"/>
      <w:bookmarkStart w:id="6473" w:name="_Toc137558530"/>
      <w:bookmarkStart w:id="6474" w:name="_Toc138862355"/>
      <w:bookmarkStart w:id="6475" w:name="_Toc145532412"/>
      <w:bookmarkStart w:id="6476" w:name="_Toc163218825"/>
      <w:bookmarkStart w:id="6477" w:name="_Toc176702156"/>
      <w:bookmarkStart w:id="6478" w:name="_Toc187262599"/>
      <w:r w:rsidRPr="00BE5108">
        <w:rPr>
          <w:rFonts w:eastAsiaTheme="minorEastAsia"/>
        </w:rPr>
        <w:t>7.7.4.2</w:t>
      </w:r>
      <w:r w:rsidRPr="00BE5108">
        <w:rPr>
          <w:rFonts w:eastAsiaTheme="minorEastAsia"/>
        </w:rPr>
        <w:tab/>
        <w:t>Procedure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79" w:name="_Toc75260196"/>
      <w:bookmarkStart w:id="6480" w:name="_Toc75275738"/>
      <w:bookmarkStart w:id="6481" w:name="_Toc75276249"/>
      <w:bookmarkStart w:id="6482" w:name="_Toc76541748"/>
      <w:bookmarkStart w:id="6483" w:name="_Toc82437517"/>
      <w:bookmarkStart w:id="6484" w:name="_Toc89944883"/>
      <w:bookmarkStart w:id="6485" w:name="_Toc98753901"/>
      <w:bookmarkStart w:id="6486" w:name="_Toc106180887"/>
      <w:bookmarkStart w:id="6487" w:name="_Toc114150932"/>
      <w:bookmarkStart w:id="6488" w:name="_Toc124151335"/>
      <w:bookmarkStart w:id="6489" w:name="_Toc124151855"/>
      <w:bookmarkStart w:id="6490" w:name="_Toc124152375"/>
      <w:bookmarkStart w:id="6491" w:name="_Toc130396907"/>
      <w:bookmarkStart w:id="6492" w:name="_Toc130397427"/>
      <w:bookmarkStart w:id="6493" w:name="_Toc137558531"/>
      <w:bookmarkStart w:id="6494" w:name="_Toc138862356"/>
      <w:bookmarkStart w:id="6495" w:name="_Toc145532413"/>
      <w:bookmarkStart w:id="6496" w:name="_Toc163218826"/>
      <w:bookmarkStart w:id="6497" w:name="_Toc176702157"/>
      <w:bookmarkStart w:id="6498" w:name="_Toc187262600"/>
      <w:bookmarkStart w:id="6499" w:name="_Toc73963019"/>
      <w:r w:rsidRPr="00BE5108">
        <w:rPr>
          <w:rFonts w:eastAsiaTheme="minorEastAsia"/>
        </w:rPr>
        <w:t>7.7.5</w:t>
      </w:r>
      <w:r w:rsidRPr="00BE5108">
        <w:rPr>
          <w:rFonts w:eastAsiaTheme="minorEastAsia"/>
        </w:rPr>
        <w:tab/>
        <w:t>Test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r w:rsidRPr="00BE5108">
        <w:rPr>
          <w:rFonts w:eastAsia="SimSun" w:hint="eastAsia"/>
          <w:lang w:eastAsia="zh-CN"/>
        </w:rPr>
        <w:t xml:space="preserve"> </w:t>
      </w:r>
      <w:bookmarkEnd w:id="6499"/>
    </w:p>
    <w:p w14:paraId="14E5E928" w14:textId="77777777" w:rsidR="00C87888" w:rsidRPr="00BE5108" w:rsidRDefault="00C87888" w:rsidP="00431A0C">
      <w:pPr>
        <w:pStyle w:val="Heading4"/>
        <w:rPr>
          <w:rFonts w:eastAsiaTheme="minorEastAsia"/>
          <w:i/>
          <w:iCs/>
        </w:rPr>
      </w:pPr>
      <w:bookmarkStart w:id="6500" w:name="_Toc73963020"/>
      <w:bookmarkStart w:id="6501" w:name="_Toc75260197"/>
      <w:bookmarkStart w:id="6502" w:name="_Toc75275739"/>
      <w:bookmarkStart w:id="6503" w:name="_Toc75276250"/>
      <w:bookmarkStart w:id="6504" w:name="_Toc76541749"/>
      <w:bookmarkStart w:id="6505" w:name="_Toc82437518"/>
      <w:bookmarkStart w:id="6506" w:name="_Toc89944884"/>
      <w:bookmarkStart w:id="6507" w:name="_Toc98753902"/>
      <w:bookmarkStart w:id="6508" w:name="_Toc106180888"/>
      <w:bookmarkStart w:id="6509" w:name="_Toc114150933"/>
      <w:bookmarkStart w:id="6510" w:name="_Toc124151336"/>
      <w:bookmarkStart w:id="6511" w:name="_Toc124151856"/>
      <w:bookmarkStart w:id="6512" w:name="_Toc124152376"/>
      <w:bookmarkStart w:id="6513" w:name="_Toc130396908"/>
      <w:bookmarkStart w:id="6514" w:name="_Toc130397428"/>
      <w:bookmarkStart w:id="6515" w:name="_Toc137558532"/>
      <w:bookmarkStart w:id="6516" w:name="_Toc138862357"/>
      <w:bookmarkStart w:id="6517" w:name="_Toc145532414"/>
      <w:bookmarkStart w:id="6518" w:name="_Toc163218827"/>
      <w:bookmarkStart w:id="6519" w:name="_Toc176702158"/>
      <w:bookmarkStart w:id="6520" w:name="_Toc187262601"/>
      <w:bookmarkStart w:id="6521"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bookmarkEnd w:id="652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6522" w:name="_Toc73963021"/>
      <w:bookmarkStart w:id="6523" w:name="_Toc75260198"/>
      <w:bookmarkStart w:id="6524" w:name="_Toc75275740"/>
      <w:bookmarkStart w:id="6525" w:name="_Toc75276251"/>
      <w:bookmarkStart w:id="6526" w:name="_Toc76541750"/>
      <w:bookmarkStart w:id="6527" w:name="_Toc82437519"/>
      <w:bookmarkStart w:id="6528" w:name="_Toc89944885"/>
      <w:bookmarkStart w:id="6529" w:name="_Toc98753903"/>
      <w:bookmarkStart w:id="6530" w:name="_Toc106180889"/>
      <w:bookmarkStart w:id="6531" w:name="_Toc114150934"/>
      <w:bookmarkStart w:id="6532" w:name="_Toc124151337"/>
      <w:bookmarkStart w:id="6533" w:name="_Toc124151857"/>
      <w:bookmarkStart w:id="6534" w:name="_Toc124152377"/>
      <w:bookmarkStart w:id="6535" w:name="_Toc130396909"/>
      <w:bookmarkStart w:id="6536"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6537" w:name="_Toc137558533"/>
      <w:bookmarkStart w:id="6538" w:name="_Toc138862358"/>
      <w:bookmarkStart w:id="6539" w:name="_Toc145532415"/>
      <w:bookmarkStart w:id="6540" w:name="_Toc163218828"/>
      <w:bookmarkStart w:id="6541" w:name="_Toc176702159"/>
      <w:bookmarkStart w:id="6542" w:name="_Toc187262602"/>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6543" w:name="_Toc73963022"/>
      <w:bookmarkStart w:id="6544" w:name="_Toc75260199"/>
      <w:bookmarkStart w:id="6545" w:name="_Toc75275741"/>
      <w:bookmarkStart w:id="6546" w:name="_Toc75276252"/>
      <w:bookmarkStart w:id="6547" w:name="_Toc76541751"/>
      <w:bookmarkStart w:id="6548" w:name="_Toc82437520"/>
      <w:bookmarkStart w:id="6549" w:name="_Toc89944886"/>
      <w:bookmarkStart w:id="6550" w:name="_Toc98753904"/>
      <w:bookmarkStart w:id="6551" w:name="_Toc106180890"/>
      <w:bookmarkStart w:id="6552" w:name="_Toc114150935"/>
      <w:bookmarkStart w:id="6553" w:name="_Toc124151338"/>
      <w:bookmarkStart w:id="6554" w:name="_Toc124151858"/>
      <w:bookmarkStart w:id="6555" w:name="_Toc124152378"/>
      <w:bookmarkStart w:id="6556" w:name="_Toc130396910"/>
      <w:bookmarkStart w:id="6557"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6558" w:name="_Toc137558534"/>
      <w:bookmarkStart w:id="6559" w:name="_Toc138862359"/>
      <w:bookmarkStart w:id="6560" w:name="_Toc145532416"/>
      <w:bookmarkStart w:id="6561" w:name="_Toc163218829"/>
      <w:bookmarkStart w:id="6562" w:name="_Toc176702160"/>
      <w:bookmarkStart w:id="6563" w:name="_Toc187262603"/>
      <w:r w:rsidRPr="00BE5108">
        <w:rPr>
          <w:rFonts w:eastAsiaTheme="minorEastAsia"/>
        </w:rPr>
        <w:t>7.8</w:t>
      </w:r>
      <w:r w:rsidR="00FF7252" w:rsidRPr="00BE5108">
        <w:rPr>
          <w:rFonts w:eastAsiaTheme="minorEastAsia"/>
        </w:rPr>
        <w:tab/>
      </w:r>
      <w:r w:rsidRPr="00BE5108">
        <w:rPr>
          <w:rFonts w:eastAsiaTheme="minorEastAsia"/>
        </w:rPr>
        <w:t>In-channel selectivity</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2E3860D" w14:textId="77777777" w:rsidR="00C87888" w:rsidRPr="00BE5108" w:rsidRDefault="00C87888">
      <w:pPr>
        <w:pStyle w:val="Heading3"/>
        <w:rPr>
          <w:rFonts w:eastAsiaTheme="minorEastAsia"/>
        </w:rPr>
      </w:pPr>
      <w:bookmarkStart w:id="6564" w:name="_Toc73963023"/>
      <w:bookmarkStart w:id="6565" w:name="_Toc75260200"/>
      <w:bookmarkStart w:id="6566" w:name="_Toc75275742"/>
      <w:bookmarkStart w:id="6567" w:name="_Toc75276253"/>
      <w:bookmarkStart w:id="6568" w:name="_Toc76541752"/>
      <w:bookmarkStart w:id="6569" w:name="_Toc82437521"/>
      <w:bookmarkStart w:id="6570" w:name="_Toc89944887"/>
      <w:bookmarkStart w:id="6571" w:name="_Toc98753905"/>
      <w:bookmarkStart w:id="6572" w:name="_Toc106180891"/>
      <w:bookmarkStart w:id="6573" w:name="_Toc114150936"/>
      <w:bookmarkStart w:id="6574" w:name="_Toc124151339"/>
      <w:bookmarkStart w:id="6575" w:name="_Toc124151859"/>
      <w:bookmarkStart w:id="6576" w:name="_Toc124152379"/>
      <w:bookmarkStart w:id="6577" w:name="_Toc130396911"/>
      <w:bookmarkStart w:id="6578" w:name="_Toc130397431"/>
      <w:bookmarkStart w:id="6579" w:name="_Toc137558535"/>
      <w:bookmarkStart w:id="6580" w:name="_Toc138862360"/>
      <w:bookmarkStart w:id="6581" w:name="_Toc145532417"/>
      <w:bookmarkStart w:id="6582" w:name="_Toc163218830"/>
      <w:bookmarkStart w:id="6583" w:name="_Toc176702161"/>
      <w:bookmarkStart w:id="6584" w:name="_Toc187262604"/>
      <w:r w:rsidRPr="00BE5108">
        <w:rPr>
          <w:rFonts w:eastAsiaTheme="minorEastAsia"/>
        </w:rPr>
        <w:t>7.8.1</w:t>
      </w:r>
      <w:r w:rsidRPr="00BE5108">
        <w:rPr>
          <w:rFonts w:eastAsiaTheme="minorEastAsia"/>
        </w:rPr>
        <w:tab/>
        <w:t>Definition and applicability</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585" w:name="_Toc73963024"/>
      <w:bookmarkStart w:id="6586" w:name="_Toc75260201"/>
      <w:bookmarkStart w:id="6587" w:name="_Toc75275743"/>
      <w:bookmarkStart w:id="6588" w:name="_Toc75276254"/>
      <w:bookmarkStart w:id="6589" w:name="_Toc76541753"/>
      <w:bookmarkStart w:id="6590" w:name="_Toc82437522"/>
      <w:bookmarkStart w:id="6591" w:name="_Toc89944888"/>
      <w:bookmarkStart w:id="6592" w:name="_Toc98753906"/>
      <w:bookmarkStart w:id="6593" w:name="_Toc106180892"/>
      <w:bookmarkStart w:id="6594" w:name="_Toc114150937"/>
      <w:bookmarkStart w:id="6595" w:name="_Toc124151340"/>
      <w:bookmarkStart w:id="6596" w:name="_Toc124151860"/>
      <w:bookmarkStart w:id="6597" w:name="_Toc124152380"/>
      <w:bookmarkStart w:id="6598" w:name="_Toc130396912"/>
      <w:bookmarkStart w:id="6599" w:name="_Toc130397432"/>
      <w:bookmarkStart w:id="6600" w:name="_Toc137558536"/>
      <w:bookmarkStart w:id="6601" w:name="_Toc138862361"/>
      <w:bookmarkStart w:id="6602" w:name="_Toc145532418"/>
      <w:bookmarkStart w:id="6603" w:name="_Toc163218831"/>
      <w:bookmarkStart w:id="6604" w:name="_Toc176702162"/>
      <w:bookmarkStart w:id="6605" w:name="_Toc187262605"/>
      <w:r w:rsidRPr="00BE5108">
        <w:rPr>
          <w:rFonts w:eastAsiaTheme="minorEastAsia"/>
        </w:rPr>
        <w:lastRenderedPageBreak/>
        <w:t>7.8.2</w:t>
      </w:r>
      <w:r w:rsidRPr="00BE5108">
        <w:rPr>
          <w:rFonts w:eastAsiaTheme="minorEastAsia"/>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606" w:name="_Toc73963025"/>
      <w:bookmarkStart w:id="6607" w:name="_Toc75260202"/>
      <w:bookmarkStart w:id="6608" w:name="_Toc75275744"/>
      <w:bookmarkStart w:id="6609" w:name="_Toc75276255"/>
      <w:bookmarkStart w:id="6610" w:name="_Toc76541754"/>
      <w:bookmarkStart w:id="6611" w:name="_Toc82437523"/>
      <w:bookmarkStart w:id="6612" w:name="_Toc89944889"/>
      <w:bookmarkStart w:id="6613" w:name="_Toc98753907"/>
      <w:bookmarkStart w:id="6614" w:name="_Toc106180893"/>
      <w:bookmarkStart w:id="6615" w:name="_Toc114150938"/>
      <w:bookmarkStart w:id="6616" w:name="_Toc124151341"/>
      <w:bookmarkStart w:id="6617" w:name="_Toc124151861"/>
      <w:bookmarkStart w:id="6618" w:name="_Toc124152381"/>
      <w:bookmarkStart w:id="6619" w:name="_Toc130396913"/>
      <w:bookmarkStart w:id="6620" w:name="_Toc130397433"/>
      <w:bookmarkStart w:id="6621" w:name="_Toc137558537"/>
      <w:bookmarkStart w:id="6622" w:name="_Toc138862362"/>
      <w:bookmarkStart w:id="6623" w:name="_Toc145532419"/>
      <w:bookmarkStart w:id="6624" w:name="_Toc163218832"/>
      <w:bookmarkStart w:id="6625" w:name="_Toc176702163"/>
      <w:bookmarkStart w:id="6626" w:name="_Toc187262606"/>
      <w:r w:rsidRPr="00BE5108">
        <w:rPr>
          <w:rFonts w:eastAsiaTheme="minorEastAsia"/>
        </w:rPr>
        <w:t>7.8.3</w:t>
      </w:r>
      <w:r w:rsidRPr="00BE5108">
        <w:rPr>
          <w:rFonts w:eastAsiaTheme="minorEastAsia"/>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627" w:name="_Toc73963026"/>
      <w:bookmarkStart w:id="6628" w:name="_Toc75260203"/>
      <w:bookmarkStart w:id="6629" w:name="_Toc75275745"/>
      <w:bookmarkStart w:id="6630" w:name="_Toc75276256"/>
      <w:bookmarkStart w:id="6631" w:name="_Toc76541755"/>
      <w:bookmarkStart w:id="6632" w:name="_Toc82437524"/>
      <w:bookmarkStart w:id="6633" w:name="_Toc89944890"/>
      <w:bookmarkStart w:id="6634" w:name="_Toc98753908"/>
      <w:bookmarkStart w:id="6635" w:name="_Toc106180894"/>
      <w:bookmarkStart w:id="6636" w:name="_Toc114150939"/>
      <w:bookmarkStart w:id="6637" w:name="_Toc124151342"/>
      <w:bookmarkStart w:id="6638" w:name="_Toc124151862"/>
      <w:bookmarkStart w:id="6639" w:name="_Toc124152382"/>
      <w:bookmarkStart w:id="6640" w:name="_Toc130396914"/>
      <w:bookmarkStart w:id="6641" w:name="_Toc130397434"/>
      <w:bookmarkStart w:id="6642" w:name="_Toc137558538"/>
      <w:bookmarkStart w:id="6643" w:name="_Toc138862363"/>
      <w:bookmarkStart w:id="6644" w:name="_Toc145532420"/>
      <w:bookmarkStart w:id="6645" w:name="_Toc163218833"/>
      <w:bookmarkStart w:id="6646" w:name="_Toc176702164"/>
      <w:bookmarkStart w:id="6647" w:name="_Toc187262607"/>
      <w:r w:rsidRPr="00BE5108">
        <w:rPr>
          <w:rFonts w:eastAsiaTheme="minorEastAsia"/>
        </w:rPr>
        <w:t>7.8.4</w:t>
      </w:r>
      <w:r w:rsidRPr="00BE5108">
        <w:rPr>
          <w:rFonts w:eastAsiaTheme="minorEastAsia"/>
        </w:rPr>
        <w:tab/>
        <w:t>Method of test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E1D1932" w14:textId="77777777" w:rsidR="00C87888" w:rsidRPr="00BE5108" w:rsidRDefault="00C87888" w:rsidP="00C87888">
      <w:pPr>
        <w:pStyle w:val="Heading4"/>
        <w:rPr>
          <w:rFonts w:eastAsiaTheme="minorEastAsia"/>
        </w:rPr>
      </w:pPr>
      <w:bookmarkStart w:id="6648" w:name="_Toc73963027"/>
      <w:bookmarkStart w:id="6649" w:name="_Toc75260204"/>
      <w:bookmarkStart w:id="6650" w:name="_Toc75275746"/>
      <w:bookmarkStart w:id="6651" w:name="_Toc75276257"/>
      <w:bookmarkStart w:id="6652" w:name="_Toc76541756"/>
      <w:bookmarkStart w:id="6653" w:name="_Toc82437525"/>
      <w:bookmarkStart w:id="6654" w:name="_Toc89944891"/>
      <w:bookmarkStart w:id="6655" w:name="_Toc98753909"/>
      <w:bookmarkStart w:id="6656" w:name="_Toc106180895"/>
      <w:bookmarkStart w:id="6657" w:name="_Toc114150940"/>
      <w:bookmarkStart w:id="6658" w:name="_Toc124151343"/>
      <w:bookmarkStart w:id="6659" w:name="_Toc124151863"/>
      <w:bookmarkStart w:id="6660" w:name="_Toc124152383"/>
      <w:bookmarkStart w:id="6661" w:name="_Toc130396915"/>
      <w:bookmarkStart w:id="6662" w:name="_Toc130397435"/>
      <w:bookmarkStart w:id="6663" w:name="_Toc137558539"/>
      <w:bookmarkStart w:id="6664" w:name="_Toc138862364"/>
      <w:bookmarkStart w:id="6665" w:name="_Toc145532421"/>
      <w:bookmarkStart w:id="6666" w:name="_Toc163218834"/>
      <w:bookmarkStart w:id="6667" w:name="_Toc176702165"/>
      <w:bookmarkStart w:id="6668" w:name="_Toc187262608"/>
      <w:r w:rsidRPr="00BE5108">
        <w:rPr>
          <w:rFonts w:eastAsiaTheme="minorEastAsia"/>
        </w:rPr>
        <w:t>7.8.4.1</w:t>
      </w:r>
      <w:r w:rsidRPr="00BE5108">
        <w:rPr>
          <w:rFonts w:eastAsiaTheme="minorEastAsia"/>
        </w:rPr>
        <w:tab/>
        <w:t>Initial conditions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669" w:name="_Toc73963028"/>
      <w:bookmarkStart w:id="6670" w:name="_Toc75260205"/>
      <w:bookmarkStart w:id="6671" w:name="_Toc75275747"/>
      <w:bookmarkStart w:id="6672" w:name="_Toc75276258"/>
      <w:bookmarkStart w:id="6673" w:name="_Toc76541757"/>
      <w:bookmarkStart w:id="6674" w:name="_Toc82437526"/>
      <w:bookmarkStart w:id="6675" w:name="_Toc89944892"/>
      <w:bookmarkStart w:id="6676" w:name="_Toc98753910"/>
      <w:bookmarkStart w:id="6677" w:name="_Toc106180896"/>
      <w:bookmarkStart w:id="6678" w:name="_Toc114150941"/>
      <w:bookmarkStart w:id="6679" w:name="_Toc124151344"/>
      <w:bookmarkStart w:id="6680" w:name="_Toc124151864"/>
      <w:bookmarkStart w:id="6681" w:name="_Toc124152384"/>
      <w:bookmarkStart w:id="6682" w:name="_Toc130396916"/>
      <w:bookmarkStart w:id="6683" w:name="_Toc130397436"/>
      <w:bookmarkStart w:id="6684" w:name="_Toc137558540"/>
      <w:bookmarkStart w:id="6685" w:name="_Toc138862365"/>
      <w:bookmarkStart w:id="6686" w:name="_Toc145532422"/>
      <w:bookmarkStart w:id="6687" w:name="_Toc163218835"/>
      <w:bookmarkStart w:id="6688" w:name="_Toc176702166"/>
      <w:bookmarkStart w:id="6689" w:name="_Toc187262609"/>
      <w:r w:rsidRPr="00BE5108">
        <w:rPr>
          <w:rFonts w:eastAsiaTheme="minorEastAsia"/>
        </w:rPr>
        <w:t>7.8.4.2</w:t>
      </w:r>
      <w:r w:rsidRPr="00BE5108">
        <w:rPr>
          <w:rFonts w:eastAsiaTheme="minorEastAsia"/>
        </w:rPr>
        <w:tab/>
        <w:t>Procedure</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690" w:name="_Toc75260206"/>
      <w:bookmarkStart w:id="6691" w:name="_Toc75275748"/>
      <w:bookmarkStart w:id="6692" w:name="_Toc75276259"/>
      <w:bookmarkStart w:id="6693" w:name="_Toc76541758"/>
      <w:bookmarkStart w:id="6694" w:name="_Toc82437527"/>
      <w:bookmarkStart w:id="6695" w:name="_Toc89944893"/>
      <w:bookmarkStart w:id="6696" w:name="_Toc98753911"/>
      <w:bookmarkStart w:id="6697" w:name="_Toc106180897"/>
      <w:bookmarkStart w:id="6698" w:name="_Toc114150942"/>
      <w:bookmarkStart w:id="6699" w:name="_Toc124151345"/>
      <w:bookmarkStart w:id="6700" w:name="_Toc124151865"/>
      <w:bookmarkStart w:id="6701" w:name="_Toc124152385"/>
      <w:bookmarkStart w:id="6702" w:name="_Toc130396917"/>
      <w:bookmarkStart w:id="6703" w:name="_Toc130397437"/>
      <w:bookmarkStart w:id="6704" w:name="_Toc137558541"/>
      <w:bookmarkStart w:id="6705" w:name="_Toc138862366"/>
      <w:bookmarkStart w:id="6706" w:name="_Toc145532423"/>
      <w:bookmarkStart w:id="6707" w:name="_Toc163218836"/>
      <w:bookmarkStart w:id="6708" w:name="_Toc176702167"/>
      <w:bookmarkStart w:id="6709" w:name="_Toc187262610"/>
      <w:bookmarkStart w:id="6710" w:name="_Toc73963029"/>
      <w:r w:rsidRPr="00BE5108">
        <w:rPr>
          <w:rFonts w:eastAsiaTheme="minorEastAsia"/>
        </w:rPr>
        <w:t>7.8.5</w:t>
      </w:r>
      <w:r w:rsidRPr="00BE5108">
        <w:rPr>
          <w:rFonts w:eastAsiaTheme="minorEastAsia"/>
        </w:rPr>
        <w:tab/>
        <w:t>Test requirements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r w:rsidRPr="00BE5108">
        <w:rPr>
          <w:rFonts w:eastAsia="SimSun" w:hint="eastAsia"/>
          <w:lang w:eastAsia="zh-CN"/>
        </w:rPr>
        <w:t xml:space="preserve"> </w:t>
      </w:r>
      <w:bookmarkEnd w:id="6710"/>
    </w:p>
    <w:p w14:paraId="6C26F7E8" w14:textId="77777777" w:rsidR="00C87888" w:rsidRPr="00BE5108" w:rsidRDefault="00C87888" w:rsidP="00431A0C">
      <w:pPr>
        <w:pStyle w:val="Heading4"/>
        <w:rPr>
          <w:rFonts w:eastAsiaTheme="minorEastAsia"/>
          <w:i/>
          <w:iCs/>
        </w:rPr>
      </w:pPr>
      <w:bookmarkStart w:id="6711" w:name="_Toc73963030"/>
      <w:bookmarkStart w:id="6712" w:name="_Toc75260207"/>
      <w:bookmarkStart w:id="6713" w:name="_Toc75275749"/>
      <w:bookmarkStart w:id="6714" w:name="_Toc75276260"/>
      <w:bookmarkStart w:id="6715" w:name="_Toc76541759"/>
      <w:bookmarkStart w:id="6716" w:name="_Toc82437528"/>
      <w:bookmarkStart w:id="6717" w:name="_Toc89944894"/>
      <w:bookmarkStart w:id="6718" w:name="_Toc98753912"/>
      <w:bookmarkStart w:id="6719" w:name="_Toc106180898"/>
      <w:bookmarkStart w:id="6720" w:name="_Toc114150943"/>
      <w:bookmarkStart w:id="6721" w:name="_Toc124151346"/>
      <w:bookmarkStart w:id="6722" w:name="_Toc124151866"/>
      <w:bookmarkStart w:id="6723" w:name="_Toc124152386"/>
      <w:bookmarkStart w:id="6724" w:name="_Toc130396918"/>
      <w:bookmarkStart w:id="6725" w:name="_Toc130397438"/>
      <w:bookmarkStart w:id="6726" w:name="_Toc137558542"/>
      <w:bookmarkStart w:id="6727" w:name="_Toc138862367"/>
      <w:bookmarkStart w:id="6728" w:name="_Toc145532424"/>
      <w:bookmarkStart w:id="6729" w:name="_Toc163218837"/>
      <w:bookmarkStart w:id="6730" w:name="_Toc176702168"/>
      <w:bookmarkStart w:id="6731" w:name="_Toc187262611"/>
      <w:bookmarkStart w:id="6732"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bookmarkEnd w:id="673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733" w:name="_Toc73963031"/>
    </w:p>
    <w:p w14:paraId="3E03C1B2" w14:textId="474AEE30" w:rsidR="00EA6CFC" w:rsidRPr="00BE5108" w:rsidRDefault="00EA6CFC" w:rsidP="00556F11">
      <w:pPr>
        <w:pStyle w:val="Heading1"/>
        <w:rPr>
          <w:rFonts w:eastAsiaTheme="minorEastAsia"/>
        </w:rPr>
      </w:pPr>
      <w:bookmarkStart w:id="6734" w:name="_Toc75260208"/>
      <w:bookmarkStart w:id="6735" w:name="_Toc75275750"/>
      <w:bookmarkStart w:id="6736" w:name="_Toc75276261"/>
      <w:bookmarkStart w:id="6737" w:name="_Toc76541760"/>
      <w:bookmarkStart w:id="6738" w:name="_Toc82437529"/>
      <w:bookmarkStart w:id="6739" w:name="_Toc89944895"/>
      <w:bookmarkStart w:id="6740" w:name="_Toc98753913"/>
      <w:bookmarkStart w:id="6741" w:name="_Toc106180899"/>
      <w:bookmarkStart w:id="6742" w:name="_Toc114150944"/>
      <w:bookmarkStart w:id="6743" w:name="_Toc124151347"/>
      <w:bookmarkStart w:id="6744" w:name="_Toc124151867"/>
      <w:bookmarkStart w:id="6745" w:name="_Toc124152387"/>
      <w:bookmarkStart w:id="6746" w:name="_Toc130396919"/>
      <w:bookmarkStart w:id="6747" w:name="_Toc130397439"/>
      <w:bookmarkStart w:id="6748" w:name="_Toc137558543"/>
      <w:bookmarkStart w:id="6749" w:name="_Toc138862368"/>
      <w:bookmarkStart w:id="6750" w:name="_Toc145532425"/>
      <w:bookmarkStart w:id="6751" w:name="_Toc163218838"/>
      <w:bookmarkStart w:id="6752" w:name="_Toc176702169"/>
      <w:bookmarkStart w:id="6753" w:name="_Toc187262612"/>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A30424F" w14:textId="6E874CAE" w:rsidR="00345ACA" w:rsidRPr="00BE5108" w:rsidRDefault="00345ACA" w:rsidP="00F22766">
      <w:pPr>
        <w:pStyle w:val="Heading2"/>
        <w:rPr>
          <w:rFonts w:eastAsiaTheme="minorEastAsia"/>
        </w:rPr>
      </w:pPr>
      <w:bookmarkStart w:id="6754" w:name="_Toc73963032"/>
      <w:bookmarkStart w:id="6755" w:name="_Toc75260209"/>
      <w:bookmarkStart w:id="6756" w:name="_Toc75275751"/>
      <w:bookmarkStart w:id="6757" w:name="_Toc75276262"/>
      <w:bookmarkStart w:id="6758" w:name="_Toc76541761"/>
      <w:bookmarkStart w:id="6759" w:name="_Toc82437530"/>
      <w:bookmarkStart w:id="6760" w:name="_Toc89944896"/>
      <w:bookmarkStart w:id="6761" w:name="_Toc98753914"/>
      <w:bookmarkStart w:id="6762" w:name="_Toc106180900"/>
      <w:bookmarkStart w:id="6763" w:name="_Toc114150945"/>
      <w:bookmarkStart w:id="6764" w:name="_Toc124151348"/>
      <w:bookmarkStart w:id="6765" w:name="_Toc124151868"/>
      <w:bookmarkStart w:id="6766" w:name="_Toc124152388"/>
      <w:bookmarkStart w:id="6767" w:name="_Toc130396920"/>
      <w:bookmarkStart w:id="6768" w:name="_Toc130397440"/>
      <w:bookmarkStart w:id="6769" w:name="_Toc137558544"/>
      <w:bookmarkStart w:id="6770" w:name="_Toc138862369"/>
      <w:bookmarkStart w:id="6771" w:name="_Toc145532426"/>
      <w:bookmarkStart w:id="6772" w:name="_Toc163218839"/>
      <w:bookmarkStart w:id="6773" w:name="_Toc176702170"/>
      <w:bookmarkStart w:id="6774" w:name="_Toc187262613"/>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86CA020" w14:textId="77777777" w:rsidR="00345ACA" w:rsidRPr="00BE5108" w:rsidRDefault="00345ACA" w:rsidP="00345ACA">
      <w:pPr>
        <w:pStyle w:val="Heading3"/>
        <w:rPr>
          <w:rFonts w:eastAsiaTheme="minorEastAsia"/>
        </w:rPr>
      </w:pPr>
      <w:bookmarkStart w:id="6775" w:name="_Toc73963033"/>
      <w:bookmarkStart w:id="6776" w:name="_Toc75260210"/>
      <w:bookmarkStart w:id="6777" w:name="_Toc75275752"/>
      <w:bookmarkStart w:id="6778" w:name="_Toc75276263"/>
      <w:bookmarkStart w:id="6779" w:name="_Toc76541762"/>
      <w:bookmarkStart w:id="6780" w:name="_Toc82437531"/>
      <w:bookmarkStart w:id="6781" w:name="_Toc89944897"/>
      <w:bookmarkStart w:id="6782" w:name="_Toc98753915"/>
      <w:bookmarkStart w:id="6783" w:name="_Toc106180901"/>
      <w:bookmarkStart w:id="6784" w:name="_Toc114150946"/>
      <w:bookmarkStart w:id="6785" w:name="_Toc124151349"/>
      <w:bookmarkStart w:id="6786" w:name="_Toc124151869"/>
      <w:bookmarkStart w:id="6787" w:name="_Toc124152389"/>
      <w:bookmarkStart w:id="6788" w:name="_Toc130396921"/>
      <w:bookmarkStart w:id="6789" w:name="_Toc130397441"/>
      <w:bookmarkStart w:id="6790" w:name="_Toc137558545"/>
      <w:bookmarkStart w:id="6791" w:name="_Toc138862370"/>
      <w:bookmarkStart w:id="6792" w:name="_Toc145532427"/>
      <w:bookmarkStart w:id="6793" w:name="_Toc163218840"/>
      <w:bookmarkStart w:id="6794" w:name="_Toc176702171"/>
      <w:bookmarkStart w:id="6795" w:name="_Toc187262614"/>
      <w:r w:rsidRPr="00BE5108">
        <w:rPr>
          <w:rFonts w:eastAsiaTheme="minorEastAsia"/>
        </w:rPr>
        <w:t>8.1.1</w:t>
      </w:r>
      <w:r w:rsidRPr="00BE5108">
        <w:rPr>
          <w:rFonts w:eastAsiaTheme="minorEastAsia"/>
        </w:rPr>
        <w:tab/>
        <w:t>General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3A47B3C8" w14:textId="77777777" w:rsidR="00345ACA" w:rsidRPr="00BE5108" w:rsidRDefault="00345ACA" w:rsidP="00345ACA">
      <w:pPr>
        <w:pStyle w:val="Heading4"/>
        <w:rPr>
          <w:rFonts w:eastAsiaTheme="minorEastAsia"/>
        </w:rPr>
      </w:pPr>
      <w:bookmarkStart w:id="6796" w:name="_Toc73963034"/>
      <w:bookmarkStart w:id="6797" w:name="_Toc75260211"/>
      <w:bookmarkStart w:id="6798" w:name="_Toc75275753"/>
      <w:bookmarkStart w:id="6799" w:name="_Toc75276264"/>
      <w:bookmarkStart w:id="6800" w:name="_Toc76541763"/>
      <w:bookmarkStart w:id="6801" w:name="_Toc82437532"/>
      <w:bookmarkStart w:id="6802" w:name="_Toc89944898"/>
      <w:bookmarkStart w:id="6803" w:name="_Toc98753916"/>
      <w:bookmarkStart w:id="6804" w:name="_Toc106180902"/>
      <w:bookmarkStart w:id="6805" w:name="_Toc114150947"/>
      <w:bookmarkStart w:id="6806" w:name="_Toc124151350"/>
      <w:bookmarkStart w:id="6807" w:name="_Toc124151870"/>
      <w:bookmarkStart w:id="6808" w:name="_Toc124152390"/>
      <w:bookmarkStart w:id="6809" w:name="_Toc130396922"/>
      <w:bookmarkStart w:id="6810" w:name="_Toc130397442"/>
      <w:bookmarkStart w:id="6811" w:name="_Toc137558546"/>
      <w:bookmarkStart w:id="6812" w:name="_Toc138862371"/>
      <w:bookmarkStart w:id="6813" w:name="_Toc145532428"/>
      <w:bookmarkStart w:id="6814" w:name="_Toc163218841"/>
      <w:bookmarkStart w:id="6815" w:name="_Toc176702172"/>
      <w:bookmarkStart w:id="6816" w:name="_Toc187262615"/>
      <w:r w:rsidRPr="00BE5108">
        <w:rPr>
          <w:rFonts w:eastAsiaTheme="minorEastAsia"/>
        </w:rPr>
        <w:t>8.1.1.1</w:t>
      </w:r>
      <w:r w:rsidRPr="00BE5108">
        <w:rPr>
          <w:rFonts w:eastAsiaTheme="minorEastAsia"/>
        </w:rPr>
        <w:tab/>
        <w:t>Scope and definitions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817" w:name="_Toc73963035"/>
      <w:bookmarkStart w:id="6818" w:name="_Toc75260212"/>
      <w:bookmarkStart w:id="6819" w:name="_Toc75275754"/>
      <w:bookmarkStart w:id="6820" w:name="_Toc75276265"/>
      <w:bookmarkStart w:id="6821" w:name="_Toc76541764"/>
      <w:bookmarkStart w:id="6822" w:name="_Toc82437533"/>
      <w:bookmarkStart w:id="6823" w:name="_Toc89944899"/>
      <w:bookmarkStart w:id="6824" w:name="_Toc98753917"/>
      <w:bookmarkStart w:id="6825" w:name="_Toc106180903"/>
      <w:bookmarkStart w:id="6826" w:name="_Toc114150948"/>
      <w:bookmarkStart w:id="6827" w:name="_Toc124151351"/>
      <w:bookmarkStart w:id="6828" w:name="_Toc124151871"/>
      <w:bookmarkStart w:id="6829" w:name="_Toc124152391"/>
      <w:bookmarkStart w:id="6830" w:name="_Toc130396923"/>
      <w:bookmarkStart w:id="6831" w:name="_Toc130397443"/>
      <w:bookmarkStart w:id="6832" w:name="_Toc137558547"/>
      <w:bookmarkStart w:id="6833" w:name="_Toc138862372"/>
      <w:bookmarkStart w:id="6834" w:name="_Toc145532429"/>
      <w:bookmarkStart w:id="6835" w:name="_Toc163218842"/>
      <w:bookmarkStart w:id="6836" w:name="_Toc176702173"/>
      <w:bookmarkStart w:id="6837" w:name="_Toc187262616"/>
      <w:r w:rsidRPr="00BE5108">
        <w:rPr>
          <w:rFonts w:eastAsiaTheme="minorEastAsia"/>
          <w:lang w:eastAsia="ko-KR"/>
        </w:rPr>
        <w:t>8.1.1.2</w:t>
      </w:r>
      <w:r w:rsidRPr="00BE5108">
        <w:rPr>
          <w:rFonts w:eastAsiaTheme="minorEastAsia"/>
          <w:lang w:eastAsia="ko-KR"/>
        </w:rPr>
        <w:tab/>
        <w:t>Applicability rule</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7603B178" w14:textId="77777777" w:rsidR="00345ACA" w:rsidRPr="00BE5108" w:rsidRDefault="00345ACA" w:rsidP="00345ACA">
      <w:pPr>
        <w:pStyle w:val="Heading5"/>
        <w:rPr>
          <w:rFonts w:eastAsiaTheme="minorEastAsia"/>
        </w:rPr>
      </w:pPr>
      <w:bookmarkStart w:id="6838" w:name="_Toc73963036"/>
      <w:bookmarkStart w:id="6839" w:name="_Toc75260213"/>
      <w:bookmarkStart w:id="6840" w:name="_Toc75275755"/>
      <w:bookmarkStart w:id="6841" w:name="_Toc75276266"/>
      <w:bookmarkStart w:id="6842" w:name="_Toc76541765"/>
      <w:bookmarkStart w:id="6843" w:name="_Toc82437534"/>
      <w:bookmarkStart w:id="6844" w:name="_Toc89944900"/>
      <w:bookmarkStart w:id="6845" w:name="_Toc98753918"/>
      <w:bookmarkStart w:id="6846" w:name="_Toc106180904"/>
      <w:bookmarkStart w:id="6847" w:name="_Toc114150949"/>
      <w:bookmarkStart w:id="6848" w:name="_Toc124151352"/>
      <w:bookmarkStart w:id="6849" w:name="_Toc124151872"/>
      <w:bookmarkStart w:id="6850" w:name="_Toc124152392"/>
      <w:bookmarkStart w:id="6851" w:name="_Toc130396924"/>
      <w:bookmarkStart w:id="6852" w:name="_Toc130397444"/>
      <w:bookmarkStart w:id="6853" w:name="_Toc137558548"/>
      <w:bookmarkStart w:id="6854" w:name="_Toc138862373"/>
      <w:bookmarkStart w:id="6855" w:name="_Toc145532430"/>
      <w:bookmarkStart w:id="6856" w:name="_Toc163218843"/>
      <w:bookmarkStart w:id="6857" w:name="_Toc176702174"/>
      <w:bookmarkStart w:id="6858" w:name="_Toc187262617"/>
      <w:r w:rsidRPr="00BE5108">
        <w:rPr>
          <w:rFonts w:eastAsiaTheme="minorEastAsia"/>
        </w:rPr>
        <w:t>8.1.1.2.1</w:t>
      </w:r>
      <w:r w:rsidRPr="00BE5108">
        <w:rPr>
          <w:rFonts w:eastAsiaTheme="minorEastAsia"/>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6859" w:name="_Toc73963037"/>
      <w:bookmarkStart w:id="6860" w:name="_Toc75260214"/>
      <w:bookmarkStart w:id="6861" w:name="_Toc75275756"/>
      <w:bookmarkStart w:id="6862" w:name="_Toc75276267"/>
      <w:bookmarkStart w:id="6863" w:name="_Toc76541766"/>
      <w:bookmarkStart w:id="6864" w:name="_Toc82437535"/>
      <w:bookmarkStart w:id="6865" w:name="_Toc89944901"/>
      <w:bookmarkStart w:id="6866" w:name="_Toc98753919"/>
      <w:bookmarkStart w:id="6867" w:name="_Toc106180905"/>
      <w:bookmarkStart w:id="6868" w:name="_Toc114150950"/>
      <w:bookmarkStart w:id="6869" w:name="_Toc124151353"/>
      <w:bookmarkStart w:id="6870" w:name="_Toc124151873"/>
      <w:bookmarkStart w:id="6871" w:name="_Toc124152393"/>
      <w:bookmarkStart w:id="6872" w:name="_Toc130396925"/>
      <w:bookmarkStart w:id="6873" w:name="_Toc130397445"/>
      <w:bookmarkStart w:id="6874" w:name="_Toc137558549"/>
      <w:bookmarkStart w:id="6875" w:name="_Toc138862374"/>
      <w:bookmarkStart w:id="6876" w:name="_Toc145532431"/>
      <w:bookmarkStart w:id="6877" w:name="_Toc163218844"/>
      <w:bookmarkStart w:id="6878" w:name="_Toc176702175"/>
      <w:bookmarkStart w:id="6879" w:name="_Toc18726261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lastRenderedPageBreak/>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880" w:name="_Toc73963038"/>
      <w:bookmarkStart w:id="6881" w:name="_Toc75260215"/>
      <w:bookmarkStart w:id="6882" w:name="_Toc75275757"/>
      <w:bookmarkStart w:id="6883" w:name="_Toc75276268"/>
      <w:bookmarkStart w:id="6884" w:name="_Toc76541767"/>
      <w:bookmarkStart w:id="6885" w:name="_Toc82437536"/>
      <w:bookmarkStart w:id="6886" w:name="_Toc89944902"/>
      <w:bookmarkStart w:id="6887" w:name="_Toc98753920"/>
      <w:bookmarkStart w:id="6888" w:name="_Toc106180906"/>
      <w:bookmarkStart w:id="6889" w:name="_Toc114150951"/>
      <w:bookmarkStart w:id="6890" w:name="_Toc124151354"/>
      <w:bookmarkStart w:id="6891" w:name="_Toc124151874"/>
      <w:bookmarkStart w:id="6892" w:name="_Toc124152394"/>
      <w:bookmarkStart w:id="6893" w:name="_Toc130396926"/>
      <w:bookmarkStart w:id="6894" w:name="_Toc130397446"/>
      <w:bookmarkStart w:id="6895" w:name="_Toc137558550"/>
      <w:bookmarkStart w:id="6896" w:name="_Toc138862375"/>
      <w:bookmarkStart w:id="6897" w:name="_Toc145532432"/>
      <w:bookmarkStart w:id="6898" w:name="_Toc163218845"/>
      <w:bookmarkStart w:id="6899" w:name="_Toc176702176"/>
      <w:bookmarkStart w:id="6900" w:name="_Toc1872626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901" w:name="_Toc75260216"/>
      <w:bookmarkStart w:id="6902" w:name="_Toc75275758"/>
      <w:bookmarkStart w:id="6903" w:name="_Toc75276269"/>
      <w:bookmarkStart w:id="6904" w:name="_Toc76541768"/>
      <w:bookmarkStart w:id="6905" w:name="_Toc82437537"/>
      <w:bookmarkStart w:id="6906" w:name="_Toc89944903"/>
      <w:bookmarkStart w:id="6907" w:name="_Toc98753921"/>
      <w:bookmarkStart w:id="6908" w:name="_Toc106180907"/>
      <w:bookmarkStart w:id="6909" w:name="_Toc114150952"/>
      <w:bookmarkStart w:id="6910" w:name="_Toc124151355"/>
      <w:bookmarkStart w:id="6911" w:name="_Toc124151875"/>
      <w:bookmarkStart w:id="6912" w:name="_Toc124152395"/>
      <w:bookmarkStart w:id="6913" w:name="_Toc130396927"/>
      <w:bookmarkStart w:id="6914" w:name="_Toc130397447"/>
      <w:bookmarkStart w:id="6915" w:name="_Toc137558551"/>
      <w:bookmarkStart w:id="6916" w:name="_Toc138862376"/>
      <w:bookmarkStart w:id="6917" w:name="_Toc145532433"/>
      <w:bookmarkStart w:id="6918" w:name="_Toc163218846"/>
      <w:bookmarkStart w:id="6919" w:name="_Toc176702177"/>
      <w:bookmarkStart w:id="6920" w:name="_Toc187262620"/>
      <w:bookmarkStart w:id="6921"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r w:rsidRPr="00BE5108">
        <w:rPr>
          <w:rFonts w:eastAsiaTheme="minorEastAsia"/>
          <w:snapToGrid w:val="0"/>
          <w:lang w:eastAsia="zh-CN"/>
        </w:rPr>
        <w:t xml:space="preserve"> </w:t>
      </w:r>
      <w:bookmarkEnd w:id="692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lastRenderedPageBreak/>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922" w:name="_Toc73963040"/>
      <w:bookmarkStart w:id="6923" w:name="_Toc75260217"/>
      <w:bookmarkStart w:id="6924" w:name="_Toc75275759"/>
      <w:bookmarkStart w:id="6925" w:name="_Toc75276270"/>
      <w:bookmarkStart w:id="6926" w:name="_Toc76541769"/>
      <w:bookmarkStart w:id="6927" w:name="_Toc82437538"/>
      <w:bookmarkStart w:id="6928" w:name="_Toc89944904"/>
      <w:bookmarkStart w:id="6929" w:name="_Toc98753922"/>
      <w:bookmarkStart w:id="6930" w:name="_Toc106180908"/>
      <w:bookmarkStart w:id="6931" w:name="_Toc114150953"/>
      <w:bookmarkStart w:id="6932" w:name="_Toc124151356"/>
      <w:bookmarkStart w:id="6933" w:name="_Toc124151876"/>
      <w:bookmarkStart w:id="6934" w:name="_Toc124152396"/>
      <w:bookmarkStart w:id="6935" w:name="_Toc130396928"/>
      <w:bookmarkStart w:id="6936" w:name="_Toc130397448"/>
      <w:bookmarkStart w:id="6937" w:name="_Toc137558552"/>
      <w:bookmarkStart w:id="6938" w:name="_Toc138862377"/>
      <w:bookmarkStart w:id="6939" w:name="_Toc145532434"/>
      <w:bookmarkStart w:id="6940" w:name="_Toc163218847"/>
      <w:bookmarkStart w:id="6941" w:name="_Toc176702178"/>
      <w:bookmarkStart w:id="6942" w:name="_Toc187262621"/>
      <w:r w:rsidRPr="00BE5108">
        <w:rPr>
          <w:rFonts w:eastAsiaTheme="minorEastAsia"/>
        </w:rPr>
        <w:t>8.1.2</w:t>
      </w:r>
      <w:r w:rsidRPr="00BE5108">
        <w:rPr>
          <w:rFonts w:eastAsiaTheme="minorEastAsia"/>
        </w:rPr>
        <w:tab/>
        <w:t>Performance requirements for PUSCH</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B95CACE" w14:textId="77777777" w:rsidR="00345ACA" w:rsidRPr="00BE5108" w:rsidRDefault="00345ACA" w:rsidP="00345ACA">
      <w:pPr>
        <w:pStyle w:val="Heading4"/>
        <w:rPr>
          <w:rFonts w:eastAsia="MS Mincho"/>
        </w:rPr>
      </w:pPr>
      <w:bookmarkStart w:id="6943" w:name="_Toc73963041"/>
      <w:bookmarkStart w:id="6944" w:name="_Toc75260218"/>
      <w:bookmarkStart w:id="6945" w:name="_Toc75275760"/>
      <w:bookmarkStart w:id="6946" w:name="_Toc75276271"/>
      <w:bookmarkStart w:id="6947" w:name="_Toc76541770"/>
      <w:bookmarkStart w:id="6948" w:name="_Toc82437539"/>
      <w:bookmarkStart w:id="6949" w:name="_Toc89944905"/>
      <w:bookmarkStart w:id="6950" w:name="_Toc98753923"/>
      <w:bookmarkStart w:id="6951" w:name="_Toc106180909"/>
      <w:bookmarkStart w:id="6952" w:name="_Toc114150954"/>
      <w:bookmarkStart w:id="6953" w:name="_Toc124151357"/>
      <w:bookmarkStart w:id="6954" w:name="_Toc124151877"/>
      <w:bookmarkStart w:id="6955" w:name="_Toc124152397"/>
      <w:bookmarkStart w:id="6956" w:name="_Toc130396929"/>
      <w:bookmarkStart w:id="6957" w:name="_Toc130397449"/>
      <w:bookmarkStart w:id="6958" w:name="_Toc137558553"/>
      <w:bookmarkStart w:id="6959" w:name="_Toc138862378"/>
      <w:bookmarkStart w:id="6960" w:name="_Toc145532435"/>
      <w:bookmarkStart w:id="6961" w:name="_Toc163218848"/>
      <w:bookmarkStart w:id="6962" w:name="_Toc176702179"/>
      <w:bookmarkStart w:id="6963" w:name="_Toc187262622"/>
      <w:r w:rsidRPr="00BE5108">
        <w:rPr>
          <w:rFonts w:eastAsia="MS Mincho"/>
        </w:rPr>
        <w:t>8.1.2.1</w:t>
      </w:r>
      <w:r w:rsidRPr="00BE5108">
        <w:rPr>
          <w:rFonts w:eastAsia="MS Mincho"/>
        </w:rPr>
        <w:tab/>
        <w:t>Performance requirements for PUSCH with transform precoding disabled</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C920997" w14:textId="77777777" w:rsidR="00345ACA" w:rsidRPr="00BE5108" w:rsidRDefault="00345ACA" w:rsidP="00345ACA">
      <w:pPr>
        <w:pStyle w:val="Heading5"/>
        <w:rPr>
          <w:rFonts w:eastAsiaTheme="minorEastAsia"/>
        </w:rPr>
      </w:pPr>
      <w:bookmarkStart w:id="6964" w:name="_Toc73963042"/>
      <w:bookmarkStart w:id="6965" w:name="_Toc75260219"/>
      <w:bookmarkStart w:id="6966" w:name="_Toc75275761"/>
      <w:bookmarkStart w:id="6967" w:name="_Toc75276272"/>
      <w:bookmarkStart w:id="6968" w:name="_Toc76541771"/>
      <w:bookmarkStart w:id="6969" w:name="_Toc82437540"/>
      <w:bookmarkStart w:id="6970" w:name="_Toc89944906"/>
      <w:bookmarkStart w:id="6971" w:name="_Toc98753924"/>
      <w:bookmarkStart w:id="6972" w:name="_Toc106180910"/>
      <w:bookmarkStart w:id="6973" w:name="_Toc114150955"/>
      <w:bookmarkStart w:id="6974" w:name="_Toc124151358"/>
      <w:bookmarkStart w:id="6975" w:name="_Toc124151878"/>
      <w:bookmarkStart w:id="6976" w:name="_Toc124152398"/>
      <w:bookmarkStart w:id="6977" w:name="_Toc130396930"/>
      <w:bookmarkStart w:id="6978" w:name="_Toc130397450"/>
      <w:bookmarkStart w:id="6979" w:name="_Toc137558554"/>
      <w:bookmarkStart w:id="6980" w:name="_Toc138862379"/>
      <w:bookmarkStart w:id="6981" w:name="_Toc145532436"/>
      <w:bookmarkStart w:id="6982" w:name="_Toc163218849"/>
      <w:bookmarkStart w:id="6983" w:name="_Toc176702180"/>
      <w:bookmarkStart w:id="6984" w:name="_Toc187262623"/>
      <w:r w:rsidRPr="00BE5108">
        <w:rPr>
          <w:rFonts w:eastAsiaTheme="minorEastAsia"/>
        </w:rPr>
        <w:t>8.1.2.1.1</w:t>
      </w:r>
      <w:r w:rsidRPr="00BE5108">
        <w:rPr>
          <w:rFonts w:eastAsiaTheme="minorEastAsia"/>
        </w:rPr>
        <w:tab/>
        <w:t>Definition and applicability</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985" w:name="_Toc73963043"/>
      <w:bookmarkStart w:id="6986" w:name="_Toc75260220"/>
      <w:bookmarkStart w:id="6987" w:name="_Toc75275762"/>
      <w:bookmarkStart w:id="6988" w:name="_Toc75276273"/>
      <w:bookmarkStart w:id="6989" w:name="_Toc76541772"/>
      <w:bookmarkStart w:id="6990" w:name="_Toc82437541"/>
      <w:bookmarkStart w:id="6991" w:name="_Toc89944907"/>
      <w:bookmarkStart w:id="6992" w:name="_Toc98753925"/>
      <w:bookmarkStart w:id="6993" w:name="_Toc106180911"/>
      <w:bookmarkStart w:id="6994" w:name="_Toc114150956"/>
      <w:bookmarkStart w:id="6995" w:name="_Toc124151359"/>
      <w:bookmarkStart w:id="6996" w:name="_Toc124151879"/>
      <w:bookmarkStart w:id="6997" w:name="_Toc124152399"/>
      <w:bookmarkStart w:id="6998" w:name="_Toc130396931"/>
      <w:bookmarkStart w:id="6999" w:name="_Toc130397451"/>
      <w:bookmarkStart w:id="7000" w:name="_Toc137558555"/>
      <w:bookmarkStart w:id="7001" w:name="_Toc138862380"/>
      <w:bookmarkStart w:id="7002" w:name="_Toc145532437"/>
      <w:bookmarkStart w:id="7003" w:name="_Toc163218850"/>
      <w:bookmarkStart w:id="7004" w:name="_Toc176702181"/>
      <w:bookmarkStart w:id="7005" w:name="_Toc187262624"/>
      <w:r w:rsidRPr="00BE5108">
        <w:rPr>
          <w:rFonts w:eastAsiaTheme="minorEastAsia"/>
        </w:rPr>
        <w:t>8.1.2.1.2</w:t>
      </w:r>
      <w:r w:rsidRPr="00BE5108">
        <w:rPr>
          <w:rFonts w:eastAsiaTheme="minorEastAsia"/>
        </w:rPr>
        <w:tab/>
        <w:t>Minimum requirement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7006" w:name="_Toc73963044"/>
      <w:bookmarkStart w:id="7007" w:name="_Toc75260221"/>
      <w:bookmarkStart w:id="7008" w:name="_Toc75275763"/>
      <w:bookmarkStart w:id="7009" w:name="_Toc75276274"/>
      <w:bookmarkStart w:id="7010" w:name="_Toc76541773"/>
      <w:bookmarkStart w:id="7011" w:name="_Toc82437542"/>
      <w:bookmarkStart w:id="7012" w:name="_Toc89944908"/>
      <w:bookmarkStart w:id="7013" w:name="_Toc98753926"/>
      <w:bookmarkStart w:id="7014" w:name="_Toc106180912"/>
      <w:bookmarkStart w:id="7015" w:name="_Toc114150957"/>
      <w:bookmarkStart w:id="7016" w:name="_Toc124151360"/>
      <w:bookmarkStart w:id="7017" w:name="_Toc124151880"/>
      <w:bookmarkStart w:id="7018" w:name="_Toc124152400"/>
      <w:bookmarkStart w:id="7019" w:name="_Toc130396932"/>
      <w:bookmarkStart w:id="7020" w:name="_Toc130397452"/>
      <w:bookmarkStart w:id="7021" w:name="_Toc137558556"/>
      <w:bookmarkStart w:id="7022" w:name="_Toc138862381"/>
      <w:bookmarkStart w:id="7023" w:name="_Toc145532438"/>
      <w:bookmarkStart w:id="7024" w:name="_Toc163218851"/>
      <w:bookmarkStart w:id="7025" w:name="_Toc176702182"/>
      <w:bookmarkStart w:id="7026" w:name="_Toc187262625"/>
      <w:r w:rsidRPr="00BE5108">
        <w:rPr>
          <w:rFonts w:eastAsiaTheme="minorEastAsia"/>
        </w:rPr>
        <w:t>8.1.2.1.3</w:t>
      </w:r>
      <w:r w:rsidRPr="00BE5108">
        <w:rPr>
          <w:rFonts w:eastAsiaTheme="minorEastAsia"/>
        </w:rPr>
        <w:tab/>
        <w:t>Test purpose</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7027" w:name="_Toc73963045"/>
      <w:bookmarkStart w:id="7028" w:name="_Toc75260222"/>
      <w:bookmarkStart w:id="7029" w:name="_Toc75275764"/>
      <w:bookmarkStart w:id="7030" w:name="_Toc75276275"/>
      <w:bookmarkStart w:id="7031" w:name="_Toc76541774"/>
      <w:bookmarkStart w:id="7032" w:name="_Toc82437543"/>
      <w:bookmarkStart w:id="7033" w:name="_Toc89944909"/>
      <w:bookmarkStart w:id="7034" w:name="_Toc98753927"/>
      <w:bookmarkStart w:id="7035" w:name="_Toc106180913"/>
      <w:bookmarkStart w:id="7036" w:name="_Toc114150958"/>
      <w:bookmarkStart w:id="7037" w:name="_Toc124151361"/>
      <w:bookmarkStart w:id="7038" w:name="_Toc124151881"/>
      <w:bookmarkStart w:id="7039" w:name="_Toc124152401"/>
      <w:bookmarkStart w:id="7040" w:name="_Toc130396933"/>
      <w:bookmarkStart w:id="7041" w:name="_Toc130397453"/>
      <w:bookmarkStart w:id="7042" w:name="_Toc137558557"/>
      <w:bookmarkStart w:id="7043" w:name="_Toc138862382"/>
      <w:bookmarkStart w:id="7044" w:name="_Toc145532439"/>
      <w:bookmarkStart w:id="7045" w:name="_Toc163218852"/>
      <w:bookmarkStart w:id="7046" w:name="_Toc176702183"/>
      <w:bookmarkStart w:id="7047" w:name="_Toc187262626"/>
      <w:r w:rsidRPr="00BE5108">
        <w:rPr>
          <w:rFonts w:eastAsiaTheme="minorEastAsia"/>
        </w:rPr>
        <w:t>8.1.2.1.4</w:t>
      </w:r>
      <w:r w:rsidRPr="00BE5108">
        <w:rPr>
          <w:rFonts w:eastAsiaTheme="minorEastAsia"/>
        </w:rPr>
        <w:tab/>
        <w:t>Method of test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7048" w:name="_Toc73963046"/>
      <w:bookmarkStart w:id="7049" w:name="_Toc75260223"/>
      <w:bookmarkStart w:id="7050" w:name="_Toc75275765"/>
      <w:bookmarkStart w:id="7051" w:name="_Toc75276276"/>
      <w:bookmarkStart w:id="7052" w:name="_Toc76541775"/>
      <w:bookmarkStart w:id="7053" w:name="_Toc82437544"/>
      <w:bookmarkStart w:id="7054" w:name="_Toc89944910"/>
      <w:bookmarkStart w:id="7055" w:name="_Toc98753928"/>
      <w:bookmarkStart w:id="7056" w:name="_Toc106180914"/>
      <w:bookmarkStart w:id="7057" w:name="_Toc114150959"/>
      <w:bookmarkStart w:id="7058" w:name="_Toc124151362"/>
      <w:bookmarkStart w:id="7059" w:name="_Toc124151882"/>
      <w:bookmarkStart w:id="7060" w:name="_Toc124152402"/>
      <w:bookmarkStart w:id="7061" w:name="_Toc130396934"/>
      <w:bookmarkStart w:id="7062" w:name="_Toc130397454"/>
      <w:bookmarkStart w:id="7063" w:name="_Toc137558558"/>
      <w:bookmarkStart w:id="7064" w:name="_Toc138862383"/>
      <w:bookmarkStart w:id="7065" w:name="_Toc145532440"/>
      <w:bookmarkStart w:id="7066" w:name="_Toc163218853"/>
      <w:bookmarkStart w:id="7067" w:name="_Toc176702184"/>
      <w:bookmarkStart w:id="7068" w:name="_Toc187262627"/>
      <w:r w:rsidRPr="00BE5108">
        <w:rPr>
          <w:rFonts w:eastAsiaTheme="minorEastAsia"/>
        </w:rPr>
        <w:t>8.1.2.1.5</w:t>
      </w:r>
      <w:r w:rsidRPr="00BE5108">
        <w:rPr>
          <w:rFonts w:eastAsiaTheme="minorEastAsia"/>
        </w:rPr>
        <w:tab/>
        <w:t>Test requirement</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7069" w:name="_Toc73963047"/>
      <w:bookmarkStart w:id="7070" w:name="_Toc75260224"/>
      <w:bookmarkStart w:id="7071" w:name="_Toc75275766"/>
      <w:bookmarkStart w:id="7072" w:name="_Toc75276277"/>
      <w:bookmarkStart w:id="7073" w:name="_Toc76541776"/>
      <w:bookmarkStart w:id="7074" w:name="_Toc82437545"/>
      <w:bookmarkStart w:id="7075" w:name="_Toc89944911"/>
      <w:bookmarkStart w:id="7076" w:name="_Toc98753929"/>
      <w:bookmarkStart w:id="7077" w:name="_Toc106180915"/>
      <w:bookmarkStart w:id="7078" w:name="_Toc114150960"/>
      <w:bookmarkStart w:id="7079" w:name="_Toc124151363"/>
      <w:bookmarkStart w:id="7080" w:name="_Toc124151883"/>
      <w:bookmarkStart w:id="7081" w:name="_Toc124152403"/>
      <w:bookmarkStart w:id="7082" w:name="_Toc130396935"/>
      <w:bookmarkStart w:id="7083" w:name="_Toc130397455"/>
      <w:bookmarkStart w:id="7084" w:name="_Toc137558559"/>
      <w:bookmarkStart w:id="7085" w:name="_Toc138862384"/>
      <w:bookmarkStart w:id="7086" w:name="_Toc145532441"/>
      <w:bookmarkStart w:id="7087" w:name="_Toc163218854"/>
      <w:bookmarkStart w:id="7088" w:name="_Toc176702185"/>
      <w:bookmarkStart w:id="7089" w:name="_Toc187262628"/>
      <w:r w:rsidRPr="00BE5108">
        <w:rPr>
          <w:rFonts w:eastAsia="MS Mincho"/>
        </w:rPr>
        <w:t>8.1.2.2</w:t>
      </w:r>
      <w:r w:rsidRPr="00BE5108">
        <w:rPr>
          <w:rFonts w:eastAsia="MS Mincho"/>
        </w:rPr>
        <w:tab/>
        <w:t>Performance requirements for PUSCH with transform precoding enabled</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E57CE7F" w14:textId="77777777" w:rsidR="00345ACA" w:rsidRPr="00BE5108" w:rsidRDefault="00345ACA" w:rsidP="00345ACA">
      <w:pPr>
        <w:pStyle w:val="Heading5"/>
        <w:rPr>
          <w:rFonts w:eastAsiaTheme="minorEastAsia"/>
        </w:rPr>
      </w:pPr>
      <w:bookmarkStart w:id="7090" w:name="_Toc73963048"/>
      <w:bookmarkStart w:id="7091" w:name="_Toc75260225"/>
      <w:bookmarkStart w:id="7092" w:name="_Toc75275767"/>
      <w:bookmarkStart w:id="7093" w:name="_Toc75276278"/>
      <w:bookmarkStart w:id="7094" w:name="_Toc76541777"/>
      <w:bookmarkStart w:id="7095" w:name="_Toc82437546"/>
      <w:bookmarkStart w:id="7096" w:name="_Toc89944912"/>
      <w:bookmarkStart w:id="7097" w:name="_Toc98753930"/>
      <w:bookmarkStart w:id="7098" w:name="_Toc106180916"/>
      <w:bookmarkStart w:id="7099" w:name="_Toc114150961"/>
      <w:bookmarkStart w:id="7100" w:name="_Toc124151364"/>
      <w:bookmarkStart w:id="7101" w:name="_Toc124151884"/>
      <w:bookmarkStart w:id="7102" w:name="_Toc124152404"/>
      <w:bookmarkStart w:id="7103" w:name="_Toc130396936"/>
      <w:bookmarkStart w:id="7104" w:name="_Toc130397456"/>
      <w:bookmarkStart w:id="7105" w:name="_Toc137558560"/>
      <w:bookmarkStart w:id="7106" w:name="_Toc138862385"/>
      <w:bookmarkStart w:id="7107" w:name="_Toc145532442"/>
      <w:bookmarkStart w:id="7108" w:name="_Toc163218855"/>
      <w:bookmarkStart w:id="7109" w:name="_Toc176702186"/>
      <w:bookmarkStart w:id="7110" w:name="_Toc187262629"/>
      <w:r w:rsidRPr="00BE5108">
        <w:rPr>
          <w:rFonts w:eastAsiaTheme="minorEastAsia"/>
        </w:rPr>
        <w:t>8.1.2.2.1</w:t>
      </w:r>
      <w:r w:rsidRPr="00BE5108">
        <w:rPr>
          <w:rFonts w:eastAsiaTheme="minorEastAsia"/>
        </w:rPr>
        <w:tab/>
        <w:t>Definition and applicability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7111" w:name="_Toc73963049"/>
      <w:bookmarkStart w:id="7112" w:name="_Toc75260226"/>
      <w:bookmarkStart w:id="7113" w:name="_Toc75275768"/>
      <w:bookmarkStart w:id="7114" w:name="_Toc75276279"/>
      <w:bookmarkStart w:id="7115" w:name="_Toc76541778"/>
      <w:bookmarkStart w:id="7116" w:name="_Toc82437547"/>
      <w:bookmarkStart w:id="7117" w:name="_Toc89944913"/>
      <w:bookmarkStart w:id="7118" w:name="_Toc98753931"/>
      <w:bookmarkStart w:id="7119" w:name="_Toc106180917"/>
      <w:bookmarkStart w:id="7120" w:name="_Toc114150962"/>
      <w:bookmarkStart w:id="7121" w:name="_Toc124151365"/>
      <w:bookmarkStart w:id="7122" w:name="_Toc124151885"/>
      <w:bookmarkStart w:id="7123" w:name="_Toc124152405"/>
      <w:bookmarkStart w:id="7124" w:name="_Toc130396937"/>
      <w:bookmarkStart w:id="7125" w:name="_Toc130397457"/>
      <w:bookmarkStart w:id="7126" w:name="_Toc137558561"/>
      <w:bookmarkStart w:id="7127" w:name="_Toc138862386"/>
      <w:bookmarkStart w:id="7128" w:name="_Toc145532443"/>
      <w:bookmarkStart w:id="7129" w:name="_Toc163218856"/>
      <w:bookmarkStart w:id="7130" w:name="_Toc176702187"/>
      <w:bookmarkStart w:id="7131" w:name="_Toc187262630"/>
      <w:r w:rsidRPr="00BE5108">
        <w:rPr>
          <w:rFonts w:eastAsiaTheme="minorEastAsia"/>
        </w:rPr>
        <w:t>8.1.2.2.2</w:t>
      </w:r>
      <w:r w:rsidRPr="00BE5108">
        <w:rPr>
          <w:rFonts w:eastAsiaTheme="minorEastAsia"/>
        </w:rPr>
        <w:tab/>
        <w:t>Minimum requirement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7132" w:name="_Toc73963050"/>
      <w:bookmarkStart w:id="7133" w:name="_Toc75260227"/>
      <w:bookmarkStart w:id="7134" w:name="_Toc75275769"/>
      <w:bookmarkStart w:id="7135" w:name="_Toc75276280"/>
      <w:bookmarkStart w:id="7136" w:name="_Toc76541779"/>
      <w:bookmarkStart w:id="7137" w:name="_Toc82437548"/>
      <w:bookmarkStart w:id="7138" w:name="_Toc89944914"/>
      <w:bookmarkStart w:id="7139" w:name="_Toc98753932"/>
      <w:bookmarkStart w:id="7140" w:name="_Toc106180918"/>
      <w:bookmarkStart w:id="7141" w:name="_Toc114150963"/>
      <w:bookmarkStart w:id="7142" w:name="_Toc124151366"/>
      <w:bookmarkStart w:id="7143" w:name="_Toc124151886"/>
      <w:bookmarkStart w:id="7144" w:name="_Toc124152406"/>
      <w:bookmarkStart w:id="7145" w:name="_Toc130396938"/>
      <w:bookmarkStart w:id="7146" w:name="_Toc130397458"/>
      <w:bookmarkStart w:id="7147" w:name="_Toc137558562"/>
      <w:bookmarkStart w:id="7148" w:name="_Toc138862387"/>
      <w:bookmarkStart w:id="7149" w:name="_Toc145532444"/>
      <w:bookmarkStart w:id="7150" w:name="_Toc163218857"/>
      <w:bookmarkStart w:id="7151" w:name="_Toc176702188"/>
      <w:bookmarkStart w:id="7152" w:name="_Toc187262631"/>
      <w:r w:rsidRPr="00BE5108">
        <w:rPr>
          <w:rFonts w:eastAsiaTheme="minorEastAsia"/>
        </w:rPr>
        <w:lastRenderedPageBreak/>
        <w:t>8.1.2.2.3</w:t>
      </w:r>
      <w:r w:rsidRPr="00BE5108">
        <w:rPr>
          <w:rFonts w:eastAsiaTheme="minorEastAsia"/>
        </w:rPr>
        <w:tab/>
        <w:t>Test purpose</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7153" w:name="_Toc73963051"/>
      <w:bookmarkStart w:id="7154" w:name="_Toc75260228"/>
      <w:bookmarkStart w:id="7155" w:name="_Toc75275770"/>
      <w:bookmarkStart w:id="7156" w:name="_Toc75276281"/>
      <w:bookmarkStart w:id="7157" w:name="_Toc76541780"/>
      <w:bookmarkStart w:id="7158" w:name="_Toc82437549"/>
      <w:bookmarkStart w:id="7159" w:name="_Toc89944915"/>
      <w:bookmarkStart w:id="7160" w:name="_Toc98753933"/>
      <w:bookmarkStart w:id="7161" w:name="_Toc106180919"/>
      <w:bookmarkStart w:id="7162" w:name="_Toc114150964"/>
      <w:bookmarkStart w:id="7163" w:name="_Toc124151367"/>
      <w:bookmarkStart w:id="7164" w:name="_Toc124151887"/>
      <w:bookmarkStart w:id="7165" w:name="_Toc124152407"/>
      <w:bookmarkStart w:id="7166" w:name="_Toc130396939"/>
      <w:bookmarkStart w:id="7167" w:name="_Toc130397459"/>
      <w:bookmarkStart w:id="7168" w:name="_Toc137558563"/>
      <w:bookmarkStart w:id="7169" w:name="_Toc138862388"/>
      <w:bookmarkStart w:id="7170" w:name="_Toc145532445"/>
      <w:bookmarkStart w:id="7171" w:name="_Toc163218858"/>
      <w:bookmarkStart w:id="7172" w:name="_Toc176702189"/>
      <w:bookmarkStart w:id="7173" w:name="_Toc187262632"/>
      <w:r w:rsidRPr="00BE5108">
        <w:rPr>
          <w:rFonts w:eastAsiaTheme="minorEastAsia"/>
        </w:rPr>
        <w:t>8.1.2.2.4</w:t>
      </w:r>
      <w:r w:rsidRPr="00BE5108">
        <w:rPr>
          <w:rFonts w:eastAsiaTheme="minorEastAsia"/>
        </w:rPr>
        <w:tab/>
        <w:t>Method of test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7174" w:name="_Toc73963052"/>
      <w:bookmarkStart w:id="7175" w:name="_Toc75260229"/>
      <w:bookmarkStart w:id="7176" w:name="_Toc75275771"/>
      <w:bookmarkStart w:id="7177" w:name="_Toc75276282"/>
      <w:bookmarkStart w:id="7178" w:name="_Toc76541781"/>
      <w:bookmarkStart w:id="7179" w:name="_Toc82437550"/>
      <w:bookmarkStart w:id="7180" w:name="_Toc89944916"/>
      <w:bookmarkStart w:id="7181" w:name="_Toc98753934"/>
      <w:bookmarkStart w:id="7182" w:name="_Toc106180920"/>
      <w:bookmarkStart w:id="7183" w:name="_Toc114150965"/>
      <w:bookmarkStart w:id="7184" w:name="_Toc124151368"/>
      <w:bookmarkStart w:id="7185" w:name="_Toc124151888"/>
      <w:bookmarkStart w:id="7186" w:name="_Toc124152408"/>
      <w:bookmarkStart w:id="7187" w:name="_Toc130396940"/>
      <w:bookmarkStart w:id="7188" w:name="_Toc130397460"/>
      <w:bookmarkStart w:id="7189" w:name="_Toc137558564"/>
      <w:bookmarkStart w:id="7190" w:name="_Toc138862389"/>
      <w:bookmarkStart w:id="7191" w:name="_Toc145532446"/>
      <w:bookmarkStart w:id="7192" w:name="_Toc163218859"/>
      <w:bookmarkStart w:id="7193" w:name="_Toc176702190"/>
      <w:bookmarkStart w:id="7194" w:name="_Toc187262633"/>
      <w:r w:rsidRPr="00BE5108">
        <w:rPr>
          <w:rFonts w:eastAsiaTheme="minorEastAsia"/>
        </w:rPr>
        <w:t>8.1.2.2.5</w:t>
      </w:r>
      <w:r w:rsidRPr="00BE5108">
        <w:rPr>
          <w:rFonts w:eastAsiaTheme="minorEastAsia"/>
        </w:rPr>
        <w:tab/>
        <w:t>Test requirement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7195" w:name="_Hlk80805040"/>
            <w:r w:rsidRPr="00BE5108">
              <w:t xml:space="preserve">Number of </w:t>
            </w:r>
            <w:r w:rsidRPr="00BE5108">
              <w:rPr>
                <w:lang w:eastAsia="zh-CN"/>
              </w:rPr>
              <w:t>T</w:t>
            </w:r>
            <w:r w:rsidRPr="00BE5108">
              <w:t>X antennas</w:t>
            </w:r>
            <w:bookmarkEnd w:id="719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7196" w:name="_Toc73963053"/>
      <w:bookmarkStart w:id="7197" w:name="_Toc75260230"/>
      <w:bookmarkStart w:id="7198" w:name="_Toc75275772"/>
      <w:bookmarkStart w:id="7199" w:name="_Toc75276283"/>
      <w:bookmarkStart w:id="7200" w:name="_Toc76541782"/>
      <w:bookmarkStart w:id="7201" w:name="_Toc82437551"/>
      <w:bookmarkStart w:id="7202" w:name="_Toc89944917"/>
      <w:bookmarkStart w:id="7203" w:name="_Toc98753935"/>
      <w:bookmarkStart w:id="7204" w:name="_Toc106180921"/>
      <w:bookmarkStart w:id="7205" w:name="_Toc114150966"/>
      <w:bookmarkStart w:id="7206" w:name="_Toc124151369"/>
      <w:bookmarkStart w:id="7207" w:name="_Toc124151889"/>
      <w:bookmarkStart w:id="7208" w:name="_Toc124152409"/>
      <w:bookmarkStart w:id="7209" w:name="_Toc130396941"/>
      <w:bookmarkStart w:id="7210" w:name="_Toc130397461"/>
      <w:bookmarkStart w:id="7211" w:name="_Toc137558565"/>
      <w:bookmarkStart w:id="7212" w:name="_Toc138862390"/>
      <w:bookmarkStart w:id="7213" w:name="_Toc145532447"/>
      <w:bookmarkStart w:id="7214" w:name="_Toc163218860"/>
      <w:bookmarkStart w:id="7215" w:name="_Toc176702191"/>
      <w:bookmarkStart w:id="7216" w:name="_Toc187262634"/>
      <w:r w:rsidRPr="00BE5108">
        <w:rPr>
          <w:rFonts w:eastAsia="MS Mincho"/>
        </w:rPr>
        <w:lastRenderedPageBreak/>
        <w:t>8.1.2.3</w:t>
      </w:r>
      <w:r w:rsidRPr="00BE5108">
        <w:rPr>
          <w:rFonts w:eastAsia="MS Mincho"/>
        </w:rPr>
        <w:tab/>
        <w:t>Performance requirements for UCI multiplexed on PUSCH</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258CD01" w14:textId="77777777" w:rsidR="00345ACA" w:rsidRPr="00BE5108" w:rsidRDefault="00345ACA" w:rsidP="00345ACA">
      <w:pPr>
        <w:pStyle w:val="Heading5"/>
        <w:rPr>
          <w:rFonts w:eastAsiaTheme="minorEastAsia"/>
        </w:rPr>
      </w:pPr>
      <w:bookmarkStart w:id="7217" w:name="_Toc73963054"/>
      <w:bookmarkStart w:id="7218" w:name="_Toc75260231"/>
      <w:bookmarkStart w:id="7219" w:name="_Toc75275773"/>
      <w:bookmarkStart w:id="7220" w:name="_Toc75276284"/>
      <w:bookmarkStart w:id="7221" w:name="_Toc76541783"/>
      <w:bookmarkStart w:id="7222" w:name="_Toc82437552"/>
      <w:bookmarkStart w:id="7223" w:name="_Toc89944918"/>
      <w:bookmarkStart w:id="7224" w:name="_Toc98753936"/>
      <w:bookmarkStart w:id="7225" w:name="_Toc106180922"/>
      <w:bookmarkStart w:id="7226" w:name="_Toc114150967"/>
      <w:bookmarkStart w:id="7227" w:name="_Toc124151370"/>
      <w:bookmarkStart w:id="7228" w:name="_Toc124151890"/>
      <w:bookmarkStart w:id="7229" w:name="_Toc124152410"/>
      <w:bookmarkStart w:id="7230" w:name="_Toc130396942"/>
      <w:bookmarkStart w:id="7231" w:name="_Toc130397462"/>
      <w:bookmarkStart w:id="7232" w:name="_Toc137558566"/>
      <w:bookmarkStart w:id="7233" w:name="_Toc138862391"/>
      <w:bookmarkStart w:id="7234" w:name="_Toc145532448"/>
      <w:bookmarkStart w:id="7235" w:name="_Toc163218861"/>
      <w:bookmarkStart w:id="7236" w:name="_Toc176702192"/>
      <w:bookmarkStart w:id="7237" w:name="_Toc187262635"/>
      <w:r w:rsidRPr="00BE5108">
        <w:rPr>
          <w:rFonts w:eastAsiaTheme="minorEastAsia"/>
        </w:rPr>
        <w:t>8.1.2.3.1</w:t>
      </w:r>
      <w:r w:rsidRPr="00BE5108">
        <w:rPr>
          <w:rFonts w:eastAsiaTheme="minorEastAsia"/>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7238" w:name="_Toc73963055"/>
      <w:bookmarkStart w:id="7239" w:name="_Toc75260232"/>
      <w:bookmarkStart w:id="7240" w:name="_Toc75275774"/>
      <w:bookmarkStart w:id="7241" w:name="_Toc75276285"/>
      <w:bookmarkStart w:id="7242" w:name="_Toc76541784"/>
      <w:bookmarkStart w:id="7243" w:name="_Toc82437553"/>
      <w:bookmarkStart w:id="7244" w:name="_Toc89944919"/>
      <w:bookmarkStart w:id="7245" w:name="_Toc98753937"/>
      <w:bookmarkStart w:id="7246" w:name="_Toc106180923"/>
      <w:bookmarkStart w:id="7247" w:name="_Toc114150968"/>
      <w:bookmarkStart w:id="7248" w:name="_Toc124151371"/>
      <w:bookmarkStart w:id="7249" w:name="_Toc124151891"/>
      <w:bookmarkStart w:id="7250" w:name="_Toc124152411"/>
      <w:bookmarkStart w:id="7251" w:name="_Toc130396943"/>
      <w:bookmarkStart w:id="7252" w:name="_Toc130397463"/>
      <w:bookmarkStart w:id="7253" w:name="_Toc137558567"/>
      <w:bookmarkStart w:id="7254" w:name="_Toc138862392"/>
      <w:bookmarkStart w:id="7255" w:name="_Toc145532449"/>
      <w:bookmarkStart w:id="7256" w:name="_Toc163218862"/>
      <w:bookmarkStart w:id="7257" w:name="_Toc176702193"/>
      <w:bookmarkStart w:id="7258" w:name="_Toc187262636"/>
      <w:r w:rsidRPr="00BE5108">
        <w:rPr>
          <w:rFonts w:eastAsiaTheme="minorEastAsia"/>
        </w:rPr>
        <w:t>8.1.2.3.2</w:t>
      </w:r>
      <w:r w:rsidRPr="00BE5108">
        <w:rPr>
          <w:rFonts w:eastAsiaTheme="minorEastAsia"/>
        </w:rPr>
        <w:tab/>
        <w:t>Minimum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7259" w:name="_Toc73963056"/>
      <w:bookmarkStart w:id="7260" w:name="_Toc75260233"/>
      <w:bookmarkStart w:id="7261" w:name="_Toc75275775"/>
      <w:bookmarkStart w:id="7262" w:name="_Toc75276286"/>
      <w:bookmarkStart w:id="7263" w:name="_Toc76541785"/>
      <w:bookmarkStart w:id="7264" w:name="_Toc82437554"/>
      <w:bookmarkStart w:id="7265" w:name="_Toc89944920"/>
      <w:bookmarkStart w:id="7266" w:name="_Toc98753938"/>
      <w:bookmarkStart w:id="7267" w:name="_Toc106180924"/>
      <w:bookmarkStart w:id="7268" w:name="_Toc114150969"/>
      <w:bookmarkStart w:id="7269" w:name="_Toc124151372"/>
      <w:bookmarkStart w:id="7270" w:name="_Toc124151892"/>
      <w:bookmarkStart w:id="7271" w:name="_Toc124152412"/>
      <w:bookmarkStart w:id="7272" w:name="_Toc130396944"/>
      <w:bookmarkStart w:id="7273" w:name="_Toc130397464"/>
      <w:bookmarkStart w:id="7274" w:name="_Toc137558568"/>
      <w:bookmarkStart w:id="7275" w:name="_Toc138862393"/>
      <w:bookmarkStart w:id="7276" w:name="_Toc145532450"/>
      <w:bookmarkStart w:id="7277" w:name="_Toc163218863"/>
      <w:bookmarkStart w:id="7278" w:name="_Toc176702194"/>
      <w:bookmarkStart w:id="7279" w:name="_Toc187262637"/>
      <w:r w:rsidRPr="00BE5108">
        <w:rPr>
          <w:rFonts w:eastAsiaTheme="minorEastAsia"/>
        </w:rPr>
        <w:t>8.1.2.3.3</w:t>
      </w:r>
      <w:r w:rsidRPr="00BE5108">
        <w:rPr>
          <w:rFonts w:eastAsiaTheme="minorEastAsia"/>
        </w:rPr>
        <w:tab/>
        <w:t>Test purpose</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7280" w:name="_Toc73963057"/>
      <w:bookmarkStart w:id="7281" w:name="_Toc75260234"/>
      <w:bookmarkStart w:id="7282" w:name="_Toc75275776"/>
      <w:bookmarkStart w:id="7283" w:name="_Toc75276287"/>
      <w:bookmarkStart w:id="7284" w:name="_Toc76541786"/>
      <w:bookmarkStart w:id="7285" w:name="_Toc82437555"/>
      <w:bookmarkStart w:id="7286" w:name="_Toc89944921"/>
      <w:bookmarkStart w:id="7287" w:name="_Toc98753939"/>
      <w:bookmarkStart w:id="7288" w:name="_Toc106180925"/>
      <w:bookmarkStart w:id="7289" w:name="_Toc114150970"/>
      <w:bookmarkStart w:id="7290" w:name="_Toc124151373"/>
      <w:bookmarkStart w:id="7291" w:name="_Toc124151893"/>
      <w:bookmarkStart w:id="7292" w:name="_Toc124152413"/>
      <w:bookmarkStart w:id="7293" w:name="_Toc130396945"/>
      <w:bookmarkStart w:id="7294" w:name="_Toc130397465"/>
      <w:bookmarkStart w:id="7295" w:name="_Toc137558569"/>
      <w:bookmarkStart w:id="7296" w:name="_Toc138862394"/>
      <w:bookmarkStart w:id="7297" w:name="_Toc145532451"/>
      <w:bookmarkStart w:id="7298" w:name="_Toc163218864"/>
      <w:bookmarkStart w:id="7299" w:name="_Toc176702195"/>
      <w:bookmarkStart w:id="7300" w:name="_Toc187262638"/>
      <w:r w:rsidRPr="00BE5108">
        <w:rPr>
          <w:rFonts w:eastAsiaTheme="minorEastAsia"/>
        </w:rPr>
        <w:t>8.1.2.3.4</w:t>
      </w:r>
      <w:r w:rsidRPr="00BE5108">
        <w:rPr>
          <w:rFonts w:eastAsiaTheme="minorEastAsia"/>
        </w:rPr>
        <w:tab/>
        <w:t>Method of test</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7301" w:name="_Toc73963058"/>
      <w:bookmarkStart w:id="7302" w:name="_Toc75260235"/>
      <w:bookmarkStart w:id="7303" w:name="_Toc75275777"/>
      <w:bookmarkStart w:id="7304" w:name="_Toc75276288"/>
      <w:bookmarkStart w:id="7305" w:name="_Toc76541787"/>
      <w:bookmarkStart w:id="7306" w:name="_Toc82437556"/>
      <w:bookmarkStart w:id="7307" w:name="_Toc89944922"/>
      <w:bookmarkStart w:id="7308" w:name="_Toc98753940"/>
      <w:bookmarkStart w:id="7309" w:name="_Toc106180926"/>
      <w:bookmarkStart w:id="7310" w:name="_Toc114150971"/>
      <w:bookmarkStart w:id="7311" w:name="_Toc124151374"/>
      <w:bookmarkStart w:id="7312" w:name="_Toc124151894"/>
      <w:bookmarkStart w:id="7313" w:name="_Toc124152414"/>
      <w:bookmarkStart w:id="7314" w:name="_Toc130396946"/>
      <w:bookmarkStart w:id="7315" w:name="_Toc130397466"/>
      <w:bookmarkStart w:id="7316" w:name="_Toc137558570"/>
      <w:bookmarkStart w:id="7317" w:name="_Toc138862395"/>
      <w:bookmarkStart w:id="7318" w:name="_Toc145532452"/>
      <w:bookmarkStart w:id="7319" w:name="_Toc163218865"/>
      <w:bookmarkStart w:id="7320" w:name="_Toc176702196"/>
      <w:bookmarkStart w:id="7321" w:name="_Toc187262639"/>
      <w:r w:rsidRPr="00BE5108">
        <w:rPr>
          <w:rFonts w:eastAsiaTheme="minorEastAsia"/>
        </w:rPr>
        <w:t>8.1.2.3.5</w:t>
      </w:r>
      <w:r w:rsidRPr="00BE5108">
        <w:rPr>
          <w:rFonts w:eastAsiaTheme="minorEastAsia"/>
        </w:rPr>
        <w:tab/>
        <w:t>Test requirement</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7322" w:name="_Toc73963059"/>
      <w:bookmarkStart w:id="7323" w:name="_Toc75260236"/>
      <w:bookmarkStart w:id="7324" w:name="_Toc75275778"/>
      <w:bookmarkStart w:id="7325" w:name="_Toc75276289"/>
      <w:bookmarkStart w:id="7326" w:name="_Toc76541788"/>
      <w:bookmarkStart w:id="7327" w:name="_Toc82437557"/>
      <w:bookmarkStart w:id="7328" w:name="_Toc89944923"/>
      <w:bookmarkStart w:id="7329" w:name="_Toc98753941"/>
      <w:bookmarkStart w:id="7330" w:name="_Toc106180927"/>
      <w:bookmarkStart w:id="7331" w:name="_Toc114150972"/>
      <w:bookmarkStart w:id="7332" w:name="_Toc124151375"/>
      <w:bookmarkStart w:id="7333" w:name="_Toc124151895"/>
      <w:bookmarkStart w:id="7334" w:name="_Toc124152415"/>
      <w:bookmarkStart w:id="7335" w:name="_Toc130396947"/>
      <w:bookmarkStart w:id="7336" w:name="_Toc130397467"/>
      <w:bookmarkStart w:id="7337" w:name="_Toc137558571"/>
      <w:bookmarkStart w:id="7338" w:name="_Toc138862396"/>
      <w:bookmarkStart w:id="7339" w:name="_Toc145532453"/>
      <w:bookmarkStart w:id="7340" w:name="_Toc163218866"/>
      <w:bookmarkStart w:id="7341" w:name="_Toc176702197"/>
      <w:bookmarkStart w:id="7342" w:name="_Toc187262640"/>
      <w:r w:rsidRPr="00BE5108">
        <w:rPr>
          <w:rFonts w:eastAsiaTheme="minorEastAsia"/>
        </w:rPr>
        <w:t>8.1.3</w:t>
      </w:r>
      <w:r w:rsidRPr="00BE5108">
        <w:rPr>
          <w:rFonts w:eastAsiaTheme="minorEastAsia"/>
        </w:rPr>
        <w:tab/>
        <w:t>Performance requirements for PUCCH</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6DCA650A" w14:textId="77777777" w:rsidR="00345ACA" w:rsidRPr="00BE5108" w:rsidRDefault="00345ACA" w:rsidP="00345ACA">
      <w:pPr>
        <w:pStyle w:val="Heading4"/>
        <w:rPr>
          <w:rFonts w:eastAsia="MS Mincho"/>
        </w:rPr>
      </w:pPr>
      <w:bookmarkStart w:id="7343" w:name="_Toc73963060"/>
      <w:bookmarkStart w:id="7344" w:name="_Toc75260237"/>
      <w:bookmarkStart w:id="7345" w:name="_Toc75275779"/>
      <w:bookmarkStart w:id="7346" w:name="_Toc75276290"/>
      <w:bookmarkStart w:id="7347" w:name="_Toc76541789"/>
      <w:bookmarkStart w:id="7348" w:name="_Toc82437558"/>
      <w:bookmarkStart w:id="7349" w:name="_Toc89944924"/>
      <w:bookmarkStart w:id="7350" w:name="_Toc98753942"/>
      <w:bookmarkStart w:id="7351" w:name="_Toc106180928"/>
      <w:bookmarkStart w:id="7352" w:name="_Toc114150973"/>
      <w:bookmarkStart w:id="7353" w:name="_Toc124151376"/>
      <w:bookmarkStart w:id="7354" w:name="_Toc124151896"/>
      <w:bookmarkStart w:id="7355" w:name="_Toc124152416"/>
      <w:bookmarkStart w:id="7356" w:name="_Toc130396948"/>
      <w:bookmarkStart w:id="7357" w:name="_Toc130397468"/>
      <w:bookmarkStart w:id="7358" w:name="_Toc137558572"/>
      <w:bookmarkStart w:id="7359" w:name="_Toc138862397"/>
      <w:bookmarkStart w:id="7360" w:name="_Toc145532454"/>
      <w:bookmarkStart w:id="7361" w:name="_Toc163218867"/>
      <w:bookmarkStart w:id="7362" w:name="_Toc176702198"/>
      <w:bookmarkStart w:id="7363" w:name="_Toc187262641"/>
      <w:r w:rsidRPr="00BE5108">
        <w:rPr>
          <w:rFonts w:eastAsia="MS Mincho"/>
        </w:rPr>
        <w:t>8.1.3.1</w:t>
      </w:r>
      <w:r w:rsidRPr="00BE5108">
        <w:rPr>
          <w:rFonts w:eastAsia="MS Mincho"/>
        </w:rPr>
        <w:tab/>
        <w:t>Performance requirements for PUCCH format 0</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8931890" w14:textId="77777777" w:rsidR="00345ACA" w:rsidRPr="00BE5108" w:rsidRDefault="00345ACA" w:rsidP="00345ACA">
      <w:pPr>
        <w:pStyle w:val="Heading5"/>
        <w:rPr>
          <w:rFonts w:eastAsiaTheme="minorEastAsia"/>
        </w:rPr>
      </w:pPr>
      <w:bookmarkStart w:id="7364" w:name="_Toc73963061"/>
      <w:bookmarkStart w:id="7365" w:name="_Toc75260238"/>
      <w:bookmarkStart w:id="7366" w:name="_Toc75275780"/>
      <w:bookmarkStart w:id="7367" w:name="_Toc75276291"/>
      <w:bookmarkStart w:id="7368" w:name="_Toc76541790"/>
      <w:bookmarkStart w:id="7369" w:name="_Toc82437559"/>
      <w:bookmarkStart w:id="7370" w:name="_Toc89944925"/>
      <w:bookmarkStart w:id="7371" w:name="_Toc98753943"/>
      <w:bookmarkStart w:id="7372" w:name="_Toc106180929"/>
      <w:bookmarkStart w:id="7373" w:name="_Toc114150974"/>
      <w:bookmarkStart w:id="7374" w:name="_Toc124151377"/>
      <w:bookmarkStart w:id="7375" w:name="_Toc124151897"/>
      <w:bookmarkStart w:id="7376" w:name="_Toc124152417"/>
      <w:bookmarkStart w:id="7377" w:name="_Toc130396949"/>
      <w:bookmarkStart w:id="7378" w:name="_Toc130397469"/>
      <w:bookmarkStart w:id="7379" w:name="_Toc137558573"/>
      <w:bookmarkStart w:id="7380" w:name="_Toc138862398"/>
      <w:bookmarkStart w:id="7381" w:name="_Toc145532455"/>
      <w:bookmarkStart w:id="7382" w:name="_Toc163218868"/>
      <w:bookmarkStart w:id="7383" w:name="_Toc176702199"/>
      <w:bookmarkStart w:id="7384" w:name="_Toc187262642"/>
      <w:r w:rsidRPr="00BE5108">
        <w:rPr>
          <w:rFonts w:eastAsiaTheme="minorEastAsia"/>
        </w:rPr>
        <w:t>8.1.3.1.1</w:t>
      </w:r>
      <w:r w:rsidRPr="00BE5108">
        <w:rPr>
          <w:rFonts w:eastAsiaTheme="minorEastAsia"/>
        </w:rPr>
        <w:tab/>
        <w:t>Definition and applicability</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385" w:name="_Toc73963062"/>
      <w:bookmarkStart w:id="7386" w:name="_Toc75260239"/>
      <w:bookmarkStart w:id="7387" w:name="_Toc75275781"/>
      <w:bookmarkStart w:id="7388" w:name="_Toc75276292"/>
      <w:bookmarkStart w:id="7389" w:name="_Toc76541791"/>
      <w:bookmarkStart w:id="7390" w:name="_Toc82437560"/>
      <w:bookmarkStart w:id="7391" w:name="_Toc89944926"/>
      <w:bookmarkStart w:id="7392" w:name="_Toc98753944"/>
      <w:bookmarkStart w:id="7393" w:name="_Toc106180930"/>
      <w:bookmarkStart w:id="7394" w:name="_Toc114150975"/>
      <w:bookmarkStart w:id="7395" w:name="_Toc124151378"/>
      <w:bookmarkStart w:id="7396" w:name="_Toc124151898"/>
      <w:bookmarkStart w:id="7397" w:name="_Toc124152418"/>
      <w:bookmarkStart w:id="7398" w:name="_Toc130396950"/>
      <w:bookmarkStart w:id="7399" w:name="_Toc130397470"/>
      <w:bookmarkStart w:id="7400" w:name="_Toc137558574"/>
      <w:bookmarkStart w:id="7401" w:name="_Toc138862399"/>
      <w:bookmarkStart w:id="7402" w:name="_Toc145532456"/>
      <w:bookmarkStart w:id="7403" w:name="_Toc163218869"/>
      <w:bookmarkStart w:id="7404" w:name="_Toc176702200"/>
      <w:bookmarkStart w:id="7405" w:name="_Toc187262643"/>
      <w:r w:rsidRPr="00BE5108">
        <w:rPr>
          <w:rFonts w:eastAsiaTheme="minorEastAsia"/>
        </w:rPr>
        <w:t>8.1.3.1.2</w:t>
      </w:r>
      <w:r w:rsidRPr="00BE5108">
        <w:rPr>
          <w:rFonts w:eastAsiaTheme="minorEastAsia"/>
        </w:rPr>
        <w:tab/>
        <w:t>Minimum requirement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406" w:name="_Toc73963063"/>
      <w:bookmarkStart w:id="7407" w:name="_Toc75260240"/>
      <w:bookmarkStart w:id="7408" w:name="_Toc75275782"/>
      <w:bookmarkStart w:id="7409" w:name="_Toc75276293"/>
      <w:bookmarkStart w:id="7410" w:name="_Toc76541792"/>
      <w:bookmarkStart w:id="7411" w:name="_Toc82437561"/>
      <w:bookmarkStart w:id="7412" w:name="_Toc89944927"/>
      <w:bookmarkStart w:id="7413" w:name="_Toc98753945"/>
      <w:bookmarkStart w:id="7414" w:name="_Toc106180931"/>
      <w:bookmarkStart w:id="7415" w:name="_Toc114150976"/>
      <w:bookmarkStart w:id="7416" w:name="_Toc124151379"/>
      <w:bookmarkStart w:id="7417" w:name="_Toc124151899"/>
      <w:bookmarkStart w:id="7418" w:name="_Toc124152419"/>
      <w:bookmarkStart w:id="7419" w:name="_Toc130396951"/>
      <w:bookmarkStart w:id="7420" w:name="_Toc130397471"/>
      <w:bookmarkStart w:id="7421" w:name="_Toc137558575"/>
      <w:bookmarkStart w:id="7422" w:name="_Toc138862400"/>
      <w:bookmarkStart w:id="7423" w:name="_Toc145532457"/>
      <w:bookmarkStart w:id="7424" w:name="_Toc163218870"/>
      <w:bookmarkStart w:id="7425" w:name="_Toc176702201"/>
      <w:bookmarkStart w:id="7426" w:name="_Toc187262644"/>
      <w:r w:rsidRPr="00BE5108">
        <w:rPr>
          <w:rFonts w:eastAsiaTheme="minorEastAsia"/>
        </w:rPr>
        <w:t>8.1.3.1.3</w:t>
      </w:r>
      <w:r w:rsidRPr="00BE5108">
        <w:rPr>
          <w:rFonts w:eastAsiaTheme="minorEastAsia"/>
        </w:rPr>
        <w:tab/>
        <w:t>Test purpose</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427" w:name="_Toc73963064"/>
      <w:bookmarkStart w:id="7428" w:name="_Toc75260241"/>
      <w:bookmarkStart w:id="7429" w:name="_Toc75275783"/>
      <w:bookmarkStart w:id="7430" w:name="_Toc75276294"/>
      <w:bookmarkStart w:id="7431" w:name="_Toc76541793"/>
      <w:bookmarkStart w:id="7432" w:name="_Toc82437562"/>
      <w:bookmarkStart w:id="7433" w:name="_Toc89944928"/>
      <w:bookmarkStart w:id="7434" w:name="_Toc98753946"/>
      <w:bookmarkStart w:id="7435" w:name="_Toc106180932"/>
      <w:bookmarkStart w:id="7436" w:name="_Toc114150977"/>
      <w:bookmarkStart w:id="7437" w:name="_Toc124151380"/>
      <w:bookmarkStart w:id="7438" w:name="_Toc124151900"/>
      <w:bookmarkStart w:id="7439" w:name="_Toc124152420"/>
      <w:bookmarkStart w:id="7440" w:name="_Toc130396952"/>
      <w:bookmarkStart w:id="7441" w:name="_Toc130397472"/>
      <w:bookmarkStart w:id="7442" w:name="_Toc137558576"/>
      <w:bookmarkStart w:id="7443" w:name="_Toc138862401"/>
      <w:bookmarkStart w:id="7444" w:name="_Toc145532458"/>
      <w:bookmarkStart w:id="7445" w:name="_Toc163218871"/>
      <w:bookmarkStart w:id="7446" w:name="_Toc176702202"/>
      <w:bookmarkStart w:id="7447" w:name="_Toc187262645"/>
      <w:r w:rsidRPr="00BE5108">
        <w:rPr>
          <w:rFonts w:eastAsiaTheme="minorEastAsia"/>
        </w:rPr>
        <w:t>8.1.3.1.4</w:t>
      </w:r>
      <w:r w:rsidRPr="00BE5108">
        <w:rPr>
          <w:rFonts w:eastAsiaTheme="minorEastAsia"/>
        </w:rPr>
        <w:tab/>
        <w:t>Method of test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9pt" o:ole="" fillcolor="window">
            <v:imagedata r:id="rId45" o:title=""/>
          </v:shape>
          <o:OLEObject Type="Embed" ProgID="Word.Picture.8" ShapeID="_x0000_i1043" DrawAspect="Content" ObjectID="_1812187707"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448" w:name="_Toc73963065"/>
      <w:bookmarkStart w:id="7449" w:name="_Toc75260242"/>
      <w:bookmarkStart w:id="7450" w:name="_Toc75275784"/>
      <w:bookmarkStart w:id="7451" w:name="_Toc75276295"/>
      <w:bookmarkStart w:id="7452" w:name="_Toc76541794"/>
      <w:bookmarkStart w:id="7453" w:name="_Toc82437563"/>
      <w:bookmarkStart w:id="7454" w:name="_Toc89944929"/>
      <w:bookmarkStart w:id="7455" w:name="_Toc98753947"/>
      <w:bookmarkStart w:id="7456" w:name="_Toc106180933"/>
      <w:bookmarkStart w:id="7457" w:name="_Toc114150978"/>
      <w:bookmarkStart w:id="7458" w:name="_Toc124151381"/>
      <w:bookmarkStart w:id="7459" w:name="_Toc124151901"/>
      <w:bookmarkStart w:id="7460" w:name="_Toc124152421"/>
      <w:bookmarkStart w:id="7461" w:name="_Toc130396953"/>
      <w:bookmarkStart w:id="7462" w:name="_Toc130397473"/>
      <w:bookmarkStart w:id="7463" w:name="_Toc137558577"/>
      <w:bookmarkStart w:id="7464" w:name="_Toc138862402"/>
      <w:bookmarkStart w:id="7465" w:name="_Toc145532459"/>
      <w:bookmarkStart w:id="7466" w:name="_Toc163218872"/>
      <w:bookmarkStart w:id="7467" w:name="_Toc176702203"/>
      <w:bookmarkStart w:id="7468" w:name="_Toc187262646"/>
      <w:r w:rsidRPr="00BE5108">
        <w:rPr>
          <w:rFonts w:eastAsiaTheme="minorEastAsia"/>
        </w:rPr>
        <w:t>8.1.3.1.5</w:t>
      </w:r>
      <w:r w:rsidRPr="00BE5108">
        <w:rPr>
          <w:rFonts w:eastAsiaTheme="minorEastAsia"/>
        </w:rPr>
        <w:tab/>
        <w:t>Test requirement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469" w:name="_Toc73963066"/>
      <w:bookmarkStart w:id="7470" w:name="_Toc75260243"/>
      <w:bookmarkStart w:id="7471" w:name="_Toc75275785"/>
      <w:bookmarkStart w:id="7472" w:name="_Toc75276296"/>
      <w:bookmarkStart w:id="7473" w:name="_Toc76541795"/>
      <w:bookmarkStart w:id="7474" w:name="_Toc82437564"/>
      <w:bookmarkStart w:id="7475" w:name="_Toc89944930"/>
      <w:bookmarkStart w:id="7476" w:name="_Toc98753948"/>
      <w:bookmarkStart w:id="7477" w:name="_Toc106180934"/>
      <w:bookmarkStart w:id="7478" w:name="_Toc114150979"/>
      <w:bookmarkStart w:id="7479" w:name="_Toc124151382"/>
      <w:bookmarkStart w:id="7480" w:name="_Toc124151902"/>
      <w:bookmarkStart w:id="7481" w:name="_Toc124152422"/>
      <w:bookmarkStart w:id="7482" w:name="_Toc130396954"/>
      <w:bookmarkStart w:id="7483" w:name="_Toc130397474"/>
      <w:bookmarkStart w:id="7484" w:name="_Toc137558578"/>
      <w:bookmarkStart w:id="7485" w:name="_Toc138862403"/>
      <w:bookmarkStart w:id="7486" w:name="_Toc145532460"/>
      <w:bookmarkStart w:id="7487" w:name="_Toc163218873"/>
      <w:bookmarkStart w:id="7488" w:name="_Toc176702204"/>
      <w:bookmarkStart w:id="7489" w:name="_Toc187262647"/>
      <w:r w:rsidRPr="00BE5108">
        <w:rPr>
          <w:rFonts w:eastAsia="MS Mincho"/>
        </w:rPr>
        <w:t>8.1.3.2</w:t>
      </w:r>
      <w:r w:rsidRPr="00BE5108">
        <w:rPr>
          <w:rFonts w:eastAsia="MS Mincho"/>
        </w:rPr>
        <w:tab/>
        <w:t>Performance requirements for PUCCH format 1</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5CD7D55" w14:textId="77777777" w:rsidR="00345ACA" w:rsidRPr="00BE5108" w:rsidRDefault="00345ACA" w:rsidP="00345ACA">
      <w:pPr>
        <w:pStyle w:val="Heading5"/>
        <w:rPr>
          <w:rFonts w:eastAsiaTheme="minorEastAsia"/>
        </w:rPr>
      </w:pPr>
      <w:bookmarkStart w:id="7490" w:name="_Toc73963067"/>
      <w:bookmarkStart w:id="7491" w:name="_Toc75260244"/>
      <w:bookmarkStart w:id="7492" w:name="_Toc75275786"/>
      <w:bookmarkStart w:id="7493" w:name="_Toc75276297"/>
      <w:bookmarkStart w:id="7494" w:name="_Toc76541796"/>
      <w:bookmarkStart w:id="7495" w:name="_Toc82437565"/>
      <w:bookmarkStart w:id="7496" w:name="_Toc89944931"/>
      <w:bookmarkStart w:id="7497" w:name="_Toc98753949"/>
      <w:bookmarkStart w:id="7498" w:name="_Toc106180935"/>
      <w:bookmarkStart w:id="7499" w:name="_Toc114150980"/>
      <w:bookmarkStart w:id="7500" w:name="_Toc124151383"/>
      <w:bookmarkStart w:id="7501" w:name="_Toc124151903"/>
      <w:bookmarkStart w:id="7502" w:name="_Toc124152423"/>
      <w:bookmarkStart w:id="7503" w:name="_Toc130396955"/>
      <w:bookmarkStart w:id="7504" w:name="_Toc130397475"/>
      <w:bookmarkStart w:id="7505" w:name="_Toc137558579"/>
      <w:bookmarkStart w:id="7506" w:name="_Toc138862404"/>
      <w:bookmarkStart w:id="7507" w:name="_Toc145532461"/>
      <w:bookmarkStart w:id="7508" w:name="_Toc163218874"/>
      <w:bookmarkStart w:id="7509" w:name="_Toc176702205"/>
      <w:bookmarkStart w:id="7510" w:name="_Toc187262648"/>
      <w:r w:rsidRPr="00BE5108">
        <w:rPr>
          <w:rFonts w:eastAsiaTheme="minorEastAsia"/>
        </w:rPr>
        <w:t>8.1.3.2.1</w:t>
      </w:r>
      <w:r w:rsidRPr="00BE5108">
        <w:rPr>
          <w:rFonts w:eastAsiaTheme="minorEastAsia"/>
        </w:rPr>
        <w:tab/>
        <w:t>NACK to ACK detection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511" w:name="_Toc73963068"/>
      <w:bookmarkStart w:id="7512" w:name="_Toc75260245"/>
      <w:bookmarkStart w:id="7513" w:name="_Toc75275787"/>
      <w:bookmarkStart w:id="7514" w:name="_Toc75276298"/>
      <w:bookmarkStart w:id="7515" w:name="_Toc76541797"/>
      <w:bookmarkStart w:id="7516" w:name="_Toc82437566"/>
      <w:bookmarkStart w:id="7517" w:name="_Toc89944932"/>
      <w:bookmarkStart w:id="7518" w:name="_Toc98753950"/>
      <w:bookmarkStart w:id="7519" w:name="_Toc106180936"/>
      <w:bookmarkStart w:id="7520" w:name="_Toc114150981"/>
      <w:bookmarkStart w:id="7521" w:name="_Toc124151384"/>
      <w:bookmarkStart w:id="7522" w:name="_Toc124151904"/>
      <w:bookmarkStart w:id="7523" w:name="_Toc124152424"/>
      <w:bookmarkStart w:id="7524" w:name="_Toc130396956"/>
      <w:bookmarkStart w:id="7525" w:name="_Toc130397476"/>
      <w:bookmarkStart w:id="7526" w:name="_Toc137558580"/>
      <w:bookmarkStart w:id="7527" w:name="_Toc138862405"/>
      <w:bookmarkStart w:id="7528" w:name="_Toc145532462"/>
      <w:bookmarkStart w:id="7529" w:name="_Toc163218875"/>
      <w:bookmarkStart w:id="7530" w:name="_Toc176702206"/>
      <w:bookmarkStart w:id="7531" w:name="_Toc187262649"/>
      <w:r w:rsidRPr="00BE5108">
        <w:rPr>
          <w:rFonts w:eastAsiaTheme="minorEastAsia"/>
        </w:rPr>
        <w:t>8.1.3.2.2</w:t>
      </w:r>
      <w:r w:rsidRPr="00BE5108">
        <w:rPr>
          <w:rFonts w:eastAsiaTheme="minorEastAsia"/>
        </w:rPr>
        <w:tab/>
        <w:t>ACK missed detection</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532" w:name="_Toc73963069"/>
      <w:bookmarkStart w:id="7533" w:name="_Toc75260246"/>
      <w:bookmarkStart w:id="7534" w:name="_Toc75275788"/>
      <w:bookmarkStart w:id="7535" w:name="_Toc75276299"/>
      <w:bookmarkStart w:id="7536" w:name="_Toc76541798"/>
      <w:bookmarkStart w:id="7537" w:name="_Toc82437567"/>
      <w:bookmarkStart w:id="7538" w:name="_Toc89944933"/>
      <w:bookmarkStart w:id="7539" w:name="_Toc98753951"/>
      <w:bookmarkStart w:id="7540" w:name="_Toc106180937"/>
      <w:bookmarkStart w:id="7541" w:name="_Toc114150982"/>
      <w:bookmarkStart w:id="7542" w:name="_Toc124151385"/>
      <w:bookmarkStart w:id="7543" w:name="_Toc124151905"/>
      <w:bookmarkStart w:id="7544" w:name="_Toc124152425"/>
      <w:bookmarkStart w:id="7545" w:name="_Toc130396957"/>
      <w:bookmarkStart w:id="7546" w:name="_Toc130397477"/>
      <w:bookmarkStart w:id="7547" w:name="_Toc137558581"/>
      <w:bookmarkStart w:id="7548" w:name="_Toc138862406"/>
      <w:bookmarkStart w:id="7549" w:name="_Toc145532463"/>
      <w:bookmarkStart w:id="7550" w:name="_Toc163218876"/>
      <w:bookmarkStart w:id="7551" w:name="_Toc176702207"/>
      <w:bookmarkStart w:id="7552" w:name="_Toc187262650"/>
      <w:r w:rsidRPr="00BE5108">
        <w:rPr>
          <w:rFonts w:eastAsia="MS Mincho"/>
        </w:rPr>
        <w:lastRenderedPageBreak/>
        <w:t>8.1.3.3</w:t>
      </w:r>
      <w:r w:rsidRPr="00BE5108">
        <w:rPr>
          <w:rFonts w:eastAsia="MS Mincho"/>
        </w:rPr>
        <w:tab/>
        <w:t>Performance requirements for PUCCH format 2</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58982953" w14:textId="77777777" w:rsidR="00345ACA" w:rsidRPr="00BE5108" w:rsidRDefault="00345ACA" w:rsidP="00345ACA">
      <w:pPr>
        <w:pStyle w:val="Heading5"/>
        <w:rPr>
          <w:rFonts w:eastAsiaTheme="minorEastAsia"/>
        </w:rPr>
      </w:pPr>
      <w:bookmarkStart w:id="7553" w:name="_Toc73963070"/>
      <w:bookmarkStart w:id="7554" w:name="_Toc75260247"/>
      <w:bookmarkStart w:id="7555" w:name="_Toc75275789"/>
      <w:bookmarkStart w:id="7556" w:name="_Toc75276300"/>
      <w:bookmarkStart w:id="7557" w:name="_Toc76541799"/>
      <w:bookmarkStart w:id="7558" w:name="_Toc82437568"/>
      <w:bookmarkStart w:id="7559" w:name="_Toc89944934"/>
      <w:bookmarkStart w:id="7560" w:name="_Toc98753952"/>
      <w:bookmarkStart w:id="7561" w:name="_Toc106180938"/>
      <w:bookmarkStart w:id="7562" w:name="_Toc114150983"/>
      <w:bookmarkStart w:id="7563" w:name="_Toc124151386"/>
      <w:bookmarkStart w:id="7564" w:name="_Toc124151906"/>
      <w:bookmarkStart w:id="7565" w:name="_Toc124152426"/>
      <w:bookmarkStart w:id="7566" w:name="_Toc130396958"/>
      <w:bookmarkStart w:id="7567" w:name="_Toc130397478"/>
      <w:bookmarkStart w:id="7568" w:name="_Toc137558582"/>
      <w:bookmarkStart w:id="7569" w:name="_Toc138862407"/>
      <w:bookmarkStart w:id="7570" w:name="_Toc145532464"/>
      <w:bookmarkStart w:id="7571" w:name="_Toc163218877"/>
      <w:bookmarkStart w:id="7572" w:name="_Toc176702208"/>
      <w:bookmarkStart w:id="7573" w:name="_Toc187262651"/>
      <w:r w:rsidRPr="00BE5108">
        <w:rPr>
          <w:rFonts w:eastAsiaTheme="minorEastAsia"/>
        </w:rPr>
        <w:t>8.1.3.3.1</w:t>
      </w:r>
      <w:r w:rsidRPr="00BE5108">
        <w:rPr>
          <w:rFonts w:eastAsiaTheme="minorEastAsia"/>
        </w:rPr>
        <w:tab/>
        <w:t>ACK missed detection</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9pt" o:ole="" fillcolor="window">
            <v:imagedata r:id="rId45" o:title=""/>
          </v:shape>
          <o:OLEObject Type="Embed" ProgID="Word.Picture.8" ShapeID="_x0000_i1044" DrawAspect="Content" ObjectID="_1812187708"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574" w:name="_Toc73963071"/>
      <w:bookmarkStart w:id="7575" w:name="_Toc75260248"/>
      <w:bookmarkStart w:id="7576" w:name="_Toc75275790"/>
      <w:bookmarkStart w:id="7577" w:name="_Toc75276301"/>
      <w:bookmarkStart w:id="7578" w:name="_Toc76541800"/>
      <w:bookmarkStart w:id="7579" w:name="_Toc82437569"/>
      <w:bookmarkStart w:id="7580" w:name="_Toc89944935"/>
      <w:bookmarkStart w:id="7581" w:name="_Toc98753953"/>
      <w:bookmarkStart w:id="7582" w:name="_Toc106180939"/>
      <w:bookmarkStart w:id="7583" w:name="_Toc114150984"/>
      <w:bookmarkStart w:id="7584" w:name="_Toc124151387"/>
      <w:bookmarkStart w:id="7585" w:name="_Toc124151907"/>
      <w:bookmarkStart w:id="7586" w:name="_Toc124152427"/>
      <w:bookmarkStart w:id="7587" w:name="_Toc130396959"/>
      <w:bookmarkStart w:id="7588" w:name="_Toc130397479"/>
      <w:bookmarkStart w:id="7589" w:name="_Toc137558583"/>
      <w:bookmarkStart w:id="7590" w:name="_Toc138862408"/>
      <w:bookmarkStart w:id="7591" w:name="_Toc145532465"/>
      <w:bookmarkStart w:id="7592" w:name="_Toc163218878"/>
      <w:bookmarkStart w:id="7593" w:name="_Toc176702209"/>
      <w:bookmarkStart w:id="7594" w:name="_Toc187262652"/>
      <w:r w:rsidRPr="00BE5108">
        <w:rPr>
          <w:rFonts w:eastAsiaTheme="minorEastAsia"/>
        </w:rPr>
        <w:t>8.1.3.3.2</w:t>
      </w:r>
      <w:r w:rsidRPr="00BE5108">
        <w:rPr>
          <w:rFonts w:eastAsiaTheme="minorEastAsia"/>
        </w:rPr>
        <w:tab/>
        <w:t>UCI BLER performance requirements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3.25pt" o:ole="" fillcolor="window">
            <v:imagedata r:id="rId48" o:title=""/>
          </v:shape>
          <o:OLEObject Type="Embed" ProgID="Word.Picture.8" ShapeID="_x0000_i1045" DrawAspect="Content" ObjectID="_1812187709"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595" w:name="_Toc73963072"/>
      <w:bookmarkStart w:id="7596" w:name="_Toc75260249"/>
      <w:bookmarkStart w:id="7597" w:name="_Toc75275791"/>
      <w:bookmarkStart w:id="7598" w:name="_Toc75276302"/>
      <w:bookmarkStart w:id="7599" w:name="_Toc76541801"/>
      <w:bookmarkStart w:id="7600" w:name="_Toc82437570"/>
      <w:bookmarkStart w:id="7601" w:name="_Toc89944936"/>
      <w:bookmarkStart w:id="7602" w:name="_Toc98753954"/>
      <w:bookmarkStart w:id="7603" w:name="_Toc106180940"/>
      <w:bookmarkStart w:id="7604" w:name="_Toc114150985"/>
      <w:bookmarkStart w:id="7605" w:name="_Toc124151388"/>
      <w:bookmarkStart w:id="7606" w:name="_Toc124151908"/>
      <w:bookmarkStart w:id="7607" w:name="_Toc124152428"/>
      <w:bookmarkStart w:id="7608" w:name="_Toc130396960"/>
      <w:bookmarkStart w:id="7609" w:name="_Toc130397480"/>
      <w:bookmarkStart w:id="7610" w:name="_Toc137558584"/>
      <w:bookmarkStart w:id="7611" w:name="_Toc138862409"/>
      <w:bookmarkStart w:id="7612" w:name="_Toc145532466"/>
      <w:bookmarkStart w:id="7613" w:name="_Toc163218879"/>
      <w:bookmarkStart w:id="7614" w:name="_Toc176702210"/>
      <w:bookmarkStart w:id="7615" w:name="_Toc187262653"/>
      <w:r w:rsidRPr="00BE5108">
        <w:rPr>
          <w:rFonts w:eastAsia="MS Mincho"/>
        </w:rPr>
        <w:t>8.1.3.4</w:t>
      </w:r>
      <w:r w:rsidRPr="00BE5108">
        <w:rPr>
          <w:rFonts w:eastAsia="MS Mincho"/>
        </w:rPr>
        <w:tab/>
        <w:t>Performance requirements for PUCCH format 3</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22191F3F" w14:textId="77777777" w:rsidR="00345ACA" w:rsidRPr="00BE5108" w:rsidRDefault="00345ACA" w:rsidP="00345ACA">
      <w:pPr>
        <w:pStyle w:val="Heading5"/>
        <w:rPr>
          <w:rFonts w:eastAsiaTheme="minorEastAsia"/>
        </w:rPr>
      </w:pPr>
      <w:bookmarkStart w:id="7616" w:name="_Toc73963073"/>
      <w:bookmarkStart w:id="7617" w:name="_Toc75260250"/>
      <w:bookmarkStart w:id="7618" w:name="_Toc75275792"/>
      <w:bookmarkStart w:id="7619" w:name="_Toc75276303"/>
      <w:bookmarkStart w:id="7620" w:name="_Toc76541802"/>
      <w:bookmarkStart w:id="7621" w:name="_Toc82437571"/>
      <w:bookmarkStart w:id="7622" w:name="_Toc89944937"/>
      <w:bookmarkStart w:id="7623" w:name="_Toc98753955"/>
      <w:bookmarkStart w:id="7624" w:name="_Toc106180941"/>
      <w:bookmarkStart w:id="7625" w:name="_Toc114150986"/>
      <w:bookmarkStart w:id="7626" w:name="_Toc124151389"/>
      <w:bookmarkStart w:id="7627" w:name="_Toc124151909"/>
      <w:bookmarkStart w:id="7628" w:name="_Toc124152429"/>
      <w:bookmarkStart w:id="7629" w:name="_Toc130396961"/>
      <w:bookmarkStart w:id="7630" w:name="_Toc130397481"/>
      <w:bookmarkStart w:id="7631" w:name="_Toc137558585"/>
      <w:bookmarkStart w:id="7632" w:name="_Toc138862410"/>
      <w:bookmarkStart w:id="7633" w:name="_Toc145532467"/>
      <w:bookmarkStart w:id="7634" w:name="_Toc163218880"/>
      <w:bookmarkStart w:id="7635" w:name="_Toc176702211"/>
      <w:bookmarkStart w:id="7636" w:name="_Toc187262654"/>
      <w:r w:rsidRPr="00BE5108">
        <w:rPr>
          <w:rFonts w:eastAsiaTheme="minorEastAsia"/>
        </w:rPr>
        <w:t>8.1.3.4.1</w:t>
      </w:r>
      <w:r w:rsidRPr="00BE5108">
        <w:rPr>
          <w:rFonts w:eastAsiaTheme="minorEastAsia"/>
        </w:rPr>
        <w:tab/>
        <w:t>Definition and applicability</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637" w:name="_Toc73963074"/>
      <w:bookmarkStart w:id="7638" w:name="_Toc75260251"/>
      <w:bookmarkStart w:id="7639" w:name="_Toc75275793"/>
      <w:bookmarkStart w:id="7640" w:name="_Toc75276304"/>
      <w:bookmarkStart w:id="7641" w:name="_Toc76541803"/>
      <w:bookmarkStart w:id="7642" w:name="_Toc82437572"/>
      <w:bookmarkStart w:id="7643" w:name="_Toc89944938"/>
      <w:bookmarkStart w:id="7644" w:name="_Toc98753956"/>
      <w:bookmarkStart w:id="7645" w:name="_Toc106180942"/>
      <w:bookmarkStart w:id="7646" w:name="_Toc114150987"/>
      <w:bookmarkStart w:id="7647" w:name="_Toc124151390"/>
      <w:bookmarkStart w:id="7648" w:name="_Toc124151910"/>
      <w:bookmarkStart w:id="7649" w:name="_Toc124152430"/>
      <w:bookmarkStart w:id="7650" w:name="_Toc130396962"/>
      <w:bookmarkStart w:id="7651" w:name="_Toc130397482"/>
      <w:bookmarkStart w:id="7652" w:name="_Toc137558586"/>
      <w:bookmarkStart w:id="7653" w:name="_Toc138862411"/>
      <w:bookmarkStart w:id="7654" w:name="_Toc145532468"/>
      <w:bookmarkStart w:id="7655" w:name="_Toc163218881"/>
      <w:bookmarkStart w:id="7656" w:name="_Toc176702212"/>
      <w:bookmarkStart w:id="7657" w:name="_Toc187262655"/>
      <w:r w:rsidRPr="00BE5108">
        <w:rPr>
          <w:rFonts w:eastAsiaTheme="minorEastAsia"/>
        </w:rPr>
        <w:t>8.1.3.4.2</w:t>
      </w:r>
      <w:r w:rsidRPr="00BE5108">
        <w:rPr>
          <w:rFonts w:eastAsiaTheme="minorEastAsia"/>
        </w:rPr>
        <w:tab/>
        <w:t>Minimum requirement</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658" w:name="_Toc73963075"/>
      <w:bookmarkStart w:id="7659" w:name="_Toc75260252"/>
      <w:bookmarkStart w:id="7660" w:name="_Toc75275794"/>
      <w:bookmarkStart w:id="7661" w:name="_Toc75276305"/>
      <w:bookmarkStart w:id="7662" w:name="_Toc76541804"/>
      <w:bookmarkStart w:id="7663" w:name="_Toc82437573"/>
      <w:bookmarkStart w:id="7664" w:name="_Toc89944939"/>
      <w:bookmarkStart w:id="7665" w:name="_Toc98753957"/>
      <w:bookmarkStart w:id="7666" w:name="_Toc106180943"/>
      <w:bookmarkStart w:id="7667" w:name="_Toc114150988"/>
      <w:bookmarkStart w:id="7668" w:name="_Toc124151391"/>
      <w:bookmarkStart w:id="7669" w:name="_Toc124151911"/>
      <w:bookmarkStart w:id="7670" w:name="_Toc124152431"/>
      <w:bookmarkStart w:id="7671" w:name="_Toc130396963"/>
      <w:bookmarkStart w:id="7672" w:name="_Toc130397483"/>
      <w:bookmarkStart w:id="7673" w:name="_Toc137558587"/>
      <w:bookmarkStart w:id="7674" w:name="_Toc138862412"/>
      <w:bookmarkStart w:id="7675" w:name="_Toc145532469"/>
      <w:bookmarkStart w:id="7676" w:name="_Toc163218882"/>
      <w:bookmarkStart w:id="7677" w:name="_Toc176702213"/>
      <w:bookmarkStart w:id="7678" w:name="_Toc187262656"/>
      <w:r w:rsidRPr="00BE5108">
        <w:rPr>
          <w:rFonts w:eastAsiaTheme="minorEastAsia"/>
        </w:rPr>
        <w:t>8.1.3.4.3</w:t>
      </w:r>
      <w:r w:rsidRPr="00BE5108">
        <w:rPr>
          <w:rFonts w:eastAsiaTheme="minorEastAsia"/>
        </w:rPr>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679" w:name="_Toc73963076"/>
      <w:bookmarkStart w:id="7680" w:name="_Toc75260253"/>
      <w:bookmarkStart w:id="7681" w:name="_Toc75275795"/>
      <w:bookmarkStart w:id="7682" w:name="_Toc75276306"/>
      <w:bookmarkStart w:id="7683" w:name="_Toc76541805"/>
      <w:bookmarkStart w:id="7684" w:name="_Toc82437574"/>
      <w:bookmarkStart w:id="7685" w:name="_Toc89944940"/>
      <w:bookmarkStart w:id="7686" w:name="_Toc98753958"/>
      <w:bookmarkStart w:id="7687" w:name="_Toc106180944"/>
      <w:bookmarkStart w:id="7688" w:name="_Toc114150989"/>
      <w:bookmarkStart w:id="7689" w:name="_Toc124151392"/>
      <w:bookmarkStart w:id="7690" w:name="_Toc124151912"/>
      <w:bookmarkStart w:id="7691" w:name="_Toc124152432"/>
      <w:bookmarkStart w:id="7692" w:name="_Toc130396964"/>
      <w:bookmarkStart w:id="7693" w:name="_Toc130397484"/>
      <w:bookmarkStart w:id="7694" w:name="_Toc137558588"/>
      <w:bookmarkStart w:id="7695" w:name="_Toc138862413"/>
      <w:bookmarkStart w:id="7696" w:name="_Toc145532470"/>
      <w:bookmarkStart w:id="7697" w:name="_Toc163218883"/>
      <w:bookmarkStart w:id="7698" w:name="_Toc176702214"/>
      <w:bookmarkStart w:id="7699" w:name="_Toc187262657"/>
      <w:r w:rsidRPr="00BE5108">
        <w:rPr>
          <w:rFonts w:eastAsiaTheme="minorEastAsia"/>
        </w:rPr>
        <w:lastRenderedPageBreak/>
        <w:t>8.1.3.4.4</w:t>
      </w:r>
      <w:r w:rsidRPr="00BE5108">
        <w:rPr>
          <w:rFonts w:eastAsiaTheme="minorEastAsia"/>
        </w:rPr>
        <w:tab/>
        <w:t>Method of test</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3.25pt" o:ole="" fillcolor="window">
            <v:imagedata r:id="rId48" o:title=""/>
          </v:shape>
          <o:OLEObject Type="Embed" ProgID="Word.Picture.8" ShapeID="_x0000_i1046" DrawAspect="Content" ObjectID="_1812187710"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700" w:name="_Toc73963077"/>
      <w:bookmarkStart w:id="7701" w:name="_Toc75260254"/>
      <w:bookmarkStart w:id="7702" w:name="_Toc75275796"/>
      <w:bookmarkStart w:id="7703" w:name="_Toc75276307"/>
      <w:bookmarkStart w:id="7704" w:name="_Toc76541806"/>
      <w:bookmarkStart w:id="7705" w:name="_Toc82437575"/>
      <w:bookmarkStart w:id="7706" w:name="_Toc89944941"/>
      <w:bookmarkStart w:id="7707" w:name="_Toc98753959"/>
      <w:bookmarkStart w:id="7708" w:name="_Toc106180945"/>
      <w:bookmarkStart w:id="7709" w:name="_Toc114150990"/>
      <w:bookmarkStart w:id="7710" w:name="_Toc124151393"/>
      <w:bookmarkStart w:id="7711" w:name="_Toc124151913"/>
      <w:bookmarkStart w:id="7712" w:name="_Toc124152433"/>
      <w:bookmarkStart w:id="7713" w:name="_Toc130396965"/>
      <w:bookmarkStart w:id="7714" w:name="_Toc130397485"/>
      <w:bookmarkStart w:id="7715" w:name="_Toc137558589"/>
      <w:bookmarkStart w:id="7716" w:name="_Toc138862414"/>
      <w:bookmarkStart w:id="7717" w:name="_Toc145532471"/>
      <w:bookmarkStart w:id="7718" w:name="_Toc163218884"/>
      <w:bookmarkStart w:id="7719" w:name="_Toc176702215"/>
      <w:bookmarkStart w:id="7720" w:name="_Toc187262658"/>
      <w:r w:rsidRPr="00BE5108">
        <w:rPr>
          <w:rFonts w:eastAsiaTheme="minorEastAsia"/>
        </w:rPr>
        <w:lastRenderedPageBreak/>
        <w:t>8.1.3.4.5</w:t>
      </w:r>
      <w:r w:rsidRPr="00BE5108">
        <w:rPr>
          <w:rFonts w:eastAsiaTheme="minorEastAsia"/>
        </w:rPr>
        <w:tab/>
        <w:t>Test requirement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721" w:name="_Toc73963078"/>
      <w:bookmarkStart w:id="7722" w:name="_Toc75260255"/>
      <w:bookmarkStart w:id="7723" w:name="_Toc75275797"/>
      <w:bookmarkStart w:id="7724" w:name="_Toc75276308"/>
      <w:bookmarkStart w:id="7725" w:name="_Toc76541807"/>
      <w:bookmarkStart w:id="7726" w:name="_Toc82437576"/>
      <w:bookmarkStart w:id="7727" w:name="_Toc89944942"/>
      <w:bookmarkStart w:id="7728" w:name="_Toc98753960"/>
      <w:bookmarkStart w:id="7729" w:name="_Toc106180946"/>
      <w:bookmarkStart w:id="7730" w:name="_Toc114150991"/>
      <w:bookmarkStart w:id="7731" w:name="_Toc124151394"/>
      <w:bookmarkStart w:id="7732" w:name="_Toc124151914"/>
      <w:bookmarkStart w:id="7733" w:name="_Toc124152434"/>
      <w:bookmarkStart w:id="7734" w:name="_Toc130396966"/>
      <w:bookmarkStart w:id="7735" w:name="_Toc130397486"/>
      <w:bookmarkStart w:id="7736" w:name="_Toc137558590"/>
      <w:bookmarkStart w:id="7737" w:name="_Toc138862415"/>
      <w:bookmarkStart w:id="7738" w:name="_Toc145532472"/>
      <w:bookmarkStart w:id="7739" w:name="_Toc163218885"/>
      <w:bookmarkStart w:id="7740" w:name="_Toc176702216"/>
      <w:bookmarkStart w:id="7741" w:name="_Toc187262659"/>
      <w:r w:rsidRPr="00BE5108">
        <w:rPr>
          <w:rFonts w:eastAsia="MS Mincho"/>
        </w:rPr>
        <w:t>8.1.3.5</w:t>
      </w:r>
      <w:r w:rsidRPr="00BE5108">
        <w:rPr>
          <w:rFonts w:eastAsia="MS Mincho"/>
        </w:rPr>
        <w:tab/>
        <w:t>Performance requirements for PUCCH format 4</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063A5A1B" w14:textId="77777777" w:rsidR="00345ACA" w:rsidRPr="00BE5108" w:rsidRDefault="00345ACA" w:rsidP="00345ACA">
      <w:pPr>
        <w:pStyle w:val="Heading5"/>
        <w:rPr>
          <w:rFonts w:eastAsiaTheme="minorEastAsia"/>
        </w:rPr>
      </w:pPr>
      <w:bookmarkStart w:id="7742" w:name="_Toc73963079"/>
      <w:bookmarkStart w:id="7743" w:name="_Toc75260256"/>
      <w:bookmarkStart w:id="7744" w:name="_Toc75275798"/>
      <w:bookmarkStart w:id="7745" w:name="_Toc75276309"/>
      <w:bookmarkStart w:id="7746" w:name="_Toc76541808"/>
      <w:bookmarkStart w:id="7747" w:name="_Toc82437577"/>
      <w:bookmarkStart w:id="7748" w:name="_Toc89944943"/>
      <w:bookmarkStart w:id="7749" w:name="_Toc98753961"/>
      <w:bookmarkStart w:id="7750" w:name="_Toc106180947"/>
      <w:bookmarkStart w:id="7751" w:name="_Toc114150992"/>
      <w:bookmarkStart w:id="7752" w:name="_Toc124151395"/>
      <w:bookmarkStart w:id="7753" w:name="_Toc124151915"/>
      <w:bookmarkStart w:id="7754" w:name="_Toc124152435"/>
      <w:bookmarkStart w:id="7755" w:name="_Toc130396967"/>
      <w:bookmarkStart w:id="7756" w:name="_Toc130397487"/>
      <w:bookmarkStart w:id="7757" w:name="_Toc137558591"/>
      <w:bookmarkStart w:id="7758" w:name="_Toc138862416"/>
      <w:bookmarkStart w:id="7759" w:name="_Toc145532473"/>
      <w:bookmarkStart w:id="7760" w:name="_Toc163218886"/>
      <w:bookmarkStart w:id="7761" w:name="_Toc176702217"/>
      <w:bookmarkStart w:id="7762" w:name="_Toc187262660"/>
      <w:r w:rsidRPr="00BE5108">
        <w:rPr>
          <w:rFonts w:eastAsiaTheme="minorEastAsia"/>
        </w:rPr>
        <w:t>8.1.3.5.1</w:t>
      </w:r>
      <w:r w:rsidRPr="00BE5108">
        <w:rPr>
          <w:rFonts w:eastAsiaTheme="minorEastAsia"/>
        </w:rPr>
        <w:tab/>
        <w:t>Definition and applicability</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763" w:name="_Toc73963080"/>
      <w:bookmarkStart w:id="7764" w:name="_Toc75260257"/>
      <w:bookmarkStart w:id="7765" w:name="_Toc75275799"/>
      <w:bookmarkStart w:id="7766" w:name="_Toc75276310"/>
      <w:bookmarkStart w:id="7767" w:name="_Toc76541809"/>
      <w:bookmarkStart w:id="7768" w:name="_Toc82437578"/>
      <w:bookmarkStart w:id="7769" w:name="_Toc89944944"/>
      <w:bookmarkStart w:id="7770" w:name="_Toc98753962"/>
      <w:bookmarkStart w:id="7771" w:name="_Toc106180948"/>
      <w:bookmarkStart w:id="7772" w:name="_Toc114150993"/>
      <w:bookmarkStart w:id="7773" w:name="_Toc124151396"/>
      <w:bookmarkStart w:id="7774" w:name="_Toc124151916"/>
      <w:bookmarkStart w:id="7775" w:name="_Toc124152436"/>
      <w:bookmarkStart w:id="7776" w:name="_Toc130396968"/>
      <w:bookmarkStart w:id="7777" w:name="_Toc130397488"/>
      <w:bookmarkStart w:id="7778" w:name="_Toc137558592"/>
      <w:bookmarkStart w:id="7779" w:name="_Toc138862417"/>
      <w:bookmarkStart w:id="7780" w:name="_Toc145532474"/>
      <w:bookmarkStart w:id="7781" w:name="_Toc163218887"/>
      <w:bookmarkStart w:id="7782" w:name="_Toc176702218"/>
      <w:bookmarkStart w:id="7783" w:name="_Toc187262661"/>
      <w:r w:rsidRPr="00BE5108">
        <w:rPr>
          <w:rFonts w:eastAsiaTheme="minorEastAsia"/>
        </w:rPr>
        <w:t>8.1.3.5.2</w:t>
      </w:r>
      <w:r w:rsidRPr="00BE5108">
        <w:rPr>
          <w:rFonts w:eastAsiaTheme="minorEastAsia"/>
        </w:rPr>
        <w:tab/>
        <w:t>Minimum requirement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784" w:name="_Toc73963081"/>
      <w:bookmarkStart w:id="7785" w:name="_Toc75260258"/>
      <w:bookmarkStart w:id="7786" w:name="_Toc75275800"/>
      <w:bookmarkStart w:id="7787" w:name="_Toc75276311"/>
      <w:bookmarkStart w:id="7788" w:name="_Toc76541810"/>
      <w:bookmarkStart w:id="7789" w:name="_Toc82437579"/>
      <w:bookmarkStart w:id="7790" w:name="_Toc89944945"/>
      <w:bookmarkStart w:id="7791" w:name="_Toc98753963"/>
      <w:bookmarkStart w:id="7792" w:name="_Toc106180949"/>
      <w:bookmarkStart w:id="7793" w:name="_Toc114150994"/>
      <w:bookmarkStart w:id="7794" w:name="_Toc124151397"/>
      <w:bookmarkStart w:id="7795" w:name="_Toc124151917"/>
      <w:bookmarkStart w:id="7796" w:name="_Toc124152437"/>
      <w:bookmarkStart w:id="7797" w:name="_Toc130396969"/>
      <w:bookmarkStart w:id="7798" w:name="_Toc130397489"/>
      <w:bookmarkStart w:id="7799" w:name="_Toc137558593"/>
      <w:bookmarkStart w:id="7800" w:name="_Toc138862418"/>
      <w:bookmarkStart w:id="7801" w:name="_Toc145532475"/>
      <w:bookmarkStart w:id="7802" w:name="_Toc163218888"/>
      <w:bookmarkStart w:id="7803" w:name="_Toc176702219"/>
      <w:bookmarkStart w:id="7804" w:name="_Toc187262662"/>
      <w:r w:rsidRPr="00BE5108">
        <w:rPr>
          <w:rFonts w:eastAsiaTheme="minorEastAsia"/>
        </w:rPr>
        <w:t>8.1.3.5.3</w:t>
      </w:r>
      <w:r w:rsidRPr="00BE5108">
        <w:rPr>
          <w:rFonts w:eastAsiaTheme="minorEastAsia"/>
        </w:rPr>
        <w:tab/>
        <w:t>Test purpose</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805" w:name="_Toc73963082"/>
      <w:bookmarkStart w:id="7806" w:name="_Toc75260259"/>
      <w:bookmarkStart w:id="7807" w:name="_Toc75275801"/>
      <w:bookmarkStart w:id="7808" w:name="_Toc75276312"/>
      <w:bookmarkStart w:id="7809" w:name="_Toc76541811"/>
      <w:bookmarkStart w:id="7810" w:name="_Toc82437580"/>
      <w:bookmarkStart w:id="7811" w:name="_Toc89944946"/>
      <w:bookmarkStart w:id="7812" w:name="_Toc98753964"/>
      <w:bookmarkStart w:id="7813" w:name="_Toc106180950"/>
      <w:bookmarkStart w:id="7814" w:name="_Toc114150995"/>
      <w:bookmarkStart w:id="7815" w:name="_Toc124151398"/>
      <w:bookmarkStart w:id="7816" w:name="_Toc124151918"/>
      <w:bookmarkStart w:id="7817" w:name="_Toc124152438"/>
      <w:bookmarkStart w:id="7818" w:name="_Toc130396970"/>
      <w:bookmarkStart w:id="7819" w:name="_Toc130397490"/>
      <w:bookmarkStart w:id="7820" w:name="_Toc137558594"/>
      <w:bookmarkStart w:id="7821" w:name="_Toc138862419"/>
      <w:bookmarkStart w:id="7822" w:name="_Toc145532476"/>
      <w:bookmarkStart w:id="7823" w:name="_Toc163218889"/>
      <w:bookmarkStart w:id="7824" w:name="_Toc176702220"/>
      <w:bookmarkStart w:id="7825" w:name="_Toc187262663"/>
      <w:r w:rsidRPr="00BE5108">
        <w:rPr>
          <w:rFonts w:eastAsiaTheme="minorEastAsia"/>
        </w:rPr>
        <w:t>8.1.3.5.4</w:t>
      </w:r>
      <w:r w:rsidRPr="00BE5108">
        <w:rPr>
          <w:rFonts w:eastAsiaTheme="minorEastAsia"/>
        </w:rPr>
        <w:tab/>
        <w:t>Method of test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3.25pt" o:ole="" fillcolor="window">
            <v:imagedata r:id="rId51" o:title=""/>
          </v:shape>
          <o:OLEObject Type="Embed" ProgID="Word.Picture.8" ShapeID="_x0000_i1047" DrawAspect="Content" ObjectID="_1812187711"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826" w:name="_Toc73963083"/>
      <w:bookmarkStart w:id="7827" w:name="_Toc75260260"/>
      <w:bookmarkStart w:id="7828" w:name="_Toc75275802"/>
      <w:bookmarkStart w:id="7829" w:name="_Toc75276313"/>
      <w:bookmarkStart w:id="7830" w:name="_Toc76541812"/>
      <w:bookmarkStart w:id="7831" w:name="_Toc82437581"/>
      <w:bookmarkStart w:id="7832" w:name="_Toc89944947"/>
      <w:bookmarkStart w:id="7833" w:name="_Toc98753965"/>
      <w:bookmarkStart w:id="7834" w:name="_Toc106180951"/>
      <w:bookmarkStart w:id="7835" w:name="_Toc114150996"/>
      <w:bookmarkStart w:id="7836" w:name="_Toc124151399"/>
      <w:bookmarkStart w:id="7837" w:name="_Toc124151919"/>
      <w:bookmarkStart w:id="7838" w:name="_Toc124152439"/>
      <w:bookmarkStart w:id="7839" w:name="_Toc130396971"/>
      <w:bookmarkStart w:id="7840" w:name="_Toc130397491"/>
      <w:bookmarkStart w:id="7841" w:name="_Toc137558595"/>
      <w:bookmarkStart w:id="7842" w:name="_Toc138862420"/>
      <w:bookmarkStart w:id="7843" w:name="_Toc145532477"/>
      <w:bookmarkStart w:id="7844" w:name="_Toc163218890"/>
      <w:bookmarkStart w:id="7845" w:name="_Toc176702221"/>
      <w:bookmarkStart w:id="7846" w:name="_Toc187262664"/>
      <w:r w:rsidRPr="00BE5108">
        <w:rPr>
          <w:rFonts w:eastAsiaTheme="minorEastAsia"/>
        </w:rPr>
        <w:t>8.1.3.5.5</w:t>
      </w:r>
      <w:r w:rsidRPr="00BE5108">
        <w:rPr>
          <w:rFonts w:eastAsiaTheme="minorEastAsia"/>
        </w:rPr>
        <w:tab/>
        <w:t>Test requirement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847" w:name="_Toc73963084"/>
      <w:bookmarkStart w:id="7848" w:name="_Toc75260261"/>
      <w:bookmarkStart w:id="7849" w:name="_Toc75275803"/>
      <w:bookmarkStart w:id="7850" w:name="_Toc75276314"/>
      <w:bookmarkStart w:id="7851" w:name="_Toc76541813"/>
      <w:bookmarkStart w:id="7852" w:name="_Toc82437582"/>
      <w:bookmarkStart w:id="7853" w:name="_Toc89944948"/>
      <w:bookmarkStart w:id="7854" w:name="_Toc98753966"/>
      <w:bookmarkStart w:id="7855" w:name="_Toc106180952"/>
      <w:bookmarkStart w:id="7856" w:name="_Toc114150997"/>
      <w:bookmarkStart w:id="7857" w:name="_Toc124151400"/>
      <w:bookmarkStart w:id="7858" w:name="_Toc124151920"/>
      <w:bookmarkStart w:id="7859" w:name="_Toc124152440"/>
      <w:bookmarkStart w:id="7860" w:name="_Toc130396972"/>
      <w:bookmarkStart w:id="7861" w:name="_Toc130397492"/>
      <w:bookmarkStart w:id="7862" w:name="_Toc137558596"/>
      <w:bookmarkStart w:id="7863" w:name="_Toc138862421"/>
      <w:bookmarkStart w:id="7864" w:name="_Toc145532478"/>
      <w:bookmarkStart w:id="7865" w:name="_Toc163218891"/>
      <w:bookmarkStart w:id="7866" w:name="_Toc176702222"/>
      <w:bookmarkStart w:id="7867" w:name="_Toc187262665"/>
      <w:r w:rsidRPr="00BE5108">
        <w:rPr>
          <w:rFonts w:eastAsia="MS Mincho"/>
        </w:rPr>
        <w:t>8.1.3.6</w:t>
      </w:r>
      <w:r w:rsidRPr="00BE5108">
        <w:rPr>
          <w:rFonts w:eastAsia="MS Mincho"/>
        </w:rPr>
        <w:tab/>
        <w:t>Performance requirements for multi-slot PUCCH</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0F1119A5" w14:textId="77777777" w:rsidR="00345ACA" w:rsidRPr="00BE5108" w:rsidRDefault="00345ACA" w:rsidP="00345ACA">
      <w:pPr>
        <w:pStyle w:val="Heading5"/>
        <w:rPr>
          <w:rFonts w:eastAsiaTheme="minorEastAsia"/>
        </w:rPr>
      </w:pPr>
      <w:bookmarkStart w:id="7868" w:name="_Toc73963085"/>
      <w:bookmarkStart w:id="7869" w:name="_Toc75260262"/>
      <w:bookmarkStart w:id="7870" w:name="_Toc75275804"/>
      <w:bookmarkStart w:id="7871" w:name="_Toc75276315"/>
      <w:bookmarkStart w:id="7872" w:name="_Toc76541814"/>
      <w:bookmarkStart w:id="7873" w:name="_Toc82437583"/>
      <w:bookmarkStart w:id="7874" w:name="_Toc89944949"/>
      <w:bookmarkStart w:id="7875" w:name="_Toc98753967"/>
      <w:bookmarkStart w:id="7876" w:name="_Toc106180953"/>
      <w:bookmarkStart w:id="7877" w:name="_Toc114150998"/>
      <w:bookmarkStart w:id="7878" w:name="_Toc124151401"/>
      <w:bookmarkStart w:id="7879" w:name="_Toc124151921"/>
      <w:bookmarkStart w:id="7880" w:name="_Toc124152441"/>
      <w:bookmarkStart w:id="7881" w:name="_Toc130396973"/>
      <w:bookmarkStart w:id="7882" w:name="_Toc130397493"/>
      <w:bookmarkStart w:id="7883" w:name="_Toc137558597"/>
      <w:bookmarkStart w:id="7884" w:name="_Toc138862422"/>
      <w:bookmarkStart w:id="7885" w:name="_Toc145532479"/>
      <w:bookmarkStart w:id="7886" w:name="_Toc163218892"/>
      <w:bookmarkStart w:id="7887" w:name="_Toc176702223"/>
      <w:bookmarkStart w:id="7888" w:name="_Toc187262666"/>
      <w:r w:rsidRPr="00BE5108">
        <w:rPr>
          <w:rFonts w:eastAsiaTheme="minorEastAsia"/>
        </w:rPr>
        <w:t>8.1.3.6.1</w:t>
      </w:r>
      <w:r w:rsidRPr="00BE5108">
        <w:rPr>
          <w:rFonts w:eastAsiaTheme="minorEastAsia"/>
        </w:rPr>
        <w:tab/>
        <w:t>Performance requirements for multi-slot PUCCH format 1</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889" w:name="_Toc73963086"/>
      <w:bookmarkStart w:id="7890" w:name="_Toc75260263"/>
      <w:bookmarkStart w:id="7891" w:name="_Toc75275805"/>
      <w:bookmarkStart w:id="7892" w:name="_Toc75276316"/>
      <w:bookmarkStart w:id="7893" w:name="_Toc76541815"/>
      <w:bookmarkStart w:id="7894" w:name="_Toc82437584"/>
      <w:bookmarkStart w:id="7895" w:name="_Toc89944950"/>
      <w:bookmarkStart w:id="7896" w:name="_Toc98753968"/>
      <w:bookmarkStart w:id="7897" w:name="_Toc106180954"/>
      <w:bookmarkStart w:id="7898" w:name="_Toc114150999"/>
      <w:bookmarkStart w:id="7899" w:name="_Toc124151402"/>
      <w:bookmarkStart w:id="7900" w:name="_Toc124151922"/>
      <w:bookmarkStart w:id="7901" w:name="_Toc124152442"/>
      <w:bookmarkStart w:id="7902" w:name="_Toc130396974"/>
      <w:bookmarkStart w:id="7903" w:name="_Toc130397494"/>
      <w:bookmarkStart w:id="7904" w:name="_Toc137558598"/>
      <w:bookmarkStart w:id="7905" w:name="_Toc138862423"/>
      <w:bookmarkStart w:id="7906" w:name="_Toc145532480"/>
      <w:bookmarkStart w:id="7907" w:name="_Toc163218893"/>
      <w:bookmarkStart w:id="7908" w:name="_Toc176702224"/>
      <w:bookmarkStart w:id="7909" w:name="_Toc187262667"/>
      <w:r w:rsidRPr="00BE5108">
        <w:rPr>
          <w:rFonts w:eastAsiaTheme="minorEastAsia"/>
        </w:rPr>
        <w:t>8.1.4</w:t>
      </w:r>
      <w:r w:rsidRPr="00BE5108">
        <w:rPr>
          <w:rFonts w:eastAsiaTheme="minorEastAsia"/>
        </w:rPr>
        <w:tab/>
        <w:t>Performance requirements for PRACH</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5211B551" w14:textId="77777777" w:rsidR="00345ACA" w:rsidRPr="00BE5108" w:rsidRDefault="00345ACA" w:rsidP="00345ACA">
      <w:pPr>
        <w:pStyle w:val="Heading4"/>
        <w:rPr>
          <w:rFonts w:eastAsia="MS Mincho"/>
        </w:rPr>
      </w:pPr>
      <w:bookmarkStart w:id="7910" w:name="_Toc73963087"/>
      <w:bookmarkStart w:id="7911" w:name="_Toc75260264"/>
      <w:bookmarkStart w:id="7912" w:name="_Toc75275806"/>
      <w:bookmarkStart w:id="7913" w:name="_Toc75276317"/>
      <w:bookmarkStart w:id="7914" w:name="_Toc76541816"/>
      <w:bookmarkStart w:id="7915" w:name="_Toc82437585"/>
      <w:bookmarkStart w:id="7916" w:name="_Toc89944951"/>
      <w:bookmarkStart w:id="7917" w:name="_Toc98753969"/>
      <w:bookmarkStart w:id="7918" w:name="_Toc106180955"/>
      <w:bookmarkStart w:id="7919" w:name="_Toc114151000"/>
      <w:bookmarkStart w:id="7920" w:name="_Toc124151403"/>
      <w:bookmarkStart w:id="7921" w:name="_Toc124151923"/>
      <w:bookmarkStart w:id="7922" w:name="_Toc124152443"/>
      <w:bookmarkStart w:id="7923" w:name="_Toc130396975"/>
      <w:bookmarkStart w:id="7924" w:name="_Toc130397495"/>
      <w:bookmarkStart w:id="7925" w:name="_Toc137558599"/>
      <w:bookmarkStart w:id="7926" w:name="_Toc138862424"/>
      <w:bookmarkStart w:id="7927" w:name="_Toc145532481"/>
      <w:bookmarkStart w:id="7928" w:name="_Toc163218894"/>
      <w:bookmarkStart w:id="7929" w:name="_Toc176702225"/>
      <w:bookmarkStart w:id="7930" w:name="_Toc187262668"/>
      <w:r w:rsidRPr="00BE5108">
        <w:rPr>
          <w:rFonts w:eastAsia="MS Mincho"/>
        </w:rPr>
        <w:t>8.1.4.1</w:t>
      </w:r>
      <w:r w:rsidRPr="00BE5108">
        <w:rPr>
          <w:rFonts w:eastAsia="MS Mincho"/>
        </w:rPr>
        <w:tab/>
        <w:t>PRACH false alarm probability and missed detection requirements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0C65C217" w14:textId="77777777" w:rsidR="00345ACA" w:rsidRPr="00BE5108" w:rsidRDefault="00345ACA" w:rsidP="00345ACA">
      <w:pPr>
        <w:pStyle w:val="Heading5"/>
        <w:rPr>
          <w:rFonts w:eastAsiaTheme="minorEastAsia"/>
        </w:rPr>
      </w:pPr>
      <w:bookmarkStart w:id="7931" w:name="_Toc73963088"/>
      <w:bookmarkStart w:id="7932" w:name="_Toc75260265"/>
      <w:bookmarkStart w:id="7933" w:name="_Toc75275807"/>
      <w:bookmarkStart w:id="7934" w:name="_Toc75276318"/>
      <w:bookmarkStart w:id="7935" w:name="_Toc76541817"/>
      <w:bookmarkStart w:id="7936" w:name="_Toc82437586"/>
      <w:bookmarkStart w:id="7937" w:name="_Toc89944952"/>
      <w:bookmarkStart w:id="7938" w:name="_Toc98753970"/>
      <w:bookmarkStart w:id="7939" w:name="_Toc106180956"/>
      <w:bookmarkStart w:id="7940" w:name="_Toc114151001"/>
      <w:bookmarkStart w:id="7941" w:name="_Toc124151404"/>
      <w:bookmarkStart w:id="7942" w:name="_Toc124151924"/>
      <w:bookmarkStart w:id="7943" w:name="_Toc124152444"/>
      <w:bookmarkStart w:id="7944" w:name="_Toc130396976"/>
      <w:bookmarkStart w:id="7945" w:name="_Toc130397496"/>
      <w:bookmarkStart w:id="7946" w:name="_Toc137558600"/>
      <w:bookmarkStart w:id="7947" w:name="_Toc138862425"/>
      <w:bookmarkStart w:id="7948" w:name="_Toc145532482"/>
      <w:bookmarkStart w:id="7949" w:name="_Toc163218895"/>
      <w:bookmarkStart w:id="7950" w:name="_Toc176702226"/>
      <w:bookmarkStart w:id="7951" w:name="_Toc187262669"/>
      <w:r w:rsidRPr="00BE5108">
        <w:rPr>
          <w:rFonts w:eastAsiaTheme="minorEastAsia"/>
        </w:rPr>
        <w:t>8.1.4.1.1</w:t>
      </w:r>
      <w:r w:rsidRPr="00BE5108">
        <w:rPr>
          <w:rFonts w:eastAsiaTheme="minorEastAsia"/>
        </w:rPr>
        <w:tab/>
        <w:t>Definition and applicability</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952" w:name="_Toc73963089"/>
      <w:bookmarkStart w:id="7953" w:name="_Toc75260266"/>
      <w:bookmarkStart w:id="7954" w:name="_Toc75275808"/>
      <w:bookmarkStart w:id="7955" w:name="_Toc75276319"/>
      <w:bookmarkStart w:id="7956" w:name="_Toc76541818"/>
      <w:bookmarkStart w:id="7957" w:name="_Toc82437587"/>
      <w:bookmarkStart w:id="7958" w:name="_Toc89944953"/>
      <w:bookmarkStart w:id="7959" w:name="_Toc98753971"/>
      <w:bookmarkStart w:id="7960" w:name="_Toc106180957"/>
      <w:bookmarkStart w:id="7961" w:name="_Toc114151002"/>
      <w:bookmarkStart w:id="7962" w:name="_Toc124151405"/>
      <w:bookmarkStart w:id="7963" w:name="_Toc124151925"/>
      <w:bookmarkStart w:id="7964" w:name="_Toc124152445"/>
      <w:bookmarkStart w:id="7965" w:name="_Toc130396977"/>
      <w:bookmarkStart w:id="7966" w:name="_Toc130397497"/>
      <w:bookmarkStart w:id="7967" w:name="_Toc137558601"/>
      <w:bookmarkStart w:id="7968" w:name="_Toc138862426"/>
      <w:bookmarkStart w:id="7969" w:name="_Toc145532483"/>
      <w:bookmarkStart w:id="7970" w:name="_Toc163218896"/>
      <w:bookmarkStart w:id="7971" w:name="_Toc176702227"/>
      <w:bookmarkStart w:id="7972" w:name="_Toc187262670"/>
      <w:r w:rsidRPr="00BE5108">
        <w:rPr>
          <w:rFonts w:eastAsiaTheme="minorEastAsia"/>
        </w:rPr>
        <w:t>8.1.4.1.2</w:t>
      </w:r>
      <w:r w:rsidRPr="00BE5108">
        <w:rPr>
          <w:rFonts w:eastAsiaTheme="minorEastAsia"/>
        </w:rPr>
        <w:tab/>
        <w:t>Minimum requirement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973" w:name="_Toc73963090"/>
      <w:bookmarkStart w:id="7974" w:name="_Toc75260267"/>
      <w:bookmarkStart w:id="7975" w:name="_Toc75275809"/>
      <w:bookmarkStart w:id="7976" w:name="_Toc75276320"/>
      <w:bookmarkStart w:id="7977" w:name="_Toc76541819"/>
      <w:bookmarkStart w:id="7978" w:name="_Toc82437588"/>
      <w:bookmarkStart w:id="7979" w:name="_Toc89944954"/>
      <w:bookmarkStart w:id="7980" w:name="_Toc98753972"/>
      <w:bookmarkStart w:id="7981" w:name="_Toc106180958"/>
      <w:bookmarkStart w:id="7982" w:name="_Toc114151003"/>
      <w:bookmarkStart w:id="7983" w:name="_Toc124151406"/>
      <w:bookmarkStart w:id="7984" w:name="_Toc124151926"/>
      <w:bookmarkStart w:id="7985" w:name="_Toc124152446"/>
      <w:bookmarkStart w:id="7986" w:name="_Toc130396978"/>
      <w:bookmarkStart w:id="7987" w:name="_Toc130397498"/>
      <w:bookmarkStart w:id="7988" w:name="_Toc137558602"/>
      <w:bookmarkStart w:id="7989" w:name="_Toc138862427"/>
      <w:bookmarkStart w:id="7990" w:name="_Toc145532484"/>
      <w:bookmarkStart w:id="7991" w:name="_Toc163218897"/>
      <w:bookmarkStart w:id="7992" w:name="_Toc176702228"/>
      <w:bookmarkStart w:id="7993" w:name="_Toc187262671"/>
      <w:r w:rsidRPr="00BE5108">
        <w:rPr>
          <w:rFonts w:eastAsiaTheme="minorEastAsia"/>
        </w:rPr>
        <w:t>8.1.4.1.3</w:t>
      </w:r>
      <w:r w:rsidRPr="00BE5108">
        <w:rPr>
          <w:rFonts w:eastAsiaTheme="minorEastAsia"/>
        </w:rPr>
        <w:tab/>
        <w:t>Test purpose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994" w:name="_Toc73963091"/>
      <w:bookmarkStart w:id="7995" w:name="_Toc75260268"/>
      <w:bookmarkStart w:id="7996" w:name="_Toc75275810"/>
      <w:bookmarkStart w:id="7997" w:name="_Toc75276321"/>
      <w:bookmarkStart w:id="7998" w:name="_Toc76541820"/>
      <w:bookmarkStart w:id="7999" w:name="_Toc82437589"/>
      <w:bookmarkStart w:id="8000" w:name="_Toc89944955"/>
      <w:bookmarkStart w:id="8001" w:name="_Toc98753973"/>
      <w:bookmarkStart w:id="8002" w:name="_Toc106180959"/>
      <w:bookmarkStart w:id="8003" w:name="_Toc114151004"/>
      <w:bookmarkStart w:id="8004" w:name="_Toc124151407"/>
      <w:bookmarkStart w:id="8005" w:name="_Toc124151927"/>
      <w:bookmarkStart w:id="8006" w:name="_Toc124152447"/>
      <w:bookmarkStart w:id="8007" w:name="_Toc130396979"/>
      <w:bookmarkStart w:id="8008" w:name="_Toc130397499"/>
      <w:bookmarkStart w:id="8009" w:name="_Toc137558603"/>
      <w:bookmarkStart w:id="8010" w:name="_Toc138862428"/>
      <w:bookmarkStart w:id="8011" w:name="_Toc145532485"/>
      <w:bookmarkStart w:id="8012" w:name="_Toc163218898"/>
      <w:bookmarkStart w:id="8013" w:name="_Toc176702229"/>
      <w:bookmarkStart w:id="8014" w:name="_Toc187262672"/>
      <w:r w:rsidRPr="00BE5108">
        <w:rPr>
          <w:rFonts w:eastAsiaTheme="minorEastAsia"/>
        </w:rPr>
        <w:t>8.1.4.1.4</w:t>
      </w:r>
      <w:r w:rsidRPr="00BE5108">
        <w:rPr>
          <w:rFonts w:eastAsiaTheme="minorEastAsia"/>
        </w:rPr>
        <w:tab/>
        <w:t>Method of test</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3.25pt" o:ole="" fillcolor="window">
            <v:imagedata r:id="rId53" o:title=""/>
          </v:shape>
          <o:OLEObject Type="Embed" ProgID="Word.Picture.8" ShapeID="_x0000_i1048" DrawAspect="Content" ObjectID="_1812187712"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1.25pt" o:ole="">
            <v:imagedata r:id="rId55" o:title=""/>
          </v:shape>
          <o:OLEObject Type="Embed" ProgID="Visio.Drawing.11" ShapeID="_x0000_i1049" DrawAspect="Content" ObjectID="_1812187713"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6pt;height:128.95pt" o:ole="">
            <v:imagedata r:id="rId57" o:title=""/>
          </v:shape>
          <o:OLEObject Type="Embed" ProgID="Visio.Drawing.11" ShapeID="_x0000_i1050" DrawAspect="Content" ObjectID="_1812187714"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8015" w:name="_Toc73963092"/>
      <w:bookmarkStart w:id="8016" w:name="_Toc75260269"/>
      <w:bookmarkStart w:id="8017" w:name="_Toc75275811"/>
      <w:bookmarkStart w:id="8018" w:name="_Toc75276322"/>
      <w:bookmarkStart w:id="8019" w:name="_Toc76541821"/>
      <w:bookmarkStart w:id="8020" w:name="_Toc82437590"/>
      <w:bookmarkStart w:id="8021" w:name="_Toc89944956"/>
      <w:bookmarkStart w:id="8022" w:name="_Toc98753974"/>
      <w:bookmarkStart w:id="8023" w:name="_Toc106180960"/>
      <w:bookmarkStart w:id="8024" w:name="_Toc114151005"/>
      <w:bookmarkStart w:id="8025" w:name="_Toc124151408"/>
      <w:bookmarkStart w:id="8026" w:name="_Toc124151928"/>
      <w:bookmarkStart w:id="8027" w:name="_Toc124152448"/>
      <w:bookmarkStart w:id="8028" w:name="_Toc130396980"/>
      <w:bookmarkStart w:id="8029" w:name="_Toc130397500"/>
      <w:bookmarkStart w:id="8030" w:name="_Toc137558604"/>
      <w:bookmarkStart w:id="8031" w:name="_Toc138862429"/>
      <w:bookmarkStart w:id="8032" w:name="_Toc145532486"/>
      <w:bookmarkStart w:id="8033" w:name="_Toc163218899"/>
      <w:bookmarkStart w:id="8034" w:name="_Toc176702230"/>
      <w:bookmarkStart w:id="8035" w:name="_Toc187262673"/>
      <w:r w:rsidRPr="00BE5108">
        <w:rPr>
          <w:rFonts w:eastAsiaTheme="minorEastAsia"/>
        </w:rPr>
        <w:t>8.1.4.1.5</w:t>
      </w:r>
      <w:r w:rsidRPr="00BE5108">
        <w:rPr>
          <w:rFonts w:eastAsiaTheme="minorEastAsia"/>
        </w:rPr>
        <w:tab/>
        <w:t>Test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8036" w:name="_Toc73963093"/>
      <w:bookmarkStart w:id="8037" w:name="_Toc75260270"/>
      <w:bookmarkStart w:id="8038" w:name="_Toc75275812"/>
      <w:bookmarkStart w:id="8039" w:name="_Toc75276323"/>
      <w:bookmarkStart w:id="8040" w:name="_Toc76541822"/>
      <w:bookmarkStart w:id="8041" w:name="_Toc82437591"/>
      <w:bookmarkStart w:id="8042" w:name="_Toc89944957"/>
      <w:bookmarkStart w:id="8043" w:name="_Toc98753975"/>
      <w:bookmarkStart w:id="8044" w:name="_Toc106180961"/>
      <w:bookmarkStart w:id="8045" w:name="_Toc114151006"/>
      <w:bookmarkStart w:id="8046" w:name="_Toc124151409"/>
      <w:bookmarkStart w:id="8047" w:name="_Toc124151929"/>
      <w:bookmarkStart w:id="8048" w:name="_Toc124152449"/>
      <w:bookmarkStart w:id="8049" w:name="_Toc130396981"/>
      <w:bookmarkStart w:id="8050" w:name="_Toc130397501"/>
      <w:bookmarkStart w:id="8051" w:name="_Toc137558605"/>
      <w:bookmarkStart w:id="8052" w:name="_Toc138862430"/>
      <w:bookmarkStart w:id="8053" w:name="_Toc145532487"/>
      <w:bookmarkStart w:id="8054" w:name="_Toc163218900"/>
      <w:bookmarkStart w:id="8055" w:name="_Toc176702231"/>
      <w:bookmarkStart w:id="8056" w:name="_Toc187262674"/>
      <w:r w:rsidRPr="00BE5108">
        <w:rPr>
          <w:rFonts w:eastAsiaTheme="minorEastAsia"/>
        </w:rPr>
        <w:t>8.2</w:t>
      </w:r>
      <w:r w:rsidRPr="00BE5108">
        <w:rPr>
          <w:rFonts w:eastAsiaTheme="minorEastAsia"/>
        </w:rPr>
        <w:tab/>
        <w:t>IAB-MT Performance requirements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797F4DAD" w14:textId="77777777" w:rsidR="00345ACA" w:rsidRPr="00BE5108" w:rsidRDefault="00345ACA" w:rsidP="00345ACA">
      <w:pPr>
        <w:pStyle w:val="Heading3"/>
        <w:rPr>
          <w:rFonts w:eastAsiaTheme="minorEastAsia"/>
          <w:lang w:eastAsia="zh-CN"/>
        </w:rPr>
      </w:pPr>
      <w:bookmarkStart w:id="8057" w:name="_Toc73963094"/>
      <w:bookmarkStart w:id="8058" w:name="_Toc75260271"/>
      <w:bookmarkStart w:id="8059" w:name="_Toc75275813"/>
      <w:bookmarkStart w:id="8060" w:name="_Toc75276324"/>
      <w:bookmarkStart w:id="8061" w:name="_Toc76541823"/>
      <w:bookmarkStart w:id="8062" w:name="_Toc82437592"/>
      <w:bookmarkStart w:id="8063" w:name="_Toc89944958"/>
      <w:bookmarkStart w:id="8064" w:name="_Toc98753976"/>
      <w:bookmarkStart w:id="8065" w:name="_Toc106180962"/>
      <w:bookmarkStart w:id="8066" w:name="_Toc114151007"/>
      <w:bookmarkStart w:id="8067" w:name="_Toc124151410"/>
      <w:bookmarkStart w:id="8068" w:name="_Toc124151930"/>
      <w:bookmarkStart w:id="8069" w:name="_Toc124152450"/>
      <w:bookmarkStart w:id="8070" w:name="_Toc130396982"/>
      <w:bookmarkStart w:id="8071" w:name="_Toc130397502"/>
      <w:bookmarkStart w:id="8072" w:name="_Toc137558606"/>
      <w:bookmarkStart w:id="8073" w:name="_Toc138862431"/>
      <w:bookmarkStart w:id="8074" w:name="_Toc145532488"/>
      <w:bookmarkStart w:id="8075" w:name="_Toc163218901"/>
      <w:bookmarkStart w:id="8076" w:name="_Toc176702232"/>
      <w:bookmarkStart w:id="8077" w:name="_Toc187262675"/>
      <w:r w:rsidRPr="00BE5108">
        <w:rPr>
          <w:rFonts w:eastAsiaTheme="minorEastAsia"/>
        </w:rPr>
        <w:t>8.2.1</w:t>
      </w:r>
      <w:r w:rsidRPr="00BE5108">
        <w:rPr>
          <w:rFonts w:eastAsiaTheme="minorEastAsia"/>
        </w:rPr>
        <w:tab/>
        <w:t>General</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23D3DB30" w14:textId="77777777" w:rsidR="00345ACA" w:rsidRPr="00BE5108" w:rsidRDefault="00345ACA" w:rsidP="00345ACA">
      <w:pPr>
        <w:pStyle w:val="Heading4"/>
        <w:rPr>
          <w:rFonts w:eastAsia="Malgun Gothic"/>
        </w:rPr>
      </w:pPr>
      <w:bookmarkStart w:id="8078" w:name="_Toc73963095"/>
      <w:bookmarkStart w:id="8079" w:name="_Toc75260272"/>
      <w:bookmarkStart w:id="8080" w:name="_Toc75275814"/>
      <w:bookmarkStart w:id="8081" w:name="_Toc75276325"/>
      <w:bookmarkStart w:id="8082" w:name="_Toc76541824"/>
      <w:bookmarkStart w:id="8083" w:name="_Toc82437593"/>
      <w:bookmarkStart w:id="8084" w:name="_Toc89944959"/>
      <w:bookmarkStart w:id="8085" w:name="_Toc98753977"/>
      <w:bookmarkStart w:id="8086" w:name="_Toc106180963"/>
      <w:bookmarkStart w:id="8087" w:name="_Toc114151008"/>
      <w:bookmarkStart w:id="8088" w:name="_Toc124151411"/>
      <w:bookmarkStart w:id="8089" w:name="_Toc124151931"/>
      <w:bookmarkStart w:id="8090" w:name="_Toc124152451"/>
      <w:bookmarkStart w:id="8091" w:name="_Toc130396983"/>
      <w:bookmarkStart w:id="8092" w:name="_Toc130397503"/>
      <w:bookmarkStart w:id="8093" w:name="_Toc137558607"/>
      <w:bookmarkStart w:id="8094" w:name="_Toc138862432"/>
      <w:bookmarkStart w:id="8095" w:name="_Toc145532489"/>
      <w:bookmarkStart w:id="8096" w:name="_Toc163218902"/>
      <w:bookmarkStart w:id="8097" w:name="_Toc176702233"/>
      <w:bookmarkStart w:id="8098" w:name="_Toc187262676"/>
      <w:r w:rsidRPr="00BE5108">
        <w:rPr>
          <w:rFonts w:eastAsia="Malgun Gothic"/>
        </w:rPr>
        <w:t>8.2.1.1</w:t>
      </w:r>
      <w:r w:rsidRPr="00BE5108">
        <w:rPr>
          <w:rFonts w:eastAsia="Malgun Gothic"/>
        </w:rPr>
        <w:tab/>
        <w:t>Scope and definitions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8099" w:name="_Toc73963096"/>
      <w:bookmarkStart w:id="8100" w:name="_Toc75260273"/>
      <w:bookmarkStart w:id="8101" w:name="_Toc75275815"/>
      <w:bookmarkStart w:id="8102" w:name="_Toc75276326"/>
      <w:bookmarkStart w:id="8103" w:name="_Toc76541825"/>
      <w:bookmarkStart w:id="8104" w:name="_Toc82437594"/>
      <w:bookmarkStart w:id="8105" w:name="_Toc89944960"/>
      <w:bookmarkStart w:id="8106" w:name="_Toc98753978"/>
      <w:bookmarkStart w:id="8107" w:name="_Toc106180964"/>
      <w:bookmarkStart w:id="8108" w:name="_Toc114151009"/>
      <w:bookmarkStart w:id="8109" w:name="_Toc124151412"/>
      <w:bookmarkStart w:id="8110" w:name="_Toc124151932"/>
      <w:bookmarkStart w:id="8111" w:name="_Toc124152452"/>
      <w:bookmarkStart w:id="8112" w:name="_Toc130396984"/>
      <w:bookmarkStart w:id="8113" w:name="_Toc130397504"/>
      <w:bookmarkStart w:id="8114" w:name="_Toc137558608"/>
      <w:bookmarkStart w:id="8115" w:name="_Toc138862433"/>
      <w:bookmarkStart w:id="8116" w:name="_Toc145532490"/>
      <w:bookmarkStart w:id="8117" w:name="_Toc163218903"/>
      <w:bookmarkStart w:id="8118" w:name="_Toc176702234"/>
      <w:bookmarkStart w:id="8119" w:name="_Toc187262677"/>
      <w:r w:rsidRPr="00BE5108">
        <w:rPr>
          <w:rFonts w:eastAsiaTheme="minorEastAsia"/>
        </w:rPr>
        <w:t>8.2.2</w:t>
      </w:r>
      <w:r w:rsidRPr="00BE5108">
        <w:rPr>
          <w:rFonts w:eastAsiaTheme="minorEastAsia"/>
        </w:rPr>
        <w:tab/>
        <w:t>Demodulation performance requirements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8452C3B" w14:textId="77777777" w:rsidR="00345ACA" w:rsidRPr="00BE5108" w:rsidRDefault="00345ACA" w:rsidP="00345ACA">
      <w:pPr>
        <w:pStyle w:val="Heading4"/>
        <w:rPr>
          <w:rFonts w:eastAsiaTheme="minorEastAsia"/>
        </w:rPr>
      </w:pPr>
      <w:bookmarkStart w:id="8120" w:name="_Toc73963097"/>
      <w:bookmarkStart w:id="8121" w:name="_Toc75260274"/>
      <w:bookmarkStart w:id="8122" w:name="_Toc75275816"/>
      <w:bookmarkStart w:id="8123" w:name="_Toc75276327"/>
      <w:bookmarkStart w:id="8124" w:name="_Toc76541826"/>
      <w:bookmarkStart w:id="8125" w:name="_Toc82437595"/>
      <w:bookmarkStart w:id="8126" w:name="_Toc89944961"/>
      <w:bookmarkStart w:id="8127" w:name="_Toc98753979"/>
      <w:bookmarkStart w:id="8128" w:name="_Toc106180965"/>
      <w:bookmarkStart w:id="8129" w:name="_Toc114151010"/>
      <w:bookmarkStart w:id="8130" w:name="_Toc124151413"/>
      <w:bookmarkStart w:id="8131" w:name="_Toc124151933"/>
      <w:bookmarkStart w:id="8132" w:name="_Toc124152453"/>
      <w:bookmarkStart w:id="8133" w:name="_Toc130396985"/>
      <w:bookmarkStart w:id="8134" w:name="_Toc130397505"/>
      <w:bookmarkStart w:id="8135" w:name="_Toc137558609"/>
      <w:bookmarkStart w:id="8136" w:name="_Toc138862434"/>
      <w:bookmarkStart w:id="8137" w:name="_Toc145532491"/>
      <w:bookmarkStart w:id="8138" w:name="_Toc163218904"/>
      <w:bookmarkStart w:id="8139" w:name="_Toc176702235"/>
      <w:bookmarkStart w:id="8140" w:name="_Toc187262678"/>
      <w:r w:rsidRPr="00BE5108">
        <w:rPr>
          <w:rFonts w:eastAsiaTheme="minorEastAsia"/>
        </w:rPr>
        <w:t>8.2.2.1</w:t>
      </w:r>
      <w:r w:rsidRPr="00BE5108">
        <w:rPr>
          <w:rFonts w:eastAsiaTheme="minorEastAsia"/>
        </w:rPr>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32F5123" w14:textId="77777777" w:rsidR="00BB0386" w:rsidRPr="002C12D5" w:rsidRDefault="00BB0386" w:rsidP="00222D90">
      <w:pPr>
        <w:pStyle w:val="Heading5"/>
      </w:pPr>
      <w:bookmarkStart w:id="8141" w:name="_Toc82437596"/>
      <w:bookmarkStart w:id="8142" w:name="_Toc89944962"/>
      <w:bookmarkStart w:id="8143" w:name="_Toc98753980"/>
      <w:bookmarkStart w:id="8144" w:name="_Toc106180966"/>
      <w:bookmarkStart w:id="8145" w:name="_Toc114151011"/>
      <w:bookmarkStart w:id="8146" w:name="_Toc124151414"/>
      <w:bookmarkStart w:id="8147" w:name="_Toc124151934"/>
      <w:bookmarkStart w:id="8148" w:name="_Toc124152454"/>
      <w:bookmarkStart w:id="8149" w:name="_Toc130396986"/>
      <w:bookmarkStart w:id="8150" w:name="_Toc130397506"/>
      <w:bookmarkStart w:id="8151" w:name="_Toc137558610"/>
      <w:bookmarkStart w:id="8152" w:name="_Toc138862435"/>
      <w:bookmarkStart w:id="8153" w:name="_Toc145532492"/>
      <w:bookmarkStart w:id="8154" w:name="_Toc163218905"/>
      <w:bookmarkStart w:id="8155" w:name="_Toc176702236"/>
      <w:bookmarkStart w:id="8156" w:name="_Toc187262679"/>
      <w:bookmarkStart w:id="8157" w:name="_Toc21338161"/>
      <w:bookmarkStart w:id="8158" w:name="_Toc29808269"/>
      <w:bookmarkStart w:id="8159" w:name="_Toc37068188"/>
      <w:bookmarkStart w:id="8160" w:name="_Toc37083731"/>
      <w:bookmarkStart w:id="8161" w:name="_Toc37084073"/>
      <w:bookmarkStart w:id="8162" w:name="_Toc40209435"/>
      <w:bookmarkStart w:id="8163" w:name="_Toc40209777"/>
      <w:bookmarkStart w:id="8164" w:name="_Toc45892736"/>
      <w:bookmarkStart w:id="8165" w:name="_Toc53176593"/>
      <w:bookmarkStart w:id="8166" w:name="_Toc61120869"/>
      <w:bookmarkStart w:id="8167" w:name="_Toc67918013"/>
      <w:bookmarkStart w:id="8168" w:name="_Toc73963098"/>
      <w:bookmarkStart w:id="8169" w:name="_Toc75260275"/>
      <w:bookmarkStart w:id="8170" w:name="_Toc75275817"/>
      <w:bookmarkStart w:id="8171" w:name="_Toc75276328"/>
      <w:bookmarkStart w:id="8172" w:name="_Toc76541827"/>
      <w:r w:rsidRPr="002C12D5">
        <w:t>8.2.</w:t>
      </w:r>
      <w:r>
        <w:t>2</w:t>
      </w:r>
      <w:r w:rsidRPr="002C12D5">
        <w:t>.1</w:t>
      </w:r>
      <w:r>
        <w:t>.1</w:t>
      </w:r>
      <w:r w:rsidRPr="002C12D5">
        <w:rPr>
          <w:rFonts w:hint="eastAsia"/>
        </w:rPr>
        <w:tab/>
      </w:r>
      <w:r w:rsidRPr="002C12D5">
        <w:t>Applicability of requirements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8157"/>
    <w:bookmarkEnd w:id="8158"/>
    <w:bookmarkEnd w:id="8159"/>
    <w:bookmarkEnd w:id="8160"/>
    <w:bookmarkEnd w:id="8161"/>
    <w:bookmarkEnd w:id="8162"/>
    <w:bookmarkEnd w:id="8163"/>
    <w:bookmarkEnd w:id="8164"/>
    <w:bookmarkEnd w:id="8165"/>
    <w:bookmarkEnd w:id="8166"/>
    <w:bookmarkEnd w:id="81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lastRenderedPageBreak/>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8173" w:name="_Toc82437597"/>
      <w:bookmarkStart w:id="8174" w:name="_Toc89944963"/>
      <w:bookmarkStart w:id="8175" w:name="_Toc98753981"/>
      <w:bookmarkStart w:id="8176" w:name="_Toc106180967"/>
      <w:bookmarkStart w:id="8177" w:name="_Toc114151012"/>
      <w:bookmarkStart w:id="8178" w:name="_Toc124151415"/>
      <w:bookmarkStart w:id="8179" w:name="_Toc124151935"/>
      <w:bookmarkStart w:id="8180" w:name="_Toc124152455"/>
      <w:bookmarkStart w:id="8181" w:name="_Toc130396987"/>
      <w:bookmarkStart w:id="8182" w:name="_Toc130397507"/>
      <w:bookmarkStart w:id="8183" w:name="_Toc137558611"/>
      <w:bookmarkStart w:id="8184" w:name="_Toc138862436"/>
      <w:bookmarkStart w:id="8185" w:name="_Toc145532493"/>
      <w:bookmarkStart w:id="8186" w:name="_Toc163218906"/>
      <w:bookmarkStart w:id="8187" w:name="_Toc176702237"/>
      <w:bookmarkStart w:id="8188" w:name="_Toc187262680"/>
      <w:r w:rsidRPr="00BE5108">
        <w:rPr>
          <w:rFonts w:eastAsiaTheme="minorEastAsia"/>
        </w:rPr>
        <w:t>8.2.2.2</w:t>
      </w:r>
      <w:r w:rsidRPr="00BE5108">
        <w:rPr>
          <w:rFonts w:eastAsiaTheme="minorEastAsia"/>
        </w:rPr>
        <w:tab/>
        <w:t>Performance requirements for PDSCH</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27D4C23C" w14:textId="77777777" w:rsidR="00345ACA" w:rsidRPr="00BE5108" w:rsidRDefault="00345ACA" w:rsidP="00345ACA">
      <w:pPr>
        <w:pStyle w:val="Heading5"/>
        <w:rPr>
          <w:rFonts w:eastAsiaTheme="minorEastAsia"/>
          <w:lang w:eastAsia="en-GB"/>
        </w:rPr>
      </w:pPr>
      <w:bookmarkStart w:id="8189" w:name="_Toc73963099"/>
      <w:bookmarkStart w:id="8190" w:name="_Toc75260276"/>
      <w:bookmarkStart w:id="8191" w:name="_Toc75275818"/>
      <w:bookmarkStart w:id="8192" w:name="_Toc75276329"/>
      <w:bookmarkStart w:id="8193" w:name="_Toc76541828"/>
      <w:bookmarkStart w:id="8194" w:name="_Toc82437598"/>
      <w:bookmarkStart w:id="8195" w:name="_Toc89944964"/>
      <w:bookmarkStart w:id="8196" w:name="_Toc98753982"/>
      <w:bookmarkStart w:id="8197" w:name="_Toc106180968"/>
      <w:bookmarkStart w:id="8198" w:name="_Toc114151013"/>
      <w:bookmarkStart w:id="8199" w:name="_Toc124151416"/>
      <w:bookmarkStart w:id="8200" w:name="_Toc124151936"/>
      <w:bookmarkStart w:id="8201" w:name="_Toc124152456"/>
      <w:bookmarkStart w:id="8202" w:name="_Toc130396988"/>
      <w:bookmarkStart w:id="8203" w:name="_Toc130397508"/>
      <w:bookmarkStart w:id="8204" w:name="_Toc137558612"/>
      <w:bookmarkStart w:id="8205" w:name="_Toc138862437"/>
      <w:bookmarkStart w:id="8206" w:name="_Toc145532494"/>
      <w:bookmarkStart w:id="8207" w:name="_Toc163218907"/>
      <w:bookmarkStart w:id="8208" w:name="_Toc176702238"/>
      <w:bookmarkStart w:id="8209" w:name="_Toc187262681"/>
      <w:r w:rsidRPr="00BE5108">
        <w:rPr>
          <w:rFonts w:eastAsiaTheme="minorEastAsia"/>
          <w:lang w:eastAsia="en-GB"/>
        </w:rPr>
        <w:t>8.2.2.2.1</w:t>
      </w:r>
      <w:r w:rsidRPr="00BE5108">
        <w:rPr>
          <w:rFonts w:eastAsiaTheme="minorEastAsia"/>
          <w:lang w:eastAsia="en-GB"/>
        </w:rPr>
        <w:tab/>
        <w:t>Definition and applicability</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8210" w:name="_Toc73963100"/>
      <w:bookmarkStart w:id="8211" w:name="_Toc75260277"/>
      <w:bookmarkStart w:id="8212" w:name="_Toc75275819"/>
      <w:bookmarkStart w:id="8213" w:name="_Toc75276330"/>
      <w:bookmarkStart w:id="8214" w:name="_Toc76541829"/>
      <w:bookmarkStart w:id="8215" w:name="_Toc82437599"/>
      <w:bookmarkStart w:id="8216" w:name="_Toc89944965"/>
      <w:bookmarkStart w:id="8217" w:name="_Toc98753983"/>
      <w:bookmarkStart w:id="8218" w:name="_Toc106180969"/>
      <w:bookmarkStart w:id="8219" w:name="_Toc114151014"/>
      <w:bookmarkStart w:id="8220" w:name="_Toc124151417"/>
      <w:bookmarkStart w:id="8221" w:name="_Toc124151937"/>
      <w:bookmarkStart w:id="8222" w:name="_Toc124152457"/>
      <w:bookmarkStart w:id="8223" w:name="_Toc130396989"/>
      <w:bookmarkStart w:id="8224" w:name="_Toc130397509"/>
      <w:bookmarkStart w:id="8225" w:name="_Toc137558613"/>
      <w:bookmarkStart w:id="8226" w:name="_Toc138862438"/>
      <w:bookmarkStart w:id="8227" w:name="_Toc145532495"/>
      <w:bookmarkStart w:id="8228" w:name="_Toc163218908"/>
      <w:bookmarkStart w:id="8229" w:name="_Toc176702239"/>
      <w:bookmarkStart w:id="8230" w:name="_Toc187262682"/>
      <w:r w:rsidRPr="00BE5108">
        <w:rPr>
          <w:rFonts w:eastAsiaTheme="minorEastAsia"/>
          <w:lang w:eastAsia="en-GB"/>
        </w:rPr>
        <w:t>8.2.2.2.2</w:t>
      </w:r>
      <w:r w:rsidRPr="00BE5108">
        <w:rPr>
          <w:rFonts w:eastAsiaTheme="minorEastAsia"/>
          <w:lang w:eastAsia="en-GB"/>
        </w:rPr>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8231" w:name="_Toc73963101"/>
      <w:bookmarkStart w:id="8232" w:name="_Toc75260278"/>
      <w:bookmarkStart w:id="8233" w:name="_Toc75275820"/>
      <w:bookmarkStart w:id="8234" w:name="_Toc75276331"/>
      <w:bookmarkStart w:id="8235" w:name="_Toc76541830"/>
      <w:bookmarkStart w:id="8236" w:name="_Toc82437600"/>
      <w:bookmarkStart w:id="8237" w:name="_Toc89944966"/>
      <w:bookmarkStart w:id="8238" w:name="_Toc98753984"/>
      <w:bookmarkStart w:id="8239" w:name="_Toc106180970"/>
      <w:bookmarkStart w:id="8240" w:name="_Toc114151015"/>
      <w:bookmarkStart w:id="8241" w:name="_Toc124151418"/>
      <w:bookmarkStart w:id="8242" w:name="_Toc124151938"/>
      <w:bookmarkStart w:id="8243" w:name="_Toc124152458"/>
      <w:bookmarkStart w:id="8244" w:name="_Toc130396990"/>
      <w:bookmarkStart w:id="8245" w:name="_Toc130397510"/>
      <w:bookmarkStart w:id="8246" w:name="_Toc137558614"/>
      <w:bookmarkStart w:id="8247" w:name="_Toc138862439"/>
      <w:bookmarkStart w:id="8248" w:name="_Toc145532496"/>
      <w:bookmarkStart w:id="8249" w:name="_Toc163218909"/>
      <w:bookmarkStart w:id="8250" w:name="_Toc176702240"/>
      <w:bookmarkStart w:id="8251" w:name="_Toc187262683"/>
      <w:r w:rsidRPr="00BE5108">
        <w:rPr>
          <w:rFonts w:eastAsiaTheme="minorEastAsia"/>
          <w:lang w:eastAsia="en-GB"/>
        </w:rPr>
        <w:t>8.2.2.2.3</w:t>
      </w:r>
      <w:r w:rsidRPr="00BE5108">
        <w:rPr>
          <w:rFonts w:eastAsiaTheme="minorEastAsia"/>
          <w:lang w:eastAsia="en-GB"/>
        </w:rPr>
        <w:tab/>
        <w:t>Test purpose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8252" w:name="_Toc73963102"/>
      <w:bookmarkStart w:id="8253" w:name="_Toc75260279"/>
      <w:bookmarkStart w:id="8254" w:name="_Toc75275821"/>
      <w:bookmarkStart w:id="8255" w:name="_Toc75276332"/>
      <w:bookmarkStart w:id="8256" w:name="_Toc76541831"/>
      <w:bookmarkStart w:id="8257" w:name="_Toc82437601"/>
      <w:bookmarkStart w:id="8258" w:name="_Toc89944967"/>
      <w:bookmarkStart w:id="8259" w:name="_Toc98753985"/>
      <w:bookmarkStart w:id="8260" w:name="_Toc106180971"/>
      <w:bookmarkStart w:id="8261" w:name="_Toc114151016"/>
      <w:bookmarkStart w:id="8262" w:name="_Toc124151419"/>
      <w:bookmarkStart w:id="8263" w:name="_Toc124151939"/>
      <w:bookmarkStart w:id="8264" w:name="_Toc124152459"/>
      <w:bookmarkStart w:id="8265" w:name="_Toc130396991"/>
      <w:bookmarkStart w:id="8266" w:name="_Toc130397511"/>
      <w:bookmarkStart w:id="8267" w:name="_Toc137558615"/>
      <w:bookmarkStart w:id="8268" w:name="_Toc138862440"/>
      <w:bookmarkStart w:id="8269" w:name="_Toc145532497"/>
      <w:bookmarkStart w:id="8270" w:name="_Toc163218910"/>
      <w:bookmarkStart w:id="8271" w:name="_Toc176702241"/>
      <w:bookmarkStart w:id="8272" w:name="_Toc187262684"/>
      <w:r w:rsidRPr="00BE5108">
        <w:rPr>
          <w:rFonts w:eastAsiaTheme="minorEastAsia"/>
          <w:lang w:eastAsia="en-GB"/>
        </w:rPr>
        <w:t>8.2.2.2.4</w:t>
      </w:r>
      <w:r w:rsidRPr="00BE5108">
        <w:rPr>
          <w:rFonts w:eastAsiaTheme="minorEastAsia"/>
          <w:lang w:eastAsia="en-GB"/>
        </w:rPr>
        <w:tab/>
        <w:t>Method of test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8273" w:name="_Toc73963103"/>
      <w:bookmarkStart w:id="8274" w:name="_Toc75260280"/>
      <w:bookmarkStart w:id="8275" w:name="_Toc75275822"/>
      <w:bookmarkStart w:id="8276" w:name="_Toc75276333"/>
      <w:bookmarkStart w:id="8277" w:name="_Toc76541832"/>
      <w:bookmarkStart w:id="8278" w:name="_Toc82437602"/>
      <w:bookmarkStart w:id="8279" w:name="_Toc89944968"/>
      <w:bookmarkStart w:id="8280" w:name="_Toc98753986"/>
      <w:bookmarkStart w:id="8281" w:name="_Toc106180972"/>
      <w:bookmarkStart w:id="8282" w:name="_Toc114151017"/>
      <w:bookmarkStart w:id="8283" w:name="_Toc124151420"/>
      <w:bookmarkStart w:id="8284" w:name="_Toc124151940"/>
      <w:bookmarkStart w:id="8285" w:name="_Toc124152460"/>
      <w:bookmarkStart w:id="8286" w:name="_Toc130396992"/>
      <w:bookmarkStart w:id="8287" w:name="_Toc130397512"/>
      <w:bookmarkStart w:id="8288" w:name="_Toc137558616"/>
      <w:bookmarkStart w:id="8289" w:name="_Toc138862441"/>
      <w:bookmarkStart w:id="8290" w:name="_Toc145532498"/>
      <w:bookmarkStart w:id="8291" w:name="_Toc163218911"/>
      <w:bookmarkStart w:id="8292" w:name="_Toc176702242"/>
      <w:bookmarkStart w:id="8293" w:name="_Toc187262685"/>
      <w:r w:rsidRPr="00BE5108">
        <w:rPr>
          <w:rFonts w:eastAsiaTheme="minorEastAsia"/>
          <w:lang w:eastAsia="en-GB"/>
        </w:rPr>
        <w:lastRenderedPageBreak/>
        <w:t>8.2.2.2.5</w:t>
      </w:r>
      <w:r w:rsidRPr="00BE5108">
        <w:rPr>
          <w:rFonts w:eastAsiaTheme="minorEastAsia"/>
          <w:lang w:eastAsia="en-GB"/>
        </w:rPr>
        <w:tab/>
        <w:t>Test requirement</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8294" w:name="_Toc73963104"/>
      <w:bookmarkStart w:id="8295" w:name="_Toc75260281"/>
      <w:bookmarkStart w:id="8296" w:name="_Toc75275823"/>
      <w:bookmarkStart w:id="8297" w:name="_Toc75276334"/>
      <w:bookmarkStart w:id="8298" w:name="_Toc76541833"/>
      <w:bookmarkStart w:id="8299" w:name="_Toc82437603"/>
      <w:bookmarkStart w:id="8300" w:name="_Toc89944969"/>
      <w:bookmarkStart w:id="8301" w:name="_Toc98753987"/>
      <w:bookmarkStart w:id="8302" w:name="_Toc106180973"/>
      <w:bookmarkStart w:id="8303" w:name="_Toc114151018"/>
      <w:bookmarkStart w:id="8304" w:name="_Toc124151421"/>
      <w:bookmarkStart w:id="8305" w:name="_Toc124151941"/>
      <w:bookmarkStart w:id="8306" w:name="_Toc124152461"/>
      <w:bookmarkStart w:id="8307" w:name="_Toc130396993"/>
      <w:bookmarkStart w:id="8308" w:name="_Toc130397513"/>
      <w:bookmarkStart w:id="8309" w:name="_Toc137558617"/>
      <w:bookmarkStart w:id="8310" w:name="_Toc138862442"/>
      <w:bookmarkStart w:id="8311" w:name="_Toc145532499"/>
      <w:bookmarkStart w:id="8312" w:name="_Toc163218912"/>
      <w:bookmarkStart w:id="8313" w:name="_Toc176702243"/>
      <w:bookmarkStart w:id="8314" w:name="_Toc187262686"/>
      <w:r w:rsidRPr="00BE5108">
        <w:rPr>
          <w:rFonts w:eastAsiaTheme="minorEastAsia"/>
        </w:rPr>
        <w:t>8.2.2.3</w:t>
      </w:r>
      <w:r w:rsidRPr="00BE5108">
        <w:rPr>
          <w:rFonts w:eastAsiaTheme="minorEastAsia"/>
        </w:rPr>
        <w:tab/>
        <w:t>Performance requirements for PDCCH</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35721256" w14:textId="77777777" w:rsidR="00345ACA" w:rsidRPr="00BE5108" w:rsidRDefault="00345ACA" w:rsidP="00345ACA">
      <w:pPr>
        <w:pStyle w:val="Heading5"/>
        <w:rPr>
          <w:rFonts w:eastAsiaTheme="minorEastAsia"/>
          <w:lang w:eastAsia="en-GB"/>
        </w:rPr>
      </w:pPr>
      <w:bookmarkStart w:id="8315" w:name="_Toc73963105"/>
      <w:bookmarkStart w:id="8316" w:name="_Toc75260282"/>
      <w:bookmarkStart w:id="8317" w:name="_Toc75275824"/>
      <w:bookmarkStart w:id="8318" w:name="_Toc75276335"/>
      <w:bookmarkStart w:id="8319" w:name="_Toc76541834"/>
      <w:bookmarkStart w:id="8320" w:name="_Toc82437604"/>
      <w:bookmarkStart w:id="8321" w:name="_Toc89944970"/>
      <w:bookmarkStart w:id="8322" w:name="_Toc98753988"/>
      <w:bookmarkStart w:id="8323" w:name="_Toc106180974"/>
      <w:bookmarkStart w:id="8324" w:name="_Toc114151019"/>
      <w:bookmarkStart w:id="8325" w:name="_Toc124151422"/>
      <w:bookmarkStart w:id="8326" w:name="_Toc124151942"/>
      <w:bookmarkStart w:id="8327" w:name="_Toc124152462"/>
      <w:bookmarkStart w:id="8328" w:name="_Toc130396994"/>
      <w:bookmarkStart w:id="8329" w:name="_Toc130397514"/>
      <w:bookmarkStart w:id="8330" w:name="_Toc137558618"/>
      <w:bookmarkStart w:id="8331" w:name="_Toc138862443"/>
      <w:bookmarkStart w:id="8332" w:name="_Toc145532500"/>
      <w:bookmarkStart w:id="8333" w:name="_Toc163218913"/>
      <w:bookmarkStart w:id="8334" w:name="_Toc176702244"/>
      <w:bookmarkStart w:id="8335" w:name="_Toc187262687"/>
      <w:r w:rsidRPr="00BE5108">
        <w:rPr>
          <w:rFonts w:eastAsiaTheme="minorEastAsia"/>
          <w:lang w:eastAsia="en-GB"/>
        </w:rPr>
        <w:t>8.2.2.3.1</w:t>
      </w:r>
      <w:r w:rsidRPr="00BE5108">
        <w:rPr>
          <w:rFonts w:eastAsiaTheme="minorEastAsia"/>
          <w:lang w:eastAsia="en-GB"/>
        </w:rPr>
        <w:tab/>
        <w:t>Definition and applicability</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8336" w:name="_Toc73963106"/>
      <w:bookmarkStart w:id="8337" w:name="_Toc75260283"/>
      <w:bookmarkStart w:id="8338" w:name="_Toc75275825"/>
      <w:bookmarkStart w:id="8339" w:name="_Toc75276336"/>
      <w:bookmarkStart w:id="8340" w:name="_Toc76541835"/>
      <w:bookmarkStart w:id="8341" w:name="_Toc82437605"/>
      <w:bookmarkStart w:id="8342" w:name="_Toc89944971"/>
      <w:bookmarkStart w:id="8343" w:name="_Toc98753989"/>
      <w:bookmarkStart w:id="8344" w:name="_Toc106180975"/>
      <w:bookmarkStart w:id="8345" w:name="_Toc114151020"/>
      <w:bookmarkStart w:id="8346" w:name="_Toc124151423"/>
      <w:bookmarkStart w:id="8347" w:name="_Toc124151943"/>
      <w:bookmarkStart w:id="8348" w:name="_Toc124152463"/>
      <w:bookmarkStart w:id="8349" w:name="_Toc130396995"/>
      <w:bookmarkStart w:id="8350" w:name="_Toc130397515"/>
      <w:bookmarkStart w:id="8351" w:name="_Toc137558619"/>
      <w:bookmarkStart w:id="8352" w:name="_Toc138862444"/>
      <w:bookmarkStart w:id="8353" w:name="_Toc145532501"/>
      <w:bookmarkStart w:id="8354" w:name="_Toc163218914"/>
      <w:bookmarkStart w:id="8355" w:name="_Toc176702245"/>
      <w:bookmarkStart w:id="8356" w:name="_Toc187262688"/>
      <w:r w:rsidRPr="00BE5108">
        <w:rPr>
          <w:rFonts w:eastAsiaTheme="minorEastAsia"/>
          <w:lang w:eastAsia="en-GB"/>
        </w:rPr>
        <w:t>8.2.2.3.2</w:t>
      </w:r>
      <w:r w:rsidRPr="00BE5108">
        <w:rPr>
          <w:rFonts w:eastAsiaTheme="minorEastAsia"/>
          <w:lang w:eastAsia="en-GB"/>
        </w:rPr>
        <w:tab/>
        <w:t>Minimum requirement</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8357" w:name="_Toc73963107"/>
      <w:bookmarkStart w:id="8358" w:name="_Toc75260284"/>
      <w:bookmarkStart w:id="8359" w:name="_Toc75275826"/>
      <w:bookmarkStart w:id="8360" w:name="_Toc75276337"/>
      <w:bookmarkStart w:id="8361" w:name="_Toc76541836"/>
      <w:bookmarkStart w:id="8362" w:name="_Toc82437606"/>
      <w:bookmarkStart w:id="8363" w:name="_Toc89944972"/>
      <w:bookmarkStart w:id="8364" w:name="_Toc98753990"/>
      <w:bookmarkStart w:id="8365" w:name="_Toc106180976"/>
      <w:bookmarkStart w:id="8366" w:name="_Toc114151021"/>
      <w:bookmarkStart w:id="8367" w:name="_Toc124151424"/>
      <w:bookmarkStart w:id="8368" w:name="_Toc124151944"/>
      <w:bookmarkStart w:id="8369" w:name="_Toc124152464"/>
      <w:bookmarkStart w:id="8370" w:name="_Toc130396996"/>
      <w:bookmarkStart w:id="8371" w:name="_Toc130397516"/>
      <w:bookmarkStart w:id="8372" w:name="_Toc137558620"/>
      <w:bookmarkStart w:id="8373" w:name="_Toc138862445"/>
      <w:bookmarkStart w:id="8374" w:name="_Toc145532502"/>
      <w:bookmarkStart w:id="8375" w:name="_Toc163218915"/>
      <w:bookmarkStart w:id="8376" w:name="_Toc176702246"/>
      <w:bookmarkStart w:id="8377" w:name="_Toc187262689"/>
      <w:r w:rsidRPr="00BE5108">
        <w:rPr>
          <w:rFonts w:eastAsiaTheme="minorEastAsia"/>
          <w:lang w:eastAsia="en-GB"/>
        </w:rPr>
        <w:lastRenderedPageBreak/>
        <w:t>8.2.2.3.3</w:t>
      </w:r>
      <w:r w:rsidRPr="00BE5108">
        <w:rPr>
          <w:rFonts w:eastAsiaTheme="minorEastAsia"/>
          <w:lang w:eastAsia="en-GB"/>
        </w:rPr>
        <w:tab/>
        <w:t>Test purpose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8378" w:name="_Toc73963108"/>
      <w:bookmarkStart w:id="8379" w:name="_Toc75260285"/>
      <w:bookmarkStart w:id="8380" w:name="_Toc75275827"/>
      <w:bookmarkStart w:id="8381" w:name="_Toc75276338"/>
      <w:bookmarkStart w:id="8382" w:name="_Toc76541837"/>
      <w:bookmarkStart w:id="8383" w:name="_Toc82437607"/>
      <w:bookmarkStart w:id="8384" w:name="_Toc89944973"/>
      <w:bookmarkStart w:id="8385" w:name="_Toc98753991"/>
      <w:bookmarkStart w:id="8386" w:name="_Toc106180977"/>
      <w:bookmarkStart w:id="8387" w:name="_Toc114151022"/>
      <w:bookmarkStart w:id="8388" w:name="_Toc124151425"/>
      <w:bookmarkStart w:id="8389" w:name="_Toc124151945"/>
      <w:bookmarkStart w:id="8390" w:name="_Toc124152465"/>
      <w:bookmarkStart w:id="8391" w:name="_Toc130396997"/>
      <w:bookmarkStart w:id="8392" w:name="_Toc130397517"/>
      <w:bookmarkStart w:id="8393" w:name="_Toc137558621"/>
      <w:bookmarkStart w:id="8394" w:name="_Toc138862446"/>
      <w:bookmarkStart w:id="8395" w:name="_Toc145532503"/>
      <w:bookmarkStart w:id="8396" w:name="_Toc163218916"/>
      <w:bookmarkStart w:id="8397" w:name="_Toc176702247"/>
      <w:bookmarkStart w:id="8398" w:name="_Toc187262690"/>
      <w:r w:rsidRPr="00BE5108">
        <w:rPr>
          <w:rFonts w:eastAsiaTheme="minorEastAsia"/>
          <w:lang w:eastAsia="en-GB"/>
        </w:rPr>
        <w:t>8.2.2.3.4</w:t>
      </w:r>
      <w:r w:rsidRPr="00BE5108">
        <w:rPr>
          <w:rFonts w:eastAsiaTheme="minorEastAsia"/>
          <w:lang w:eastAsia="en-GB"/>
        </w:rPr>
        <w:tab/>
        <w:t>Method of test</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8399" w:name="_Toc73963109"/>
      <w:bookmarkStart w:id="8400" w:name="_Toc75260286"/>
      <w:bookmarkStart w:id="8401" w:name="_Toc75275828"/>
      <w:bookmarkStart w:id="8402" w:name="_Toc75276339"/>
      <w:bookmarkStart w:id="8403" w:name="_Toc76541838"/>
      <w:bookmarkStart w:id="8404" w:name="_Toc82437608"/>
      <w:bookmarkStart w:id="8405" w:name="_Toc89944974"/>
      <w:bookmarkStart w:id="8406" w:name="_Toc98753992"/>
      <w:bookmarkStart w:id="8407" w:name="_Toc106180978"/>
      <w:bookmarkStart w:id="8408" w:name="_Toc114151023"/>
      <w:bookmarkStart w:id="8409" w:name="_Toc124151426"/>
      <w:bookmarkStart w:id="8410" w:name="_Toc124151946"/>
      <w:bookmarkStart w:id="8411" w:name="_Toc124152466"/>
      <w:bookmarkStart w:id="8412" w:name="_Toc130396998"/>
      <w:bookmarkStart w:id="8413" w:name="_Toc130397518"/>
      <w:bookmarkStart w:id="8414" w:name="_Toc137558622"/>
      <w:bookmarkStart w:id="8415" w:name="_Toc138862447"/>
      <w:bookmarkStart w:id="8416" w:name="_Toc145532504"/>
      <w:bookmarkStart w:id="8417" w:name="_Toc163218917"/>
      <w:bookmarkStart w:id="8418" w:name="_Toc176702248"/>
      <w:bookmarkStart w:id="8419" w:name="_Toc187262691"/>
      <w:r w:rsidRPr="00BE5108">
        <w:rPr>
          <w:rFonts w:eastAsiaTheme="minorEastAsia"/>
          <w:lang w:eastAsia="en-GB"/>
        </w:rPr>
        <w:t>8.2.2.3.5</w:t>
      </w:r>
      <w:r w:rsidRPr="00BE5108">
        <w:rPr>
          <w:rFonts w:eastAsiaTheme="minorEastAsia"/>
          <w:lang w:eastAsia="en-GB"/>
        </w:rPr>
        <w:tab/>
        <w:t>Test requirement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lastRenderedPageBreak/>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bookmarkStart w:id="8420" w:name="_Toc176702249"/>
      <w:bookmarkStart w:id="8421" w:name="_Toc187262692"/>
      <w:r w:rsidRPr="00BE5108">
        <w:t>8.2.2</w:t>
      </w:r>
      <w:r>
        <w:t>B</w:t>
      </w:r>
      <w:r w:rsidRPr="00BE5108">
        <w:tab/>
        <w:t>Demodulation performance requirements</w:t>
      </w:r>
      <w:r>
        <w:t xml:space="preserve"> for mIAB</w:t>
      </w:r>
      <w:bookmarkEnd w:id="8420"/>
      <w:bookmarkEnd w:id="8421"/>
    </w:p>
    <w:p w14:paraId="74940878" w14:textId="77777777" w:rsidR="003F05DC" w:rsidRPr="00BE5108" w:rsidRDefault="003F05DC" w:rsidP="003F05DC">
      <w:pPr>
        <w:pStyle w:val="Heading4"/>
      </w:pPr>
      <w:bookmarkStart w:id="8422" w:name="_Toc176702250"/>
      <w:bookmarkStart w:id="8423" w:name="_Toc187262693"/>
      <w:r w:rsidRPr="00BE5108">
        <w:t>8.2.2</w:t>
      </w:r>
      <w:r>
        <w:t>B</w:t>
      </w:r>
      <w:r w:rsidRPr="00BE5108">
        <w:t>.1</w:t>
      </w:r>
      <w:r w:rsidRPr="00BE5108">
        <w:tab/>
        <w:t>General</w:t>
      </w:r>
      <w:bookmarkEnd w:id="8422"/>
      <w:bookmarkEnd w:id="8423"/>
    </w:p>
    <w:p w14:paraId="6E15E3A5" w14:textId="77777777" w:rsidR="003F05DC" w:rsidRPr="002C12D5" w:rsidRDefault="003F05DC" w:rsidP="003F05DC">
      <w:pPr>
        <w:pStyle w:val="Heading5"/>
      </w:pPr>
      <w:bookmarkStart w:id="8424" w:name="_Toc176702251"/>
      <w:bookmarkStart w:id="8425" w:name="_Toc187262694"/>
      <w:r w:rsidRPr="002C12D5">
        <w:t>8.2.</w:t>
      </w:r>
      <w:r>
        <w:t>2B</w:t>
      </w:r>
      <w:r w:rsidRPr="002C12D5">
        <w:t>.1</w:t>
      </w:r>
      <w:r>
        <w:t>.1</w:t>
      </w:r>
      <w:r w:rsidRPr="002C12D5">
        <w:rPr>
          <w:rFonts w:hint="eastAsia"/>
        </w:rPr>
        <w:tab/>
      </w:r>
      <w:r w:rsidRPr="002C12D5">
        <w:t>Applicability of requirements</w:t>
      </w:r>
      <w:bookmarkEnd w:id="8424"/>
      <w:bookmarkEnd w:id="8425"/>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bookmarkStart w:id="8426" w:name="_Toc176702252"/>
      <w:bookmarkStart w:id="8427" w:name="_Toc187262695"/>
      <w:r w:rsidRPr="00BE5108">
        <w:t>8.2.2</w:t>
      </w:r>
      <w:r>
        <w:t>B</w:t>
      </w:r>
      <w:r w:rsidRPr="00BE5108">
        <w:t>.2</w:t>
      </w:r>
      <w:r w:rsidRPr="00BE5108">
        <w:tab/>
        <w:t>Performance requirements for PDSCH</w:t>
      </w:r>
      <w:bookmarkEnd w:id="8426"/>
      <w:bookmarkEnd w:id="8427"/>
    </w:p>
    <w:p w14:paraId="0EB303F1" w14:textId="77777777" w:rsidR="003F05DC" w:rsidRPr="00BE5108" w:rsidRDefault="003F05DC" w:rsidP="003F05DC">
      <w:pPr>
        <w:pStyle w:val="Heading5"/>
        <w:rPr>
          <w:lang w:eastAsia="en-GB"/>
        </w:rPr>
      </w:pPr>
      <w:bookmarkStart w:id="8428" w:name="_Toc176702253"/>
      <w:bookmarkStart w:id="8429" w:name="_Toc187262696"/>
      <w:r w:rsidRPr="00BE5108">
        <w:rPr>
          <w:lang w:eastAsia="en-GB"/>
        </w:rPr>
        <w:t>8.2.2</w:t>
      </w:r>
      <w:r>
        <w:rPr>
          <w:lang w:eastAsia="en-GB"/>
        </w:rPr>
        <w:t>B</w:t>
      </w:r>
      <w:r w:rsidRPr="00BE5108">
        <w:rPr>
          <w:lang w:eastAsia="en-GB"/>
        </w:rPr>
        <w:t>.2.1</w:t>
      </w:r>
      <w:r w:rsidRPr="00BE5108">
        <w:rPr>
          <w:lang w:eastAsia="en-GB"/>
        </w:rPr>
        <w:tab/>
        <w:t>Definition and applicability</w:t>
      </w:r>
      <w:bookmarkEnd w:id="8428"/>
      <w:bookmarkEnd w:id="8429"/>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bookmarkStart w:id="8430" w:name="_Toc176702254"/>
      <w:bookmarkStart w:id="8431" w:name="_Toc187262697"/>
      <w:r w:rsidRPr="00BE5108">
        <w:rPr>
          <w:lang w:eastAsia="en-GB"/>
        </w:rPr>
        <w:t>8.2.2</w:t>
      </w:r>
      <w:r>
        <w:rPr>
          <w:lang w:eastAsia="en-GB"/>
        </w:rPr>
        <w:t>B</w:t>
      </w:r>
      <w:r w:rsidRPr="00BE5108">
        <w:rPr>
          <w:lang w:eastAsia="en-GB"/>
        </w:rPr>
        <w:t>.2.2</w:t>
      </w:r>
      <w:r w:rsidRPr="00BE5108">
        <w:rPr>
          <w:lang w:eastAsia="en-GB"/>
        </w:rPr>
        <w:tab/>
        <w:t>Minimum requirement</w:t>
      </w:r>
      <w:bookmarkEnd w:id="8430"/>
      <w:bookmarkEnd w:id="8431"/>
    </w:p>
    <w:p w14:paraId="053761E3" w14:textId="51BFDF51" w:rsidR="003F05DC" w:rsidRPr="00BE5108" w:rsidRDefault="00E30C63" w:rsidP="003F05DC">
      <w:r>
        <w:t>The minimum requirement is in TS 38.174 [2] clause</w:t>
      </w:r>
      <w:r w:rsidR="00065C4F">
        <w:t xml:space="preserve"> </w:t>
      </w:r>
      <w:r>
        <w:rPr>
          <w:rFonts w:hint="eastAsia"/>
          <w:lang w:eastAsia="zh-CN"/>
        </w:rPr>
        <w:t>8.2.2B.1</w:t>
      </w:r>
      <w:r>
        <w:t>.</w:t>
      </w:r>
    </w:p>
    <w:p w14:paraId="38B30713" w14:textId="77777777" w:rsidR="003F05DC" w:rsidRPr="00BE5108" w:rsidRDefault="003F05DC" w:rsidP="003F05DC">
      <w:pPr>
        <w:pStyle w:val="Heading5"/>
        <w:rPr>
          <w:lang w:eastAsia="en-GB"/>
        </w:rPr>
      </w:pPr>
      <w:bookmarkStart w:id="8432" w:name="_Toc176702255"/>
      <w:bookmarkStart w:id="8433" w:name="_Toc187262698"/>
      <w:r w:rsidRPr="00BE5108">
        <w:rPr>
          <w:lang w:eastAsia="en-GB"/>
        </w:rPr>
        <w:t>8.2.2</w:t>
      </w:r>
      <w:r>
        <w:rPr>
          <w:lang w:eastAsia="en-GB"/>
        </w:rPr>
        <w:t>B</w:t>
      </w:r>
      <w:r w:rsidRPr="00BE5108">
        <w:rPr>
          <w:lang w:eastAsia="en-GB"/>
        </w:rPr>
        <w:t>.2.3</w:t>
      </w:r>
      <w:r w:rsidRPr="00BE5108">
        <w:rPr>
          <w:lang w:eastAsia="en-GB"/>
        </w:rPr>
        <w:tab/>
        <w:t>Test purpose</w:t>
      </w:r>
      <w:bookmarkEnd w:id="8432"/>
      <w:bookmarkEnd w:id="8433"/>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bookmarkStart w:id="8434" w:name="_Toc176702256"/>
      <w:bookmarkStart w:id="8435" w:name="_Toc187262699"/>
      <w:r w:rsidRPr="00BE5108">
        <w:rPr>
          <w:lang w:eastAsia="en-GB"/>
        </w:rPr>
        <w:lastRenderedPageBreak/>
        <w:t>8.2.2</w:t>
      </w:r>
      <w:r>
        <w:rPr>
          <w:lang w:eastAsia="en-GB"/>
        </w:rPr>
        <w:t>B</w:t>
      </w:r>
      <w:r w:rsidRPr="00BE5108">
        <w:rPr>
          <w:lang w:eastAsia="en-GB"/>
        </w:rPr>
        <w:t>.2.4</w:t>
      </w:r>
      <w:r w:rsidRPr="00BE5108">
        <w:rPr>
          <w:lang w:eastAsia="en-GB"/>
        </w:rPr>
        <w:tab/>
        <w:t>Method of test</w:t>
      </w:r>
      <w:bookmarkEnd w:id="8434"/>
      <w:bookmarkEnd w:id="8435"/>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lastRenderedPageBreak/>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bookmarkStart w:id="8436" w:name="_Toc176702257"/>
      <w:bookmarkStart w:id="8437" w:name="_Toc187262700"/>
      <w:r w:rsidRPr="00BE5108">
        <w:rPr>
          <w:lang w:eastAsia="en-GB"/>
        </w:rPr>
        <w:t>8.2.2</w:t>
      </w:r>
      <w:r>
        <w:rPr>
          <w:lang w:eastAsia="en-GB"/>
        </w:rPr>
        <w:t>B</w:t>
      </w:r>
      <w:r w:rsidRPr="00BE5108">
        <w:rPr>
          <w:lang w:eastAsia="en-GB"/>
        </w:rPr>
        <w:t>.2.5</w:t>
      </w:r>
      <w:r w:rsidRPr="00BE5108">
        <w:rPr>
          <w:lang w:eastAsia="en-GB"/>
        </w:rPr>
        <w:tab/>
        <w:t>Test requirement</w:t>
      </w:r>
      <w:bookmarkEnd w:id="8436"/>
      <w:bookmarkEnd w:id="8437"/>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lastRenderedPageBreak/>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bookmarkStart w:id="8438" w:name="_Toc176702258"/>
      <w:bookmarkStart w:id="8439" w:name="_Toc187262701"/>
      <w:r w:rsidRPr="00BE5108">
        <w:t>8.2.2</w:t>
      </w:r>
      <w:r>
        <w:t>B</w:t>
      </w:r>
      <w:r w:rsidRPr="00BE5108">
        <w:t>.3</w:t>
      </w:r>
      <w:r w:rsidRPr="00BE5108">
        <w:tab/>
        <w:t>Performance requirements for PDCCH</w:t>
      </w:r>
      <w:bookmarkEnd w:id="8438"/>
      <w:bookmarkEnd w:id="8439"/>
    </w:p>
    <w:p w14:paraId="56F04E00" w14:textId="77777777" w:rsidR="003F05DC" w:rsidRPr="00BE5108" w:rsidRDefault="003F05DC" w:rsidP="003F05DC">
      <w:pPr>
        <w:pStyle w:val="Heading5"/>
        <w:rPr>
          <w:lang w:eastAsia="en-GB"/>
        </w:rPr>
      </w:pPr>
      <w:bookmarkStart w:id="8440" w:name="_Toc176702259"/>
      <w:bookmarkStart w:id="8441" w:name="_Toc187262702"/>
      <w:r w:rsidRPr="00BE5108">
        <w:rPr>
          <w:lang w:eastAsia="en-GB"/>
        </w:rPr>
        <w:t>8.2.2</w:t>
      </w:r>
      <w:r>
        <w:rPr>
          <w:lang w:eastAsia="en-GB"/>
        </w:rPr>
        <w:t>B</w:t>
      </w:r>
      <w:r w:rsidRPr="00BE5108">
        <w:rPr>
          <w:lang w:eastAsia="en-GB"/>
        </w:rPr>
        <w:t>.3.1</w:t>
      </w:r>
      <w:r w:rsidRPr="00BE5108">
        <w:rPr>
          <w:lang w:eastAsia="en-GB"/>
        </w:rPr>
        <w:tab/>
        <w:t>Definition and applicability</w:t>
      </w:r>
      <w:bookmarkEnd w:id="8440"/>
      <w:bookmarkEnd w:id="8441"/>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bookmarkStart w:id="8442" w:name="_Toc176702260"/>
      <w:bookmarkStart w:id="8443" w:name="_Toc187262703"/>
      <w:r w:rsidRPr="00BE5108">
        <w:rPr>
          <w:lang w:eastAsia="en-GB"/>
        </w:rPr>
        <w:t>8.2.2</w:t>
      </w:r>
      <w:r>
        <w:rPr>
          <w:lang w:eastAsia="en-GB"/>
        </w:rPr>
        <w:t>B</w:t>
      </w:r>
      <w:r w:rsidRPr="00BE5108">
        <w:rPr>
          <w:lang w:eastAsia="en-GB"/>
        </w:rPr>
        <w:t>.3.2</w:t>
      </w:r>
      <w:r w:rsidRPr="00BE5108">
        <w:rPr>
          <w:lang w:eastAsia="en-GB"/>
        </w:rPr>
        <w:tab/>
        <w:t>Minimum requirement</w:t>
      </w:r>
      <w:bookmarkEnd w:id="8442"/>
      <w:bookmarkEnd w:id="8443"/>
    </w:p>
    <w:p w14:paraId="77E40ADE" w14:textId="01EECC52" w:rsidR="003F05DC" w:rsidRPr="00BE5108" w:rsidRDefault="00E30C63" w:rsidP="003F05DC">
      <w:r>
        <w:t>The minimum requirement is in TS 38.174 [2] clause</w:t>
      </w:r>
      <w:r w:rsidR="00065C4F">
        <w:t xml:space="preserve"> </w:t>
      </w:r>
      <w:r>
        <w:rPr>
          <w:rFonts w:hint="eastAsia"/>
          <w:lang w:eastAsia="zh-CN"/>
        </w:rPr>
        <w:t>8.2.2B.2</w:t>
      </w:r>
      <w:r>
        <w:t>.</w:t>
      </w:r>
    </w:p>
    <w:p w14:paraId="0281EBBA" w14:textId="77777777" w:rsidR="003F05DC" w:rsidRPr="00BE5108" w:rsidRDefault="003F05DC" w:rsidP="003F05DC">
      <w:pPr>
        <w:pStyle w:val="Heading5"/>
        <w:rPr>
          <w:lang w:eastAsia="en-GB"/>
        </w:rPr>
      </w:pPr>
      <w:bookmarkStart w:id="8444" w:name="_Toc176702261"/>
      <w:bookmarkStart w:id="8445" w:name="_Toc187262704"/>
      <w:r w:rsidRPr="00BE5108">
        <w:rPr>
          <w:lang w:eastAsia="en-GB"/>
        </w:rPr>
        <w:t>8.2.2</w:t>
      </w:r>
      <w:r>
        <w:rPr>
          <w:lang w:eastAsia="en-GB"/>
        </w:rPr>
        <w:t>B</w:t>
      </w:r>
      <w:r w:rsidRPr="00BE5108">
        <w:rPr>
          <w:lang w:eastAsia="en-GB"/>
        </w:rPr>
        <w:t>.3.3</w:t>
      </w:r>
      <w:r w:rsidRPr="00BE5108">
        <w:rPr>
          <w:lang w:eastAsia="en-GB"/>
        </w:rPr>
        <w:tab/>
        <w:t>Test purpose</w:t>
      </w:r>
      <w:bookmarkEnd w:id="8444"/>
      <w:bookmarkEnd w:id="8445"/>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bookmarkStart w:id="8446" w:name="_Toc176702262"/>
      <w:bookmarkStart w:id="8447" w:name="_Toc187262705"/>
      <w:r w:rsidRPr="00BE5108">
        <w:rPr>
          <w:lang w:eastAsia="en-GB"/>
        </w:rPr>
        <w:t>8.2.2</w:t>
      </w:r>
      <w:r>
        <w:rPr>
          <w:lang w:eastAsia="en-GB"/>
        </w:rPr>
        <w:t>B</w:t>
      </w:r>
      <w:r w:rsidRPr="00BE5108">
        <w:rPr>
          <w:lang w:eastAsia="en-GB"/>
        </w:rPr>
        <w:t>.3.4</w:t>
      </w:r>
      <w:r w:rsidRPr="00BE5108">
        <w:rPr>
          <w:lang w:eastAsia="en-GB"/>
        </w:rPr>
        <w:tab/>
        <w:t>Method of test</w:t>
      </w:r>
      <w:bookmarkEnd w:id="8446"/>
      <w:bookmarkEnd w:id="8447"/>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lastRenderedPageBreak/>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bookmarkStart w:id="8448" w:name="_Toc176702263"/>
      <w:bookmarkStart w:id="8449" w:name="_Toc187262706"/>
      <w:r w:rsidRPr="00BE5108">
        <w:rPr>
          <w:lang w:eastAsia="en-GB"/>
        </w:rPr>
        <w:t>8.2.2</w:t>
      </w:r>
      <w:r>
        <w:rPr>
          <w:lang w:eastAsia="en-GB"/>
        </w:rPr>
        <w:t>B</w:t>
      </w:r>
      <w:r w:rsidRPr="00BE5108">
        <w:rPr>
          <w:lang w:eastAsia="en-GB"/>
        </w:rPr>
        <w:t>.3.5</w:t>
      </w:r>
      <w:r w:rsidRPr="00BE5108">
        <w:rPr>
          <w:lang w:eastAsia="en-GB"/>
        </w:rPr>
        <w:tab/>
        <w:t>Test requirement</w:t>
      </w:r>
      <w:bookmarkEnd w:id="8448"/>
      <w:bookmarkEnd w:id="8449"/>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450" w:name="_Toc73963110"/>
      <w:bookmarkStart w:id="8451" w:name="_Toc75260287"/>
      <w:bookmarkStart w:id="8452" w:name="_Toc75275829"/>
      <w:bookmarkStart w:id="8453" w:name="_Toc75276340"/>
      <w:bookmarkStart w:id="8454" w:name="_Toc76541839"/>
      <w:bookmarkStart w:id="8455" w:name="_Toc82437609"/>
      <w:bookmarkStart w:id="8456" w:name="_Toc89944975"/>
      <w:bookmarkStart w:id="8457" w:name="_Toc98753993"/>
      <w:bookmarkStart w:id="8458" w:name="_Toc106180979"/>
      <w:bookmarkStart w:id="8459" w:name="_Toc114151024"/>
      <w:bookmarkStart w:id="8460" w:name="_Toc124151427"/>
      <w:bookmarkStart w:id="8461" w:name="_Toc124151947"/>
      <w:bookmarkStart w:id="8462" w:name="_Toc124152467"/>
      <w:bookmarkStart w:id="8463" w:name="_Toc130396999"/>
      <w:bookmarkStart w:id="8464" w:name="_Toc130397519"/>
      <w:bookmarkStart w:id="8465" w:name="_Toc137558623"/>
      <w:bookmarkStart w:id="8466" w:name="_Toc138862448"/>
      <w:bookmarkStart w:id="8467" w:name="_Toc145532505"/>
      <w:bookmarkStart w:id="8468" w:name="_Toc163218918"/>
      <w:bookmarkStart w:id="8469" w:name="_Toc176702264"/>
      <w:bookmarkStart w:id="8470" w:name="_Toc187262707"/>
      <w:r w:rsidRPr="00BE5108">
        <w:rPr>
          <w:rFonts w:eastAsiaTheme="minorEastAsia"/>
        </w:rPr>
        <w:t>8.2.3</w:t>
      </w:r>
      <w:r w:rsidRPr="00BE5108">
        <w:rPr>
          <w:rFonts w:eastAsiaTheme="minorEastAsia"/>
        </w:rPr>
        <w:tab/>
        <w:t>CSI reporting requirements</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AA91992" w14:textId="77777777" w:rsidR="00345ACA" w:rsidRPr="00BE5108" w:rsidRDefault="00345ACA" w:rsidP="00345ACA">
      <w:pPr>
        <w:pStyle w:val="Heading4"/>
        <w:rPr>
          <w:rFonts w:eastAsiaTheme="minorEastAsia"/>
        </w:rPr>
      </w:pPr>
      <w:bookmarkStart w:id="8471" w:name="_Toc73963111"/>
      <w:bookmarkStart w:id="8472" w:name="_Toc75260288"/>
      <w:bookmarkStart w:id="8473" w:name="_Toc75275830"/>
      <w:bookmarkStart w:id="8474" w:name="_Toc75276341"/>
      <w:bookmarkStart w:id="8475" w:name="_Toc76541840"/>
      <w:bookmarkStart w:id="8476" w:name="_Toc82437610"/>
      <w:bookmarkStart w:id="8477" w:name="_Toc89944976"/>
      <w:bookmarkStart w:id="8478" w:name="_Toc98753994"/>
      <w:bookmarkStart w:id="8479" w:name="_Toc106180980"/>
      <w:bookmarkStart w:id="8480" w:name="_Toc114151025"/>
      <w:bookmarkStart w:id="8481" w:name="_Toc124151428"/>
      <w:bookmarkStart w:id="8482" w:name="_Toc124151948"/>
      <w:bookmarkStart w:id="8483" w:name="_Toc124152468"/>
      <w:bookmarkStart w:id="8484" w:name="_Toc130397000"/>
      <w:bookmarkStart w:id="8485" w:name="_Toc130397520"/>
      <w:bookmarkStart w:id="8486" w:name="_Toc137558624"/>
      <w:bookmarkStart w:id="8487" w:name="_Toc138862449"/>
      <w:bookmarkStart w:id="8488" w:name="_Toc145532506"/>
      <w:bookmarkStart w:id="8489" w:name="_Toc163218919"/>
      <w:bookmarkStart w:id="8490" w:name="_Toc176702265"/>
      <w:bookmarkStart w:id="8491" w:name="_Toc187262708"/>
      <w:r w:rsidRPr="00BE5108">
        <w:rPr>
          <w:rFonts w:eastAsiaTheme="minorEastAsia"/>
        </w:rPr>
        <w:t>8.2.3.1</w:t>
      </w:r>
      <w:r w:rsidRPr="00BE5108">
        <w:rPr>
          <w:rFonts w:eastAsiaTheme="minorEastAsia"/>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446CA1D" w14:textId="77777777" w:rsidR="00345ACA" w:rsidRPr="00BE5108" w:rsidRDefault="00345ACA" w:rsidP="00345ACA">
      <w:pPr>
        <w:pStyle w:val="Heading5"/>
        <w:rPr>
          <w:rFonts w:eastAsiaTheme="minorEastAsia"/>
        </w:rPr>
      </w:pPr>
      <w:bookmarkStart w:id="8492" w:name="_Toc73963112"/>
      <w:bookmarkStart w:id="8493" w:name="_Toc75260289"/>
      <w:bookmarkStart w:id="8494" w:name="_Toc75275831"/>
      <w:bookmarkStart w:id="8495" w:name="_Toc75276342"/>
      <w:bookmarkStart w:id="8496" w:name="_Toc76541841"/>
      <w:bookmarkStart w:id="8497" w:name="_Toc82437611"/>
      <w:bookmarkStart w:id="8498" w:name="_Toc89944977"/>
      <w:bookmarkStart w:id="8499" w:name="_Toc98753995"/>
      <w:bookmarkStart w:id="8500" w:name="_Toc106180981"/>
      <w:bookmarkStart w:id="8501" w:name="_Toc114151026"/>
      <w:bookmarkStart w:id="8502" w:name="_Toc124151429"/>
      <w:bookmarkStart w:id="8503" w:name="_Toc124151949"/>
      <w:bookmarkStart w:id="8504" w:name="_Toc124152469"/>
      <w:bookmarkStart w:id="8505" w:name="_Toc130397001"/>
      <w:bookmarkStart w:id="8506" w:name="_Toc130397521"/>
      <w:bookmarkStart w:id="8507" w:name="_Toc137558625"/>
      <w:bookmarkStart w:id="8508" w:name="_Toc138862450"/>
      <w:bookmarkStart w:id="8509" w:name="_Toc145532507"/>
      <w:bookmarkStart w:id="8510" w:name="_Toc163218920"/>
      <w:bookmarkStart w:id="8511" w:name="_Toc176702266"/>
      <w:bookmarkStart w:id="8512" w:name="_Toc187262709"/>
      <w:r w:rsidRPr="00BE5108">
        <w:rPr>
          <w:rFonts w:eastAsiaTheme="minorEastAsia"/>
        </w:rPr>
        <w:t>8.2.3.1.1</w:t>
      </w:r>
      <w:r w:rsidRPr="00BE5108">
        <w:rPr>
          <w:rFonts w:eastAsiaTheme="minorEastAsia"/>
        </w:rPr>
        <w:tab/>
        <w:t>Applicability rule for IAB-MT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2AC4665F" w14:textId="77777777" w:rsidR="00345ACA" w:rsidRPr="00BE5108" w:rsidRDefault="00345ACA" w:rsidP="00345ACA">
      <w:pPr>
        <w:pStyle w:val="Heading6"/>
        <w:rPr>
          <w:rFonts w:eastAsiaTheme="minorEastAsia"/>
        </w:rPr>
      </w:pPr>
      <w:bookmarkStart w:id="8513" w:name="_Toc73963113"/>
      <w:bookmarkStart w:id="8514" w:name="_Toc75260290"/>
      <w:bookmarkStart w:id="8515" w:name="_Toc75275832"/>
      <w:bookmarkStart w:id="8516" w:name="_Toc75276343"/>
      <w:bookmarkStart w:id="8517" w:name="_Toc76541842"/>
      <w:bookmarkStart w:id="8518" w:name="_Toc82437612"/>
      <w:bookmarkStart w:id="8519" w:name="_Toc89944978"/>
      <w:bookmarkStart w:id="8520" w:name="_Toc98753996"/>
      <w:bookmarkStart w:id="8521" w:name="_Toc106180982"/>
      <w:bookmarkStart w:id="8522" w:name="_Toc114151027"/>
      <w:bookmarkStart w:id="8523" w:name="_Toc124151430"/>
      <w:bookmarkStart w:id="8524" w:name="_Toc124151950"/>
      <w:bookmarkStart w:id="8525" w:name="_Toc124152470"/>
      <w:bookmarkStart w:id="8526" w:name="_Toc130397002"/>
      <w:bookmarkStart w:id="8527" w:name="_Toc130397522"/>
      <w:bookmarkStart w:id="8528" w:name="_Toc137558626"/>
      <w:bookmarkStart w:id="8529" w:name="_Toc138862451"/>
      <w:bookmarkStart w:id="8530" w:name="_Toc145532508"/>
      <w:bookmarkStart w:id="8531" w:name="_Toc163218921"/>
      <w:bookmarkStart w:id="8532" w:name="_Toc176702267"/>
      <w:bookmarkStart w:id="8533" w:name="_Toc187262710"/>
      <w:r w:rsidRPr="00BE5108">
        <w:rPr>
          <w:rFonts w:eastAsiaTheme="minorEastAsia"/>
        </w:rPr>
        <w:t>8.2.3.1.1.1</w:t>
      </w:r>
      <w:r w:rsidRPr="00BE5108">
        <w:rPr>
          <w:rFonts w:eastAsiaTheme="minorEastAsia"/>
        </w:rPr>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63D7ACE" w14:textId="72372A6A" w:rsidR="00BB0386" w:rsidRDefault="00BB0386" w:rsidP="00BB0386">
      <w:pPr>
        <w:rPr>
          <w:lang w:eastAsia="zh-CN"/>
        </w:rPr>
      </w:pPr>
      <w:bookmarkStart w:id="8534" w:name="_Toc73963114"/>
      <w:bookmarkStart w:id="8535" w:name="_Toc75260291"/>
      <w:bookmarkStart w:id="8536" w:name="_Toc75275833"/>
      <w:bookmarkStart w:id="8537" w:name="_Toc75276344"/>
      <w:bookmarkStart w:id="853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539" w:name="_Toc82437613"/>
      <w:bookmarkStart w:id="8540" w:name="_Toc89944979"/>
      <w:bookmarkStart w:id="8541" w:name="_Toc98753997"/>
      <w:bookmarkStart w:id="8542" w:name="_Toc106180983"/>
      <w:bookmarkStart w:id="8543" w:name="_Toc114151028"/>
      <w:bookmarkStart w:id="8544" w:name="_Toc124151431"/>
      <w:bookmarkStart w:id="8545" w:name="_Toc124151951"/>
      <w:bookmarkStart w:id="8546" w:name="_Toc124152471"/>
      <w:bookmarkStart w:id="8547" w:name="_Toc130397003"/>
      <w:bookmarkStart w:id="8548" w:name="_Toc130397523"/>
      <w:bookmarkStart w:id="8549" w:name="_Toc137558627"/>
      <w:bookmarkStart w:id="8550" w:name="_Toc138862452"/>
      <w:bookmarkStart w:id="8551" w:name="_Toc145532509"/>
      <w:bookmarkStart w:id="8552" w:name="_Toc163218922"/>
      <w:bookmarkStart w:id="8553" w:name="_Toc176702268"/>
      <w:bookmarkStart w:id="8554" w:name="_Toc187262711"/>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555" w:name="_Toc73963115"/>
      <w:bookmarkStart w:id="8556" w:name="_Toc75260292"/>
      <w:bookmarkStart w:id="8557" w:name="_Toc75275834"/>
      <w:bookmarkStart w:id="8558" w:name="_Toc75276345"/>
      <w:bookmarkStart w:id="8559" w:name="_Toc76541844"/>
      <w:bookmarkStart w:id="8560" w:name="_Toc82437614"/>
      <w:bookmarkStart w:id="8561" w:name="_Toc89944980"/>
      <w:bookmarkStart w:id="8562" w:name="_Toc98753998"/>
      <w:bookmarkStart w:id="8563" w:name="_Toc106180984"/>
      <w:bookmarkStart w:id="8564" w:name="_Toc114151029"/>
      <w:bookmarkStart w:id="8565" w:name="_Toc124151432"/>
      <w:bookmarkStart w:id="8566" w:name="_Toc124151952"/>
      <w:bookmarkStart w:id="8567" w:name="_Toc124152472"/>
      <w:bookmarkStart w:id="8568" w:name="_Toc130397004"/>
      <w:bookmarkStart w:id="8569" w:name="_Toc130397524"/>
      <w:bookmarkStart w:id="8570" w:name="_Toc137558628"/>
      <w:bookmarkStart w:id="8571" w:name="_Toc138862453"/>
      <w:bookmarkStart w:id="8572" w:name="_Toc145532510"/>
      <w:bookmarkStart w:id="8573" w:name="_Toc163218923"/>
      <w:bookmarkStart w:id="8574" w:name="_Toc176702269"/>
      <w:bookmarkStart w:id="8575" w:name="_Toc187262712"/>
      <w:r w:rsidRPr="00BE5108">
        <w:rPr>
          <w:rFonts w:eastAsiaTheme="minorEastAsia"/>
        </w:rPr>
        <w:t>8.2.3.1.1.3</w:t>
      </w:r>
      <w:r w:rsidRPr="00BE5108">
        <w:rPr>
          <w:rFonts w:eastAsiaTheme="minorEastAsia"/>
        </w:rPr>
        <w:tab/>
        <w:t>Applicability of requirements for TDD with different UL-DL patterns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22142BC9" w14:textId="77777777" w:rsidR="00997B97" w:rsidRDefault="00997B97" w:rsidP="00997B97">
      <w:bookmarkStart w:id="8576" w:name="_Toc73963116"/>
      <w:bookmarkStart w:id="8577" w:name="_Toc75260293"/>
      <w:bookmarkStart w:id="8578" w:name="_Toc75275835"/>
      <w:bookmarkStart w:id="8579" w:name="_Toc75276346"/>
      <w:bookmarkStart w:id="858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581" w:name="_Toc82437615"/>
      <w:bookmarkStart w:id="8582" w:name="_Toc89944981"/>
      <w:bookmarkStart w:id="8583" w:name="_Toc98753999"/>
      <w:bookmarkStart w:id="8584" w:name="_Toc106180985"/>
      <w:bookmarkStart w:id="8585" w:name="_Toc114151030"/>
      <w:bookmarkStart w:id="8586" w:name="_Toc124151433"/>
      <w:bookmarkStart w:id="8587" w:name="_Toc124151953"/>
      <w:bookmarkStart w:id="8588" w:name="_Toc124152473"/>
      <w:bookmarkStart w:id="8589" w:name="_Toc130397005"/>
      <w:bookmarkStart w:id="8590" w:name="_Toc130397525"/>
      <w:bookmarkStart w:id="8591" w:name="_Toc137558629"/>
      <w:bookmarkStart w:id="8592" w:name="_Toc138862454"/>
      <w:bookmarkStart w:id="8593" w:name="_Toc145532511"/>
      <w:bookmarkStart w:id="8594" w:name="_Toc163218924"/>
      <w:bookmarkStart w:id="8595" w:name="_Toc176702270"/>
      <w:bookmarkStart w:id="8596" w:name="_Toc187262713"/>
      <w:r w:rsidRPr="008628E4">
        <w:t>8.2.3.1.1.4</w:t>
      </w:r>
      <w:r w:rsidRPr="008628E4">
        <w:tab/>
        <w:t>Applicability of requirements for IAB-MT features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8597" w:name="_Toc75165403"/>
      <w:bookmarkStart w:id="8598" w:name="_Toc75334327"/>
      <w:bookmarkStart w:id="8599" w:name="_Toc75508519"/>
      <w:bookmarkStart w:id="8600" w:name="_Toc75816258"/>
      <w:bookmarkStart w:id="8601" w:name="_Toc76541416"/>
      <w:bookmarkStart w:id="8602" w:name="_Toc76541983"/>
      <w:bookmarkStart w:id="8603" w:name="_Toc82429873"/>
      <w:bookmarkStart w:id="8604" w:name="_Toc89940124"/>
      <w:bookmarkStart w:id="8605" w:name="_Toc98754450"/>
      <w:bookmarkStart w:id="8606" w:name="_Toc106178264"/>
      <w:bookmarkStart w:id="8607" w:name="_Toc114148982"/>
      <w:bookmarkStart w:id="8608" w:name="_Toc130393767"/>
      <w:bookmarkStart w:id="8609" w:name="_Toc137558630"/>
      <w:bookmarkStart w:id="8610" w:name="_Toc138862455"/>
      <w:bookmarkStart w:id="8611" w:name="_Toc145532512"/>
      <w:bookmarkStart w:id="8612" w:name="_Toc163218925"/>
      <w:bookmarkStart w:id="8613" w:name="_Toc176702271"/>
      <w:bookmarkStart w:id="8614" w:name="_Toc187262714"/>
      <w:r w:rsidRPr="00C13E62">
        <w:t>8.2.3.1.2</w:t>
      </w:r>
      <w:r w:rsidRPr="00C13E62">
        <w:tab/>
        <w:t>Common test parameters</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8615" w:name="_Toc82437616"/>
      <w:bookmarkStart w:id="8616" w:name="_Toc89944982"/>
      <w:bookmarkStart w:id="8617" w:name="_Toc98754000"/>
      <w:bookmarkStart w:id="8618" w:name="_Toc106180986"/>
      <w:bookmarkStart w:id="8619" w:name="_Toc114151031"/>
      <w:bookmarkStart w:id="8620" w:name="_Toc124151434"/>
      <w:bookmarkStart w:id="8621" w:name="_Toc124151954"/>
      <w:bookmarkStart w:id="8622" w:name="_Toc124152474"/>
      <w:bookmarkStart w:id="8623" w:name="_Toc130397006"/>
      <w:bookmarkStart w:id="8624" w:name="_Toc130397526"/>
      <w:bookmarkStart w:id="8625" w:name="_Toc137558631"/>
      <w:bookmarkStart w:id="8626" w:name="_Toc138862456"/>
      <w:bookmarkStart w:id="8627" w:name="_Toc145532513"/>
      <w:bookmarkStart w:id="8628" w:name="_Toc163218926"/>
      <w:bookmarkStart w:id="8629" w:name="_Toc176702272"/>
      <w:bookmarkStart w:id="8630" w:name="_Toc187262715"/>
      <w:r w:rsidRPr="00BE5108">
        <w:rPr>
          <w:rFonts w:eastAsiaTheme="minorEastAsia"/>
        </w:rPr>
        <w:t>8.2.3.2</w:t>
      </w:r>
      <w:r w:rsidRPr="00BE5108">
        <w:rPr>
          <w:rFonts w:eastAsiaTheme="minorEastAsia"/>
        </w:rPr>
        <w:tab/>
        <w:t>Reporting Channel Quality Indicator (CQI)</w:t>
      </w:r>
      <w:bookmarkEnd w:id="8576"/>
      <w:bookmarkEnd w:id="8577"/>
      <w:bookmarkEnd w:id="8578"/>
      <w:bookmarkEnd w:id="8579"/>
      <w:bookmarkEnd w:id="8580"/>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F2D1B64" w14:textId="77777777" w:rsidR="00345ACA" w:rsidRPr="00BE5108" w:rsidRDefault="00345ACA" w:rsidP="00345ACA">
      <w:pPr>
        <w:pStyle w:val="Heading5"/>
        <w:rPr>
          <w:rFonts w:eastAsiaTheme="minorEastAsia"/>
        </w:rPr>
      </w:pPr>
      <w:bookmarkStart w:id="8631" w:name="_Toc73963117"/>
      <w:bookmarkStart w:id="8632" w:name="_Toc75260294"/>
      <w:bookmarkStart w:id="8633" w:name="_Toc75275836"/>
      <w:bookmarkStart w:id="8634" w:name="_Toc75276347"/>
      <w:bookmarkStart w:id="8635" w:name="_Toc76541846"/>
      <w:bookmarkStart w:id="8636" w:name="_Toc82437617"/>
      <w:bookmarkStart w:id="8637" w:name="_Toc89944983"/>
      <w:bookmarkStart w:id="8638" w:name="_Toc98754001"/>
      <w:bookmarkStart w:id="8639" w:name="_Toc106180987"/>
      <w:bookmarkStart w:id="8640" w:name="_Toc114151032"/>
      <w:bookmarkStart w:id="8641" w:name="_Toc124151435"/>
      <w:bookmarkStart w:id="8642" w:name="_Toc124151955"/>
      <w:bookmarkStart w:id="8643" w:name="_Toc124152475"/>
      <w:bookmarkStart w:id="8644" w:name="_Toc130397007"/>
      <w:bookmarkStart w:id="8645" w:name="_Toc130397527"/>
      <w:bookmarkStart w:id="8646" w:name="_Toc137558632"/>
      <w:bookmarkStart w:id="8647" w:name="_Toc138862457"/>
      <w:bookmarkStart w:id="8648" w:name="_Toc145532514"/>
      <w:bookmarkStart w:id="8649" w:name="_Toc163218927"/>
      <w:bookmarkStart w:id="8650" w:name="_Toc176702273"/>
      <w:bookmarkStart w:id="8651" w:name="_Toc187262716"/>
      <w:r w:rsidRPr="00BE5108">
        <w:rPr>
          <w:rFonts w:eastAsiaTheme="minorEastAsia"/>
        </w:rPr>
        <w:t>8.2.3.2.1</w:t>
      </w:r>
      <w:r w:rsidRPr="00BE5108">
        <w:rPr>
          <w:rFonts w:eastAsiaTheme="minorEastAsia"/>
        </w:rPr>
        <w:tab/>
        <w:t>Definition and applicability</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1080A060" w14:textId="77777777" w:rsidR="00345ACA" w:rsidRPr="00BE5108" w:rsidRDefault="00345ACA" w:rsidP="00345ACA">
      <w:pPr>
        <w:rPr>
          <w:rFonts w:eastAsiaTheme="minorEastAsia"/>
        </w:rPr>
      </w:pPr>
      <w:r w:rsidRPr="00BE5108">
        <w:rPr>
          <w:rFonts w:eastAsiaTheme="minorEastAsia"/>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w:t>
      </w:r>
      <w:r w:rsidRPr="00BE5108">
        <w:rPr>
          <w:rFonts w:eastAsiaTheme="minorEastAsia"/>
        </w:rPr>
        <w:lastRenderedPageBreak/>
        <w:t>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652" w:name="_Toc73963118"/>
      <w:bookmarkStart w:id="8653" w:name="_Toc75260295"/>
      <w:bookmarkStart w:id="8654" w:name="_Toc75275837"/>
      <w:bookmarkStart w:id="8655" w:name="_Toc75276348"/>
      <w:bookmarkStart w:id="8656" w:name="_Toc76541847"/>
      <w:bookmarkStart w:id="8657" w:name="_Toc82437618"/>
      <w:bookmarkStart w:id="8658" w:name="_Toc89944984"/>
      <w:bookmarkStart w:id="8659" w:name="_Toc98754002"/>
      <w:bookmarkStart w:id="8660" w:name="_Toc106180988"/>
      <w:bookmarkStart w:id="8661" w:name="_Toc114151033"/>
      <w:bookmarkStart w:id="8662" w:name="_Toc124151436"/>
      <w:bookmarkStart w:id="8663" w:name="_Toc124151956"/>
      <w:bookmarkStart w:id="8664" w:name="_Toc124152476"/>
      <w:bookmarkStart w:id="8665" w:name="_Toc130397008"/>
      <w:bookmarkStart w:id="8666" w:name="_Toc130397528"/>
      <w:bookmarkStart w:id="8667" w:name="_Toc137558633"/>
      <w:bookmarkStart w:id="8668" w:name="_Toc138862458"/>
      <w:bookmarkStart w:id="8669" w:name="_Toc145532515"/>
      <w:bookmarkStart w:id="8670" w:name="_Toc163218928"/>
      <w:bookmarkStart w:id="8671" w:name="_Toc176702274"/>
      <w:bookmarkStart w:id="8672" w:name="_Toc187262717"/>
      <w:r w:rsidRPr="00BE5108">
        <w:rPr>
          <w:rFonts w:eastAsiaTheme="minorEastAsia"/>
        </w:rPr>
        <w:t>8.2.3.2.2</w:t>
      </w:r>
      <w:r w:rsidRPr="00BE5108">
        <w:rPr>
          <w:rFonts w:eastAsiaTheme="minorEastAsia"/>
        </w:rPr>
        <w:tab/>
        <w:t>Minimum requirement</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673" w:name="_Toc73963119"/>
      <w:bookmarkStart w:id="8674" w:name="_Toc75260296"/>
      <w:bookmarkStart w:id="8675" w:name="_Toc75275838"/>
      <w:bookmarkStart w:id="8676" w:name="_Toc75276349"/>
      <w:bookmarkStart w:id="8677" w:name="_Toc76541848"/>
      <w:bookmarkStart w:id="8678" w:name="_Toc82437619"/>
      <w:bookmarkStart w:id="8679" w:name="_Toc89944985"/>
      <w:bookmarkStart w:id="8680" w:name="_Toc98754003"/>
      <w:bookmarkStart w:id="8681" w:name="_Toc106180989"/>
      <w:bookmarkStart w:id="8682" w:name="_Toc114151034"/>
      <w:bookmarkStart w:id="8683" w:name="_Toc124151437"/>
      <w:bookmarkStart w:id="8684" w:name="_Toc124151957"/>
      <w:bookmarkStart w:id="8685" w:name="_Toc124152477"/>
      <w:bookmarkStart w:id="8686" w:name="_Toc130397009"/>
      <w:bookmarkStart w:id="8687" w:name="_Toc130397529"/>
      <w:bookmarkStart w:id="8688" w:name="_Toc137558634"/>
      <w:bookmarkStart w:id="8689" w:name="_Toc138862459"/>
      <w:bookmarkStart w:id="8690" w:name="_Toc145532516"/>
      <w:bookmarkStart w:id="8691" w:name="_Toc163218929"/>
      <w:bookmarkStart w:id="8692" w:name="_Toc176702275"/>
      <w:bookmarkStart w:id="8693" w:name="_Toc187262718"/>
      <w:r w:rsidRPr="00BE5108">
        <w:rPr>
          <w:rFonts w:eastAsiaTheme="minorEastAsia"/>
        </w:rPr>
        <w:t>8.2.3.2.3</w:t>
      </w:r>
      <w:r w:rsidRPr="00BE5108">
        <w:rPr>
          <w:rFonts w:eastAsiaTheme="minorEastAsia"/>
        </w:rPr>
        <w:tab/>
        <w:t>Test purpose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694" w:name="_Toc73963120"/>
      <w:bookmarkStart w:id="8695" w:name="_Toc75260297"/>
      <w:bookmarkStart w:id="8696" w:name="_Toc75275839"/>
      <w:bookmarkStart w:id="8697" w:name="_Toc75276350"/>
      <w:bookmarkStart w:id="8698" w:name="_Toc76541849"/>
      <w:bookmarkStart w:id="8699" w:name="_Toc82437620"/>
      <w:bookmarkStart w:id="8700" w:name="_Toc89944986"/>
      <w:bookmarkStart w:id="8701" w:name="_Toc98754004"/>
      <w:bookmarkStart w:id="8702" w:name="_Toc106180990"/>
      <w:bookmarkStart w:id="8703" w:name="_Toc114151035"/>
      <w:bookmarkStart w:id="8704" w:name="_Toc124151438"/>
      <w:bookmarkStart w:id="8705" w:name="_Toc124151958"/>
      <w:bookmarkStart w:id="8706" w:name="_Toc124152478"/>
      <w:bookmarkStart w:id="8707" w:name="_Toc130397010"/>
      <w:bookmarkStart w:id="8708" w:name="_Toc130397530"/>
      <w:bookmarkStart w:id="8709" w:name="_Toc137558635"/>
      <w:bookmarkStart w:id="8710" w:name="_Toc138862460"/>
      <w:bookmarkStart w:id="8711" w:name="_Toc145532517"/>
      <w:bookmarkStart w:id="8712" w:name="_Toc163218930"/>
      <w:bookmarkStart w:id="8713" w:name="_Toc176702276"/>
      <w:bookmarkStart w:id="8714" w:name="_Toc187262719"/>
      <w:r w:rsidRPr="00BE5108">
        <w:rPr>
          <w:rFonts w:eastAsiaTheme="minorEastAsia"/>
        </w:rPr>
        <w:t>8.2.3.2.4</w:t>
      </w:r>
      <w:r w:rsidRPr="00BE5108">
        <w:rPr>
          <w:rFonts w:eastAsiaTheme="minorEastAsia"/>
        </w:rPr>
        <w:tab/>
        <w:t>Method of test</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lastRenderedPageBreak/>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715" w:name="_Toc73963121"/>
      <w:bookmarkStart w:id="8716" w:name="_Toc75260298"/>
      <w:bookmarkStart w:id="8717" w:name="_Toc75275840"/>
      <w:bookmarkStart w:id="8718" w:name="_Toc75276351"/>
      <w:bookmarkStart w:id="8719" w:name="_Toc76541850"/>
      <w:bookmarkStart w:id="8720" w:name="_Toc82437621"/>
      <w:bookmarkStart w:id="8721" w:name="_Toc89944987"/>
      <w:bookmarkStart w:id="8722" w:name="_Toc98754005"/>
      <w:bookmarkStart w:id="8723" w:name="_Toc106180991"/>
      <w:bookmarkStart w:id="8724" w:name="_Toc114151036"/>
      <w:bookmarkStart w:id="8725" w:name="_Toc124151439"/>
      <w:bookmarkStart w:id="8726" w:name="_Toc124151959"/>
      <w:bookmarkStart w:id="8727" w:name="_Toc124152479"/>
      <w:bookmarkStart w:id="8728" w:name="_Toc130397011"/>
      <w:bookmarkStart w:id="8729" w:name="_Toc130397531"/>
      <w:bookmarkStart w:id="8730" w:name="_Toc137558636"/>
      <w:bookmarkStart w:id="8731" w:name="_Toc138862461"/>
      <w:bookmarkStart w:id="8732" w:name="_Toc145532518"/>
      <w:bookmarkStart w:id="8733" w:name="_Toc163218931"/>
      <w:bookmarkStart w:id="8734" w:name="_Toc176702277"/>
      <w:bookmarkStart w:id="8735" w:name="_Toc187262720"/>
      <w:r w:rsidRPr="00BE5108">
        <w:rPr>
          <w:rFonts w:eastAsiaTheme="minorEastAsia"/>
        </w:rPr>
        <w:t>8.2.3.2.5</w:t>
      </w:r>
      <w:r w:rsidRPr="00BE5108">
        <w:rPr>
          <w:rFonts w:eastAsiaTheme="minorEastAsia"/>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736" w:name="_Toc73963122"/>
      <w:bookmarkStart w:id="8737" w:name="_Toc75260299"/>
      <w:bookmarkStart w:id="8738" w:name="_Toc75275841"/>
      <w:bookmarkStart w:id="8739" w:name="_Toc75276352"/>
      <w:bookmarkStart w:id="8740" w:name="_Toc76541851"/>
      <w:bookmarkStart w:id="8741" w:name="_Toc82437622"/>
      <w:bookmarkStart w:id="8742" w:name="_Toc89944988"/>
      <w:bookmarkStart w:id="8743" w:name="_Toc98754006"/>
      <w:bookmarkStart w:id="8744" w:name="_Toc106180992"/>
      <w:bookmarkStart w:id="8745" w:name="_Toc114151037"/>
      <w:bookmarkStart w:id="8746" w:name="_Toc124151440"/>
      <w:bookmarkStart w:id="8747" w:name="_Toc124151960"/>
      <w:bookmarkStart w:id="8748" w:name="_Toc124152480"/>
      <w:bookmarkStart w:id="8749" w:name="_Toc130397012"/>
      <w:bookmarkStart w:id="8750" w:name="_Toc130397532"/>
      <w:bookmarkStart w:id="8751" w:name="_Toc137558637"/>
      <w:bookmarkStart w:id="8752" w:name="_Toc138862462"/>
      <w:bookmarkStart w:id="8753" w:name="_Toc145532519"/>
      <w:bookmarkStart w:id="8754" w:name="_Toc163218932"/>
      <w:bookmarkStart w:id="8755" w:name="_Toc176702278"/>
      <w:bookmarkStart w:id="8756" w:name="_Toc187262721"/>
      <w:r w:rsidRPr="00BE5108">
        <w:rPr>
          <w:rFonts w:eastAsiaTheme="minorEastAsia"/>
        </w:rPr>
        <w:t>8.2.3.3</w:t>
      </w:r>
      <w:r w:rsidRPr="00BE5108">
        <w:rPr>
          <w:rFonts w:eastAsiaTheme="minorEastAsia"/>
        </w:rPr>
        <w:tab/>
        <w:t>Reporting of Precoding Matrix Indicator (PMI)</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67032E" w14:textId="77777777" w:rsidR="00345ACA" w:rsidRPr="00BE5108" w:rsidRDefault="00345ACA" w:rsidP="00345ACA">
      <w:pPr>
        <w:pStyle w:val="Heading5"/>
        <w:rPr>
          <w:rFonts w:eastAsiaTheme="minorEastAsia"/>
        </w:rPr>
      </w:pPr>
      <w:bookmarkStart w:id="8757" w:name="_Toc73963123"/>
      <w:bookmarkStart w:id="8758" w:name="_Toc75260300"/>
      <w:bookmarkStart w:id="8759" w:name="_Toc75275842"/>
      <w:bookmarkStart w:id="8760" w:name="_Toc75276353"/>
      <w:bookmarkStart w:id="8761" w:name="_Toc76541852"/>
      <w:bookmarkStart w:id="8762" w:name="_Toc82437623"/>
      <w:bookmarkStart w:id="8763" w:name="_Toc89944989"/>
      <w:bookmarkStart w:id="8764" w:name="_Toc98754007"/>
      <w:bookmarkStart w:id="8765" w:name="_Toc106180993"/>
      <w:bookmarkStart w:id="8766" w:name="_Toc114151038"/>
      <w:bookmarkStart w:id="8767" w:name="_Toc124151441"/>
      <w:bookmarkStart w:id="8768" w:name="_Toc124151961"/>
      <w:bookmarkStart w:id="8769" w:name="_Toc124152481"/>
      <w:bookmarkStart w:id="8770" w:name="_Toc130397013"/>
      <w:bookmarkStart w:id="8771" w:name="_Toc130397533"/>
      <w:bookmarkStart w:id="8772" w:name="_Toc137558638"/>
      <w:bookmarkStart w:id="8773" w:name="_Toc138862463"/>
      <w:bookmarkStart w:id="8774" w:name="_Toc145532520"/>
      <w:bookmarkStart w:id="8775" w:name="_Toc163218933"/>
      <w:bookmarkStart w:id="8776" w:name="_Toc176702279"/>
      <w:bookmarkStart w:id="8777" w:name="_Toc187262722"/>
      <w:r w:rsidRPr="00BE5108">
        <w:rPr>
          <w:rFonts w:eastAsiaTheme="minorEastAsia"/>
        </w:rPr>
        <w:t>8.2.3.3.1</w:t>
      </w:r>
      <w:r w:rsidRPr="00BE5108">
        <w:rPr>
          <w:rFonts w:eastAsiaTheme="minorEastAsia"/>
        </w:rPr>
        <w:tab/>
        <w:t>Definition and applicability</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2.55pt;height:36.9pt" o:ole="">
            <v:imagedata r:id="rId59" o:title=""/>
          </v:shape>
          <o:OLEObject Type="Embed" ProgID="Equation.3" ShapeID="_x0000_i1051" DrawAspect="Content" ObjectID="_1812187715"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95pt;height:15.5pt" o:ole="">
            <v:imagedata r:id="rId61" o:title=""/>
          </v:shape>
          <o:OLEObject Type="Embed" ProgID="Equation.DSMT4" ShapeID="_x0000_i1052" DrawAspect="Content" ObjectID="_1812187716"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5pt" o:ole="">
            <v:imagedata r:id="rId63" o:title=""/>
          </v:shape>
          <o:OLEObject Type="Embed" ProgID="Equation.DSMT4" ShapeID="_x0000_i1053" DrawAspect="Content" ObjectID="_1812187717"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0.55pt;height:20.05pt" o:ole="">
            <v:imagedata r:id="rId65" o:title=""/>
          </v:shape>
          <o:OLEObject Type="Embed" ProgID="Equation.DSMT4" ShapeID="_x0000_i1054" DrawAspect="Content" ObjectID="_1812187718"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5pt" o:ole="">
            <v:imagedata r:id="rId63" o:title=""/>
          </v:shape>
          <o:OLEObject Type="Embed" ProgID="Equation.DSMT4" ShapeID="_x0000_i1055" DrawAspect="Content" ObjectID="_1812187719"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778" w:name="_Toc73963124"/>
      <w:bookmarkStart w:id="8779" w:name="_Toc75260301"/>
      <w:bookmarkStart w:id="8780" w:name="_Toc75275843"/>
      <w:bookmarkStart w:id="8781" w:name="_Toc75276354"/>
      <w:bookmarkStart w:id="8782" w:name="_Toc76541853"/>
      <w:bookmarkStart w:id="8783" w:name="_Toc82437624"/>
      <w:bookmarkStart w:id="8784" w:name="_Toc89944990"/>
      <w:bookmarkStart w:id="8785" w:name="_Toc98754008"/>
      <w:bookmarkStart w:id="8786" w:name="_Toc106180994"/>
      <w:bookmarkStart w:id="8787" w:name="_Toc114151039"/>
      <w:bookmarkStart w:id="8788" w:name="_Toc124151442"/>
      <w:bookmarkStart w:id="8789" w:name="_Toc124151962"/>
      <w:bookmarkStart w:id="8790" w:name="_Toc124152482"/>
      <w:bookmarkStart w:id="8791" w:name="_Toc130397014"/>
      <w:bookmarkStart w:id="8792" w:name="_Toc130397534"/>
      <w:bookmarkStart w:id="8793" w:name="_Toc137558639"/>
      <w:bookmarkStart w:id="8794" w:name="_Toc138862464"/>
      <w:bookmarkStart w:id="8795" w:name="_Toc145532521"/>
      <w:bookmarkStart w:id="8796" w:name="_Toc163218934"/>
      <w:bookmarkStart w:id="8797" w:name="_Toc176702280"/>
      <w:bookmarkStart w:id="8798" w:name="_Toc187262723"/>
      <w:r w:rsidRPr="00BE5108">
        <w:rPr>
          <w:rFonts w:eastAsiaTheme="minorEastAsia"/>
        </w:rPr>
        <w:t>8.2.3.3.2</w:t>
      </w:r>
      <w:r w:rsidRPr="00BE5108">
        <w:rPr>
          <w:rFonts w:eastAsiaTheme="minorEastAsia"/>
        </w:rPr>
        <w:tab/>
        <w:t>Minimum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799" w:name="_Toc73963125"/>
      <w:bookmarkStart w:id="8800" w:name="_Toc75260302"/>
      <w:bookmarkStart w:id="8801" w:name="_Toc75275844"/>
      <w:bookmarkStart w:id="8802" w:name="_Toc75276355"/>
      <w:bookmarkStart w:id="8803" w:name="_Toc76541854"/>
      <w:bookmarkStart w:id="8804" w:name="_Toc82437625"/>
      <w:bookmarkStart w:id="8805" w:name="_Toc89944991"/>
      <w:bookmarkStart w:id="8806" w:name="_Toc98754009"/>
      <w:bookmarkStart w:id="8807" w:name="_Toc106180995"/>
      <w:bookmarkStart w:id="8808" w:name="_Toc114151040"/>
      <w:bookmarkStart w:id="8809" w:name="_Toc124151443"/>
      <w:bookmarkStart w:id="8810" w:name="_Toc124151963"/>
      <w:bookmarkStart w:id="8811" w:name="_Toc124152483"/>
      <w:bookmarkStart w:id="8812" w:name="_Toc130397015"/>
      <w:bookmarkStart w:id="8813" w:name="_Toc130397535"/>
      <w:bookmarkStart w:id="8814" w:name="_Toc137558640"/>
      <w:bookmarkStart w:id="8815" w:name="_Toc138862465"/>
      <w:bookmarkStart w:id="8816" w:name="_Toc145532522"/>
      <w:bookmarkStart w:id="8817" w:name="_Toc163218935"/>
      <w:bookmarkStart w:id="8818" w:name="_Toc176702281"/>
      <w:bookmarkStart w:id="8819" w:name="_Toc187262724"/>
      <w:r w:rsidRPr="00BE5108">
        <w:rPr>
          <w:rFonts w:eastAsiaTheme="minorEastAsia"/>
        </w:rPr>
        <w:t>8.2.3.3.3</w:t>
      </w:r>
      <w:r w:rsidRPr="00BE5108">
        <w:rPr>
          <w:rFonts w:eastAsiaTheme="minorEastAsia"/>
        </w:rPr>
        <w:tab/>
        <w:t>Test purpose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820" w:name="_Toc73963126"/>
      <w:bookmarkStart w:id="8821" w:name="_Toc75260303"/>
      <w:bookmarkStart w:id="8822" w:name="_Toc75275845"/>
      <w:bookmarkStart w:id="8823" w:name="_Toc75276356"/>
      <w:bookmarkStart w:id="8824" w:name="_Toc76541855"/>
      <w:bookmarkStart w:id="8825" w:name="_Toc82437626"/>
      <w:bookmarkStart w:id="8826" w:name="_Toc89944992"/>
      <w:bookmarkStart w:id="8827" w:name="_Toc98754010"/>
      <w:bookmarkStart w:id="8828" w:name="_Toc106180996"/>
      <w:bookmarkStart w:id="8829" w:name="_Toc114151041"/>
      <w:bookmarkStart w:id="8830" w:name="_Toc124151444"/>
      <w:bookmarkStart w:id="8831" w:name="_Toc124151964"/>
      <w:bookmarkStart w:id="8832" w:name="_Toc124152484"/>
      <w:bookmarkStart w:id="8833" w:name="_Toc130397016"/>
      <w:bookmarkStart w:id="8834" w:name="_Toc130397536"/>
      <w:bookmarkStart w:id="8835" w:name="_Toc137558641"/>
      <w:bookmarkStart w:id="8836" w:name="_Toc138862466"/>
      <w:bookmarkStart w:id="8837" w:name="_Toc145532523"/>
      <w:bookmarkStart w:id="8838" w:name="_Toc163218936"/>
      <w:bookmarkStart w:id="8839" w:name="_Toc176702282"/>
      <w:bookmarkStart w:id="8840" w:name="_Toc187262725"/>
      <w:r w:rsidRPr="00BE5108">
        <w:rPr>
          <w:rFonts w:eastAsiaTheme="minorEastAsia"/>
        </w:rPr>
        <w:t>8.2.3.3.4</w:t>
      </w:r>
      <w:r w:rsidRPr="00BE5108">
        <w:rPr>
          <w:rFonts w:eastAsiaTheme="minorEastAsia"/>
        </w:rPr>
        <w:tab/>
        <w:t>Method of test</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841" w:name="_Toc73963127"/>
      <w:bookmarkStart w:id="8842" w:name="_Toc75260304"/>
      <w:bookmarkStart w:id="8843" w:name="_Toc75275846"/>
      <w:bookmarkStart w:id="8844" w:name="_Toc75276357"/>
      <w:bookmarkStart w:id="8845" w:name="_Toc76541856"/>
      <w:bookmarkStart w:id="8846" w:name="_Toc82437627"/>
      <w:bookmarkStart w:id="8847" w:name="_Toc89944993"/>
      <w:bookmarkStart w:id="8848" w:name="_Toc98754011"/>
      <w:bookmarkStart w:id="8849" w:name="_Toc106180997"/>
      <w:bookmarkStart w:id="8850" w:name="_Toc114151042"/>
      <w:bookmarkStart w:id="8851" w:name="_Toc124151445"/>
      <w:bookmarkStart w:id="8852" w:name="_Toc124151965"/>
      <w:bookmarkStart w:id="8853" w:name="_Toc124152485"/>
      <w:bookmarkStart w:id="8854" w:name="_Toc130397017"/>
      <w:bookmarkStart w:id="8855" w:name="_Toc130397537"/>
      <w:bookmarkStart w:id="8856" w:name="_Toc137558642"/>
      <w:bookmarkStart w:id="8857" w:name="_Toc138862467"/>
      <w:bookmarkStart w:id="8858" w:name="_Toc145532524"/>
      <w:bookmarkStart w:id="8859" w:name="_Toc163218937"/>
      <w:bookmarkStart w:id="8860" w:name="_Toc176702283"/>
      <w:bookmarkStart w:id="8861" w:name="_Toc187262726"/>
      <w:r w:rsidRPr="00BE5108">
        <w:rPr>
          <w:rFonts w:eastAsiaTheme="minorEastAsia"/>
        </w:rPr>
        <w:t>8.2.3.3.5</w:t>
      </w:r>
      <w:r w:rsidRPr="00BE5108">
        <w:rPr>
          <w:rFonts w:eastAsiaTheme="minorEastAsia"/>
        </w:rPr>
        <w:tab/>
        <w:t>Test requirement</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862" w:name="_Toc73963128"/>
      <w:bookmarkStart w:id="8863" w:name="_Toc75260305"/>
      <w:bookmarkStart w:id="8864" w:name="_Toc75275847"/>
      <w:bookmarkStart w:id="8865" w:name="_Toc75276358"/>
      <w:bookmarkStart w:id="8866" w:name="_Toc76541857"/>
      <w:bookmarkStart w:id="8867" w:name="_Toc82437628"/>
      <w:bookmarkStart w:id="8868" w:name="_Toc89944994"/>
      <w:bookmarkStart w:id="8869" w:name="_Toc98754012"/>
      <w:bookmarkStart w:id="8870" w:name="_Toc106180998"/>
      <w:bookmarkStart w:id="8871" w:name="_Toc114151043"/>
      <w:bookmarkStart w:id="8872" w:name="_Toc124151446"/>
      <w:bookmarkStart w:id="8873" w:name="_Toc124151966"/>
      <w:bookmarkStart w:id="8874" w:name="_Toc124152486"/>
      <w:bookmarkStart w:id="8875" w:name="_Toc130397018"/>
      <w:bookmarkStart w:id="8876" w:name="_Toc130397538"/>
      <w:bookmarkStart w:id="8877" w:name="_Toc137558643"/>
      <w:bookmarkStart w:id="8878" w:name="_Toc138862468"/>
      <w:bookmarkStart w:id="8879" w:name="_Toc145532525"/>
      <w:bookmarkStart w:id="8880" w:name="_Toc163218938"/>
      <w:bookmarkStart w:id="8881" w:name="_Toc176702284"/>
      <w:bookmarkStart w:id="8882" w:name="_Toc187262727"/>
      <w:r w:rsidRPr="00BE5108">
        <w:rPr>
          <w:rFonts w:eastAsiaTheme="minorEastAsia"/>
        </w:rPr>
        <w:t>8.2.3.4</w:t>
      </w:r>
      <w:r w:rsidRPr="00BE5108">
        <w:rPr>
          <w:rFonts w:eastAsiaTheme="minorEastAsia"/>
        </w:rPr>
        <w:tab/>
        <w:t>Reporting of Rank Indicator (RI)</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02C18D65" w14:textId="77777777" w:rsidR="00345ACA" w:rsidRPr="00BE5108" w:rsidRDefault="00345ACA" w:rsidP="00345ACA">
      <w:pPr>
        <w:pStyle w:val="Heading5"/>
        <w:rPr>
          <w:rFonts w:eastAsia="SimSun"/>
        </w:rPr>
      </w:pPr>
      <w:bookmarkStart w:id="8883" w:name="_Toc73963129"/>
      <w:bookmarkStart w:id="8884" w:name="_Toc75260306"/>
      <w:bookmarkStart w:id="8885" w:name="_Toc75275848"/>
      <w:bookmarkStart w:id="8886" w:name="_Toc75276359"/>
      <w:bookmarkStart w:id="8887" w:name="_Toc76541858"/>
      <w:bookmarkStart w:id="8888" w:name="_Toc82437629"/>
      <w:bookmarkStart w:id="8889" w:name="_Toc89944995"/>
      <w:bookmarkStart w:id="8890" w:name="_Toc98754013"/>
      <w:bookmarkStart w:id="8891" w:name="_Toc106180999"/>
      <w:bookmarkStart w:id="8892" w:name="_Toc114151044"/>
      <w:bookmarkStart w:id="8893" w:name="_Toc124151447"/>
      <w:bookmarkStart w:id="8894" w:name="_Toc124151967"/>
      <w:bookmarkStart w:id="8895" w:name="_Toc124152487"/>
      <w:bookmarkStart w:id="8896" w:name="_Toc130397019"/>
      <w:bookmarkStart w:id="8897" w:name="_Toc130397539"/>
      <w:bookmarkStart w:id="8898" w:name="_Toc137558644"/>
      <w:bookmarkStart w:id="8899" w:name="_Toc138862469"/>
      <w:bookmarkStart w:id="8900" w:name="_Toc145532526"/>
      <w:bookmarkStart w:id="8901" w:name="_Toc163218939"/>
      <w:bookmarkStart w:id="8902" w:name="_Toc176702285"/>
      <w:bookmarkStart w:id="8903" w:name="_Toc187262728"/>
      <w:r w:rsidRPr="00BE5108">
        <w:rPr>
          <w:rFonts w:eastAsiaTheme="minorEastAsia"/>
        </w:rPr>
        <w:t>8.2.3.4.1</w:t>
      </w:r>
      <w:r w:rsidRPr="00BE5108">
        <w:rPr>
          <w:rFonts w:eastAsiaTheme="minorEastAsia"/>
        </w:rPr>
        <w:tab/>
        <w:t>General</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904" w:name="_Toc73963130"/>
      <w:bookmarkStart w:id="8905" w:name="_Toc75260307"/>
      <w:bookmarkStart w:id="8906" w:name="_Toc75275849"/>
      <w:bookmarkStart w:id="8907" w:name="_Toc75276360"/>
      <w:bookmarkStart w:id="8908" w:name="_Toc76541859"/>
      <w:bookmarkStart w:id="8909" w:name="_Toc82437630"/>
      <w:bookmarkStart w:id="8910" w:name="_Toc89944996"/>
      <w:bookmarkStart w:id="8911" w:name="_Toc98754014"/>
      <w:bookmarkStart w:id="8912" w:name="_Toc106181000"/>
      <w:bookmarkStart w:id="8913" w:name="_Toc114151045"/>
      <w:bookmarkStart w:id="8914" w:name="_Toc124151448"/>
      <w:bookmarkStart w:id="8915" w:name="_Toc124151968"/>
      <w:bookmarkStart w:id="8916" w:name="_Toc124152488"/>
      <w:bookmarkStart w:id="8917" w:name="_Toc130397020"/>
      <w:bookmarkStart w:id="8918" w:name="_Toc130397540"/>
      <w:bookmarkStart w:id="8919" w:name="_Toc137558645"/>
      <w:bookmarkStart w:id="8920" w:name="_Toc138862470"/>
      <w:bookmarkStart w:id="8921" w:name="_Toc145532527"/>
      <w:bookmarkStart w:id="8922" w:name="_Toc163218940"/>
      <w:bookmarkStart w:id="8923" w:name="_Toc176702286"/>
      <w:bookmarkStart w:id="8924" w:name="_Toc187262729"/>
      <w:r w:rsidRPr="00BE5108">
        <w:rPr>
          <w:rFonts w:eastAsiaTheme="minorEastAsia"/>
        </w:rPr>
        <w:t>8.2.3.4.2</w:t>
      </w:r>
      <w:r w:rsidRPr="00BE5108">
        <w:rPr>
          <w:rFonts w:eastAsiaTheme="minorEastAsia"/>
        </w:rPr>
        <w:tab/>
        <w:t>Minimum requirements</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925" w:name="_Toc73963131"/>
      <w:bookmarkStart w:id="8926" w:name="_Toc75260308"/>
      <w:bookmarkStart w:id="8927" w:name="_Toc75275850"/>
      <w:bookmarkStart w:id="8928" w:name="_Toc75276361"/>
      <w:bookmarkStart w:id="8929" w:name="_Toc76541860"/>
      <w:bookmarkStart w:id="8930" w:name="_Toc82437631"/>
      <w:bookmarkStart w:id="8931" w:name="_Toc89944997"/>
      <w:bookmarkStart w:id="8932" w:name="_Toc98754015"/>
      <w:bookmarkStart w:id="8933" w:name="_Toc106181001"/>
      <w:bookmarkStart w:id="8934" w:name="_Toc114151046"/>
      <w:bookmarkStart w:id="8935" w:name="_Toc124151449"/>
      <w:bookmarkStart w:id="8936" w:name="_Toc124151969"/>
      <w:bookmarkStart w:id="8937" w:name="_Toc124152489"/>
      <w:bookmarkStart w:id="8938" w:name="_Toc130397021"/>
      <w:bookmarkStart w:id="8939" w:name="_Toc130397541"/>
      <w:bookmarkStart w:id="8940" w:name="_Toc137558646"/>
      <w:bookmarkStart w:id="8941" w:name="_Toc138862471"/>
      <w:bookmarkStart w:id="8942" w:name="_Toc145532528"/>
      <w:bookmarkStart w:id="8943" w:name="_Toc163218941"/>
      <w:bookmarkStart w:id="8944" w:name="_Toc176702287"/>
      <w:bookmarkStart w:id="8945" w:name="_Toc187262730"/>
      <w:r w:rsidRPr="00BE5108">
        <w:rPr>
          <w:rFonts w:eastAsiaTheme="minorEastAsia"/>
        </w:rPr>
        <w:t>8.2.3.4.3</w:t>
      </w:r>
      <w:r w:rsidRPr="00BE5108">
        <w:rPr>
          <w:rFonts w:eastAsiaTheme="minorEastAsia"/>
        </w:rPr>
        <w:tab/>
        <w:t>Test purpose</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946" w:name="_Toc73963132"/>
      <w:bookmarkStart w:id="8947" w:name="_Toc75260309"/>
      <w:bookmarkStart w:id="8948" w:name="_Toc75275851"/>
      <w:bookmarkStart w:id="8949" w:name="_Toc75276362"/>
      <w:bookmarkStart w:id="8950" w:name="_Toc76541861"/>
      <w:bookmarkStart w:id="8951" w:name="_Toc82437632"/>
      <w:bookmarkStart w:id="8952" w:name="_Toc89944998"/>
      <w:bookmarkStart w:id="8953" w:name="_Toc98754016"/>
      <w:bookmarkStart w:id="8954" w:name="_Toc106181002"/>
      <w:bookmarkStart w:id="8955" w:name="_Toc114151047"/>
      <w:bookmarkStart w:id="8956" w:name="_Toc124151450"/>
      <w:bookmarkStart w:id="8957" w:name="_Toc124151970"/>
      <w:bookmarkStart w:id="8958" w:name="_Toc124152490"/>
      <w:bookmarkStart w:id="8959" w:name="_Toc130397022"/>
      <w:bookmarkStart w:id="8960" w:name="_Toc130397542"/>
      <w:bookmarkStart w:id="8961" w:name="_Toc137558647"/>
      <w:bookmarkStart w:id="8962" w:name="_Toc138862472"/>
      <w:bookmarkStart w:id="8963" w:name="_Toc145532529"/>
      <w:bookmarkStart w:id="8964" w:name="_Toc163218942"/>
      <w:bookmarkStart w:id="8965" w:name="_Toc176702288"/>
      <w:bookmarkStart w:id="8966" w:name="_Toc187262731"/>
      <w:r w:rsidRPr="00BE5108">
        <w:rPr>
          <w:rFonts w:eastAsiaTheme="minorEastAsia"/>
        </w:rPr>
        <w:t>8.2.3.4.4</w:t>
      </w:r>
      <w:r w:rsidRPr="00BE5108">
        <w:rPr>
          <w:rFonts w:eastAsiaTheme="minorEastAsia"/>
        </w:rPr>
        <w:tab/>
        <w:t>Method of test</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967" w:name="_Toc73963133"/>
      <w:bookmarkStart w:id="8968" w:name="_Toc75260310"/>
      <w:bookmarkStart w:id="8969" w:name="_Toc75275852"/>
      <w:bookmarkStart w:id="8970" w:name="_Toc75276363"/>
      <w:bookmarkStart w:id="8971" w:name="_Toc76541862"/>
      <w:bookmarkStart w:id="8972" w:name="_Toc82437633"/>
      <w:bookmarkStart w:id="8973" w:name="_Toc89944999"/>
      <w:bookmarkStart w:id="8974" w:name="_Toc98754017"/>
      <w:bookmarkStart w:id="8975" w:name="_Toc106181003"/>
      <w:bookmarkStart w:id="8976" w:name="_Toc114151048"/>
      <w:bookmarkStart w:id="8977" w:name="_Toc124151451"/>
      <w:bookmarkStart w:id="8978" w:name="_Toc124151971"/>
      <w:bookmarkStart w:id="8979" w:name="_Toc124152491"/>
      <w:bookmarkStart w:id="8980" w:name="_Toc130397023"/>
      <w:bookmarkStart w:id="8981" w:name="_Toc130397543"/>
      <w:bookmarkStart w:id="8982" w:name="_Toc137558648"/>
      <w:bookmarkStart w:id="8983" w:name="_Toc138862473"/>
      <w:bookmarkStart w:id="8984" w:name="_Toc145532530"/>
      <w:bookmarkStart w:id="8985" w:name="_Toc163218943"/>
      <w:bookmarkStart w:id="8986" w:name="_Toc176702289"/>
      <w:bookmarkStart w:id="8987" w:name="_Toc187262732"/>
      <w:r w:rsidRPr="00BE5108">
        <w:rPr>
          <w:rFonts w:eastAsiaTheme="minorEastAsia"/>
        </w:rPr>
        <w:t>8.2.3.4.5</w:t>
      </w:r>
      <w:r w:rsidRPr="00BE5108">
        <w:rPr>
          <w:rFonts w:eastAsiaTheme="minorEastAsia"/>
        </w:rPr>
        <w:tab/>
        <w:t>Test requirement</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8988" w:name="_Toc176702290"/>
      <w:bookmarkStart w:id="8989" w:name="_Toc187262733"/>
      <w:bookmarkStart w:id="8990" w:name="_Toc73963134"/>
      <w:r w:rsidRPr="00BE5108">
        <w:t>8.2.3</w:t>
      </w:r>
      <w:r>
        <w:t>B</w:t>
      </w:r>
      <w:r w:rsidRPr="00BE5108">
        <w:tab/>
        <w:t>CSI reporting requirements</w:t>
      </w:r>
      <w:r>
        <w:t xml:space="preserve"> for mIAB</w:t>
      </w:r>
      <w:bookmarkEnd w:id="8988"/>
      <w:bookmarkEnd w:id="8989"/>
    </w:p>
    <w:p w14:paraId="69B7A45A" w14:textId="77777777" w:rsidR="00D73F2D" w:rsidRPr="00BE5108" w:rsidRDefault="00D73F2D" w:rsidP="00D73F2D">
      <w:pPr>
        <w:pStyle w:val="Heading4"/>
      </w:pPr>
      <w:bookmarkStart w:id="8991" w:name="_Toc176702291"/>
      <w:bookmarkStart w:id="8992" w:name="_Toc187262734"/>
      <w:r w:rsidRPr="00BE5108">
        <w:t>8.2.3</w:t>
      </w:r>
      <w:r>
        <w:t>B</w:t>
      </w:r>
      <w:r w:rsidRPr="00BE5108">
        <w:t>.1</w:t>
      </w:r>
      <w:r w:rsidRPr="00BE5108">
        <w:tab/>
        <w:t>General</w:t>
      </w:r>
      <w:bookmarkEnd w:id="8991"/>
      <w:bookmarkEnd w:id="8992"/>
    </w:p>
    <w:p w14:paraId="4529061C" w14:textId="77777777" w:rsidR="00D73F2D" w:rsidRPr="00BE5108" w:rsidRDefault="00D73F2D" w:rsidP="00D73F2D">
      <w:pPr>
        <w:pStyle w:val="Heading5"/>
      </w:pPr>
      <w:bookmarkStart w:id="8993" w:name="_Toc176702292"/>
      <w:bookmarkStart w:id="8994" w:name="_Toc187262735"/>
      <w:r w:rsidRPr="00BE5108">
        <w:t>8.2.3</w:t>
      </w:r>
      <w:r>
        <w:t>B</w:t>
      </w:r>
      <w:r w:rsidRPr="00BE5108">
        <w:t>.1.1</w:t>
      </w:r>
      <w:r w:rsidRPr="00BE5108">
        <w:tab/>
        <w:t xml:space="preserve">Applicability rule for </w:t>
      </w:r>
      <w:r>
        <w:t>m</w:t>
      </w:r>
      <w:r w:rsidRPr="00BE5108">
        <w:t>IAB-MT</w:t>
      </w:r>
      <w:bookmarkEnd w:id="8993"/>
      <w:bookmarkEnd w:id="8994"/>
    </w:p>
    <w:p w14:paraId="51DC2BD9" w14:textId="77777777" w:rsidR="00D73F2D" w:rsidRPr="00BE5108" w:rsidRDefault="00D73F2D" w:rsidP="00D73F2D">
      <w:pPr>
        <w:pStyle w:val="Heading6"/>
      </w:pPr>
      <w:bookmarkStart w:id="8995" w:name="_Toc176702293"/>
      <w:bookmarkStart w:id="8996" w:name="_Toc187262736"/>
      <w:r w:rsidRPr="00BE5108">
        <w:t>8.2.3</w:t>
      </w:r>
      <w:r>
        <w:t>B</w:t>
      </w:r>
      <w:r w:rsidRPr="00BE5108">
        <w:t>.1.1.1</w:t>
      </w:r>
      <w:r w:rsidRPr="00BE5108">
        <w:tab/>
        <w:t>General</w:t>
      </w:r>
      <w:bookmarkEnd w:id="8995"/>
      <w:bookmarkEnd w:id="8996"/>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bookmarkStart w:id="8997" w:name="_Toc176702294"/>
      <w:bookmarkStart w:id="8998" w:name="_Toc187262737"/>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bookmarkEnd w:id="8997"/>
      <w:bookmarkEnd w:id="8998"/>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bookmarkStart w:id="8999" w:name="_Toc176702295"/>
      <w:bookmarkStart w:id="9000" w:name="_Toc187262738"/>
      <w:r w:rsidRPr="00BE5108">
        <w:t>8.2.3</w:t>
      </w:r>
      <w:r>
        <w:t>B</w:t>
      </w:r>
      <w:r w:rsidRPr="00BE5108">
        <w:t>.1.1.3</w:t>
      </w:r>
      <w:r w:rsidRPr="00BE5108">
        <w:tab/>
        <w:t>Applicability of requirements for TDD with different UL-DL patterns</w:t>
      </w:r>
      <w:bookmarkEnd w:id="8999"/>
      <w:bookmarkEnd w:id="9000"/>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bookmarkStart w:id="9001" w:name="_Toc176702296"/>
      <w:bookmarkStart w:id="9002" w:name="_Toc187262739"/>
      <w:r w:rsidRPr="008628E4">
        <w:t>8.2.3</w:t>
      </w:r>
      <w:r>
        <w:t>B</w:t>
      </w:r>
      <w:r w:rsidRPr="008628E4">
        <w:t>.1.1.4</w:t>
      </w:r>
      <w:r w:rsidRPr="008628E4">
        <w:tab/>
        <w:t xml:space="preserve">Applicability of requirements for </w:t>
      </w:r>
      <w:r>
        <w:t>m</w:t>
      </w:r>
      <w:r w:rsidRPr="008628E4">
        <w:t>IAB-MT features</w:t>
      </w:r>
      <w:bookmarkEnd w:id="9001"/>
      <w:bookmarkEnd w:id="9002"/>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bookmarkStart w:id="9003" w:name="_Toc176702297"/>
      <w:bookmarkStart w:id="9004" w:name="_Toc187262740"/>
      <w:r w:rsidRPr="00C13E62">
        <w:t>8.2.3</w:t>
      </w:r>
      <w:r>
        <w:t>B</w:t>
      </w:r>
      <w:r w:rsidRPr="00C13E62">
        <w:t>.1.2</w:t>
      </w:r>
      <w:r w:rsidRPr="00C13E62">
        <w:tab/>
        <w:t>Common test parameters</w:t>
      </w:r>
      <w:bookmarkEnd w:id="9003"/>
      <w:bookmarkEnd w:id="9004"/>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lastRenderedPageBreak/>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bookmarkStart w:id="9005" w:name="_Toc176702298"/>
      <w:bookmarkStart w:id="9006" w:name="_Toc187262741"/>
      <w:r w:rsidRPr="00BE5108">
        <w:t>8.2.3</w:t>
      </w:r>
      <w:r>
        <w:t>B</w:t>
      </w:r>
      <w:r w:rsidRPr="00BE5108">
        <w:t>.2</w:t>
      </w:r>
      <w:r w:rsidRPr="00BE5108">
        <w:tab/>
        <w:t>Reporting Channel Quality Indicator (CQI)</w:t>
      </w:r>
      <w:r>
        <w:t xml:space="preserve"> for wideband CQI reporting</w:t>
      </w:r>
      <w:bookmarkEnd w:id="9005"/>
      <w:bookmarkEnd w:id="9006"/>
    </w:p>
    <w:p w14:paraId="63E8EACB" w14:textId="77777777" w:rsidR="00D73F2D" w:rsidRPr="00BE5108" w:rsidRDefault="00D73F2D" w:rsidP="00D73F2D">
      <w:pPr>
        <w:pStyle w:val="Heading5"/>
      </w:pPr>
      <w:bookmarkStart w:id="9007" w:name="_Toc176702299"/>
      <w:bookmarkStart w:id="9008" w:name="_Toc187262742"/>
      <w:r w:rsidRPr="00BE5108">
        <w:t>8.2.3</w:t>
      </w:r>
      <w:r>
        <w:t>B</w:t>
      </w:r>
      <w:r w:rsidRPr="00BE5108">
        <w:t>.2.1</w:t>
      </w:r>
      <w:r w:rsidRPr="00BE5108">
        <w:tab/>
        <w:t>Definition and applicability</w:t>
      </w:r>
      <w:bookmarkEnd w:id="9007"/>
      <w:bookmarkEnd w:id="9008"/>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bookmarkStart w:id="9009" w:name="_Toc176702300"/>
      <w:bookmarkStart w:id="9010" w:name="_Toc187262743"/>
      <w:r w:rsidRPr="00BE5108">
        <w:lastRenderedPageBreak/>
        <w:t>8.2.3</w:t>
      </w:r>
      <w:r>
        <w:t>B</w:t>
      </w:r>
      <w:r w:rsidRPr="00BE5108">
        <w:t>.2.2</w:t>
      </w:r>
      <w:r w:rsidRPr="00BE5108">
        <w:tab/>
        <w:t>Minimum requirement</w:t>
      </w:r>
      <w:bookmarkEnd w:id="9009"/>
      <w:bookmarkEnd w:id="9010"/>
    </w:p>
    <w:p w14:paraId="1D1E0BAF" w14:textId="7C5C04FA" w:rsidR="00D73F2D" w:rsidRPr="00BE5108" w:rsidRDefault="00E30C63" w:rsidP="00D73F2D">
      <w:r>
        <w:t>The minimum requirement is in TS 38.174 [2] clause</w:t>
      </w:r>
      <w:r w:rsidR="00065C4F">
        <w:t xml:space="preserve"> </w:t>
      </w:r>
      <w:r>
        <w:rPr>
          <w:rFonts w:hint="eastAsia"/>
          <w:lang w:eastAsia="zh-CN"/>
        </w:rPr>
        <w:t>8.2.3B.2.2</w:t>
      </w:r>
      <w:r>
        <w:t>.</w:t>
      </w:r>
    </w:p>
    <w:p w14:paraId="24B30A79" w14:textId="77777777" w:rsidR="00D73F2D" w:rsidRPr="00BE5108" w:rsidRDefault="00D73F2D" w:rsidP="00D73F2D">
      <w:pPr>
        <w:pStyle w:val="Heading5"/>
      </w:pPr>
      <w:bookmarkStart w:id="9011" w:name="_Toc176702301"/>
      <w:bookmarkStart w:id="9012" w:name="_Toc187262744"/>
      <w:r w:rsidRPr="00BE5108">
        <w:t>8.2.3</w:t>
      </w:r>
      <w:r>
        <w:t>B</w:t>
      </w:r>
      <w:r w:rsidRPr="00BE5108">
        <w:t>.2.3</w:t>
      </w:r>
      <w:r w:rsidRPr="00BE5108">
        <w:tab/>
        <w:t>Test purpose</w:t>
      </w:r>
      <w:bookmarkEnd w:id="9011"/>
      <w:bookmarkEnd w:id="9012"/>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bookmarkStart w:id="9013" w:name="_Toc176702302"/>
      <w:bookmarkStart w:id="9014" w:name="_Toc187262745"/>
      <w:r w:rsidRPr="00BE5108">
        <w:t>8.2.3</w:t>
      </w:r>
      <w:r>
        <w:t>B</w:t>
      </w:r>
      <w:r w:rsidRPr="00BE5108">
        <w:t>.2.4</w:t>
      </w:r>
      <w:r w:rsidRPr="00BE5108">
        <w:tab/>
        <w:t>Method of test</w:t>
      </w:r>
      <w:bookmarkEnd w:id="9013"/>
      <w:bookmarkEnd w:id="9014"/>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lastRenderedPageBreak/>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lastRenderedPageBreak/>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bookmarkStart w:id="9015" w:name="_Toc176702303"/>
      <w:bookmarkStart w:id="9016" w:name="_Toc187262746"/>
      <w:r w:rsidRPr="00BE5108">
        <w:t>8.2.3</w:t>
      </w:r>
      <w:r>
        <w:t>B</w:t>
      </w:r>
      <w:r w:rsidRPr="00BE5108">
        <w:t>.2.5</w:t>
      </w:r>
      <w:r w:rsidRPr="00BE5108">
        <w:tab/>
        <w:t>Test requirement</w:t>
      </w:r>
      <w:bookmarkEnd w:id="9015"/>
      <w:bookmarkEnd w:id="9016"/>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bookmarkStart w:id="9017" w:name="_Toc176702304"/>
      <w:bookmarkStart w:id="9018" w:name="_Toc187262747"/>
      <w:r w:rsidRPr="00BE5108">
        <w:t>8.2.3</w:t>
      </w:r>
      <w:r>
        <w:t>B</w:t>
      </w:r>
      <w:r w:rsidRPr="00BE5108">
        <w:t>.</w:t>
      </w:r>
      <w:r>
        <w:t>3</w:t>
      </w:r>
      <w:r w:rsidRPr="00BE5108">
        <w:tab/>
        <w:t>Reporting Channel Quality Indicator (CQI)</w:t>
      </w:r>
      <w:r>
        <w:t xml:space="preserve"> for sub-band CQI reporting</w:t>
      </w:r>
      <w:bookmarkEnd w:id="9017"/>
      <w:bookmarkEnd w:id="9018"/>
      <w:r>
        <w:t xml:space="preserve"> </w:t>
      </w:r>
    </w:p>
    <w:p w14:paraId="04DF376B" w14:textId="77777777" w:rsidR="00D73F2D" w:rsidRPr="00BE5108" w:rsidRDefault="00D73F2D" w:rsidP="00D73F2D">
      <w:pPr>
        <w:pStyle w:val="Heading5"/>
      </w:pPr>
      <w:bookmarkStart w:id="9019" w:name="_Toc176702305"/>
      <w:bookmarkStart w:id="9020" w:name="_Toc187262748"/>
      <w:r w:rsidRPr="00BE5108">
        <w:t>8.2.3</w:t>
      </w:r>
      <w:r>
        <w:t>B</w:t>
      </w:r>
      <w:r w:rsidRPr="00BE5108">
        <w:t>.</w:t>
      </w:r>
      <w:r>
        <w:t>3</w:t>
      </w:r>
      <w:r w:rsidRPr="00BE5108">
        <w:t>.1</w:t>
      </w:r>
      <w:r w:rsidRPr="00BE5108">
        <w:tab/>
        <w:t>Definition and applicability</w:t>
      </w:r>
      <w:bookmarkEnd w:id="9019"/>
      <w:bookmarkEnd w:id="9020"/>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bookmarkStart w:id="9021" w:name="_Toc176702306"/>
      <w:bookmarkStart w:id="9022" w:name="_Toc187262749"/>
      <w:r w:rsidRPr="00BE5108">
        <w:t>8.2.3</w:t>
      </w:r>
      <w:r>
        <w:t>B</w:t>
      </w:r>
      <w:r w:rsidRPr="00BE5108">
        <w:t>.</w:t>
      </w:r>
      <w:r>
        <w:t>3</w:t>
      </w:r>
      <w:r w:rsidRPr="00BE5108">
        <w:t>.2</w:t>
      </w:r>
      <w:r w:rsidRPr="00BE5108">
        <w:tab/>
        <w:t>Minimum requirement</w:t>
      </w:r>
      <w:bookmarkEnd w:id="9021"/>
      <w:bookmarkEnd w:id="9022"/>
    </w:p>
    <w:p w14:paraId="32C1F435" w14:textId="6BC728E4" w:rsidR="00D73F2D" w:rsidRPr="00BE5108" w:rsidRDefault="00C25AAA" w:rsidP="00D73F2D">
      <w:r>
        <w:t>The minimum requirement is in TS 38.174 [2] clause</w:t>
      </w:r>
      <w:r w:rsidR="00065C4F">
        <w:t xml:space="preserve"> </w:t>
      </w:r>
      <w:r>
        <w:rPr>
          <w:rFonts w:hint="eastAsia"/>
          <w:lang w:eastAsia="zh-CN"/>
        </w:rPr>
        <w:t>8.2.3B.2.3</w:t>
      </w:r>
      <w:r>
        <w:t>.</w:t>
      </w:r>
    </w:p>
    <w:p w14:paraId="55C27683" w14:textId="77777777" w:rsidR="00D73F2D" w:rsidRPr="00BE5108" w:rsidRDefault="00D73F2D" w:rsidP="00D73F2D">
      <w:pPr>
        <w:pStyle w:val="Heading5"/>
      </w:pPr>
      <w:bookmarkStart w:id="9023" w:name="_Toc176702307"/>
      <w:bookmarkStart w:id="9024" w:name="_Toc187262750"/>
      <w:r w:rsidRPr="00BE5108">
        <w:t>8.2.3</w:t>
      </w:r>
      <w:r>
        <w:t>B</w:t>
      </w:r>
      <w:r w:rsidRPr="00BE5108">
        <w:t>.</w:t>
      </w:r>
      <w:r>
        <w:t>3</w:t>
      </w:r>
      <w:r w:rsidRPr="00BE5108">
        <w:t>.3</w:t>
      </w:r>
      <w:r w:rsidRPr="00BE5108">
        <w:tab/>
        <w:t>Test purpose</w:t>
      </w:r>
      <w:bookmarkEnd w:id="9023"/>
      <w:bookmarkEnd w:id="9024"/>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bookmarkStart w:id="9025" w:name="_Toc176702308"/>
      <w:bookmarkStart w:id="9026" w:name="_Toc187262751"/>
      <w:r w:rsidRPr="00BE5108">
        <w:t>8.2.3</w:t>
      </w:r>
      <w:r>
        <w:t>B</w:t>
      </w:r>
      <w:r w:rsidRPr="00BE5108">
        <w:t>.</w:t>
      </w:r>
      <w:r>
        <w:t>3</w:t>
      </w:r>
      <w:r w:rsidRPr="00BE5108">
        <w:t>.4</w:t>
      </w:r>
      <w:r w:rsidRPr="00BE5108">
        <w:tab/>
        <w:t>Method of test</w:t>
      </w:r>
      <w:bookmarkEnd w:id="9025"/>
      <w:bookmarkEnd w:id="9026"/>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lastRenderedPageBreak/>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lastRenderedPageBreak/>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3AACC637" w:rsidR="00D73F2D" w:rsidRPr="00C25669" w:rsidRDefault="00FB3917" w:rsidP="000E061D">
            <w:pPr>
              <w:pStyle w:val="TAC"/>
            </w:pPr>
            <w:r>
              <w:rPr>
                <w:rFonts w:cs="Arial"/>
              </w:rPr>
              <w:t>M-FR1-A.3B.1-1</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bookmarkStart w:id="9027" w:name="_Toc176702309"/>
      <w:bookmarkStart w:id="9028" w:name="_Toc187262752"/>
      <w:r w:rsidRPr="00BE5108">
        <w:t>8.2.3</w:t>
      </w:r>
      <w:r>
        <w:t>B</w:t>
      </w:r>
      <w:r w:rsidRPr="00BE5108">
        <w:t>.</w:t>
      </w:r>
      <w:r>
        <w:t>3</w:t>
      </w:r>
      <w:r w:rsidRPr="00BE5108">
        <w:t>.5</w:t>
      </w:r>
      <w:r w:rsidRPr="00BE5108">
        <w:tab/>
        <w:t>Test requirement</w:t>
      </w:r>
      <w:bookmarkEnd w:id="9027"/>
      <w:bookmarkEnd w:id="9028"/>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bookmarkStart w:id="9029" w:name="_Toc176702310"/>
      <w:bookmarkStart w:id="9030" w:name="_Toc187262753"/>
      <w:r>
        <w:t>8.2.4      Void</w:t>
      </w:r>
      <w:bookmarkEnd w:id="9029"/>
      <w:bookmarkEnd w:id="9030"/>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bookmarkStart w:id="9031" w:name="_Toc176702311"/>
      <w:bookmarkStart w:id="9032" w:name="_Toc187262754"/>
      <w:r>
        <w:t>8.2.4B    PBCH demodulation requirements for mIAB</w:t>
      </w:r>
      <w:bookmarkEnd w:id="9031"/>
      <w:bookmarkEnd w:id="9032"/>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9033" w:name="_Toc75260311"/>
      <w:bookmarkStart w:id="9034" w:name="_Toc75275853"/>
      <w:bookmarkStart w:id="9035" w:name="_Toc75276364"/>
      <w:bookmarkStart w:id="9036" w:name="_Toc76541863"/>
      <w:bookmarkStart w:id="9037" w:name="_Toc82437634"/>
      <w:bookmarkStart w:id="9038" w:name="_Toc89945000"/>
      <w:bookmarkStart w:id="9039" w:name="_Toc98754018"/>
      <w:bookmarkStart w:id="9040" w:name="_Toc106181004"/>
      <w:bookmarkStart w:id="9041" w:name="_Toc114151049"/>
      <w:bookmarkStart w:id="9042" w:name="_Toc124151452"/>
      <w:bookmarkStart w:id="9043" w:name="_Toc124151972"/>
      <w:bookmarkStart w:id="9044" w:name="_Toc124152492"/>
      <w:bookmarkStart w:id="9045" w:name="_Toc130397024"/>
      <w:bookmarkStart w:id="9046" w:name="_Toc130397544"/>
      <w:bookmarkStart w:id="9047" w:name="_Toc137558649"/>
      <w:bookmarkStart w:id="9048" w:name="_Toc138862474"/>
      <w:bookmarkStart w:id="9049" w:name="_Toc145532531"/>
      <w:bookmarkStart w:id="9050" w:name="_Toc163218944"/>
      <w:bookmarkStart w:id="9051" w:name="_Toc176702312"/>
      <w:bookmarkStart w:id="9052" w:name="_Toc187262755"/>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8990"/>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04934F5B" w14:textId="77777777" w:rsidR="00C87888" w:rsidRPr="00BE5108" w:rsidRDefault="00C87888" w:rsidP="00E55627">
      <w:pPr>
        <w:pStyle w:val="Heading1"/>
        <w:rPr>
          <w:rFonts w:eastAsiaTheme="minorEastAsia"/>
        </w:rPr>
      </w:pPr>
      <w:bookmarkStart w:id="9053" w:name="_Toc73963135"/>
      <w:bookmarkStart w:id="9054" w:name="_Toc75260312"/>
      <w:bookmarkStart w:id="9055" w:name="_Toc75275854"/>
      <w:bookmarkStart w:id="9056" w:name="_Toc75276365"/>
      <w:bookmarkStart w:id="9057" w:name="_Toc76541864"/>
      <w:bookmarkStart w:id="9058" w:name="_Toc82437635"/>
      <w:bookmarkStart w:id="9059" w:name="_Toc89945001"/>
      <w:bookmarkStart w:id="9060" w:name="_Toc98754019"/>
      <w:bookmarkStart w:id="9061" w:name="_Toc106181005"/>
      <w:bookmarkStart w:id="9062" w:name="_Toc114151050"/>
      <w:bookmarkStart w:id="9063" w:name="_Toc124151453"/>
      <w:bookmarkStart w:id="9064" w:name="_Toc124151973"/>
      <w:bookmarkStart w:id="9065" w:name="_Toc124152493"/>
      <w:bookmarkStart w:id="9066" w:name="_Toc130397025"/>
      <w:bookmarkStart w:id="9067" w:name="_Toc130397545"/>
      <w:bookmarkStart w:id="9068" w:name="_Toc137558650"/>
      <w:bookmarkStart w:id="9069" w:name="_Toc138862475"/>
      <w:bookmarkStart w:id="9070" w:name="_Toc145532532"/>
      <w:bookmarkStart w:id="9071" w:name="_Toc163218945"/>
      <w:bookmarkStart w:id="9072" w:name="_Toc176702313"/>
      <w:bookmarkStart w:id="9073" w:name="_Toc187262756"/>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225817FF" w14:textId="1BAAB95C" w:rsidR="002B3822" w:rsidRDefault="002B3822" w:rsidP="002B3822">
      <w:pPr>
        <w:pStyle w:val="Heading2"/>
        <w:rPr>
          <w:rFonts w:eastAsiaTheme="minorEastAsia"/>
        </w:rPr>
      </w:pPr>
      <w:bookmarkStart w:id="9074" w:name="_Toc73963136"/>
      <w:bookmarkStart w:id="9075" w:name="_Toc75260313"/>
      <w:bookmarkStart w:id="9076" w:name="_Toc75275855"/>
      <w:bookmarkStart w:id="9077" w:name="_Toc75276366"/>
      <w:bookmarkStart w:id="9078" w:name="_Toc76541865"/>
      <w:bookmarkStart w:id="9079" w:name="_Toc82437636"/>
      <w:bookmarkStart w:id="9080" w:name="_Toc89945002"/>
      <w:bookmarkStart w:id="9081" w:name="_Toc98754020"/>
      <w:bookmarkStart w:id="9082" w:name="_Toc106181006"/>
      <w:bookmarkStart w:id="9083" w:name="_Toc114151051"/>
      <w:bookmarkStart w:id="9084" w:name="_Toc124151454"/>
      <w:bookmarkStart w:id="9085" w:name="_Toc124151974"/>
      <w:bookmarkStart w:id="9086" w:name="_Toc124152494"/>
      <w:bookmarkStart w:id="9087" w:name="_Toc130397026"/>
      <w:bookmarkStart w:id="9088" w:name="_Toc130397546"/>
      <w:bookmarkStart w:id="9089" w:name="_Toc137558651"/>
      <w:bookmarkStart w:id="9090" w:name="_Toc138862476"/>
      <w:bookmarkStart w:id="9091" w:name="_Toc145532533"/>
      <w:bookmarkStart w:id="9092" w:name="_Toc163218946"/>
      <w:bookmarkStart w:id="9093" w:name="_Toc176702314"/>
      <w:bookmarkStart w:id="9094" w:name="_Toc187262757"/>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9095" w:name="_Toc73963137"/>
      <w:bookmarkStart w:id="9096" w:name="_Toc75260315"/>
      <w:bookmarkStart w:id="9097" w:name="_Toc75275857"/>
      <w:bookmarkStart w:id="9098" w:name="_Toc75276367"/>
      <w:bookmarkStart w:id="9099" w:name="_Toc76541866"/>
      <w:bookmarkStart w:id="9100" w:name="_Toc82437637"/>
      <w:bookmarkStart w:id="9101" w:name="_Toc89945003"/>
      <w:bookmarkStart w:id="9102" w:name="_Toc98754021"/>
      <w:bookmarkStart w:id="9103" w:name="_Toc106181007"/>
      <w:bookmarkStart w:id="9104" w:name="_Toc114151052"/>
      <w:bookmarkStart w:id="9105" w:name="_Toc124151455"/>
      <w:bookmarkStart w:id="9106" w:name="_Toc124151975"/>
      <w:bookmarkStart w:id="9107" w:name="_Toc124152495"/>
      <w:bookmarkStart w:id="9108" w:name="_Toc130397027"/>
      <w:bookmarkStart w:id="9109" w:name="_Toc130397547"/>
      <w:bookmarkStart w:id="9110" w:name="_Toc137558652"/>
      <w:bookmarkStart w:id="9111" w:name="_Toc138862477"/>
      <w:bookmarkStart w:id="9112" w:name="_Toc145532534"/>
      <w:bookmarkStart w:id="9113" w:name="_Toc163218947"/>
      <w:bookmarkStart w:id="9114" w:name="_Toc176702315"/>
      <w:bookmarkStart w:id="9115" w:name="_Toc187262758"/>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DCBEA6A" w14:textId="77777777" w:rsidR="00C87888" w:rsidRPr="00BE5108" w:rsidRDefault="00C87888" w:rsidP="00EF3135">
      <w:pPr>
        <w:pStyle w:val="Heading3"/>
        <w:rPr>
          <w:rFonts w:eastAsiaTheme="minorEastAsia"/>
        </w:rPr>
      </w:pPr>
      <w:bookmarkStart w:id="9116" w:name="_Toc73963138"/>
      <w:bookmarkStart w:id="9117" w:name="_Toc75260316"/>
      <w:bookmarkStart w:id="9118" w:name="_Toc75275858"/>
      <w:bookmarkStart w:id="9119" w:name="_Toc75276368"/>
      <w:bookmarkStart w:id="9120" w:name="_Toc76541867"/>
      <w:bookmarkStart w:id="9121" w:name="_Toc82437638"/>
      <w:bookmarkStart w:id="9122" w:name="_Toc89945004"/>
      <w:bookmarkStart w:id="9123" w:name="_Toc98754022"/>
      <w:bookmarkStart w:id="9124" w:name="_Toc106181008"/>
      <w:bookmarkStart w:id="9125" w:name="_Toc114151053"/>
      <w:bookmarkStart w:id="9126" w:name="_Toc124151456"/>
      <w:bookmarkStart w:id="9127" w:name="_Toc124151976"/>
      <w:bookmarkStart w:id="9128" w:name="_Toc124152496"/>
      <w:bookmarkStart w:id="9129" w:name="_Toc130397028"/>
      <w:bookmarkStart w:id="9130" w:name="_Toc130397548"/>
      <w:bookmarkStart w:id="9131" w:name="_Toc137558653"/>
      <w:bookmarkStart w:id="9132" w:name="_Toc138862478"/>
      <w:bookmarkStart w:id="9133" w:name="_Toc145532535"/>
      <w:bookmarkStart w:id="9134" w:name="_Toc163218948"/>
      <w:bookmarkStart w:id="9135" w:name="_Toc176702316"/>
      <w:bookmarkStart w:id="9136" w:name="_Toc187262759"/>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2EC94C3" w14:textId="77777777" w:rsidR="00C87888" w:rsidRPr="00BE5108" w:rsidRDefault="00C87888" w:rsidP="00C87888">
      <w:pPr>
        <w:rPr>
          <w:rFonts w:eastAsiaTheme="minorEastAsia"/>
        </w:rPr>
      </w:pPr>
      <w:bookmarkStart w:id="9137" w:name="OLE_LINK15"/>
      <w:bookmarkStart w:id="913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9139" w:name="OLE_LINK11"/>
            <w:bookmarkStart w:id="9140" w:name="OLE_LINK12"/>
            <w:bookmarkStart w:id="914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9137"/>
      <w:bookmarkEnd w:id="9138"/>
      <w:bookmarkEnd w:id="9139"/>
      <w:bookmarkEnd w:id="9140"/>
      <w:bookmarkEnd w:id="914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9142" w:name="_Toc73963139"/>
      <w:bookmarkStart w:id="9143" w:name="_Toc75260317"/>
      <w:bookmarkStart w:id="9144" w:name="_Toc75275859"/>
      <w:bookmarkStart w:id="9145" w:name="_Toc75276369"/>
      <w:bookmarkStart w:id="9146" w:name="_Toc76541868"/>
      <w:bookmarkStart w:id="9147" w:name="_Toc82437639"/>
      <w:bookmarkStart w:id="9148" w:name="_Toc89945005"/>
      <w:bookmarkStart w:id="9149" w:name="_Toc98754023"/>
      <w:bookmarkStart w:id="9150" w:name="_Toc106181009"/>
      <w:bookmarkStart w:id="9151" w:name="_Toc114151054"/>
      <w:bookmarkStart w:id="9152" w:name="_Toc124151457"/>
      <w:bookmarkStart w:id="9153" w:name="_Toc124151977"/>
      <w:bookmarkStart w:id="9154" w:name="_Toc124152497"/>
      <w:bookmarkStart w:id="9155" w:name="_Toc130397029"/>
      <w:bookmarkStart w:id="9156" w:name="_Toc130397549"/>
      <w:bookmarkStart w:id="9157" w:name="_Toc137558654"/>
      <w:bookmarkStart w:id="9158" w:name="_Toc138862479"/>
      <w:bookmarkStart w:id="9159" w:name="_Toc145532536"/>
      <w:bookmarkStart w:id="9160" w:name="_Toc163218949"/>
      <w:bookmarkStart w:id="9161" w:name="_Toc176702317"/>
      <w:bookmarkStart w:id="9162" w:name="_Toc187262760"/>
      <w:r w:rsidRPr="00BE5108">
        <w:rPr>
          <w:rFonts w:eastAsiaTheme="minorEastAsia"/>
        </w:rPr>
        <w:t>A.2</w:t>
      </w:r>
      <w:r w:rsidRPr="00BE5108">
        <w:rPr>
          <w:rFonts w:eastAsiaTheme="minorEastAsia"/>
        </w:rPr>
        <w:tab/>
        <w:t>IAB-DU Fixed Reference Channels</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35ABBB" w14:textId="77777777" w:rsidR="002263FD" w:rsidRPr="00BE5108" w:rsidRDefault="002263FD" w:rsidP="002263FD">
      <w:pPr>
        <w:pStyle w:val="Heading2"/>
        <w:rPr>
          <w:rFonts w:eastAsiaTheme="minorEastAsia"/>
        </w:rPr>
      </w:pPr>
      <w:bookmarkStart w:id="9163" w:name="_Toc73963140"/>
      <w:bookmarkStart w:id="9164" w:name="_Toc75260318"/>
      <w:bookmarkStart w:id="9165" w:name="_Toc75275860"/>
      <w:bookmarkStart w:id="9166" w:name="_Toc75276370"/>
      <w:bookmarkStart w:id="9167" w:name="_Toc76541869"/>
      <w:bookmarkStart w:id="9168" w:name="_Toc82437640"/>
      <w:bookmarkStart w:id="9169" w:name="_Toc89945006"/>
      <w:bookmarkStart w:id="9170" w:name="_Toc98754024"/>
      <w:bookmarkStart w:id="9171" w:name="_Toc106181010"/>
      <w:bookmarkStart w:id="9172" w:name="_Toc114151055"/>
      <w:bookmarkStart w:id="9173" w:name="_Toc124151458"/>
      <w:bookmarkStart w:id="9174" w:name="_Toc124151978"/>
      <w:bookmarkStart w:id="9175" w:name="_Toc124152498"/>
      <w:bookmarkStart w:id="9176" w:name="_Toc130397030"/>
      <w:bookmarkStart w:id="9177" w:name="_Toc130397550"/>
      <w:bookmarkStart w:id="9178" w:name="_Toc137558655"/>
      <w:bookmarkStart w:id="9179" w:name="_Toc138862480"/>
      <w:bookmarkStart w:id="9180" w:name="_Toc145532537"/>
      <w:bookmarkStart w:id="9181" w:name="_Toc163218950"/>
      <w:bookmarkStart w:id="9182" w:name="_Toc176702318"/>
      <w:bookmarkStart w:id="9183" w:name="_Toc187262761"/>
      <w:r w:rsidRPr="00BE5108">
        <w:rPr>
          <w:rFonts w:eastAsiaTheme="minorEastAsia"/>
        </w:rPr>
        <w:t>A.2.1</w:t>
      </w:r>
      <w:r w:rsidRPr="00BE5108">
        <w:rPr>
          <w:rFonts w:eastAsiaTheme="minorEastAsia"/>
        </w:rPr>
        <w:tab/>
        <w:t>Fixed Reference Channels for PUSCH performance requirements (QPSK, R = 193/1024)</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9184" w:name="_Toc73963141"/>
      <w:bookmarkStart w:id="9185" w:name="_Toc75260319"/>
      <w:bookmarkStart w:id="9186" w:name="_Toc75275861"/>
      <w:bookmarkStart w:id="9187" w:name="_Toc75276371"/>
      <w:bookmarkStart w:id="9188" w:name="_Toc76541870"/>
      <w:bookmarkStart w:id="9189" w:name="_Toc82437641"/>
      <w:bookmarkStart w:id="9190" w:name="_Toc89945007"/>
      <w:bookmarkStart w:id="9191" w:name="_Toc98754025"/>
      <w:bookmarkStart w:id="9192" w:name="_Toc106181011"/>
      <w:bookmarkStart w:id="9193" w:name="_Toc114151056"/>
      <w:bookmarkStart w:id="9194" w:name="_Toc124151459"/>
      <w:bookmarkStart w:id="9195" w:name="_Toc124151979"/>
      <w:bookmarkStart w:id="9196" w:name="_Toc124152499"/>
      <w:bookmarkStart w:id="9197" w:name="_Toc130397031"/>
      <w:bookmarkStart w:id="9198" w:name="_Toc130397551"/>
      <w:bookmarkStart w:id="9199" w:name="_Toc137558656"/>
      <w:bookmarkStart w:id="9200" w:name="_Toc138862481"/>
      <w:bookmarkStart w:id="9201" w:name="_Toc145532538"/>
      <w:bookmarkStart w:id="9202" w:name="_Toc163218951"/>
      <w:bookmarkStart w:id="9203" w:name="_Toc176702319"/>
      <w:bookmarkStart w:id="9204" w:name="_Toc187262762"/>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9205" w:name="_Toc73963142"/>
      <w:bookmarkStart w:id="9206" w:name="_Toc75260320"/>
      <w:bookmarkStart w:id="9207" w:name="_Toc75275862"/>
      <w:bookmarkStart w:id="9208" w:name="_Toc75276372"/>
      <w:bookmarkStart w:id="9209" w:name="_Toc76541871"/>
      <w:bookmarkStart w:id="9210" w:name="_Toc82437642"/>
      <w:bookmarkStart w:id="9211" w:name="_Toc89945008"/>
      <w:bookmarkStart w:id="9212" w:name="_Toc98754026"/>
      <w:bookmarkStart w:id="9213" w:name="_Toc106181012"/>
      <w:bookmarkStart w:id="9214" w:name="_Toc114151057"/>
      <w:bookmarkStart w:id="9215" w:name="_Toc124151460"/>
      <w:bookmarkStart w:id="9216" w:name="_Toc124151980"/>
      <w:bookmarkStart w:id="9217" w:name="_Toc124152500"/>
      <w:bookmarkStart w:id="9218" w:name="_Toc130397032"/>
      <w:bookmarkStart w:id="9219" w:name="_Toc130397552"/>
      <w:bookmarkStart w:id="9220" w:name="_Toc137558657"/>
      <w:bookmarkStart w:id="9221" w:name="_Toc138862482"/>
      <w:bookmarkStart w:id="9222" w:name="_Toc145532539"/>
      <w:bookmarkStart w:id="9223" w:name="_Toc163218952"/>
      <w:bookmarkStart w:id="9224" w:name="_Toc176702320"/>
      <w:bookmarkStart w:id="9225" w:name="_Toc187262763"/>
      <w:r w:rsidRPr="00BE5108">
        <w:rPr>
          <w:rFonts w:eastAsiaTheme="minorEastAsia"/>
        </w:rPr>
        <w:t>A.2.3</w:t>
      </w:r>
      <w:r w:rsidRPr="00BE5108">
        <w:rPr>
          <w:rFonts w:eastAsiaTheme="minorEastAsia"/>
        </w:rPr>
        <w:tab/>
        <w:t>Fixed Reference Channels for PUSCH performance requirements (16QAM, R = 658/1024)</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9226" w:name="_Toc73963143"/>
      <w:bookmarkStart w:id="9227" w:name="_Toc75260321"/>
      <w:bookmarkStart w:id="9228" w:name="_Toc75275863"/>
      <w:bookmarkStart w:id="9229" w:name="_Toc75276373"/>
      <w:bookmarkStart w:id="9230" w:name="_Toc76541872"/>
      <w:bookmarkStart w:id="9231" w:name="_Toc82437643"/>
      <w:bookmarkStart w:id="9232" w:name="_Toc89945009"/>
      <w:bookmarkStart w:id="9233" w:name="_Toc98754027"/>
      <w:bookmarkStart w:id="9234" w:name="_Toc106181013"/>
      <w:bookmarkStart w:id="9235" w:name="_Toc114151058"/>
      <w:bookmarkStart w:id="9236" w:name="_Toc124151461"/>
      <w:bookmarkStart w:id="9237" w:name="_Toc124151981"/>
      <w:bookmarkStart w:id="9238" w:name="_Toc124152501"/>
      <w:bookmarkStart w:id="9239" w:name="_Toc130397033"/>
      <w:bookmarkStart w:id="9240" w:name="_Toc130397553"/>
      <w:bookmarkStart w:id="9241" w:name="_Toc137558658"/>
      <w:bookmarkStart w:id="9242" w:name="_Toc138862483"/>
      <w:bookmarkStart w:id="9243" w:name="_Toc145532540"/>
      <w:bookmarkStart w:id="9244" w:name="_Toc163218953"/>
      <w:bookmarkStart w:id="9245" w:name="_Toc176702321"/>
      <w:bookmarkStart w:id="9246" w:name="_Toc187262764"/>
      <w:r w:rsidRPr="00BE5108">
        <w:rPr>
          <w:rFonts w:eastAsiaTheme="minorEastAsia"/>
        </w:rPr>
        <w:t>A.2.4</w:t>
      </w:r>
      <w:r w:rsidRPr="00BE5108">
        <w:rPr>
          <w:rFonts w:eastAsiaTheme="minorEastAsia"/>
        </w:rPr>
        <w:tab/>
        <w:t>Fixed Reference Channels for PUSCH performance requirements (64QAM, R = 567/1024)</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9247" w:name="_Toc73963144"/>
      <w:bookmarkStart w:id="9248" w:name="_Toc75260322"/>
      <w:bookmarkStart w:id="9249" w:name="_Toc75275864"/>
      <w:bookmarkStart w:id="9250" w:name="_Toc75276374"/>
      <w:bookmarkStart w:id="9251" w:name="_Toc76541873"/>
      <w:bookmarkStart w:id="9252" w:name="_Toc82437644"/>
      <w:bookmarkStart w:id="9253" w:name="_Toc89945010"/>
      <w:bookmarkStart w:id="9254" w:name="_Toc98754028"/>
      <w:bookmarkStart w:id="9255" w:name="_Toc106181014"/>
      <w:bookmarkStart w:id="9256" w:name="_Toc114151059"/>
      <w:bookmarkStart w:id="9257" w:name="_Toc124151462"/>
      <w:bookmarkStart w:id="9258" w:name="_Toc124151982"/>
      <w:bookmarkStart w:id="9259" w:name="_Toc124152502"/>
      <w:bookmarkStart w:id="9260" w:name="_Toc130397034"/>
      <w:bookmarkStart w:id="9261" w:name="_Toc130397554"/>
      <w:bookmarkStart w:id="9262" w:name="_Toc137558659"/>
      <w:bookmarkStart w:id="9263" w:name="_Toc138862484"/>
      <w:bookmarkStart w:id="9264" w:name="_Toc145532541"/>
      <w:bookmarkStart w:id="9265" w:name="_Toc163218954"/>
      <w:bookmarkStart w:id="9266" w:name="_Toc176702322"/>
      <w:bookmarkStart w:id="9267" w:name="_Toc187262765"/>
      <w:r w:rsidRPr="00BE5108">
        <w:rPr>
          <w:rFonts w:eastAsiaTheme="minorEastAsia"/>
        </w:rPr>
        <w:t>A.2.5</w:t>
      </w:r>
      <w:r w:rsidRPr="00BE5108">
        <w:rPr>
          <w:rFonts w:eastAsiaTheme="minorEastAsia"/>
        </w:rPr>
        <w:tab/>
        <w:t>PRACH test preambles</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9268" w:name="_Toc73963145"/>
      <w:bookmarkStart w:id="9269" w:name="_Toc75260323"/>
      <w:bookmarkStart w:id="9270" w:name="_Toc75275865"/>
      <w:bookmarkStart w:id="9271" w:name="_Toc75276375"/>
      <w:bookmarkStart w:id="9272" w:name="_Toc76541874"/>
      <w:bookmarkStart w:id="9273" w:name="_Toc82437645"/>
      <w:bookmarkStart w:id="9274" w:name="_Toc89945011"/>
      <w:bookmarkStart w:id="9275" w:name="_Toc98754029"/>
      <w:bookmarkStart w:id="9276" w:name="_Toc106181015"/>
      <w:bookmarkStart w:id="9277" w:name="_Toc114151060"/>
      <w:bookmarkStart w:id="9278" w:name="_Toc124151463"/>
      <w:bookmarkStart w:id="9279" w:name="_Toc124151983"/>
      <w:bookmarkStart w:id="9280" w:name="_Toc124152503"/>
      <w:bookmarkStart w:id="9281" w:name="_Toc130397035"/>
      <w:bookmarkStart w:id="9282" w:name="_Toc130397555"/>
      <w:bookmarkStart w:id="9283" w:name="_Toc137558660"/>
      <w:bookmarkStart w:id="9284" w:name="_Toc138862485"/>
      <w:bookmarkStart w:id="9285" w:name="_Toc145532542"/>
      <w:bookmarkStart w:id="9286" w:name="_Toc163218955"/>
      <w:bookmarkStart w:id="9287" w:name="_Toc176702323"/>
      <w:bookmarkStart w:id="9288" w:name="_Toc187262766"/>
      <w:r w:rsidRPr="00BE5108">
        <w:rPr>
          <w:rFonts w:eastAsiaTheme="minorEastAsia"/>
        </w:rPr>
        <w:t>A.3</w:t>
      </w:r>
      <w:r w:rsidRPr="00BE5108">
        <w:rPr>
          <w:rFonts w:eastAsiaTheme="minorEastAsia"/>
        </w:rPr>
        <w:tab/>
        <w:t>IAB-MT Fixed Reference Channels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2006A66" w14:textId="77777777" w:rsidR="002263FD" w:rsidRPr="00BE5108" w:rsidRDefault="002263FD" w:rsidP="002263FD">
      <w:pPr>
        <w:pStyle w:val="Heading2"/>
        <w:rPr>
          <w:rFonts w:eastAsiaTheme="minorEastAsia"/>
        </w:rPr>
      </w:pPr>
      <w:bookmarkStart w:id="9289" w:name="_Toc73963146"/>
      <w:bookmarkStart w:id="9290" w:name="_Toc75260324"/>
      <w:bookmarkStart w:id="9291" w:name="_Toc75275866"/>
      <w:bookmarkStart w:id="9292" w:name="_Toc75276376"/>
      <w:bookmarkStart w:id="9293" w:name="_Toc76541875"/>
      <w:bookmarkStart w:id="9294" w:name="_Toc82437646"/>
      <w:bookmarkStart w:id="9295" w:name="_Toc89945012"/>
      <w:bookmarkStart w:id="9296" w:name="_Toc98754030"/>
      <w:bookmarkStart w:id="9297" w:name="_Toc106181016"/>
      <w:bookmarkStart w:id="9298" w:name="_Toc114151061"/>
      <w:bookmarkStart w:id="9299" w:name="_Toc124151464"/>
      <w:bookmarkStart w:id="9300" w:name="_Toc124151984"/>
      <w:bookmarkStart w:id="9301" w:name="_Toc124152504"/>
      <w:bookmarkStart w:id="9302" w:name="_Toc130397036"/>
      <w:bookmarkStart w:id="9303" w:name="_Toc130397556"/>
      <w:bookmarkStart w:id="9304" w:name="_Toc137558661"/>
      <w:bookmarkStart w:id="9305" w:name="_Toc138862486"/>
      <w:bookmarkStart w:id="9306" w:name="_Toc145532543"/>
      <w:bookmarkStart w:id="9307" w:name="_Toc163218956"/>
      <w:bookmarkStart w:id="9308" w:name="_Toc176702324"/>
      <w:bookmarkStart w:id="9309" w:name="_Toc187262767"/>
      <w:r w:rsidRPr="00BE5108">
        <w:rPr>
          <w:rFonts w:eastAsiaTheme="minorEastAsia"/>
        </w:rPr>
        <w:t>A.3.1</w:t>
      </w:r>
      <w:r w:rsidRPr="00BE5108">
        <w:rPr>
          <w:rFonts w:eastAsiaTheme="minorEastAsia"/>
        </w:rPr>
        <w:tab/>
        <w:t>Fixed Reference Channels for PDSCH performance requirements (16QAM)</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9310" w:name="_Toc73963147"/>
      <w:bookmarkStart w:id="9311" w:name="_Toc75260325"/>
      <w:bookmarkStart w:id="9312" w:name="_Toc75275867"/>
      <w:bookmarkStart w:id="9313" w:name="_Toc75276377"/>
      <w:bookmarkStart w:id="9314" w:name="_Toc76541876"/>
      <w:bookmarkStart w:id="9315" w:name="_Toc82437647"/>
      <w:bookmarkStart w:id="9316" w:name="_Toc89945013"/>
      <w:bookmarkStart w:id="9317" w:name="_Toc98754031"/>
      <w:bookmarkStart w:id="9318" w:name="_Toc106181017"/>
      <w:bookmarkStart w:id="9319" w:name="_Toc114151062"/>
      <w:bookmarkStart w:id="9320" w:name="_Toc124151465"/>
      <w:bookmarkStart w:id="9321" w:name="_Toc124151985"/>
      <w:bookmarkStart w:id="9322" w:name="_Toc124152505"/>
      <w:bookmarkStart w:id="9323" w:name="_Toc130397037"/>
      <w:bookmarkStart w:id="9324" w:name="_Toc130397557"/>
      <w:bookmarkStart w:id="9325" w:name="_Toc137558662"/>
      <w:bookmarkStart w:id="9326" w:name="_Toc138862487"/>
      <w:bookmarkStart w:id="9327" w:name="_Toc145532544"/>
      <w:bookmarkStart w:id="9328" w:name="_Toc163218957"/>
      <w:bookmarkStart w:id="9329" w:name="_Toc176702325"/>
      <w:bookmarkStart w:id="9330" w:name="_Toc187262768"/>
      <w:r w:rsidRPr="00BE5108">
        <w:rPr>
          <w:rFonts w:eastAsiaTheme="minorEastAsia"/>
        </w:rPr>
        <w:t>A.3.2</w:t>
      </w:r>
      <w:r w:rsidRPr="00BE5108">
        <w:rPr>
          <w:rFonts w:eastAsiaTheme="minorEastAsia"/>
        </w:rPr>
        <w:tab/>
        <w:t>Fixed Reference Channels for PDSCH performance requirements (64QAM)</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9331" w:name="_Toc73963148"/>
      <w:bookmarkStart w:id="9332" w:name="_Toc75260326"/>
      <w:bookmarkStart w:id="9333" w:name="_Toc75275868"/>
      <w:bookmarkStart w:id="9334" w:name="_Toc75276378"/>
      <w:bookmarkStart w:id="9335" w:name="_Toc76541877"/>
      <w:bookmarkStart w:id="9336" w:name="_Toc82437648"/>
      <w:bookmarkStart w:id="9337" w:name="_Toc89945014"/>
      <w:bookmarkStart w:id="9338" w:name="_Toc98754032"/>
      <w:bookmarkStart w:id="9339" w:name="_Toc106181018"/>
      <w:bookmarkStart w:id="9340" w:name="_Toc114151063"/>
      <w:bookmarkStart w:id="9341" w:name="_Toc124151466"/>
      <w:bookmarkStart w:id="9342" w:name="_Toc124151986"/>
      <w:bookmarkStart w:id="9343" w:name="_Toc124152506"/>
      <w:bookmarkStart w:id="9344" w:name="_Toc130397038"/>
      <w:bookmarkStart w:id="9345" w:name="_Toc130397558"/>
      <w:bookmarkStart w:id="9346" w:name="_Toc137558663"/>
      <w:bookmarkStart w:id="9347" w:name="_Toc138862488"/>
      <w:bookmarkStart w:id="9348" w:name="_Toc145532545"/>
      <w:bookmarkStart w:id="9349" w:name="_Toc163218958"/>
      <w:bookmarkStart w:id="9350" w:name="_Toc176702326"/>
      <w:bookmarkStart w:id="9351" w:name="_Toc187262769"/>
      <w:r w:rsidRPr="00BE5108">
        <w:rPr>
          <w:rFonts w:eastAsiaTheme="minorEastAsia"/>
        </w:rPr>
        <w:t>A.3.3</w:t>
      </w:r>
      <w:r w:rsidRPr="00BE5108">
        <w:rPr>
          <w:rFonts w:eastAsiaTheme="minorEastAsia"/>
        </w:rPr>
        <w:tab/>
        <w:t>Fixed Reference Channels for PDSCH performance requirements (256QAM)</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9352" w:name="_Toc73963149"/>
      <w:bookmarkStart w:id="9353" w:name="_Toc75260327"/>
      <w:bookmarkStart w:id="9354" w:name="_Toc75275869"/>
      <w:bookmarkStart w:id="9355" w:name="_Toc75276379"/>
      <w:bookmarkStart w:id="9356" w:name="_Toc76541878"/>
      <w:bookmarkStart w:id="9357" w:name="_Toc82437649"/>
      <w:bookmarkStart w:id="9358" w:name="_Toc89945015"/>
      <w:bookmarkStart w:id="9359" w:name="_Toc98754033"/>
      <w:bookmarkStart w:id="9360" w:name="_Toc106181019"/>
      <w:bookmarkStart w:id="9361" w:name="_Toc114151064"/>
      <w:bookmarkStart w:id="9362" w:name="_Toc124151467"/>
      <w:bookmarkStart w:id="9363" w:name="_Toc124151987"/>
      <w:bookmarkStart w:id="9364" w:name="_Toc124152507"/>
      <w:bookmarkStart w:id="9365" w:name="_Toc130397039"/>
      <w:bookmarkStart w:id="9366" w:name="_Toc130397559"/>
      <w:bookmarkStart w:id="9367" w:name="_Toc137558664"/>
      <w:bookmarkStart w:id="9368" w:name="_Toc138862489"/>
      <w:bookmarkStart w:id="9369" w:name="_Toc145532546"/>
      <w:bookmarkStart w:id="9370" w:name="_Toc163218959"/>
      <w:bookmarkStart w:id="9371" w:name="_Toc176702327"/>
      <w:bookmarkStart w:id="9372" w:name="_Toc187262770"/>
      <w:r w:rsidRPr="00BE5108">
        <w:rPr>
          <w:rFonts w:eastAsiaTheme="minorEastAsia"/>
        </w:rPr>
        <w:t>A.3.4</w:t>
      </w:r>
      <w:r w:rsidRPr="00BE5108">
        <w:rPr>
          <w:rFonts w:eastAsiaTheme="minorEastAsia"/>
        </w:rPr>
        <w:tab/>
        <w:t>Fixed Reference Channels for PDCCH performance requirements</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9373" w:name="_Toc73963150"/>
      <w:bookmarkStart w:id="9374" w:name="_Toc75260328"/>
      <w:bookmarkStart w:id="9375" w:name="_Toc75275870"/>
      <w:bookmarkStart w:id="9376" w:name="_Toc75276380"/>
      <w:bookmarkStart w:id="9377" w:name="_Toc76541879"/>
      <w:bookmarkStart w:id="9378" w:name="_Toc82437650"/>
      <w:bookmarkStart w:id="9379" w:name="_Toc89945016"/>
      <w:bookmarkStart w:id="9380" w:name="_Toc98754034"/>
      <w:bookmarkStart w:id="9381" w:name="_Toc106181020"/>
      <w:bookmarkStart w:id="9382" w:name="_Toc114151065"/>
      <w:bookmarkStart w:id="9383" w:name="_Toc124151468"/>
      <w:bookmarkStart w:id="9384" w:name="_Toc124151988"/>
      <w:bookmarkStart w:id="9385" w:name="_Toc124152508"/>
      <w:bookmarkStart w:id="9386" w:name="_Toc130397040"/>
      <w:bookmarkStart w:id="9387" w:name="_Toc130397560"/>
      <w:bookmarkStart w:id="9388" w:name="_Toc137558665"/>
      <w:bookmarkStart w:id="9389" w:name="_Toc138862490"/>
      <w:bookmarkStart w:id="9390" w:name="_Toc145532547"/>
      <w:bookmarkStart w:id="9391" w:name="_Toc163218960"/>
      <w:bookmarkStart w:id="9392" w:name="_Toc176702328"/>
      <w:bookmarkStart w:id="9393" w:name="_Toc187262771"/>
      <w:r w:rsidRPr="00BE5108">
        <w:rPr>
          <w:rFonts w:eastAsiaTheme="minorEastAsia"/>
        </w:rPr>
        <w:t>A.3.5</w:t>
      </w:r>
      <w:r w:rsidRPr="00BE5108">
        <w:rPr>
          <w:rFonts w:eastAsiaTheme="minorEastAsia"/>
        </w:rPr>
        <w:tab/>
        <w:t>Fixed Reference Channels for CSI reporting performance requirements</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012342" w:rsidRPr="00BE5108" w14:paraId="4811104A" w14:textId="77777777" w:rsidTr="00D648BA">
        <w:trPr>
          <w:jc w:val="center"/>
        </w:trPr>
        <w:tc>
          <w:tcPr>
            <w:tcW w:w="4809" w:type="dxa"/>
            <w:gridSpan w:val="4"/>
            <w:vAlign w:val="center"/>
          </w:tcPr>
          <w:p w14:paraId="21089C3F" w14:textId="50871BA1" w:rsidR="00012342" w:rsidRPr="00BE5108" w:rsidRDefault="00012342" w:rsidP="0001234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76D38AB"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652CE0C8"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5B088CFD"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5CD786CA"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bookmarkStart w:id="9394" w:name="_Toc176702329"/>
      <w:bookmarkStart w:id="9395" w:name="_Toc187262772"/>
      <w:r>
        <w:t>A</w:t>
      </w:r>
      <w:r w:rsidRPr="004710DC">
        <w:t>.</w:t>
      </w:r>
      <w:r>
        <w:t>3B</w:t>
      </w:r>
      <w:r>
        <w:tab/>
        <w:t>mIAB-MT Fixed Reference Channels</w:t>
      </w:r>
      <w:bookmarkEnd w:id="9394"/>
      <w:bookmarkEnd w:id="9395"/>
    </w:p>
    <w:p w14:paraId="2A09F239" w14:textId="77777777" w:rsidR="00C27AE5" w:rsidRDefault="00C27AE5" w:rsidP="00C27AE5">
      <w:pPr>
        <w:pStyle w:val="Heading3"/>
        <w:rPr>
          <w:lang w:eastAsia="zh-CN"/>
        </w:rPr>
      </w:pPr>
      <w:bookmarkStart w:id="9396" w:name="_Toc176702330"/>
      <w:bookmarkStart w:id="9397" w:name="_Toc187262773"/>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bookmarkEnd w:id="9396"/>
      <w:bookmarkEnd w:id="9397"/>
    </w:p>
    <w:p w14:paraId="5A9E31EC" w14:textId="77777777" w:rsidR="00C27AE5" w:rsidRPr="0070769D" w:rsidRDefault="00C27AE5" w:rsidP="00C27AE5">
      <w:bookmarkStart w:id="9398" w:name="_Hlk66811904"/>
      <w:bookmarkStart w:id="9399" w:name="_Toc74583583"/>
      <w:bookmarkStart w:id="9400" w:name="_Toc76542396"/>
      <w:bookmarkStart w:id="9401" w:name="_Toc82450378"/>
      <w:bookmarkStart w:id="9402" w:name="_Toc82451026"/>
      <w:bookmarkStart w:id="9403" w:name="_Toc89949415"/>
      <w:bookmarkStart w:id="9404" w:name="_Toc98755804"/>
      <w:bookmarkStart w:id="9405" w:name="_Toc98763396"/>
      <w:bookmarkStart w:id="9406" w:name="_Toc106184325"/>
      <w:bookmarkStart w:id="9407" w:name="_Toc130402347"/>
      <w:bookmarkStart w:id="9408" w:name="_Toc137554898"/>
      <w:bookmarkStart w:id="9409" w:name="_Toc138853960"/>
      <w:bookmarkStart w:id="9410" w:name="_Toc138946641"/>
      <w:bookmarkStart w:id="9411" w:name="_Toc145531370"/>
      <w:bookmarkStart w:id="9412" w:name="_Toc155358985"/>
      <w:bookmarkStart w:id="9413" w:name="_Toc161658201"/>
      <w:bookmarkStart w:id="9414"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lastRenderedPageBreak/>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9415" w:name="_Toc21338418"/>
      <w:bookmarkStart w:id="9416" w:name="_Toc29808526"/>
      <w:bookmarkStart w:id="9417" w:name="_Toc37068445"/>
      <w:bookmarkStart w:id="9418" w:name="_Toc37083990"/>
      <w:bookmarkStart w:id="9419" w:name="_Toc37084332"/>
      <w:bookmarkStart w:id="9420" w:name="_Toc40209694"/>
      <w:bookmarkStart w:id="9421" w:name="_Toc40210036"/>
      <w:bookmarkStart w:id="9422" w:name="_Toc45892995"/>
      <w:bookmarkStart w:id="9423" w:name="_Toc53176860"/>
      <w:bookmarkStart w:id="9424" w:name="_Toc61121188"/>
      <w:bookmarkStart w:id="9425" w:name="_Toc67918384"/>
      <w:bookmarkStart w:id="9426" w:name="_Toc76298454"/>
      <w:bookmarkStart w:id="9427" w:name="_Toc76572466"/>
      <w:bookmarkStart w:id="9428" w:name="_Toc76652333"/>
      <w:bookmarkStart w:id="9429" w:name="_Toc76653171"/>
      <w:bookmarkStart w:id="9430" w:name="_Toc83742444"/>
      <w:bookmarkStart w:id="9431" w:name="_Toc91440934"/>
      <w:bookmarkStart w:id="9432" w:name="_Toc98849724"/>
      <w:bookmarkStart w:id="9433" w:name="_Toc106543578"/>
      <w:bookmarkStart w:id="9434" w:name="_Toc106737676"/>
      <w:bookmarkStart w:id="9435" w:name="_Toc107233443"/>
      <w:bookmarkStart w:id="9436" w:name="_Toc107235061"/>
      <w:bookmarkStart w:id="9437" w:name="_Toc107420031"/>
      <w:bookmarkStart w:id="9438" w:name="_Toc107477329"/>
      <w:bookmarkStart w:id="9439" w:name="_Toc114566189"/>
      <w:bookmarkStart w:id="9440" w:name="_Toc123936501"/>
      <w:bookmarkStart w:id="9441" w:name="_Toc124377518"/>
      <w:bookmarkStart w:id="9442" w:name="_Toc176702331"/>
      <w:bookmarkStart w:id="9443" w:name="_Toc187262774"/>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r>
        <w:t>A.3B.2</w:t>
      </w:r>
      <w:r>
        <w:rPr>
          <w:lang w:eastAsia="zh-CN"/>
        </w:rPr>
        <w:tab/>
      </w:r>
      <w:r>
        <w:t>Reference measurement channels for PBCH demodulation requirements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EA2BEE5" w14:textId="77777777" w:rsidR="00C27AE5" w:rsidRDefault="00C27AE5" w:rsidP="00C27AE5">
      <w:pPr>
        <w:pStyle w:val="Heading4"/>
      </w:pPr>
      <w:bookmarkStart w:id="9444" w:name="_Toc21338419"/>
      <w:bookmarkStart w:id="9445" w:name="_Toc29808527"/>
      <w:bookmarkStart w:id="9446" w:name="_Toc37068446"/>
      <w:bookmarkStart w:id="9447" w:name="_Toc37083991"/>
      <w:bookmarkStart w:id="9448" w:name="_Toc37084333"/>
      <w:bookmarkStart w:id="9449" w:name="_Toc40209695"/>
      <w:bookmarkStart w:id="9450" w:name="_Toc40210037"/>
      <w:bookmarkStart w:id="9451" w:name="_Toc45892996"/>
      <w:bookmarkStart w:id="9452" w:name="_Toc53176861"/>
      <w:bookmarkStart w:id="9453" w:name="_Toc61121189"/>
      <w:bookmarkStart w:id="9454" w:name="_Toc67918385"/>
      <w:bookmarkStart w:id="9455" w:name="_Toc76298455"/>
      <w:bookmarkStart w:id="9456" w:name="_Toc76572467"/>
      <w:bookmarkStart w:id="9457" w:name="_Toc76652334"/>
      <w:bookmarkStart w:id="9458" w:name="_Toc76653172"/>
      <w:bookmarkStart w:id="9459" w:name="_Toc83742445"/>
      <w:bookmarkStart w:id="9460" w:name="_Toc91440935"/>
      <w:bookmarkStart w:id="9461" w:name="_Toc98849725"/>
      <w:bookmarkStart w:id="9462" w:name="_Toc106543579"/>
      <w:bookmarkStart w:id="9463" w:name="_Toc106737677"/>
      <w:bookmarkStart w:id="9464" w:name="_Toc107233444"/>
      <w:bookmarkStart w:id="9465" w:name="_Toc107235062"/>
      <w:bookmarkStart w:id="9466" w:name="_Toc107420032"/>
      <w:bookmarkStart w:id="9467" w:name="_Toc107477330"/>
      <w:bookmarkStart w:id="9468" w:name="_Toc114566190"/>
      <w:bookmarkStart w:id="9469" w:name="_Toc123936502"/>
      <w:bookmarkStart w:id="9470" w:name="_Toc124377519"/>
      <w:bookmarkStart w:id="9471" w:name="_Toc176702332"/>
      <w:bookmarkStart w:id="9472" w:name="_Toc187262775"/>
      <w:r>
        <w:t>A.3B.2.1</w:t>
      </w:r>
      <w:r>
        <w:rPr>
          <w:lang w:eastAsia="zh-CN"/>
        </w:rPr>
        <w:tab/>
      </w:r>
      <w:r>
        <w:t>Reference measurement channels for FR1</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47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9474" w:name="_Toc75260329"/>
      <w:bookmarkStart w:id="9475" w:name="_Toc75275871"/>
      <w:bookmarkStart w:id="9476" w:name="_Toc75276381"/>
      <w:bookmarkStart w:id="9477" w:name="_Toc76541880"/>
      <w:bookmarkStart w:id="9478" w:name="_Toc82437651"/>
      <w:bookmarkStart w:id="9479" w:name="_Toc89945017"/>
      <w:bookmarkStart w:id="9480" w:name="_Toc98754035"/>
      <w:bookmarkStart w:id="9481" w:name="_Toc106181021"/>
      <w:bookmarkStart w:id="9482" w:name="_Toc114151066"/>
      <w:bookmarkStart w:id="9483" w:name="_Toc124151469"/>
      <w:bookmarkStart w:id="9484" w:name="_Toc124151989"/>
      <w:bookmarkStart w:id="9485" w:name="_Toc124152509"/>
      <w:bookmarkStart w:id="9486" w:name="_Toc130397041"/>
      <w:bookmarkStart w:id="9487" w:name="_Toc130397561"/>
      <w:bookmarkStart w:id="9488" w:name="_Toc137558666"/>
      <w:bookmarkStart w:id="9489" w:name="_Toc138862491"/>
      <w:bookmarkStart w:id="9490" w:name="_Toc145532548"/>
      <w:bookmarkStart w:id="9491" w:name="_Toc163218961"/>
      <w:bookmarkStart w:id="9492" w:name="_Toc176702333"/>
      <w:bookmarkStart w:id="9493" w:name="_Toc187262776"/>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1B8584FF" w14:textId="77777777" w:rsidR="00AD1976" w:rsidRPr="00BE5108" w:rsidRDefault="00AD1976" w:rsidP="00E55627">
      <w:pPr>
        <w:pStyle w:val="Heading1"/>
        <w:rPr>
          <w:rFonts w:eastAsiaTheme="minorEastAsia"/>
        </w:rPr>
      </w:pPr>
      <w:bookmarkStart w:id="9494" w:name="_Toc73963152"/>
      <w:bookmarkStart w:id="9495" w:name="_Toc75260330"/>
      <w:bookmarkStart w:id="9496" w:name="_Toc75275872"/>
      <w:bookmarkStart w:id="9497" w:name="_Toc75276382"/>
      <w:bookmarkStart w:id="9498" w:name="_Toc76541881"/>
      <w:bookmarkStart w:id="9499" w:name="_Toc82437652"/>
      <w:bookmarkStart w:id="9500" w:name="_Toc89945018"/>
      <w:bookmarkStart w:id="9501" w:name="_Toc98754036"/>
      <w:bookmarkStart w:id="9502" w:name="_Toc106181022"/>
      <w:bookmarkStart w:id="9503" w:name="_Toc114151067"/>
      <w:bookmarkStart w:id="9504" w:name="_Toc124151470"/>
      <w:bookmarkStart w:id="9505" w:name="_Toc124151990"/>
      <w:bookmarkStart w:id="9506" w:name="_Toc124152510"/>
      <w:bookmarkStart w:id="9507" w:name="_Toc130397042"/>
      <w:bookmarkStart w:id="9508" w:name="_Toc130397562"/>
      <w:bookmarkStart w:id="9509" w:name="_Toc137558667"/>
      <w:bookmarkStart w:id="9510" w:name="_Toc138862492"/>
      <w:bookmarkStart w:id="9511" w:name="_Toc145532549"/>
      <w:bookmarkStart w:id="9512" w:name="_Toc163218962"/>
      <w:bookmarkStart w:id="9513" w:name="_Toc176702334"/>
      <w:bookmarkStart w:id="9514" w:name="_Toc187262777"/>
      <w:r w:rsidRPr="00BE5108">
        <w:rPr>
          <w:rFonts w:eastAsiaTheme="minorEastAsia"/>
        </w:rPr>
        <w:t>B.1</w:t>
      </w:r>
      <w:r w:rsidRPr="00BE5108">
        <w:rPr>
          <w:rFonts w:eastAsiaTheme="minorEastAsia"/>
        </w:rPr>
        <w:tab/>
        <w:t>General</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515" w:name="_Toc73963153"/>
      <w:bookmarkStart w:id="9516" w:name="_Toc75260331"/>
      <w:bookmarkStart w:id="9517" w:name="_Toc75275873"/>
      <w:bookmarkStart w:id="9518" w:name="_Toc75276383"/>
      <w:bookmarkStart w:id="9519" w:name="_Toc76541882"/>
      <w:bookmarkStart w:id="9520" w:name="_Toc82437653"/>
      <w:bookmarkStart w:id="9521" w:name="_Toc89945019"/>
      <w:bookmarkStart w:id="9522" w:name="_Toc98754037"/>
      <w:bookmarkStart w:id="9523" w:name="_Toc106181023"/>
      <w:bookmarkStart w:id="9524" w:name="_Toc114151068"/>
      <w:bookmarkStart w:id="9525" w:name="_Toc124151471"/>
      <w:bookmarkStart w:id="9526" w:name="_Toc124151991"/>
      <w:bookmarkStart w:id="9527" w:name="_Toc124152511"/>
      <w:bookmarkStart w:id="9528" w:name="_Toc130397043"/>
      <w:bookmarkStart w:id="9529" w:name="_Toc130397563"/>
      <w:bookmarkStart w:id="9530" w:name="_Toc137558668"/>
      <w:bookmarkStart w:id="9531" w:name="_Toc138862493"/>
      <w:bookmarkStart w:id="9532" w:name="_Toc145532550"/>
      <w:bookmarkStart w:id="9533" w:name="_Toc163218963"/>
      <w:bookmarkStart w:id="9534" w:name="_Toc176702335"/>
      <w:bookmarkStart w:id="9535" w:name="_Toc187262778"/>
      <w:r w:rsidRPr="00BE5108">
        <w:rPr>
          <w:rFonts w:eastAsiaTheme="minorEastAsia"/>
        </w:rPr>
        <w:t>B.2</w:t>
      </w:r>
      <w:r w:rsidRPr="00BE5108">
        <w:rPr>
          <w:rFonts w:eastAsiaTheme="minorEastAsia"/>
        </w:rPr>
        <w:tab/>
        <w:t>Normal test environment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536" w:name="_Toc73963154"/>
      <w:bookmarkStart w:id="9537" w:name="_Toc75260332"/>
      <w:bookmarkStart w:id="9538" w:name="_Toc75275874"/>
      <w:bookmarkStart w:id="9539" w:name="_Toc75276384"/>
      <w:bookmarkStart w:id="9540" w:name="_Toc76541883"/>
      <w:bookmarkStart w:id="9541" w:name="_Toc82437654"/>
      <w:bookmarkStart w:id="9542" w:name="_Toc89945020"/>
      <w:bookmarkStart w:id="9543" w:name="_Toc98754038"/>
      <w:bookmarkStart w:id="9544" w:name="_Toc106181024"/>
      <w:bookmarkStart w:id="9545" w:name="_Toc114151069"/>
      <w:bookmarkStart w:id="9546" w:name="_Toc124151472"/>
      <w:bookmarkStart w:id="9547" w:name="_Toc124151992"/>
      <w:bookmarkStart w:id="9548" w:name="_Toc124152512"/>
      <w:bookmarkStart w:id="9549" w:name="_Toc130397044"/>
      <w:bookmarkStart w:id="9550" w:name="_Toc130397564"/>
      <w:bookmarkStart w:id="9551" w:name="_Toc137558669"/>
      <w:bookmarkStart w:id="9552" w:name="_Toc138862494"/>
      <w:bookmarkStart w:id="9553" w:name="_Toc145532551"/>
      <w:bookmarkStart w:id="9554" w:name="_Toc163218964"/>
      <w:bookmarkStart w:id="9555" w:name="_Toc176702336"/>
      <w:bookmarkStart w:id="9556" w:name="_Toc187262779"/>
      <w:r w:rsidRPr="00BE5108">
        <w:rPr>
          <w:rFonts w:eastAsiaTheme="minorEastAsia"/>
        </w:rPr>
        <w:t>B.3</w:t>
      </w:r>
      <w:r w:rsidRPr="00BE5108">
        <w:rPr>
          <w:rFonts w:eastAsiaTheme="minorEastAsia"/>
        </w:rPr>
        <w:tab/>
        <w:t>Extreme test environment</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1038A45A" w14:textId="515BC8E7" w:rsidR="00051AAE" w:rsidRPr="00BE5108" w:rsidRDefault="00051AAE" w:rsidP="00051AAE">
      <w:pPr>
        <w:pStyle w:val="Heading2"/>
        <w:rPr>
          <w:rFonts w:eastAsiaTheme="minorEastAsia"/>
        </w:rPr>
      </w:pPr>
      <w:bookmarkStart w:id="9557" w:name="_Toc75275875"/>
      <w:bookmarkStart w:id="9558" w:name="_Toc75276385"/>
      <w:bookmarkStart w:id="9559" w:name="_Toc76541884"/>
      <w:bookmarkStart w:id="9560" w:name="_Toc82437655"/>
      <w:bookmarkStart w:id="9561" w:name="_Toc89945021"/>
      <w:bookmarkStart w:id="9562" w:name="_Toc98754039"/>
      <w:bookmarkStart w:id="9563" w:name="_Toc106181025"/>
      <w:bookmarkStart w:id="9564" w:name="_Toc114151070"/>
      <w:bookmarkStart w:id="9565" w:name="_Toc124151473"/>
      <w:bookmarkStart w:id="9566" w:name="_Toc124151993"/>
      <w:bookmarkStart w:id="9567" w:name="_Toc124152513"/>
      <w:bookmarkStart w:id="9568" w:name="_Toc130397045"/>
      <w:bookmarkStart w:id="9569" w:name="_Toc130397565"/>
      <w:bookmarkStart w:id="9570" w:name="_Toc137558670"/>
      <w:bookmarkStart w:id="9571" w:name="_Toc138862495"/>
      <w:bookmarkStart w:id="9572" w:name="_Toc145532552"/>
      <w:bookmarkStart w:id="9573" w:name="_Toc163218965"/>
      <w:bookmarkStart w:id="9574" w:name="_Toc176702337"/>
      <w:bookmarkStart w:id="9575" w:name="_Toc187262780"/>
      <w:r w:rsidRPr="00BE5108">
        <w:rPr>
          <w:rFonts w:eastAsiaTheme="minorEastAsia"/>
        </w:rPr>
        <w:t>B.3.1</w:t>
      </w:r>
      <w:r w:rsidRPr="00BE5108">
        <w:rPr>
          <w:rFonts w:eastAsiaTheme="minorEastAsia"/>
        </w:rPr>
        <w:tab/>
        <w:t>General</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576" w:name="_Toc73963155"/>
      <w:bookmarkStart w:id="9577" w:name="_Toc75260333"/>
      <w:bookmarkStart w:id="9578" w:name="_Toc75275876"/>
      <w:bookmarkStart w:id="9579" w:name="_Toc75276386"/>
      <w:bookmarkStart w:id="9580" w:name="_Toc76541885"/>
      <w:bookmarkStart w:id="9581" w:name="_Toc82437656"/>
      <w:bookmarkStart w:id="9582" w:name="_Toc89945022"/>
      <w:bookmarkStart w:id="9583" w:name="_Toc98754040"/>
      <w:bookmarkStart w:id="9584" w:name="_Toc106181026"/>
      <w:bookmarkStart w:id="9585" w:name="_Toc114151071"/>
      <w:bookmarkStart w:id="9586" w:name="_Toc124151474"/>
      <w:bookmarkStart w:id="9587" w:name="_Toc124151994"/>
      <w:bookmarkStart w:id="9588" w:name="_Toc124152514"/>
      <w:bookmarkStart w:id="9589" w:name="_Toc130397046"/>
      <w:bookmarkStart w:id="9590" w:name="_Toc130397566"/>
      <w:bookmarkStart w:id="9591" w:name="_Toc137558671"/>
      <w:bookmarkStart w:id="9592" w:name="_Toc138862496"/>
      <w:bookmarkStart w:id="9593" w:name="_Toc145532553"/>
      <w:bookmarkStart w:id="9594" w:name="_Toc163218966"/>
      <w:bookmarkStart w:id="9595" w:name="_Toc176702338"/>
      <w:bookmarkStart w:id="9596" w:name="_Toc18726278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597" w:name="_Toc73963156"/>
      <w:bookmarkStart w:id="9598" w:name="_Toc75260334"/>
      <w:bookmarkStart w:id="9599" w:name="_Toc75275877"/>
      <w:bookmarkStart w:id="9600" w:name="_Toc75276387"/>
      <w:bookmarkStart w:id="9601" w:name="_Toc76541886"/>
      <w:bookmarkStart w:id="9602" w:name="_Toc82437657"/>
      <w:bookmarkStart w:id="9603" w:name="_Toc89945023"/>
      <w:bookmarkStart w:id="9604" w:name="_Toc98754041"/>
      <w:bookmarkStart w:id="9605" w:name="_Toc106181027"/>
      <w:bookmarkStart w:id="9606" w:name="_Toc114151072"/>
      <w:bookmarkStart w:id="9607" w:name="_Toc124151475"/>
      <w:bookmarkStart w:id="9608" w:name="_Toc124151995"/>
      <w:bookmarkStart w:id="9609" w:name="_Toc124152515"/>
      <w:bookmarkStart w:id="9610" w:name="_Toc130397047"/>
      <w:bookmarkStart w:id="9611" w:name="_Toc130397567"/>
      <w:bookmarkStart w:id="9612" w:name="_Toc137558672"/>
      <w:bookmarkStart w:id="9613" w:name="_Toc138862497"/>
      <w:bookmarkStart w:id="9614" w:name="_Toc145532554"/>
      <w:bookmarkStart w:id="9615" w:name="_Toc163218967"/>
      <w:bookmarkStart w:id="9616" w:name="_Toc176702339"/>
      <w:bookmarkStart w:id="9617" w:name="_Toc187262782"/>
      <w:r w:rsidRPr="00BE5108">
        <w:rPr>
          <w:rFonts w:eastAsiaTheme="minorEastAsia"/>
        </w:rPr>
        <w:t>B.4</w:t>
      </w:r>
      <w:r w:rsidRPr="00BE5108">
        <w:rPr>
          <w:rFonts w:eastAsiaTheme="minorEastAsia"/>
        </w:rPr>
        <w:tab/>
        <w:t>Vibration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618" w:name="_Toc73963157"/>
      <w:bookmarkStart w:id="9619" w:name="_Toc75260335"/>
      <w:bookmarkStart w:id="9620" w:name="_Toc75275878"/>
      <w:bookmarkStart w:id="9621" w:name="_Toc75276388"/>
      <w:bookmarkStart w:id="9622" w:name="_Toc76541887"/>
      <w:bookmarkStart w:id="9623" w:name="_Toc82437658"/>
      <w:bookmarkStart w:id="9624" w:name="_Toc89945024"/>
      <w:bookmarkStart w:id="9625" w:name="_Toc98754042"/>
      <w:bookmarkStart w:id="9626" w:name="_Toc106181028"/>
      <w:bookmarkStart w:id="9627" w:name="_Toc114151073"/>
      <w:bookmarkStart w:id="9628" w:name="_Toc124151476"/>
      <w:bookmarkStart w:id="9629" w:name="_Toc124151996"/>
      <w:bookmarkStart w:id="9630" w:name="_Toc124152516"/>
      <w:bookmarkStart w:id="9631" w:name="_Toc130397048"/>
      <w:bookmarkStart w:id="9632" w:name="_Toc130397568"/>
      <w:bookmarkStart w:id="9633" w:name="_Toc137558673"/>
      <w:bookmarkStart w:id="9634" w:name="_Toc138862498"/>
      <w:bookmarkStart w:id="9635" w:name="_Toc145532555"/>
      <w:bookmarkStart w:id="9636" w:name="_Toc163218968"/>
      <w:bookmarkStart w:id="9637" w:name="_Toc176702340"/>
      <w:bookmarkStart w:id="9638" w:name="_Toc187262783"/>
      <w:r w:rsidRPr="00BE5108">
        <w:rPr>
          <w:rFonts w:eastAsiaTheme="minorEastAsia"/>
        </w:rPr>
        <w:t>B.5</w:t>
      </w:r>
      <w:r w:rsidRPr="00BE5108">
        <w:rPr>
          <w:rFonts w:eastAsiaTheme="minorEastAsia"/>
        </w:rPr>
        <w:tab/>
        <w:t>Power supply</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639" w:name="_Toc73963158"/>
      <w:bookmarkStart w:id="9640" w:name="_Toc75260336"/>
      <w:bookmarkStart w:id="9641" w:name="_Toc75275879"/>
      <w:bookmarkStart w:id="9642" w:name="_Toc75276389"/>
      <w:bookmarkStart w:id="9643" w:name="_Toc76541888"/>
      <w:bookmarkStart w:id="9644" w:name="_Toc82437659"/>
      <w:bookmarkStart w:id="9645" w:name="_Toc89945025"/>
      <w:bookmarkStart w:id="9646" w:name="_Toc98754043"/>
      <w:bookmarkStart w:id="9647" w:name="_Toc106181029"/>
      <w:bookmarkStart w:id="9648" w:name="_Toc114151074"/>
      <w:bookmarkStart w:id="9649" w:name="_Toc124151477"/>
      <w:bookmarkStart w:id="9650" w:name="_Toc124151997"/>
      <w:bookmarkStart w:id="9651" w:name="_Toc124152517"/>
      <w:bookmarkStart w:id="9652" w:name="_Toc130397049"/>
      <w:bookmarkStart w:id="9653" w:name="_Toc130397569"/>
      <w:bookmarkStart w:id="9654" w:name="_Toc137558674"/>
      <w:bookmarkStart w:id="9655" w:name="_Toc138862499"/>
      <w:bookmarkStart w:id="9656" w:name="_Toc145532556"/>
      <w:bookmarkStart w:id="9657" w:name="_Toc163218969"/>
      <w:bookmarkStart w:id="9658" w:name="_Toc176702341"/>
      <w:bookmarkStart w:id="9659" w:name="_Toc187262784"/>
      <w:r w:rsidRPr="00BE5108">
        <w:rPr>
          <w:rFonts w:eastAsiaTheme="minorEastAsia"/>
          <w:lang w:eastAsia="sv-SE"/>
        </w:rPr>
        <w:t>B.6</w:t>
      </w:r>
      <w:r w:rsidRPr="00BE5108">
        <w:rPr>
          <w:rFonts w:eastAsiaTheme="minorEastAsia"/>
          <w:lang w:eastAsia="sv-SE"/>
        </w:rPr>
        <w:tab/>
        <w:t>Measurement of test environments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660"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661" w:name="_Toc75260337"/>
      <w:bookmarkStart w:id="9662" w:name="_Toc75275880"/>
      <w:bookmarkStart w:id="9663" w:name="_Toc75276390"/>
      <w:bookmarkStart w:id="9664" w:name="_Toc76541889"/>
      <w:bookmarkStart w:id="9665" w:name="_Toc82437660"/>
      <w:bookmarkStart w:id="9666" w:name="_Toc89945026"/>
      <w:bookmarkStart w:id="9667" w:name="_Toc98754044"/>
      <w:bookmarkStart w:id="9668" w:name="_Toc106181030"/>
      <w:bookmarkStart w:id="9669" w:name="_Toc114151075"/>
      <w:bookmarkStart w:id="9670" w:name="_Toc124151478"/>
      <w:bookmarkStart w:id="9671" w:name="_Toc124151998"/>
      <w:bookmarkStart w:id="9672" w:name="_Toc124152518"/>
      <w:bookmarkStart w:id="9673" w:name="_Toc130397050"/>
      <w:bookmarkStart w:id="9674" w:name="_Toc130397570"/>
      <w:bookmarkStart w:id="9675" w:name="_Toc137558675"/>
      <w:bookmarkStart w:id="9676" w:name="_Toc138862500"/>
      <w:bookmarkStart w:id="9677" w:name="_Toc145532557"/>
      <w:bookmarkStart w:id="9678" w:name="_Toc163218970"/>
      <w:bookmarkStart w:id="9679" w:name="_Toc176702342"/>
      <w:bookmarkStart w:id="9680" w:name="_Toc187262785"/>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0992730D" w14:textId="77777777" w:rsidR="00AD1976" w:rsidRPr="00BE5108" w:rsidRDefault="00AD1976" w:rsidP="00E55627">
      <w:pPr>
        <w:pStyle w:val="Heading1"/>
        <w:rPr>
          <w:rFonts w:eastAsiaTheme="minorEastAsia"/>
        </w:rPr>
      </w:pPr>
      <w:bookmarkStart w:id="9681" w:name="_Toc73963160"/>
      <w:bookmarkStart w:id="9682" w:name="_Toc75260338"/>
      <w:bookmarkStart w:id="9683" w:name="_Toc75275881"/>
      <w:bookmarkStart w:id="9684" w:name="_Toc75276391"/>
      <w:bookmarkStart w:id="9685" w:name="_Toc76541890"/>
      <w:bookmarkStart w:id="9686" w:name="_Toc82437661"/>
      <w:bookmarkStart w:id="9687" w:name="_Toc89945027"/>
      <w:bookmarkStart w:id="9688" w:name="_Toc98754045"/>
      <w:bookmarkStart w:id="9689" w:name="_Toc106181031"/>
      <w:bookmarkStart w:id="9690" w:name="_Toc114151076"/>
      <w:bookmarkStart w:id="9691" w:name="_Toc124151479"/>
      <w:bookmarkStart w:id="9692" w:name="_Toc124151999"/>
      <w:bookmarkStart w:id="9693" w:name="_Toc124152519"/>
      <w:bookmarkStart w:id="9694" w:name="_Toc130397051"/>
      <w:bookmarkStart w:id="9695" w:name="_Toc130397571"/>
      <w:bookmarkStart w:id="9696" w:name="_Toc137558676"/>
      <w:bookmarkStart w:id="9697" w:name="_Toc138862501"/>
      <w:bookmarkStart w:id="9698" w:name="_Toc145532558"/>
      <w:bookmarkStart w:id="9699" w:name="_Toc163218971"/>
      <w:bookmarkStart w:id="9700" w:name="_Toc176702343"/>
      <w:bookmarkStart w:id="9701" w:name="_Toc18726278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702" w:name="OLE_LINK129"/>
            <w:bookmarkStart w:id="9703" w:name="OLE_LINK130"/>
            <w:r w:rsidRPr="00BE5108">
              <w:t>(Note</w:t>
            </w:r>
            <w:r>
              <w:t xml:space="preserve"> 1</w:t>
            </w:r>
            <w:r w:rsidRPr="00BE5108">
              <w:t>)</w:t>
            </w:r>
            <w:bookmarkEnd w:id="9702"/>
            <w:bookmarkEnd w:id="9703"/>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704" w:name="_Toc73963161"/>
      <w:bookmarkStart w:id="9705" w:name="_Toc75260339"/>
      <w:bookmarkStart w:id="9706" w:name="_Toc75275882"/>
      <w:bookmarkStart w:id="9707" w:name="_Toc75276392"/>
      <w:bookmarkStart w:id="9708" w:name="_Toc76541891"/>
      <w:bookmarkStart w:id="9709" w:name="_Toc82437662"/>
      <w:bookmarkStart w:id="9710" w:name="_Toc89945028"/>
      <w:bookmarkStart w:id="9711" w:name="_Toc98754046"/>
    </w:p>
    <w:p w14:paraId="4BAD19F0" w14:textId="030DBD8E" w:rsidR="00AD1976" w:rsidRPr="00BE5108" w:rsidRDefault="00AD1976" w:rsidP="00E55627">
      <w:pPr>
        <w:pStyle w:val="Heading1"/>
        <w:rPr>
          <w:rFonts w:eastAsiaTheme="minorEastAsia"/>
          <w:lang w:eastAsia="ja-JP"/>
        </w:rPr>
      </w:pPr>
      <w:bookmarkStart w:id="9712" w:name="_Toc106181032"/>
      <w:bookmarkStart w:id="9713" w:name="_Toc114151077"/>
      <w:bookmarkStart w:id="9714" w:name="_Toc124151480"/>
      <w:bookmarkStart w:id="9715" w:name="_Toc124152000"/>
      <w:bookmarkStart w:id="9716" w:name="_Toc124152520"/>
      <w:bookmarkStart w:id="9717" w:name="_Toc130397052"/>
      <w:bookmarkStart w:id="9718" w:name="_Toc130397572"/>
      <w:bookmarkStart w:id="9719" w:name="_Toc137558677"/>
      <w:bookmarkStart w:id="9720" w:name="_Toc138862502"/>
      <w:bookmarkStart w:id="9721" w:name="_Toc145532559"/>
      <w:bookmarkStart w:id="9722" w:name="_Toc163218972"/>
      <w:bookmarkStart w:id="9723" w:name="_Toc176702344"/>
      <w:bookmarkStart w:id="9724" w:name="_Toc187262787"/>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725" w:name="_Toc73963162"/>
      <w:bookmarkStart w:id="9726" w:name="_Toc75260340"/>
      <w:bookmarkStart w:id="9727" w:name="_Toc75275883"/>
      <w:bookmarkStart w:id="9728" w:name="_Toc75276393"/>
    </w:p>
    <w:p w14:paraId="613F3BF7" w14:textId="042E8AC6" w:rsidR="00AD1976" w:rsidRPr="00BE5108" w:rsidRDefault="00AD1976" w:rsidP="00E55627">
      <w:pPr>
        <w:pStyle w:val="Heading1"/>
        <w:rPr>
          <w:rFonts w:eastAsiaTheme="minorEastAsia"/>
          <w:lang w:eastAsia="sv-SE"/>
        </w:rPr>
      </w:pPr>
      <w:bookmarkStart w:id="9729" w:name="_Toc76541892"/>
      <w:bookmarkStart w:id="9730" w:name="_Toc82437663"/>
      <w:bookmarkStart w:id="9731" w:name="_Toc89945029"/>
      <w:bookmarkStart w:id="9732" w:name="_Toc98754047"/>
      <w:bookmarkStart w:id="9733" w:name="_Toc106181033"/>
      <w:bookmarkStart w:id="9734" w:name="_Toc114151078"/>
      <w:bookmarkStart w:id="9735" w:name="_Toc124151481"/>
      <w:bookmarkStart w:id="9736" w:name="_Toc124152001"/>
      <w:bookmarkStart w:id="9737" w:name="_Toc124152521"/>
      <w:bookmarkStart w:id="9738" w:name="_Toc130397053"/>
      <w:bookmarkStart w:id="9739" w:name="_Toc130397573"/>
      <w:bookmarkStart w:id="9740" w:name="_Toc137558678"/>
      <w:bookmarkStart w:id="9741" w:name="_Toc138862503"/>
      <w:bookmarkStart w:id="9742" w:name="_Toc145532560"/>
      <w:bookmarkStart w:id="9743" w:name="_Toc163218973"/>
      <w:bookmarkStart w:id="9744" w:name="_Toc176702345"/>
      <w:bookmarkStart w:id="9745" w:name="_Toc187262788"/>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6B72E50" w14:textId="77777777" w:rsidR="002263FD" w:rsidRPr="00BE5108" w:rsidRDefault="002263FD" w:rsidP="00B369AE">
      <w:pPr>
        <w:pStyle w:val="Heading2"/>
        <w:rPr>
          <w:rFonts w:eastAsiaTheme="minorEastAsia"/>
          <w:lang w:eastAsia="sv-SE"/>
        </w:rPr>
      </w:pPr>
      <w:bookmarkStart w:id="9746" w:name="_Toc73963163"/>
      <w:bookmarkStart w:id="9747" w:name="_Toc75260341"/>
      <w:bookmarkStart w:id="9748" w:name="_Toc75275884"/>
      <w:bookmarkStart w:id="9749" w:name="_Toc75276394"/>
      <w:bookmarkStart w:id="9750" w:name="_Toc76541893"/>
      <w:bookmarkStart w:id="9751" w:name="_Toc82437664"/>
      <w:bookmarkStart w:id="9752" w:name="_Toc89945030"/>
      <w:bookmarkStart w:id="9753" w:name="_Toc98754048"/>
      <w:bookmarkStart w:id="9754" w:name="_Toc106181034"/>
      <w:bookmarkStart w:id="9755" w:name="_Toc114151079"/>
      <w:bookmarkStart w:id="9756" w:name="_Toc124151482"/>
      <w:bookmarkStart w:id="9757" w:name="_Toc124152002"/>
      <w:bookmarkStart w:id="9758" w:name="_Toc124152522"/>
      <w:bookmarkStart w:id="9759" w:name="_Toc130397054"/>
      <w:bookmarkStart w:id="9760" w:name="_Toc130397574"/>
      <w:bookmarkStart w:id="9761" w:name="_Toc137558679"/>
      <w:bookmarkStart w:id="9762" w:name="_Toc138862504"/>
      <w:bookmarkStart w:id="9763" w:name="_Toc145532561"/>
      <w:bookmarkStart w:id="9764" w:name="_Toc163218974"/>
      <w:bookmarkStart w:id="9765" w:name="_Toc176702346"/>
      <w:bookmarkStart w:id="9766" w:name="_Toc187262789"/>
      <w:r w:rsidRPr="00BE5108">
        <w:rPr>
          <w:rFonts w:eastAsiaTheme="minorEastAsia"/>
          <w:lang w:eastAsia="sv-SE"/>
        </w:rPr>
        <w:t>C.3.1</w:t>
      </w:r>
      <w:r w:rsidRPr="00BE5108">
        <w:rPr>
          <w:rFonts w:eastAsiaTheme="minorEastAsia"/>
          <w:lang w:eastAsia="sv-SE"/>
        </w:rPr>
        <w:tab/>
        <w:t>List IAB-DU TTs</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767" w:name="_Toc73963164"/>
      <w:bookmarkStart w:id="9768" w:name="_Toc75260342"/>
      <w:bookmarkStart w:id="9769" w:name="_Toc75275885"/>
      <w:bookmarkStart w:id="9770" w:name="_Toc75276395"/>
      <w:bookmarkStart w:id="9771" w:name="_Toc76541894"/>
      <w:bookmarkStart w:id="9772" w:name="_Toc82437665"/>
      <w:bookmarkStart w:id="9773" w:name="_Toc89945031"/>
      <w:bookmarkStart w:id="9774" w:name="_Toc98754049"/>
      <w:bookmarkStart w:id="9775" w:name="_Toc106181035"/>
      <w:bookmarkStart w:id="9776" w:name="_Toc114151080"/>
      <w:bookmarkStart w:id="9777" w:name="_Toc124151483"/>
      <w:bookmarkStart w:id="9778" w:name="_Toc124152003"/>
      <w:bookmarkStart w:id="9779" w:name="_Toc124152523"/>
      <w:bookmarkStart w:id="9780" w:name="_Toc130397055"/>
      <w:bookmarkStart w:id="9781" w:name="_Toc130397575"/>
      <w:bookmarkStart w:id="9782" w:name="_Toc137558680"/>
      <w:bookmarkStart w:id="9783" w:name="_Toc138862505"/>
      <w:bookmarkStart w:id="9784" w:name="_Toc145532562"/>
      <w:bookmarkStart w:id="9785" w:name="_Toc163218975"/>
      <w:bookmarkStart w:id="9786" w:name="_Toc176702347"/>
      <w:bookmarkStart w:id="9787" w:name="_Toc187262790"/>
      <w:r w:rsidRPr="00BE5108">
        <w:rPr>
          <w:rFonts w:eastAsiaTheme="minorEastAsia"/>
          <w:lang w:eastAsia="sv-SE"/>
        </w:rPr>
        <w:t>C.3.2</w:t>
      </w:r>
      <w:r w:rsidRPr="00BE5108">
        <w:rPr>
          <w:rFonts w:eastAsiaTheme="minorEastAsia"/>
          <w:lang w:eastAsia="sv-SE"/>
        </w:rPr>
        <w:tab/>
        <w:t>List IAB-MT TTs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788" w:name="_Toc73963165"/>
      <w:bookmarkStart w:id="9789" w:name="_Toc75260343"/>
      <w:bookmarkStart w:id="9790" w:name="_Toc75275886"/>
      <w:bookmarkStart w:id="9791" w:name="_Toc75276396"/>
      <w:bookmarkStart w:id="9792" w:name="_Toc76541895"/>
      <w:bookmarkStart w:id="9793" w:name="_Toc82437666"/>
      <w:bookmarkStart w:id="9794" w:name="_Toc89945032"/>
      <w:bookmarkStart w:id="9795" w:name="_Toc98754050"/>
      <w:bookmarkStart w:id="9796" w:name="_Toc106181036"/>
      <w:bookmarkStart w:id="9797" w:name="_Toc114151081"/>
      <w:bookmarkStart w:id="9798" w:name="_Toc124151484"/>
      <w:bookmarkStart w:id="9799" w:name="_Toc124152004"/>
      <w:bookmarkStart w:id="9800" w:name="_Toc124152524"/>
      <w:bookmarkStart w:id="9801" w:name="_Toc130397056"/>
      <w:bookmarkStart w:id="9802" w:name="_Toc130397576"/>
      <w:bookmarkStart w:id="9803" w:name="_Toc137558681"/>
      <w:bookmarkStart w:id="9804" w:name="_Toc138862506"/>
      <w:bookmarkStart w:id="9805" w:name="_Toc145532563"/>
      <w:bookmarkStart w:id="9806" w:name="_Toc163218976"/>
      <w:bookmarkStart w:id="9807" w:name="_Toc176702348"/>
      <w:bookmarkStart w:id="9808" w:name="_Toc187262791"/>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08C18CF4" w14:textId="77777777" w:rsidR="008D3EE5" w:rsidRPr="00BE5108" w:rsidRDefault="008D3EE5" w:rsidP="00E55627">
      <w:pPr>
        <w:pStyle w:val="Heading1"/>
        <w:rPr>
          <w:rFonts w:eastAsiaTheme="minorEastAsia"/>
        </w:rPr>
      </w:pPr>
      <w:bookmarkStart w:id="9809" w:name="_Toc73963166"/>
      <w:bookmarkStart w:id="9810" w:name="_Toc75260344"/>
      <w:bookmarkStart w:id="9811" w:name="_Toc75275887"/>
      <w:bookmarkStart w:id="9812" w:name="_Toc75276397"/>
      <w:bookmarkStart w:id="9813" w:name="_Toc76541896"/>
      <w:bookmarkStart w:id="9814" w:name="_Toc82437667"/>
      <w:bookmarkStart w:id="9815" w:name="_Toc89945033"/>
      <w:bookmarkStart w:id="9816" w:name="_Toc98754051"/>
      <w:bookmarkStart w:id="9817" w:name="_Toc106181037"/>
      <w:bookmarkStart w:id="9818" w:name="_Toc114151082"/>
      <w:bookmarkStart w:id="9819" w:name="_Toc124151485"/>
      <w:bookmarkStart w:id="9820" w:name="_Toc124152005"/>
      <w:bookmarkStart w:id="9821" w:name="_Toc124152525"/>
      <w:bookmarkStart w:id="9822" w:name="_Toc130397057"/>
      <w:bookmarkStart w:id="9823" w:name="_Toc130397577"/>
      <w:bookmarkStart w:id="9824" w:name="_Toc137558682"/>
      <w:bookmarkStart w:id="9825" w:name="_Toc138862507"/>
      <w:bookmarkStart w:id="9826" w:name="_Toc145532564"/>
      <w:bookmarkStart w:id="9827" w:name="_Toc163218977"/>
      <w:bookmarkStart w:id="9828" w:name="_Toc176702349"/>
      <w:bookmarkStart w:id="9829" w:name="_Toc18726279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4493241" w14:textId="77777777" w:rsidR="008D3EE5" w:rsidRPr="00BE5108" w:rsidRDefault="008D3EE5" w:rsidP="00E55627">
      <w:pPr>
        <w:pStyle w:val="Heading2"/>
        <w:rPr>
          <w:rFonts w:eastAsiaTheme="minorEastAsia"/>
        </w:rPr>
      </w:pPr>
      <w:bookmarkStart w:id="9830" w:name="_Toc73963167"/>
      <w:bookmarkStart w:id="9831" w:name="_Toc75260345"/>
      <w:bookmarkStart w:id="9832" w:name="_Toc75275888"/>
      <w:bookmarkStart w:id="9833" w:name="_Toc75276398"/>
      <w:bookmarkStart w:id="9834" w:name="_Toc76541897"/>
      <w:bookmarkStart w:id="9835" w:name="_Toc82437668"/>
      <w:bookmarkStart w:id="9836" w:name="_Toc89945034"/>
      <w:bookmarkStart w:id="9837" w:name="_Toc98754052"/>
      <w:bookmarkStart w:id="9838" w:name="_Toc106181038"/>
      <w:bookmarkStart w:id="9839" w:name="_Toc114151083"/>
      <w:bookmarkStart w:id="9840" w:name="_Toc124151486"/>
      <w:bookmarkStart w:id="9841" w:name="_Toc124152006"/>
      <w:bookmarkStart w:id="9842" w:name="_Toc124152526"/>
      <w:bookmarkStart w:id="9843" w:name="_Toc130397058"/>
      <w:bookmarkStart w:id="9844" w:name="_Toc130397578"/>
      <w:bookmarkStart w:id="9845" w:name="_Toc137558683"/>
      <w:bookmarkStart w:id="9846" w:name="_Toc138862508"/>
      <w:bookmarkStart w:id="9847" w:name="_Toc145532565"/>
      <w:bookmarkStart w:id="9848" w:name="_Toc163218978"/>
      <w:bookmarkStart w:id="9849" w:name="_Toc176702350"/>
      <w:bookmarkStart w:id="9850" w:name="_Toc18726279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2.1pt;height:205.95pt" o:ole="">
            <v:imagedata r:id="rId71" o:title=""/>
          </v:shape>
          <o:OLEObject Type="Embed" ProgID="Word.Picture.8" ShapeID="_x0000_i1056" DrawAspect="Content" ObjectID="_1812187720"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2.1pt;height:205.95pt" o:ole="">
            <v:imagedata r:id="rId73" o:title=""/>
          </v:shape>
          <o:OLEObject Type="Embed" ProgID="Word.Picture.8" ShapeID="_x0000_i1057" DrawAspect="Content" ObjectID="_1812187721"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851" w:name="_Toc73963168"/>
      <w:bookmarkStart w:id="9852" w:name="_Toc75260346"/>
      <w:bookmarkStart w:id="9853" w:name="_Toc75275889"/>
      <w:bookmarkStart w:id="9854" w:name="_Toc75276399"/>
      <w:bookmarkStart w:id="9855" w:name="_Toc76541898"/>
      <w:bookmarkStart w:id="9856" w:name="_Toc82437669"/>
      <w:bookmarkStart w:id="9857" w:name="_Toc89945035"/>
      <w:bookmarkStart w:id="9858" w:name="_Toc98754053"/>
      <w:bookmarkStart w:id="9859" w:name="_Toc106181039"/>
      <w:bookmarkStart w:id="9860" w:name="_Toc114151084"/>
      <w:bookmarkStart w:id="9861" w:name="_Toc124151487"/>
      <w:bookmarkStart w:id="9862" w:name="_Toc124152007"/>
      <w:bookmarkStart w:id="9863" w:name="_Toc124152527"/>
      <w:bookmarkStart w:id="9864" w:name="_Toc130397059"/>
      <w:bookmarkStart w:id="9865" w:name="_Toc130397579"/>
      <w:bookmarkStart w:id="9866" w:name="_Toc137558684"/>
      <w:bookmarkStart w:id="9867" w:name="_Toc138862509"/>
      <w:bookmarkStart w:id="9868" w:name="_Toc145532566"/>
      <w:bookmarkStart w:id="9869" w:name="_Toc163218979"/>
      <w:bookmarkStart w:id="9870" w:name="_Toc176702351"/>
      <w:bookmarkStart w:id="9871" w:name="_Toc187262794"/>
      <w:r w:rsidRPr="00BE5108">
        <w:rPr>
          <w:rFonts w:eastAsiaTheme="minorEastAsia"/>
        </w:rPr>
        <w:t>D.1.2</w:t>
      </w:r>
      <w:r w:rsidRPr="00BE5108">
        <w:rPr>
          <w:rFonts w:eastAsiaTheme="minorEastAsia"/>
        </w:rPr>
        <w:tab/>
        <w:t>Transmitter intermodulation for IAB type 1-H</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95pt;height:195.95pt" o:ole="">
            <v:imagedata r:id="rId75" o:title=""/>
          </v:shape>
          <o:OLEObject Type="Embed" ProgID="Word.Picture.8" ShapeID="_x0000_i1058" DrawAspect="Content" ObjectID="_1812187722"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872" w:name="_MON_1720619228"/>
    <w:bookmarkEnd w:id="9872"/>
    <w:p w14:paraId="52AEF7AF" w14:textId="77777777" w:rsidR="00E71A1A" w:rsidRPr="00BE5108" w:rsidRDefault="00E71A1A" w:rsidP="00E71A1A">
      <w:pPr>
        <w:pStyle w:val="TH"/>
      </w:pPr>
      <w:r w:rsidRPr="00BE5108">
        <w:object w:dxaOrig="9835" w:dyaOrig="5242" w14:anchorId="3DB48DC1">
          <v:shape id="_x0000_i1059" type="#_x0000_t75" style="width:483.95pt;height:262.5pt" o:ole="">
            <v:imagedata r:id="rId77" o:title=""/>
          </v:shape>
          <o:OLEObject Type="Embed" ProgID="Word.Picture.8" ShapeID="_x0000_i1059" DrawAspect="Content" ObjectID="_1812187723"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873" w:name="_Toc73963169"/>
      <w:bookmarkStart w:id="9874" w:name="_Toc75260347"/>
      <w:bookmarkStart w:id="9875" w:name="_Toc75275890"/>
      <w:bookmarkStart w:id="9876" w:name="_Toc75276400"/>
      <w:bookmarkStart w:id="9877" w:name="_Toc76541899"/>
      <w:bookmarkStart w:id="9878" w:name="_Toc82437670"/>
      <w:bookmarkStart w:id="9879" w:name="_Toc89945036"/>
      <w:bookmarkStart w:id="9880" w:name="_Toc98754054"/>
      <w:bookmarkStart w:id="9881" w:name="_Toc106181040"/>
      <w:bookmarkStart w:id="9882" w:name="_Toc114151085"/>
      <w:bookmarkStart w:id="9883" w:name="_Toc124151488"/>
      <w:bookmarkStart w:id="9884" w:name="_Toc124152008"/>
      <w:bookmarkStart w:id="9885" w:name="_Toc124152528"/>
      <w:bookmarkStart w:id="9886" w:name="_Toc130397060"/>
      <w:bookmarkStart w:id="9887" w:name="_Toc130397580"/>
      <w:bookmarkStart w:id="9888" w:name="_Toc137558685"/>
      <w:bookmarkStart w:id="9889" w:name="_Toc138862510"/>
      <w:bookmarkStart w:id="9890" w:name="_Toc145532567"/>
      <w:bookmarkStart w:id="9891" w:name="_Toc163218980"/>
      <w:bookmarkStart w:id="9892" w:name="_Toc176702352"/>
      <w:bookmarkStart w:id="9893" w:name="_Toc187262795"/>
      <w:r w:rsidRPr="00BE5108">
        <w:rPr>
          <w:rFonts w:eastAsiaTheme="minorEastAsia"/>
        </w:rPr>
        <w:t>D.1.3</w:t>
      </w:r>
      <w:r w:rsidRPr="00BE5108">
        <w:rPr>
          <w:rFonts w:eastAsiaTheme="minorEastAsia"/>
        </w:rPr>
        <w:tab/>
        <w:t>Transmitter spurious emissions for IAB type 1-H</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2.1pt;height:205.95pt" o:ole="">
            <v:imagedata r:id="rId79" o:title=""/>
          </v:shape>
          <o:OLEObject Type="Embed" ProgID="Word.Picture.8" ShapeID="_x0000_i1060" DrawAspect="Content" ObjectID="_1812187724"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2.1pt;height:205.95pt" o:ole="">
            <v:imagedata r:id="rId81" o:title=""/>
          </v:shape>
          <o:OLEObject Type="Embed" ProgID="Word.Picture.8" ShapeID="_x0000_i1061" DrawAspect="Content" ObjectID="_1812187725"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894" w:name="_Toc73963170"/>
      <w:bookmarkStart w:id="9895" w:name="_Toc75260348"/>
      <w:bookmarkStart w:id="9896" w:name="_Toc75275891"/>
      <w:bookmarkStart w:id="9897" w:name="_Toc75276401"/>
      <w:bookmarkStart w:id="9898" w:name="_Toc76541900"/>
      <w:bookmarkStart w:id="9899" w:name="_Toc82437671"/>
      <w:bookmarkStart w:id="9900" w:name="_Toc89945037"/>
      <w:bookmarkStart w:id="9901" w:name="_Toc98754055"/>
      <w:bookmarkStart w:id="9902" w:name="_Toc106181041"/>
      <w:bookmarkStart w:id="9903" w:name="_Toc114151086"/>
      <w:bookmarkStart w:id="9904" w:name="_Toc124151489"/>
      <w:bookmarkStart w:id="9905" w:name="_Toc124152009"/>
      <w:bookmarkStart w:id="9906" w:name="_Toc124152529"/>
      <w:bookmarkStart w:id="9907" w:name="_Toc130397061"/>
      <w:bookmarkStart w:id="9908" w:name="_Toc130397581"/>
      <w:bookmarkStart w:id="9909" w:name="_Toc137558686"/>
      <w:bookmarkStart w:id="9910" w:name="_Toc138862511"/>
      <w:bookmarkStart w:id="9911" w:name="_Toc145532568"/>
      <w:bookmarkStart w:id="9912" w:name="_Toc163218981"/>
      <w:bookmarkStart w:id="9913" w:name="_Toc176702353"/>
      <w:bookmarkStart w:id="9914" w:name="_Toc18726279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2.1pt;height:205.95pt" o:ole="">
            <v:imagedata r:id="rId83" o:title=""/>
          </v:shape>
          <o:OLEObject Type="Embed" ProgID="Word.Picture.8" ShapeID="_x0000_i1062" DrawAspect="Content" ObjectID="_1812187726"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915" w:name="_Toc73963171"/>
      <w:bookmarkStart w:id="9916" w:name="_Toc75260349"/>
      <w:bookmarkStart w:id="9917" w:name="_Toc75275892"/>
      <w:bookmarkStart w:id="9918" w:name="_Toc75276402"/>
      <w:bookmarkStart w:id="9919" w:name="_Toc76541901"/>
      <w:bookmarkStart w:id="9920" w:name="_Toc82437672"/>
      <w:bookmarkStart w:id="9921" w:name="_Toc89945038"/>
      <w:bookmarkStart w:id="9922" w:name="_Toc98754056"/>
      <w:bookmarkStart w:id="9923" w:name="_Toc106181042"/>
      <w:bookmarkStart w:id="9924" w:name="_Toc114151087"/>
      <w:bookmarkStart w:id="9925" w:name="_Toc124151490"/>
      <w:bookmarkStart w:id="9926" w:name="_Toc124152010"/>
      <w:bookmarkStart w:id="9927" w:name="_Toc124152530"/>
      <w:bookmarkStart w:id="9928" w:name="_Toc130397062"/>
      <w:bookmarkStart w:id="9929" w:name="_Toc130397582"/>
      <w:bookmarkStart w:id="9930" w:name="_Toc137558687"/>
      <w:bookmarkStart w:id="9931" w:name="_Toc138862512"/>
      <w:bookmarkStart w:id="9932" w:name="_Toc145532569"/>
      <w:bookmarkStart w:id="9933" w:name="_Toc163218982"/>
      <w:bookmarkStart w:id="9934" w:name="_Toc176702354"/>
      <w:bookmarkStart w:id="9935" w:name="_Toc187262797"/>
      <w:r w:rsidRPr="00BE5108">
        <w:rPr>
          <w:rFonts w:eastAsiaTheme="minorEastAsia"/>
        </w:rPr>
        <w:lastRenderedPageBreak/>
        <w:t>D.2</w:t>
      </w:r>
      <w:r w:rsidRPr="00BE5108">
        <w:rPr>
          <w:rFonts w:eastAsiaTheme="minorEastAsia"/>
        </w:rPr>
        <w:tab/>
        <w:t>IAB type 1-H receiver</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E5813ED" w14:textId="77777777" w:rsidR="008D3EE5" w:rsidRPr="00BE5108" w:rsidRDefault="008D3EE5" w:rsidP="00E55627">
      <w:pPr>
        <w:pStyle w:val="Heading2"/>
        <w:rPr>
          <w:rFonts w:eastAsiaTheme="minorEastAsia"/>
        </w:rPr>
      </w:pPr>
      <w:bookmarkStart w:id="9936" w:name="_Toc73963172"/>
      <w:bookmarkStart w:id="9937" w:name="_Toc75260350"/>
      <w:bookmarkStart w:id="9938" w:name="_Toc75275893"/>
      <w:bookmarkStart w:id="9939" w:name="_Toc75276403"/>
      <w:bookmarkStart w:id="9940" w:name="_Toc76541902"/>
      <w:bookmarkStart w:id="9941" w:name="_Toc82437673"/>
      <w:bookmarkStart w:id="9942" w:name="_Toc89945039"/>
      <w:bookmarkStart w:id="9943" w:name="_Toc98754057"/>
      <w:bookmarkStart w:id="9944" w:name="_Toc106181043"/>
      <w:bookmarkStart w:id="9945" w:name="_Toc114151088"/>
      <w:bookmarkStart w:id="9946" w:name="_Toc124151491"/>
      <w:bookmarkStart w:id="9947" w:name="_Toc124152011"/>
      <w:bookmarkStart w:id="9948" w:name="_Toc124152531"/>
      <w:bookmarkStart w:id="9949" w:name="_Toc130397063"/>
      <w:bookmarkStart w:id="9950" w:name="_Toc130397583"/>
      <w:bookmarkStart w:id="9951" w:name="_Toc137558688"/>
      <w:bookmarkStart w:id="9952" w:name="_Toc138862513"/>
      <w:bookmarkStart w:id="9953" w:name="_Toc145532570"/>
      <w:bookmarkStart w:id="9954" w:name="_Toc163218983"/>
      <w:bookmarkStart w:id="9955" w:name="_Toc176702355"/>
      <w:bookmarkStart w:id="9956" w:name="_Toc187262798"/>
      <w:r w:rsidRPr="00BE5108">
        <w:rPr>
          <w:rFonts w:eastAsiaTheme="minorEastAsia"/>
        </w:rPr>
        <w:t>D.2.1</w:t>
      </w:r>
      <w:r w:rsidRPr="00BE5108">
        <w:rPr>
          <w:rFonts w:eastAsiaTheme="minorEastAsia"/>
        </w:rPr>
        <w:tab/>
        <w:t>Reference sensitivity level for IAB type 1-H</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2.1pt;height:205.95pt" o:ole="">
            <v:imagedata r:id="rId85" o:title=""/>
          </v:shape>
          <o:OLEObject Type="Embed" ProgID="Word.Picture.8" ShapeID="_x0000_i1063" DrawAspect="Content" ObjectID="_1812187727"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957" w:name="_Toc73963173"/>
      <w:bookmarkStart w:id="9958" w:name="_Toc75260351"/>
      <w:bookmarkStart w:id="9959" w:name="_Toc75275894"/>
      <w:bookmarkStart w:id="9960" w:name="_Toc75276404"/>
      <w:bookmarkStart w:id="9961" w:name="_Toc76541903"/>
      <w:bookmarkStart w:id="9962" w:name="_Toc82437674"/>
      <w:bookmarkStart w:id="9963" w:name="_Toc89945040"/>
      <w:bookmarkStart w:id="9964" w:name="_Toc98754058"/>
      <w:bookmarkStart w:id="9965" w:name="_Toc106181044"/>
      <w:bookmarkStart w:id="9966" w:name="_Toc114151089"/>
      <w:bookmarkStart w:id="9967" w:name="_Toc124151492"/>
      <w:bookmarkStart w:id="9968" w:name="_Toc124152012"/>
      <w:bookmarkStart w:id="9969" w:name="_Toc124152532"/>
      <w:bookmarkStart w:id="9970" w:name="_Toc130397064"/>
      <w:bookmarkStart w:id="9971" w:name="_Toc130397584"/>
      <w:bookmarkStart w:id="9972" w:name="_Toc137558689"/>
      <w:bookmarkStart w:id="9973" w:name="_Toc138862514"/>
      <w:bookmarkStart w:id="9974" w:name="_Toc145532571"/>
      <w:bookmarkStart w:id="9975" w:name="_Toc163218984"/>
      <w:bookmarkStart w:id="9976" w:name="_Toc176702356"/>
      <w:bookmarkStart w:id="9977" w:name="_Toc187262799"/>
      <w:r w:rsidRPr="00BE5108">
        <w:rPr>
          <w:rFonts w:eastAsiaTheme="minorEastAsia"/>
        </w:rPr>
        <w:t>D.2.2</w:t>
      </w:r>
      <w:r w:rsidRPr="00BE5108">
        <w:rPr>
          <w:rFonts w:eastAsiaTheme="minorEastAsia"/>
        </w:rPr>
        <w:tab/>
        <w:t>Receiver dynamic range for IAB type 1-H</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2.1pt;height:205.95pt" o:ole="">
            <v:imagedata r:id="rId87" o:title=""/>
          </v:shape>
          <o:OLEObject Type="Embed" ProgID="Word.Picture.8" ShapeID="_x0000_i1064" DrawAspect="Content" ObjectID="_1812187728"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978" w:name="_Toc73963174"/>
      <w:bookmarkStart w:id="9979" w:name="_Toc75260352"/>
      <w:bookmarkStart w:id="9980" w:name="_Toc75275895"/>
      <w:bookmarkStart w:id="9981" w:name="_Toc75276405"/>
      <w:bookmarkStart w:id="9982" w:name="_Toc76541904"/>
      <w:bookmarkStart w:id="9983" w:name="_Toc82437675"/>
      <w:bookmarkStart w:id="9984" w:name="_Toc89945041"/>
      <w:bookmarkStart w:id="9985" w:name="_Toc98754059"/>
      <w:bookmarkStart w:id="9986" w:name="_Toc106181045"/>
      <w:bookmarkStart w:id="9987" w:name="_Toc114151090"/>
      <w:bookmarkStart w:id="9988" w:name="_Toc124151493"/>
      <w:bookmarkStart w:id="9989" w:name="_Toc124152013"/>
      <w:bookmarkStart w:id="9990" w:name="_Toc124152533"/>
      <w:bookmarkStart w:id="9991" w:name="_Toc130397065"/>
      <w:bookmarkStart w:id="9992" w:name="_Toc130397585"/>
      <w:bookmarkStart w:id="9993" w:name="_Toc137558690"/>
      <w:bookmarkStart w:id="9994" w:name="_Toc138862515"/>
      <w:bookmarkStart w:id="9995" w:name="_Toc145532572"/>
      <w:bookmarkStart w:id="9996" w:name="_Toc163218985"/>
      <w:bookmarkStart w:id="9997" w:name="_Toc176702357"/>
      <w:bookmarkStart w:id="9998" w:name="_Toc187262800"/>
      <w:r w:rsidRPr="00BE5108">
        <w:rPr>
          <w:rFonts w:eastAsiaTheme="minorEastAsia"/>
        </w:rPr>
        <w:lastRenderedPageBreak/>
        <w:t>D.2.3</w:t>
      </w:r>
      <w:r w:rsidRPr="00BE5108">
        <w:rPr>
          <w:rFonts w:eastAsiaTheme="minorEastAsia"/>
        </w:rPr>
        <w:tab/>
        <w:t>Receiver adjacent channel selectivity and narrowband blocking for IAB type 1-H</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2.1pt;height:205.95pt" o:ole="">
            <v:imagedata r:id="rId89" o:title=""/>
          </v:shape>
          <o:OLEObject Type="Embed" ProgID="Word.Picture.8" ShapeID="_x0000_i1065" DrawAspect="Content" ObjectID="_1812187729"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2.55pt;height:205.95pt" o:ole="">
            <v:imagedata r:id="rId91" o:title=""/>
          </v:shape>
          <o:OLEObject Type="Embed" ProgID="Word.Picture.8" ShapeID="_x0000_i1066" DrawAspect="Content" ObjectID="_1812187730"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999" w:name="_Toc73963175"/>
      <w:bookmarkStart w:id="10000" w:name="_Toc75260353"/>
      <w:bookmarkStart w:id="10001" w:name="_Toc75275896"/>
      <w:bookmarkStart w:id="10002" w:name="_Toc75276406"/>
      <w:bookmarkStart w:id="10003" w:name="_Toc76541905"/>
      <w:bookmarkStart w:id="10004" w:name="_Toc82437676"/>
      <w:bookmarkStart w:id="10005" w:name="_Toc89945042"/>
      <w:bookmarkStart w:id="10006" w:name="_Toc98754060"/>
      <w:bookmarkStart w:id="10007" w:name="_Toc106181046"/>
      <w:bookmarkStart w:id="10008" w:name="_Toc114151091"/>
      <w:bookmarkStart w:id="10009" w:name="_Toc124151494"/>
      <w:bookmarkStart w:id="10010" w:name="_Toc124152014"/>
      <w:bookmarkStart w:id="10011" w:name="_Toc124152534"/>
      <w:bookmarkStart w:id="10012" w:name="_Toc130397066"/>
      <w:bookmarkStart w:id="10013" w:name="_Toc130397586"/>
      <w:bookmarkStart w:id="10014" w:name="_Toc137558691"/>
      <w:bookmarkStart w:id="10015" w:name="_Toc138862516"/>
      <w:bookmarkStart w:id="10016" w:name="_Toc145532573"/>
      <w:bookmarkStart w:id="10017" w:name="_Toc163218986"/>
      <w:bookmarkStart w:id="10018" w:name="_Toc176702358"/>
      <w:bookmarkStart w:id="10019" w:name="_Toc187262801"/>
      <w:r w:rsidRPr="00BE5108">
        <w:rPr>
          <w:rFonts w:eastAsiaTheme="minorEastAsia"/>
        </w:rPr>
        <w:t>D.2.4</w:t>
      </w:r>
      <w:r w:rsidRPr="00BE5108">
        <w:rPr>
          <w:rFonts w:eastAsiaTheme="minorEastAsia"/>
        </w:rPr>
        <w:tab/>
        <w:t>Receiver spurious emissions</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2.1pt;height:205.95pt" o:ole="">
            <v:imagedata r:id="rId93" o:title=""/>
          </v:shape>
          <o:OLEObject Type="Embed" ProgID="Word.Picture.8" ShapeID="_x0000_i1067" DrawAspect="Content" ObjectID="_1812187731"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2.1pt;height:205.95pt" o:ole="">
            <v:imagedata r:id="rId95" o:title=""/>
          </v:shape>
          <o:OLEObject Type="Embed" ProgID="Word.Picture.8" ShapeID="_x0000_i1068" DrawAspect="Content" ObjectID="_1812187732"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0020" w:name="_Toc73963176"/>
      <w:bookmarkStart w:id="10021" w:name="_Toc75260354"/>
      <w:bookmarkStart w:id="10022" w:name="_Toc75275897"/>
      <w:bookmarkStart w:id="10023" w:name="_Toc75276407"/>
      <w:bookmarkStart w:id="10024" w:name="_Toc76541906"/>
      <w:bookmarkStart w:id="10025" w:name="_Toc82437677"/>
      <w:bookmarkStart w:id="10026" w:name="_Toc89945043"/>
      <w:bookmarkStart w:id="10027" w:name="_Toc98754061"/>
      <w:bookmarkStart w:id="10028" w:name="_Toc106181047"/>
      <w:bookmarkStart w:id="10029" w:name="_Toc114151092"/>
      <w:bookmarkStart w:id="10030" w:name="_Toc124151495"/>
      <w:bookmarkStart w:id="10031" w:name="_Toc124152015"/>
      <w:bookmarkStart w:id="10032" w:name="_Toc124152535"/>
      <w:bookmarkStart w:id="10033" w:name="_Toc130397067"/>
      <w:bookmarkStart w:id="10034" w:name="_Toc130397587"/>
      <w:bookmarkStart w:id="10035" w:name="_Toc137558692"/>
      <w:bookmarkStart w:id="10036" w:name="_Toc138862517"/>
      <w:bookmarkStart w:id="10037" w:name="_Toc145532574"/>
      <w:bookmarkStart w:id="10038" w:name="_Toc163218987"/>
      <w:bookmarkStart w:id="10039" w:name="_Toc176702359"/>
      <w:bookmarkStart w:id="10040" w:name="_Toc187262802"/>
      <w:r w:rsidRPr="00BE5108">
        <w:rPr>
          <w:rFonts w:eastAsiaTheme="minorEastAsia"/>
        </w:rPr>
        <w:lastRenderedPageBreak/>
        <w:t>D.2.5</w:t>
      </w:r>
      <w:r w:rsidRPr="00BE5108">
        <w:rPr>
          <w:rFonts w:eastAsiaTheme="minorEastAsia"/>
        </w:rPr>
        <w:tab/>
        <w:t>Receiver In-channel selectivity for IAB type 1-H</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2.1pt;height:205.95pt" o:ole="">
            <v:imagedata r:id="rId97" o:title=""/>
          </v:shape>
          <o:OLEObject Type="Embed" ProgID="Word.Picture.8" ShapeID="_x0000_i1069" DrawAspect="Content" ObjectID="_1812187733"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0041" w:name="_Toc73963177"/>
      <w:bookmarkStart w:id="10042" w:name="_Toc75260355"/>
      <w:bookmarkStart w:id="10043" w:name="_Toc75275898"/>
      <w:bookmarkStart w:id="10044" w:name="_Toc75276408"/>
      <w:bookmarkStart w:id="10045" w:name="_Toc76541907"/>
      <w:bookmarkStart w:id="10046" w:name="_Toc82437678"/>
      <w:bookmarkStart w:id="10047" w:name="_Toc89945044"/>
      <w:bookmarkStart w:id="10048" w:name="_Toc98754062"/>
      <w:bookmarkStart w:id="10049" w:name="_Toc106181048"/>
      <w:bookmarkStart w:id="10050" w:name="_Toc114151093"/>
      <w:bookmarkStart w:id="10051" w:name="_Toc124151496"/>
      <w:bookmarkStart w:id="10052" w:name="_Toc124152016"/>
      <w:bookmarkStart w:id="10053" w:name="_Toc124152536"/>
      <w:bookmarkStart w:id="10054" w:name="_Toc130397068"/>
      <w:bookmarkStart w:id="10055" w:name="_Toc130397588"/>
      <w:bookmarkStart w:id="10056" w:name="_Toc137558693"/>
      <w:bookmarkStart w:id="10057" w:name="_Toc138862518"/>
      <w:bookmarkStart w:id="10058" w:name="_Toc145532575"/>
      <w:bookmarkStart w:id="10059" w:name="_Toc163218988"/>
      <w:bookmarkStart w:id="10060" w:name="_Toc176702360"/>
      <w:bookmarkStart w:id="10061" w:name="_Toc187262803"/>
      <w:r w:rsidRPr="00BE5108">
        <w:rPr>
          <w:rFonts w:eastAsiaTheme="minorEastAsia"/>
        </w:rPr>
        <w:t>D.2.6</w:t>
      </w:r>
      <w:r w:rsidRPr="00BE5108">
        <w:rPr>
          <w:rFonts w:eastAsiaTheme="minorEastAsia"/>
        </w:rPr>
        <w:tab/>
        <w:t>Receiver intermodulation for IAB type 1-H</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55pt;height:200.5pt" o:ole="">
            <v:imagedata r:id="rId99" o:title=""/>
          </v:shape>
          <o:OLEObject Type="Embed" ProgID="Word.Picture.8" ShapeID="_x0000_i1070" DrawAspect="Content" ObjectID="_1812187734"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0062" w:name="_MON_1720598423"/>
    <w:bookmarkEnd w:id="10062"/>
    <w:p w14:paraId="484842D0" w14:textId="77777777" w:rsidR="00AE7A58" w:rsidRPr="00BE5108" w:rsidRDefault="00AE7A58" w:rsidP="00AE7A58">
      <w:pPr>
        <w:pStyle w:val="TH"/>
      </w:pPr>
      <w:r w:rsidRPr="00BE5108">
        <w:object w:dxaOrig="10175" w:dyaOrig="5100" w14:anchorId="3A2F6BD3">
          <v:shape id="_x0000_i1071" type="#_x0000_t75" style="width:477.55pt;height:247.45pt" o:ole="">
            <v:imagedata r:id="rId101" o:title=""/>
          </v:shape>
          <o:OLEObject Type="Embed" ProgID="Word.Picture.8" ShapeID="_x0000_i1071" DrawAspect="Content" ObjectID="_1812187735"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0063" w:name="_Toc73963178"/>
      <w:bookmarkStart w:id="10064" w:name="_Toc75260356"/>
      <w:bookmarkStart w:id="10065" w:name="_Toc75275899"/>
      <w:bookmarkStart w:id="10066" w:name="_Toc75276409"/>
      <w:bookmarkStart w:id="10067" w:name="_Toc76541908"/>
      <w:bookmarkStart w:id="10068" w:name="_Toc82437679"/>
      <w:bookmarkStart w:id="10069" w:name="_Toc89945045"/>
      <w:bookmarkStart w:id="10070" w:name="_Toc98754063"/>
      <w:bookmarkStart w:id="10071" w:name="_Toc106181049"/>
      <w:bookmarkStart w:id="10072" w:name="_Toc114151094"/>
      <w:bookmarkStart w:id="10073" w:name="_Toc124151497"/>
      <w:bookmarkStart w:id="10074" w:name="_Toc124152017"/>
      <w:bookmarkStart w:id="10075" w:name="_Toc124152537"/>
      <w:bookmarkStart w:id="10076" w:name="_Toc130397069"/>
      <w:bookmarkStart w:id="10077" w:name="_Toc130397589"/>
      <w:bookmarkStart w:id="10078" w:name="_Toc137558694"/>
      <w:bookmarkStart w:id="10079" w:name="_Toc138862519"/>
      <w:bookmarkStart w:id="10080" w:name="_Toc145532576"/>
      <w:bookmarkStart w:id="10081" w:name="_Toc163218989"/>
      <w:bookmarkStart w:id="10082" w:name="_Toc176702361"/>
      <w:bookmarkStart w:id="10083" w:name="_Toc18726280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29A6621C" w14:textId="77777777" w:rsidR="002263FD" w:rsidRPr="00BE5108" w:rsidRDefault="002263FD" w:rsidP="002263FD">
      <w:pPr>
        <w:pStyle w:val="Heading3"/>
        <w:rPr>
          <w:rFonts w:eastAsiaTheme="minorEastAsia"/>
          <w:lang w:eastAsia="zh-CN"/>
        </w:rPr>
      </w:pPr>
      <w:bookmarkStart w:id="10084" w:name="_Toc73963179"/>
      <w:bookmarkStart w:id="10085" w:name="_Toc75260357"/>
      <w:bookmarkStart w:id="10086" w:name="_Toc75275900"/>
      <w:bookmarkStart w:id="10087" w:name="_Toc75276410"/>
      <w:bookmarkStart w:id="10088" w:name="_Toc76541909"/>
      <w:bookmarkStart w:id="10089" w:name="_Toc82437680"/>
      <w:bookmarkStart w:id="10090" w:name="_Toc89945046"/>
      <w:bookmarkStart w:id="10091" w:name="_Toc98754064"/>
      <w:bookmarkStart w:id="10092" w:name="_Toc106181050"/>
      <w:bookmarkStart w:id="10093" w:name="_Toc114151095"/>
      <w:bookmarkStart w:id="10094" w:name="_Toc124151498"/>
      <w:bookmarkStart w:id="10095" w:name="_Toc124152018"/>
      <w:bookmarkStart w:id="10096" w:name="_Toc124152538"/>
      <w:bookmarkStart w:id="10097" w:name="_Toc130397070"/>
      <w:bookmarkStart w:id="10098" w:name="_Toc130397590"/>
      <w:bookmarkStart w:id="10099" w:name="_Toc137558695"/>
      <w:bookmarkStart w:id="10100" w:name="_Toc138862520"/>
      <w:bookmarkStart w:id="10101" w:name="_Toc145532577"/>
      <w:bookmarkStart w:id="10102" w:name="_Toc163218990"/>
      <w:bookmarkStart w:id="10103" w:name="_Toc176702362"/>
      <w:bookmarkStart w:id="10104" w:name="_Toc18726280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2.1pt;height:205.95pt" o:ole="">
            <v:imagedata r:id="rId103" o:title=""/>
          </v:shape>
          <o:OLEObject Type="Embed" ProgID="Word.Picture.8" ShapeID="_x0000_i1072" DrawAspect="Content" ObjectID="_1812187736"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0105" w:name="_Toc73963180"/>
      <w:bookmarkStart w:id="10106" w:name="_Toc75260358"/>
      <w:bookmarkStart w:id="10107" w:name="_Toc75275901"/>
      <w:bookmarkStart w:id="10108" w:name="_Toc75276411"/>
      <w:bookmarkStart w:id="10109" w:name="_Toc76541910"/>
      <w:bookmarkStart w:id="10110" w:name="_Toc82437681"/>
      <w:bookmarkStart w:id="10111" w:name="_Toc89945047"/>
      <w:bookmarkStart w:id="10112" w:name="_Toc98754065"/>
      <w:bookmarkStart w:id="10113" w:name="_Toc106181051"/>
      <w:bookmarkStart w:id="10114" w:name="_Toc114151096"/>
      <w:bookmarkStart w:id="10115" w:name="_Toc124151499"/>
      <w:bookmarkStart w:id="10116" w:name="_Toc124152019"/>
      <w:bookmarkStart w:id="10117" w:name="_Toc124152539"/>
      <w:bookmarkStart w:id="10118" w:name="_Toc130397071"/>
      <w:bookmarkStart w:id="10119" w:name="_Toc130397591"/>
      <w:bookmarkStart w:id="10120" w:name="_Toc137558696"/>
      <w:bookmarkStart w:id="10121" w:name="_Toc138862521"/>
      <w:bookmarkStart w:id="10122" w:name="_Toc145532578"/>
      <w:bookmarkStart w:id="10123" w:name="_Toc163218991"/>
      <w:bookmarkStart w:id="10124" w:name="_Toc176702363"/>
      <w:bookmarkStart w:id="10125" w:name="_Toc18726280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0126" w:name="_Hlk82436567"/>
      <w:r w:rsidRPr="00BE5108">
        <w:rPr>
          <w:rFonts w:eastAsiaTheme="minorEastAsia"/>
        </w:rPr>
        <w:tab/>
      </w:r>
      <w:bookmarkEnd w:id="10126"/>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0127" w:name="_Toc73963181"/>
      <w:bookmarkStart w:id="10128" w:name="_Toc75260359"/>
      <w:bookmarkStart w:id="10129" w:name="_Toc75275902"/>
      <w:bookmarkStart w:id="10130" w:name="_Toc75276412"/>
      <w:bookmarkStart w:id="10131" w:name="_Toc76541911"/>
      <w:bookmarkStart w:id="10132" w:name="_Toc82437682"/>
      <w:bookmarkStart w:id="10133" w:name="_Toc89945048"/>
      <w:bookmarkStart w:id="10134" w:name="_Toc98754066"/>
      <w:bookmarkStart w:id="10135" w:name="_Toc106181052"/>
      <w:bookmarkStart w:id="10136" w:name="_Toc114151097"/>
      <w:bookmarkStart w:id="10137" w:name="_Toc124151500"/>
      <w:bookmarkStart w:id="10138" w:name="_Toc124152020"/>
      <w:bookmarkStart w:id="10139" w:name="_Toc124152540"/>
      <w:bookmarkStart w:id="10140" w:name="_Toc130397072"/>
      <w:bookmarkStart w:id="10141" w:name="_Toc130397592"/>
      <w:bookmarkStart w:id="10142" w:name="_Toc137558697"/>
      <w:bookmarkStart w:id="10143" w:name="_Toc138862522"/>
      <w:bookmarkStart w:id="10144" w:name="_Toc145532579"/>
      <w:bookmarkStart w:id="10145" w:name="_Toc163218992"/>
      <w:bookmarkStart w:id="10146" w:name="_Toc176702364"/>
      <w:bookmarkStart w:id="10147" w:name="_Toc187262807"/>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0148"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0149" w:name="_Toc75260360"/>
      <w:bookmarkStart w:id="10150" w:name="_Toc75275903"/>
      <w:bookmarkStart w:id="10151" w:name="_Toc75276413"/>
      <w:bookmarkStart w:id="10152" w:name="_Toc76541912"/>
      <w:bookmarkStart w:id="10153" w:name="_Toc82437683"/>
      <w:bookmarkStart w:id="10154" w:name="_Toc89945049"/>
      <w:bookmarkStart w:id="10155" w:name="_Toc98754067"/>
      <w:bookmarkStart w:id="10156" w:name="_Toc106181053"/>
      <w:bookmarkStart w:id="10157" w:name="_Toc114151098"/>
      <w:bookmarkStart w:id="10158" w:name="_Toc124151501"/>
      <w:bookmarkStart w:id="10159" w:name="_Toc124152021"/>
      <w:bookmarkStart w:id="10160" w:name="_Toc124152541"/>
      <w:bookmarkStart w:id="10161" w:name="_Toc130397073"/>
      <w:bookmarkStart w:id="10162" w:name="_Toc130397593"/>
      <w:bookmarkStart w:id="10163" w:name="_Toc137558698"/>
      <w:bookmarkStart w:id="10164" w:name="_Toc138862523"/>
      <w:bookmarkStart w:id="10165" w:name="_Toc145532580"/>
      <w:bookmarkStart w:id="10166" w:name="_Toc163218993"/>
      <w:bookmarkStart w:id="10167" w:name="_Toc176702365"/>
      <w:bookmarkStart w:id="10168" w:name="_Toc187262808"/>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3C2EDC1A" w14:textId="42274E08" w:rsidR="008D3EE5" w:rsidRPr="00BE5108" w:rsidRDefault="008D3EE5" w:rsidP="00E55627">
      <w:pPr>
        <w:pStyle w:val="Heading1"/>
        <w:rPr>
          <w:rFonts w:eastAsiaTheme="minorEastAsia"/>
          <w:lang w:eastAsia="en-GB"/>
        </w:rPr>
      </w:pPr>
      <w:bookmarkStart w:id="10169" w:name="_Toc73963183"/>
      <w:bookmarkStart w:id="10170" w:name="_Toc75260361"/>
      <w:bookmarkStart w:id="10171" w:name="_Toc75275904"/>
      <w:bookmarkStart w:id="10172" w:name="_Toc75276414"/>
      <w:bookmarkStart w:id="10173" w:name="_Toc76541913"/>
      <w:bookmarkStart w:id="10174" w:name="_Toc82437684"/>
      <w:bookmarkStart w:id="10175" w:name="_Toc89945050"/>
      <w:bookmarkStart w:id="10176" w:name="_Toc98754068"/>
      <w:bookmarkStart w:id="10177" w:name="_Toc106181054"/>
      <w:bookmarkStart w:id="10178" w:name="_Toc114151099"/>
      <w:bookmarkStart w:id="10179" w:name="_Toc124151502"/>
      <w:bookmarkStart w:id="10180" w:name="_Toc124152022"/>
      <w:bookmarkStart w:id="10181" w:name="_Toc124152542"/>
      <w:bookmarkStart w:id="10182" w:name="_Toc130397074"/>
      <w:bookmarkStart w:id="10183" w:name="_Toc130397594"/>
      <w:bookmarkStart w:id="10184" w:name="_Toc137558699"/>
      <w:bookmarkStart w:id="10185" w:name="_Toc138862524"/>
      <w:bookmarkStart w:id="10186" w:name="_Toc145532581"/>
      <w:bookmarkStart w:id="10187" w:name="_Toc163218994"/>
      <w:bookmarkStart w:id="10188" w:name="_Toc176702366"/>
      <w:bookmarkStart w:id="10189" w:name="_Toc18726280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190" w:name="_Toc73963184"/>
      <w:bookmarkStart w:id="10191" w:name="_Toc75260362"/>
      <w:bookmarkStart w:id="10192" w:name="_Toc75275905"/>
      <w:bookmarkStart w:id="10193" w:name="_Toc75276415"/>
      <w:bookmarkStart w:id="10194" w:name="_Toc76541914"/>
      <w:bookmarkStart w:id="10195" w:name="_Toc82437685"/>
      <w:bookmarkStart w:id="10196" w:name="_Toc89945051"/>
      <w:bookmarkStart w:id="10197" w:name="_Toc98754069"/>
      <w:bookmarkStart w:id="10198" w:name="_Toc106181055"/>
      <w:bookmarkStart w:id="10199" w:name="_Toc114151100"/>
      <w:bookmarkStart w:id="10200" w:name="_Toc124151503"/>
      <w:bookmarkStart w:id="10201" w:name="_Toc124152023"/>
      <w:bookmarkStart w:id="10202" w:name="_Toc124152543"/>
      <w:bookmarkStart w:id="10203" w:name="_Toc130397075"/>
      <w:bookmarkStart w:id="10204" w:name="_Toc130397595"/>
      <w:bookmarkStart w:id="10205" w:name="_Toc137558700"/>
      <w:bookmarkStart w:id="10206" w:name="_Toc138862525"/>
      <w:bookmarkStart w:id="10207" w:name="_Toc145532582"/>
      <w:bookmarkStart w:id="10208" w:name="_Toc163218995"/>
      <w:bookmarkStart w:id="10209" w:name="_Toc176702367"/>
      <w:bookmarkStart w:id="10210" w:name="_Toc18726281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0211"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0212" w:name="_Toc75260363"/>
      <w:bookmarkStart w:id="10213" w:name="_Toc75275906"/>
      <w:bookmarkStart w:id="10214" w:name="_Toc75276416"/>
      <w:bookmarkStart w:id="10215" w:name="_Toc76541915"/>
      <w:bookmarkStart w:id="10216" w:name="_Toc82437686"/>
      <w:bookmarkStart w:id="10217" w:name="_Toc89945052"/>
      <w:bookmarkStart w:id="10218" w:name="_Toc98754070"/>
      <w:bookmarkStart w:id="10219" w:name="_Toc106181056"/>
      <w:bookmarkStart w:id="10220" w:name="_Toc114151101"/>
      <w:bookmarkStart w:id="10221" w:name="_Toc124151504"/>
      <w:bookmarkStart w:id="10222" w:name="_Toc124152024"/>
      <w:bookmarkStart w:id="10223" w:name="_Toc124152544"/>
      <w:bookmarkStart w:id="10224" w:name="_Toc130397076"/>
      <w:bookmarkStart w:id="10225" w:name="_Toc130397596"/>
      <w:bookmarkStart w:id="10226" w:name="_Toc137558701"/>
      <w:bookmarkStart w:id="10227" w:name="_Toc138862526"/>
      <w:bookmarkStart w:id="10228" w:name="_Toc145532583"/>
      <w:bookmarkStart w:id="10229" w:name="_Toc163218996"/>
      <w:bookmarkStart w:id="10230" w:name="_Toc176702368"/>
      <w:bookmarkStart w:id="10231" w:name="_Toc187262811"/>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4CC6E4A0" w14:textId="6DBB3918" w:rsidR="00224940" w:rsidRPr="00BE5108" w:rsidRDefault="00224940" w:rsidP="006E01F2">
      <w:pPr>
        <w:pStyle w:val="Heading1"/>
        <w:rPr>
          <w:rFonts w:eastAsiaTheme="minorEastAsia"/>
        </w:rPr>
      </w:pPr>
      <w:bookmarkStart w:id="10232" w:name="_Toc73963186"/>
      <w:bookmarkStart w:id="10233" w:name="_Toc75260364"/>
      <w:bookmarkStart w:id="10234" w:name="_Toc75275907"/>
      <w:bookmarkStart w:id="10235" w:name="_Toc75276417"/>
      <w:bookmarkStart w:id="10236" w:name="_Toc76541916"/>
      <w:bookmarkStart w:id="10237" w:name="_Toc82437687"/>
      <w:bookmarkStart w:id="10238" w:name="_Toc89945053"/>
      <w:bookmarkStart w:id="10239" w:name="_Toc98754071"/>
      <w:bookmarkStart w:id="10240" w:name="_Toc106181057"/>
      <w:bookmarkStart w:id="10241" w:name="_Toc114151102"/>
      <w:bookmarkStart w:id="10242" w:name="_Toc124151505"/>
      <w:bookmarkStart w:id="10243" w:name="_Toc124152025"/>
      <w:bookmarkStart w:id="10244" w:name="_Toc124152545"/>
      <w:bookmarkStart w:id="10245" w:name="_Toc130397077"/>
      <w:bookmarkStart w:id="10246" w:name="_Toc130397597"/>
      <w:bookmarkStart w:id="10247" w:name="_Toc137558702"/>
      <w:bookmarkStart w:id="10248" w:name="_Toc138862527"/>
      <w:bookmarkStart w:id="10249" w:name="_Toc145532584"/>
      <w:bookmarkStart w:id="10250" w:name="_Toc163218997"/>
      <w:bookmarkStart w:id="10251" w:name="_Toc176702369"/>
      <w:bookmarkStart w:id="10252" w:name="_Toc187262812"/>
      <w:r w:rsidRPr="00BE5108">
        <w:rPr>
          <w:rFonts w:eastAsiaTheme="minorEastAsia"/>
        </w:rPr>
        <w:t>F.1</w:t>
      </w:r>
      <w:r w:rsidRPr="00BE5108">
        <w:rPr>
          <w:rFonts w:eastAsiaTheme="minorEastAsia"/>
        </w:rPr>
        <w:tab/>
        <w:t>Static propagation condition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0253" w:name="_Toc73963187"/>
      <w:bookmarkStart w:id="10254" w:name="_Toc75260365"/>
      <w:bookmarkStart w:id="10255" w:name="_Toc75275908"/>
      <w:bookmarkStart w:id="10256" w:name="_Toc75276418"/>
      <w:bookmarkStart w:id="10257" w:name="_Toc76541917"/>
      <w:bookmarkStart w:id="10258" w:name="_Toc82437688"/>
      <w:bookmarkStart w:id="10259" w:name="_Toc89945054"/>
      <w:bookmarkStart w:id="10260" w:name="_Toc98754072"/>
      <w:bookmarkStart w:id="10261" w:name="_Toc106181058"/>
      <w:bookmarkStart w:id="10262" w:name="_Toc114151103"/>
      <w:bookmarkStart w:id="10263" w:name="_Toc124151506"/>
      <w:bookmarkStart w:id="10264" w:name="_Toc124152026"/>
      <w:bookmarkStart w:id="10265" w:name="_Toc124152546"/>
      <w:bookmarkStart w:id="10266" w:name="_Toc130397078"/>
      <w:bookmarkStart w:id="10267" w:name="_Toc130397598"/>
      <w:bookmarkStart w:id="10268" w:name="_Toc137558703"/>
      <w:bookmarkStart w:id="10269" w:name="_Toc138862528"/>
      <w:bookmarkStart w:id="10270" w:name="_Toc145532585"/>
      <w:bookmarkStart w:id="10271" w:name="_Toc163218998"/>
      <w:bookmarkStart w:id="10272" w:name="_Toc176702370"/>
      <w:bookmarkStart w:id="10273" w:name="_Toc187262813"/>
      <w:r w:rsidRPr="00BE5108">
        <w:rPr>
          <w:rFonts w:eastAsiaTheme="minorEastAsia"/>
        </w:rPr>
        <w:t>F1.1</w:t>
      </w:r>
      <w:r w:rsidRPr="00BE5108">
        <w:rPr>
          <w:rFonts w:eastAsiaTheme="minorEastAsia"/>
        </w:rPr>
        <w:tab/>
        <w:t>IAB-MT receiver with 2RX</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0274" w:name="_Toc73963188"/>
      <w:bookmarkStart w:id="10275" w:name="_Toc75260366"/>
      <w:bookmarkStart w:id="10276" w:name="_Toc75275909"/>
      <w:bookmarkStart w:id="10277" w:name="_Toc75276419"/>
      <w:bookmarkStart w:id="10278" w:name="_Toc76541918"/>
      <w:bookmarkStart w:id="10279" w:name="_Toc82437689"/>
      <w:bookmarkStart w:id="10280" w:name="_Toc89945055"/>
      <w:bookmarkStart w:id="10281" w:name="_Toc98754073"/>
      <w:bookmarkStart w:id="10282" w:name="_Toc106181059"/>
      <w:bookmarkStart w:id="10283" w:name="_Toc114151104"/>
      <w:bookmarkStart w:id="10284" w:name="_Toc124151507"/>
      <w:bookmarkStart w:id="10285" w:name="_Toc124152027"/>
      <w:bookmarkStart w:id="10286" w:name="_Toc124152547"/>
      <w:bookmarkStart w:id="10287" w:name="_Toc130397079"/>
      <w:bookmarkStart w:id="10288" w:name="_Toc130397599"/>
      <w:bookmarkStart w:id="10289" w:name="_Toc137558704"/>
      <w:bookmarkStart w:id="10290" w:name="_Toc138862529"/>
      <w:bookmarkStart w:id="10291" w:name="_Toc145532586"/>
      <w:bookmarkStart w:id="10292" w:name="_Toc163218999"/>
      <w:bookmarkStart w:id="10293" w:name="_Toc176702371"/>
      <w:bookmarkStart w:id="10294" w:name="_Toc187262814"/>
      <w:r w:rsidRPr="00BE5108">
        <w:rPr>
          <w:rFonts w:eastAsiaTheme="minorEastAsia"/>
        </w:rPr>
        <w:t>F.2</w:t>
      </w:r>
      <w:r w:rsidRPr="00BE5108">
        <w:rPr>
          <w:rFonts w:eastAsiaTheme="minorEastAsia"/>
        </w:rPr>
        <w:tab/>
        <w:t>Multi-path fading propagation conditions</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128CB45D" w14:textId="135A5E0D" w:rsidR="00051AAE" w:rsidRPr="00BE5108" w:rsidRDefault="00051AAE" w:rsidP="00051AAE">
      <w:pPr>
        <w:pStyle w:val="Heading2"/>
        <w:rPr>
          <w:rFonts w:eastAsiaTheme="minorEastAsia"/>
        </w:rPr>
      </w:pPr>
      <w:bookmarkStart w:id="10295" w:name="_Toc75275910"/>
      <w:bookmarkStart w:id="10296" w:name="_Toc75276420"/>
      <w:bookmarkStart w:id="10297" w:name="_Toc76541919"/>
      <w:bookmarkStart w:id="10298" w:name="_Toc82437690"/>
      <w:bookmarkStart w:id="10299" w:name="_Toc89945056"/>
      <w:bookmarkStart w:id="10300" w:name="_Toc98754074"/>
      <w:bookmarkStart w:id="10301" w:name="_Toc106181060"/>
      <w:bookmarkStart w:id="10302" w:name="_Toc114151105"/>
      <w:bookmarkStart w:id="10303" w:name="_Toc124151508"/>
      <w:bookmarkStart w:id="10304" w:name="_Toc124152028"/>
      <w:bookmarkStart w:id="10305" w:name="_Toc124152548"/>
      <w:bookmarkStart w:id="10306" w:name="_Toc130397080"/>
      <w:bookmarkStart w:id="10307" w:name="_Toc130397600"/>
      <w:bookmarkStart w:id="10308" w:name="_Toc137558705"/>
      <w:bookmarkStart w:id="10309" w:name="_Toc138862530"/>
      <w:bookmarkStart w:id="10310" w:name="_Toc145532587"/>
      <w:bookmarkStart w:id="10311" w:name="_Toc163219000"/>
      <w:bookmarkStart w:id="10312" w:name="_Toc176702372"/>
      <w:bookmarkStart w:id="10313" w:name="_Toc187262815"/>
      <w:r w:rsidRPr="00BE5108">
        <w:rPr>
          <w:rFonts w:eastAsiaTheme="minorEastAsia"/>
        </w:rPr>
        <w:t>F.2.1</w:t>
      </w:r>
      <w:r w:rsidRPr="00BE5108">
        <w:rPr>
          <w:rFonts w:eastAsiaTheme="minorEastAsia"/>
        </w:rPr>
        <w:tab/>
        <w:t>General</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0314" w:name="_Toc73963189"/>
      <w:bookmarkStart w:id="10315" w:name="_Toc75260367"/>
      <w:bookmarkStart w:id="10316" w:name="_Toc75275911"/>
      <w:bookmarkStart w:id="10317" w:name="_Toc75276421"/>
      <w:bookmarkStart w:id="10318" w:name="_Toc76541920"/>
      <w:bookmarkStart w:id="10319" w:name="_Toc82437691"/>
      <w:bookmarkStart w:id="10320" w:name="_Toc89945057"/>
      <w:bookmarkStart w:id="10321" w:name="_Toc98754075"/>
      <w:bookmarkStart w:id="10322" w:name="_Toc106181061"/>
      <w:bookmarkStart w:id="10323" w:name="_Toc114151106"/>
      <w:bookmarkStart w:id="10324" w:name="_Toc124151509"/>
      <w:bookmarkStart w:id="10325" w:name="_Toc124152029"/>
      <w:bookmarkStart w:id="10326" w:name="_Toc124152549"/>
      <w:bookmarkStart w:id="10327" w:name="_Toc130397081"/>
      <w:bookmarkStart w:id="10328" w:name="_Toc130397601"/>
      <w:bookmarkStart w:id="10329" w:name="_Toc137558706"/>
      <w:bookmarkStart w:id="10330" w:name="_Toc138862531"/>
      <w:bookmarkStart w:id="10331" w:name="_Toc145532588"/>
      <w:bookmarkStart w:id="10332" w:name="_Toc163219001"/>
      <w:bookmarkStart w:id="10333" w:name="_Toc176702373"/>
      <w:bookmarkStart w:id="10334" w:name="_Toc187262816"/>
      <w:r w:rsidRPr="00BE5108">
        <w:rPr>
          <w:rFonts w:eastAsiaTheme="minorEastAsia"/>
        </w:rPr>
        <w:t>F.2.</w:t>
      </w:r>
      <w:r w:rsidR="00051AAE" w:rsidRPr="00BE5108">
        <w:rPr>
          <w:rFonts w:eastAsiaTheme="minorEastAsia"/>
        </w:rPr>
        <w:t>2</w:t>
      </w:r>
      <w:r w:rsidRPr="00BE5108">
        <w:rPr>
          <w:rFonts w:eastAsiaTheme="minorEastAsia"/>
        </w:rPr>
        <w:tab/>
        <w:t>Delay profiles</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251DABB7" w14:textId="3AC1AB74" w:rsidR="00051AAE" w:rsidRPr="00BE5108" w:rsidRDefault="00051AAE" w:rsidP="00051AAE">
      <w:pPr>
        <w:pStyle w:val="Heading3"/>
        <w:rPr>
          <w:rFonts w:eastAsiaTheme="minorEastAsia"/>
        </w:rPr>
      </w:pPr>
      <w:bookmarkStart w:id="10335" w:name="_Toc75275912"/>
      <w:bookmarkStart w:id="10336" w:name="_Toc75276422"/>
      <w:bookmarkStart w:id="10337" w:name="_Toc76541921"/>
      <w:bookmarkStart w:id="10338" w:name="_Toc82437692"/>
      <w:bookmarkStart w:id="10339" w:name="_Toc89945058"/>
      <w:bookmarkStart w:id="10340" w:name="_Toc98754076"/>
      <w:bookmarkStart w:id="10341" w:name="_Toc106181062"/>
      <w:bookmarkStart w:id="10342" w:name="_Toc114151107"/>
      <w:bookmarkStart w:id="10343" w:name="_Toc124151510"/>
      <w:bookmarkStart w:id="10344" w:name="_Toc124152030"/>
      <w:bookmarkStart w:id="10345" w:name="_Toc124152550"/>
      <w:bookmarkStart w:id="10346" w:name="_Toc130397082"/>
      <w:bookmarkStart w:id="10347" w:name="_Toc130397602"/>
      <w:bookmarkStart w:id="10348" w:name="_Toc137558707"/>
      <w:bookmarkStart w:id="10349" w:name="_Toc138862532"/>
      <w:bookmarkStart w:id="10350" w:name="_Toc145532589"/>
      <w:bookmarkStart w:id="10351" w:name="_Toc163219002"/>
      <w:bookmarkStart w:id="10352" w:name="_Toc176702374"/>
      <w:bookmarkStart w:id="10353" w:name="_Toc187262817"/>
      <w:r w:rsidRPr="00BE5108">
        <w:rPr>
          <w:rFonts w:eastAsiaTheme="minorEastAsia"/>
        </w:rPr>
        <w:t>F.2.2.1</w:t>
      </w:r>
      <w:r w:rsidRPr="00BE5108">
        <w:rPr>
          <w:rFonts w:eastAsiaTheme="minorEastAsia"/>
        </w:rPr>
        <w:tab/>
        <w:t>General</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0354" w:name="_Toc73963190"/>
      <w:bookmarkStart w:id="10355" w:name="_Toc75260368"/>
      <w:bookmarkStart w:id="10356" w:name="_Toc75275913"/>
      <w:bookmarkStart w:id="10357" w:name="_Toc75276423"/>
      <w:bookmarkStart w:id="10358" w:name="_Toc76541922"/>
      <w:bookmarkStart w:id="10359" w:name="_Toc82437693"/>
      <w:bookmarkStart w:id="10360" w:name="_Toc89945059"/>
      <w:bookmarkStart w:id="10361" w:name="_Toc98754077"/>
      <w:bookmarkStart w:id="10362" w:name="_Toc106181063"/>
      <w:bookmarkStart w:id="10363" w:name="_Toc114151108"/>
      <w:bookmarkStart w:id="10364" w:name="_Toc124151511"/>
      <w:bookmarkStart w:id="10365" w:name="_Toc124152031"/>
      <w:bookmarkStart w:id="10366" w:name="_Toc124152551"/>
      <w:bookmarkStart w:id="10367" w:name="_Toc130397083"/>
      <w:bookmarkStart w:id="10368" w:name="_Toc130397603"/>
      <w:bookmarkStart w:id="10369" w:name="_Toc137558708"/>
      <w:bookmarkStart w:id="10370" w:name="_Toc138862533"/>
      <w:bookmarkStart w:id="10371" w:name="_Toc145532590"/>
      <w:bookmarkStart w:id="10372" w:name="_Toc163219003"/>
      <w:bookmarkStart w:id="10373" w:name="_Toc176702375"/>
      <w:bookmarkStart w:id="10374" w:name="_Toc18726281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0375" w:name="_Toc73963191"/>
      <w:bookmarkStart w:id="10376" w:name="_Toc75260369"/>
      <w:bookmarkStart w:id="10377" w:name="_Toc75275914"/>
      <w:bookmarkStart w:id="10378" w:name="_Toc75276424"/>
      <w:bookmarkStart w:id="10379" w:name="_Toc76541923"/>
      <w:bookmarkStart w:id="10380" w:name="_Toc82437694"/>
      <w:bookmarkStart w:id="10381" w:name="_Toc89945060"/>
      <w:bookmarkStart w:id="10382" w:name="_Toc98754078"/>
      <w:bookmarkStart w:id="10383" w:name="_Toc106181064"/>
      <w:bookmarkStart w:id="10384" w:name="_Toc114151109"/>
      <w:bookmarkStart w:id="10385" w:name="_Toc124151512"/>
      <w:bookmarkStart w:id="10386" w:name="_Toc124152032"/>
      <w:bookmarkStart w:id="10387" w:name="_Toc124152552"/>
      <w:bookmarkStart w:id="10388" w:name="_Toc130397084"/>
      <w:bookmarkStart w:id="10389" w:name="_Toc130397604"/>
      <w:bookmarkStart w:id="10390" w:name="_Toc137558709"/>
      <w:bookmarkStart w:id="10391" w:name="_Toc138862534"/>
      <w:bookmarkStart w:id="10392" w:name="_Toc145532591"/>
      <w:bookmarkStart w:id="10393" w:name="_Toc163219004"/>
      <w:bookmarkStart w:id="10394" w:name="_Toc176702376"/>
      <w:bookmarkStart w:id="10395" w:name="_Toc18726281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0396" w:name="_Toc73963192"/>
      <w:bookmarkStart w:id="10397" w:name="_Toc75260370"/>
      <w:bookmarkStart w:id="10398" w:name="_Toc75275915"/>
      <w:bookmarkStart w:id="10399" w:name="_Toc75276425"/>
      <w:bookmarkStart w:id="10400" w:name="_Toc76541924"/>
      <w:bookmarkStart w:id="10401" w:name="_Toc82437695"/>
      <w:bookmarkStart w:id="10402" w:name="_Toc89945061"/>
      <w:bookmarkStart w:id="10403" w:name="_Toc98754079"/>
      <w:bookmarkStart w:id="10404" w:name="_Toc106181065"/>
      <w:bookmarkStart w:id="10405" w:name="_Toc114151110"/>
      <w:bookmarkStart w:id="10406" w:name="_Toc124151513"/>
      <w:bookmarkStart w:id="10407" w:name="_Toc124152033"/>
      <w:bookmarkStart w:id="10408" w:name="_Toc124152553"/>
      <w:bookmarkStart w:id="10409" w:name="_Toc130397085"/>
      <w:bookmarkStart w:id="10410" w:name="_Toc130397605"/>
      <w:bookmarkStart w:id="10411" w:name="_Toc137558710"/>
      <w:bookmarkStart w:id="10412" w:name="_Toc138862535"/>
      <w:bookmarkStart w:id="10413" w:name="_Toc145532592"/>
      <w:bookmarkStart w:id="10414" w:name="_Toc163219005"/>
      <w:bookmarkStart w:id="10415" w:name="_Toc176702377"/>
      <w:bookmarkStart w:id="10416" w:name="_Toc18726282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89F8F9E" w14:textId="29AFE253" w:rsidR="00051AAE" w:rsidRPr="00BE5108" w:rsidRDefault="00051AAE" w:rsidP="00051AAE">
      <w:pPr>
        <w:pStyle w:val="Heading3"/>
        <w:rPr>
          <w:rFonts w:eastAsiaTheme="minorEastAsia"/>
        </w:rPr>
      </w:pPr>
      <w:bookmarkStart w:id="10417" w:name="_Toc75275916"/>
      <w:bookmarkStart w:id="10418" w:name="_Toc75276426"/>
      <w:bookmarkStart w:id="10419" w:name="_Toc76541925"/>
      <w:bookmarkStart w:id="10420" w:name="_Toc82437696"/>
      <w:bookmarkStart w:id="10421" w:name="_Toc89945062"/>
      <w:bookmarkStart w:id="10422" w:name="_Toc98754080"/>
      <w:bookmarkStart w:id="10423" w:name="_Toc106181066"/>
      <w:bookmarkStart w:id="10424" w:name="_Toc114151111"/>
      <w:bookmarkStart w:id="10425" w:name="_Toc124151514"/>
      <w:bookmarkStart w:id="10426" w:name="_Toc124152034"/>
      <w:bookmarkStart w:id="10427" w:name="_Toc124152554"/>
      <w:bookmarkStart w:id="10428" w:name="_Toc130397086"/>
      <w:bookmarkStart w:id="10429" w:name="_Toc130397606"/>
      <w:bookmarkStart w:id="10430" w:name="_Toc137558711"/>
      <w:bookmarkStart w:id="10431" w:name="_Toc138862536"/>
      <w:bookmarkStart w:id="10432" w:name="_Toc145532593"/>
      <w:bookmarkStart w:id="10433" w:name="_Toc163219006"/>
      <w:bookmarkStart w:id="10434" w:name="_Toc176702378"/>
      <w:bookmarkStart w:id="10435" w:name="_Toc187262821"/>
      <w:r w:rsidRPr="00BE5108">
        <w:rPr>
          <w:rFonts w:eastAsiaTheme="minorEastAsia"/>
        </w:rPr>
        <w:t>F.2.4.1</w:t>
      </w:r>
      <w:r w:rsidRPr="00BE5108">
        <w:rPr>
          <w:rFonts w:eastAsiaTheme="minorEastAsia"/>
        </w:rPr>
        <w:tab/>
        <w:t>General</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0436" w:name="_Toc73963193"/>
      <w:bookmarkStart w:id="10437" w:name="_Toc75260371"/>
      <w:bookmarkStart w:id="10438" w:name="_Toc75275917"/>
      <w:bookmarkStart w:id="10439" w:name="_Toc75276427"/>
      <w:bookmarkStart w:id="10440" w:name="_Toc76541926"/>
      <w:bookmarkStart w:id="10441" w:name="_Toc82437697"/>
      <w:bookmarkStart w:id="10442" w:name="_Toc89945063"/>
      <w:bookmarkStart w:id="10443" w:name="_Toc98754081"/>
      <w:bookmarkStart w:id="10444" w:name="_Toc106181067"/>
      <w:bookmarkStart w:id="10445" w:name="_Toc114151112"/>
      <w:bookmarkStart w:id="10446" w:name="_Toc124151515"/>
      <w:bookmarkStart w:id="10447" w:name="_Toc124152035"/>
      <w:bookmarkStart w:id="10448" w:name="_Toc124152555"/>
      <w:bookmarkStart w:id="10449" w:name="_Toc130397087"/>
      <w:bookmarkStart w:id="10450" w:name="_Toc130397607"/>
      <w:bookmarkStart w:id="10451" w:name="_Toc137558712"/>
      <w:bookmarkStart w:id="10452" w:name="_Toc138862537"/>
      <w:bookmarkStart w:id="10453" w:name="_Toc145532594"/>
      <w:bookmarkStart w:id="10454" w:name="_Toc163219007"/>
      <w:bookmarkStart w:id="10455" w:name="_Toc176702379"/>
      <w:bookmarkStart w:id="10456" w:name="_Toc18726282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74468BE" w14:textId="7BBE7A89" w:rsidR="00051AAE" w:rsidRPr="00BE5108" w:rsidRDefault="00051AAE" w:rsidP="00463AFD">
      <w:pPr>
        <w:pStyle w:val="Heading4"/>
        <w:rPr>
          <w:rFonts w:eastAsiaTheme="minorHAnsi"/>
        </w:rPr>
      </w:pPr>
      <w:bookmarkStart w:id="10457" w:name="_Toc75275918"/>
      <w:bookmarkStart w:id="10458" w:name="_Toc75276428"/>
      <w:bookmarkStart w:id="10459" w:name="_Toc76541927"/>
      <w:bookmarkStart w:id="10460" w:name="_Toc82437698"/>
      <w:bookmarkStart w:id="10461" w:name="_Toc89945064"/>
      <w:bookmarkStart w:id="10462" w:name="_Toc98754082"/>
      <w:bookmarkStart w:id="10463" w:name="_Toc106181068"/>
      <w:bookmarkStart w:id="10464" w:name="_Toc114151113"/>
      <w:bookmarkStart w:id="10465" w:name="_Toc124151516"/>
      <w:bookmarkStart w:id="10466" w:name="_Toc124152036"/>
      <w:bookmarkStart w:id="10467" w:name="_Toc124152556"/>
      <w:bookmarkStart w:id="10468" w:name="_Toc130397088"/>
      <w:bookmarkStart w:id="10469" w:name="_Toc130397608"/>
      <w:bookmarkStart w:id="10470" w:name="_Toc137558713"/>
      <w:bookmarkStart w:id="10471" w:name="_Toc138862538"/>
      <w:bookmarkStart w:id="10472" w:name="_Toc145532595"/>
      <w:bookmarkStart w:id="10473" w:name="_Toc163219008"/>
      <w:bookmarkStart w:id="10474" w:name="_Toc176702380"/>
      <w:bookmarkStart w:id="10475" w:name="_Toc187262823"/>
      <w:r w:rsidRPr="00BE5108">
        <w:rPr>
          <w:rFonts w:eastAsiaTheme="minorEastAsia"/>
          <w:lang w:eastAsia="ko-KR"/>
        </w:rPr>
        <w:t>F.2.4.2.1</w:t>
      </w:r>
      <w:r w:rsidRPr="00BE5108">
        <w:rPr>
          <w:rFonts w:eastAsiaTheme="minorEastAsia"/>
          <w:lang w:eastAsia="ko-KR"/>
        </w:rPr>
        <w:tab/>
        <w:t>General</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0476" w:name="_Toc73963194"/>
      <w:bookmarkStart w:id="10477" w:name="_Toc75260372"/>
      <w:bookmarkStart w:id="10478" w:name="_Toc75275919"/>
      <w:bookmarkStart w:id="10479" w:name="_Toc75276429"/>
      <w:bookmarkStart w:id="10480" w:name="_Toc76541928"/>
      <w:bookmarkStart w:id="10481" w:name="_Toc82437699"/>
      <w:bookmarkStart w:id="10482" w:name="_Toc89945065"/>
      <w:bookmarkStart w:id="10483" w:name="_Toc98754083"/>
      <w:bookmarkStart w:id="10484" w:name="_Toc106181069"/>
      <w:bookmarkStart w:id="10485" w:name="_Toc114151114"/>
      <w:bookmarkStart w:id="10486" w:name="_Toc124151517"/>
      <w:bookmarkStart w:id="10487" w:name="_Toc124152037"/>
      <w:bookmarkStart w:id="10488" w:name="_Toc124152557"/>
      <w:bookmarkStart w:id="10489" w:name="_Toc130397089"/>
      <w:bookmarkStart w:id="10490" w:name="_Toc130397609"/>
      <w:bookmarkStart w:id="10491" w:name="_Toc137558714"/>
      <w:bookmarkStart w:id="10492" w:name="_Toc138862539"/>
      <w:bookmarkStart w:id="10493" w:name="_Toc145532596"/>
      <w:bookmarkStart w:id="10494" w:name="_Toc163219009"/>
      <w:bookmarkStart w:id="10495" w:name="_Toc176702381"/>
      <w:bookmarkStart w:id="10496" w:name="_Toc18726282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lastRenderedPageBreak/>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2.1pt;height:159.95pt" o:ole="">
                  <v:imagedata r:id="rId112" o:title=""/>
                </v:shape>
                <o:OLEObject Type="Embed" ProgID="Equation.DSMT4" ShapeID="_x0000_i1073" DrawAspect="Content" ObjectID="_1812187737"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0497" w:name="_Toc73963195"/>
      <w:bookmarkStart w:id="10498" w:name="_Toc75260373"/>
      <w:bookmarkStart w:id="10499" w:name="_Toc75275920"/>
      <w:bookmarkStart w:id="10500" w:name="_Toc75276430"/>
      <w:bookmarkStart w:id="10501" w:name="_Toc76541929"/>
      <w:bookmarkStart w:id="10502" w:name="_Toc82437700"/>
      <w:bookmarkStart w:id="10503" w:name="_Toc89945066"/>
      <w:bookmarkStart w:id="10504" w:name="_Toc98754084"/>
      <w:bookmarkStart w:id="10505" w:name="_Toc106181070"/>
      <w:bookmarkStart w:id="10506" w:name="_Toc114151115"/>
      <w:bookmarkStart w:id="10507" w:name="_Toc124151518"/>
      <w:bookmarkStart w:id="10508" w:name="_Toc124152038"/>
      <w:bookmarkStart w:id="10509" w:name="_Toc124152558"/>
      <w:bookmarkStart w:id="10510" w:name="_Toc130397090"/>
      <w:bookmarkStart w:id="10511" w:name="_Toc130397610"/>
      <w:bookmarkStart w:id="10512" w:name="_Toc137558715"/>
      <w:bookmarkStart w:id="10513" w:name="_Toc138862540"/>
      <w:bookmarkStart w:id="10514" w:name="_Toc145532597"/>
      <w:bookmarkStart w:id="10515" w:name="_Toc163219010"/>
      <w:bookmarkStart w:id="10516" w:name="_Toc176702382"/>
      <w:bookmarkStart w:id="10517" w:name="_Toc18726282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45pt;height:15.5pt" o:ole="">
                  <v:imagedata r:id="rId135" o:title=""/>
                </v:shape>
                <o:OLEObject Type="Embed" ProgID="Equation.3" ShapeID="_x0000_i1074" DrawAspect="Content" ObjectID="_1812187738"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45pt;height:15.5pt" o:ole="">
                  <v:imagedata r:id="rId137" o:title=""/>
                </v:shape>
                <o:OLEObject Type="Embed" ProgID="Equation.3" ShapeID="_x0000_i1075" DrawAspect="Content" ObjectID="_1812187739"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45pt;height:15.5pt" o:ole="">
                  <v:imagedata r:id="rId139" o:title=""/>
                </v:shape>
                <o:OLEObject Type="Embed" ProgID="Equation.3" ShapeID="_x0000_i1076" DrawAspect="Content" ObjectID="_1812187740"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45pt;height:15.5pt" o:ole="">
                  <v:imagedata r:id="rId137" o:title=""/>
                </v:shape>
                <o:OLEObject Type="Embed" ProgID="Equation.3" ShapeID="_x0000_i1077" DrawAspect="Content" ObjectID="_1812187741"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45pt;height:15.5pt" o:ole="">
                  <v:imagedata r:id="rId139" o:title=""/>
                </v:shape>
                <o:OLEObject Type="Embed" ProgID="Equation.3" ShapeID="_x0000_i1078" DrawAspect="Content" ObjectID="_1812187742"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45pt;height:15.5pt" o:ole="">
                  <v:imagedata r:id="rId143" o:title=""/>
                </v:shape>
                <o:OLEObject Type="Embed" ProgID="Equation.3" ShapeID="_x0000_i1079" DrawAspect="Content" ObjectID="_1812187743"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45pt;height:15.5pt" o:ole="">
                  <v:imagedata r:id="rId143" o:title=""/>
                </v:shape>
                <o:OLEObject Type="Embed" ProgID="Equation.3" ShapeID="_x0000_i1080" DrawAspect="Content" ObjectID="_1812187744"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0518" w:name="_Toc73963196"/>
      <w:bookmarkStart w:id="10519" w:name="_Toc75260374"/>
      <w:bookmarkStart w:id="10520" w:name="_Toc75275921"/>
      <w:bookmarkStart w:id="10521" w:name="_Toc75276431"/>
      <w:bookmarkStart w:id="10522" w:name="_Toc76541930"/>
      <w:bookmarkStart w:id="10523" w:name="_Toc82437701"/>
      <w:bookmarkStart w:id="10524" w:name="_Toc89945067"/>
      <w:bookmarkStart w:id="10525" w:name="_Toc98754085"/>
      <w:bookmarkStart w:id="10526" w:name="_Toc106181071"/>
      <w:bookmarkStart w:id="10527" w:name="_Toc114151116"/>
      <w:bookmarkStart w:id="10528" w:name="_Toc124151519"/>
      <w:bookmarkStart w:id="10529" w:name="_Toc124152039"/>
      <w:bookmarkStart w:id="10530" w:name="_Toc124152559"/>
      <w:bookmarkStart w:id="10531" w:name="_Toc130397091"/>
      <w:bookmarkStart w:id="10532" w:name="_Toc130397611"/>
      <w:bookmarkStart w:id="10533" w:name="_Toc137558716"/>
      <w:bookmarkStart w:id="10534" w:name="_Toc138862541"/>
      <w:bookmarkStart w:id="10535" w:name="_Toc145532598"/>
      <w:bookmarkStart w:id="10536" w:name="_Toc163219011"/>
      <w:bookmarkStart w:id="10537" w:name="_Toc176702383"/>
      <w:bookmarkStart w:id="10538" w:name="_Toc18726282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642C3EBA" w14:textId="5236CD48" w:rsidR="00DF12B4" w:rsidRPr="00BE5108" w:rsidRDefault="00DF12B4" w:rsidP="00DF12B4">
      <w:pPr>
        <w:pStyle w:val="Heading4"/>
        <w:rPr>
          <w:rFonts w:eastAsiaTheme="minorEastAsia"/>
        </w:rPr>
      </w:pPr>
      <w:bookmarkStart w:id="10539" w:name="_Toc75275922"/>
      <w:bookmarkStart w:id="10540" w:name="_Toc75276432"/>
      <w:bookmarkStart w:id="10541" w:name="_Toc76541931"/>
      <w:bookmarkStart w:id="10542" w:name="_Toc82437702"/>
      <w:bookmarkStart w:id="10543" w:name="_Toc89945068"/>
      <w:bookmarkStart w:id="10544" w:name="_Toc98754086"/>
      <w:bookmarkStart w:id="10545" w:name="_Toc106181072"/>
      <w:bookmarkStart w:id="10546" w:name="_Toc114151117"/>
      <w:bookmarkStart w:id="10547" w:name="_Toc124151520"/>
      <w:bookmarkStart w:id="10548" w:name="_Toc124152040"/>
      <w:bookmarkStart w:id="10549" w:name="_Toc124152560"/>
      <w:bookmarkStart w:id="10550" w:name="_Toc130397092"/>
      <w:bookmarkStart w:id="10551" w:name="_Toc130397612"/>
      <w:bookmarkStart w:id="10552" w:name="_Toc137558717"/>
      <w:bookmarkStart w:id="10553" w:name="_Toc138862542"/>
      <w:bookmarkStart w:id="10554" w:name="_Toc145532599"/>
      <w:bookmarkStart w:id="10555" w:name="_Toc163219012"/>
      <w:bookmarkStart w:id="10556" w:name="_Toc176702384"/>
      <w:bookmarkStart w:id="10557" w:name="_Toc187262827"/>
      <w:r w:rsidRPr="00BE5108">
        <w:rPr>
          <w:rFonts w:eastAsiaTheme="minorEastAsia"/>
        </w:rPr>
        <w:t>F.2.4.3.1</w:t>
      </w:r>
      <w:r w:rsidRPr="00BE5108">
        <w:rPr>
          <w:rFonts w:eastAsiaTheme="minorEastAsia"/>
        </w:rPr>
        <w:tab/>
        <w:t>General</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558" w:name="_Toc73963197"/>
      <w:bookmarkStart w:id="10559" w:name="_Toc75260375"/>
      <w:bookmarkStart w:id="10560" w:name="_Toc75275923"/>
      <w:bookmarkStart w:id="10561" w:name="_Toc75276433"/>
      <w:bookmarkStart w:id="10562" w:name="_Toc76541932"/>
      <w:bookmarkStart w:id="10563" w:name="_Toc82437703"/>
      <w:bookmarkStart w:id="10564" w:name="_Toc89945069"/>
      <w:bookmarkStart w:id="10565" w:name="_Toc98754087"/>
      <w:bookmarkStart w:id="10566" w:name="_Toc106181073"/>
      <w:bookmarkStart w:id="10567" w:name="_Toc114151118"/>
      <w:bookmarkStart w:id="10568" w:name="_Toc124151521"/>
      <w:bookmarkStart w:id="10569" w:name="_Toc124152041"/>
      <w:bookmarkStart w:id="10570" w:name="_Toc124152561"/>
      <w:bookmarkStart w:id="10571" w:name="_Toc130397093"/>
      <w:bookmarkStart w:id="10572" w:name="_Toc130397613"/>
      <w:bookmarkStart w:id="10573" w:name="_Toc137558718"/>
      <w:bookmarkStart w:id="10574" w:name="_Toc138862543"/>
      <w:bookmarkStart w:id="10575" w:name="_Toc145532600"/>
      <w:bookmarkStart w:id="10576" w:name="_Toc163219013"/>
      <w:bookmarkStart w:id="10577" w:name="_Toc176702385"/>
      <w:bookmarkStart w:id="10578" w:name="_Toc18726282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0579" w:name="_Toc73963198"/>
      <w:bookmarkStart w:id="10580" w:name="_Toc75260376"/>
      <w:bookmarkStart w:id="10581" w:name="_Toc75275924"/>
      <w:bookmarkStart w:id="10582" w:name="_Toc75276434"/>
      <w:bookmarkStart w:id="10583" w:name="_Toc76541933"/>
      <w:bookmarkStart w:id="10584" w:name="_Toc82437704"/>
      <w:bookmarkStart w:id="10585" w:name="_Toc89945070"/>
      <w:bookmarkStart w:id="10586" w:name="_Toc98754088"/>
      <w:bookmarkStart w:id="10587" w:name="_Toc106181074"/>
      <w:bookmarkStart w:id="10588" w:name="_Toc114151119"/>
      <w:bookmarkStart w:id="10589" w:name="_Toc124151522"/>
      <w:bookmarkStart w:id="10590" w:name="_Toc124152042"/>
      <w:bookmarkStart w:id="10591" w:name="_Toc124152562"/>
      <w:bookmarkStart w:id="10592" w:name="_Toc130397094"/>
      <w:bookmarkStart w:id="10593" w:name="_Toc130397614"/>
      <w:bookmarkStart w:id="10594" w:name="_Toc137558719"/>
      <w:bookmarkStart w:id="10595" w:name="_Toc138862544"/>
      <w:bookmarkStart w:id="10596" w:name="_Toc145532601"/>
      <w:bookmarkStart w:id="10597" w:name="_Toc163219014"/>
      <w:bookmarkStart w:id="10598" w:name="_Toc176702386"/>
      <w:bookmarkStart w:id="10599" w:name="_Toc18726282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667C5185" w14:textId="6D445235" w:rsidR="00224940" w:rsidRPr="00BE5108" w:rsidRDefault="00224940" w:rsidP="00AD5F8C">
      <w:pPr>
        <w:pStyle w:val="Heading5"/>
        <w:rPr>
          <w:rFonts w:eastAsiaTheme="minorEastAsia"/>
        </w:rPr>
      </w:pPr>
      <w:bookmarkStart w:id="10600" w:name="_Toc73963199"/>
      <w:bookmarkStart w:id="10601" w:name="_Toc75260377"/>
      <w:bookmarkStart w:id="10602" w:name="_Toc75275925"/>
      <w:bookmarkStart w:id="10603" w:name="_Toc75276435"/>
      <w:bookmarkStart w:id="10604" w:name="_Toc76541934"/>
      <w:bookmarkStart w:id="10605" w:name="_Toc82437705"/>
      <w:bookmarkStart w:id="10606" w:name="_Toc89945071"/>
      <w:bookmarkStart w:id="10607" w:name="_Toc98754089"/>
      <w:bookmarkStart w:id="10608" w:name="_Toc106181075"/>
      <w:bookmarkStart w:id="10609" w:name="_Toc114151120"/>
      <w:bookmarkStart w:id="10610" w:name="_Toc124151523"/>
      <w:bookmarkStart w:id="10611" w:name="_Toc124152043"/>
      <w:bookmarkStart w:id="10612" w:name="_Toc124152563"/>
      <w:bookmarkStart w:id="10613" w:name="_Toc130397095"/>
      <w:bookmarkStart w:id="10614" w:name="_Toc130397615"/>
      <w:bookmarkStart w:id="10615" w:name="_Toc137558720"/>
      <w:bookmarkStart w:id="10616" w:name="_Toc138862545"/>
      <w:bookmarkStart w:id="10617" w:name="_Toc145532602"/>
      <w:bookmarkStart w:id="10618" w:name="_Toc163219015"/>
      <w:bookmarkStart w:id="10619" w:name="_Toc176702387"/>
      <w:bookmarkStart w:id="10620" w:name="_Toc187262830"/>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0621" w:name="_Toc73963200"/>
      <w:bookmarkStart w:id="10622" w:name="_Toc75260378"/>
      <w:bookmarkStart w:id="10623" w:name="_Toc75275926"/>
      <w:bookmarkStart w:id="10624" w:name="_Toc75276436"/>
      <w:bookmarkStart w:id="10625" w:name="_Toc76541935"/>
      <w:bookmarkStart w:id="10626" w:name="_Toc82437706"/>
      <w:bookmarkStart w:id="10627" w:name="_Toc89945072"/>
      <w:bookmarkStart w:id="10628" w:name="_Toc98754090"/>
      <w:bookmarkStart w:id="10629" w:name="_Toc106181076"/>
      <w:bookmarkStart w:id="10630" w:name="_Toc114151121"/>
      <w:bookmarkStart w:id="10631" w:name="_Toc124151524"/>
      <w:bookmarkStart w:id="10632" w:name="_Toc124152044"/>
      <w:bookmarkStart w:id="10633" w:name="_Toc124152564"/>
      <w:bookmarkStart w:id="10634" w:name="_Toc130397096"/>
      <w:bookmarkStart w:id="10635" w:name="_Toc130397616"/>
      <w:bookmarkStart w:id="10636" w:name="_Toc137558721"/>
      <w:bookmarkStart w:id="10637" w:name="_Toc138862546"/>
      <w:bookmarkStart w:id="10638" w:name="_Toc145532603"/>
      <w:bookmarkStart w:id="10639" w:name="_Toc163219016"/>
      <w:bookmarkStart w:id="10640" w:name="_Toc176702388"/>
      <w:bookmarkStart w:id="10641" w:name="_Toc18726283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0642" w:name="_Toc73963201"/>
      <w:bookmarkStart w:id="10643" w:name="_Toc75260379"/>
      <w:bookmarkStart w:id="10644" w:name="_Toc75275927"/>
      <w:bookmarkStart w:id="10645" w:name="_Toc75276437"/>
      <w:bookmarkStart w:id="10646" w:name="_Toc76541936"/>
      <w:bookmarkStart w:id="10647" w:name="_Toc82437707"/>
      <w:bookmarkStart w:id="10648" w:name="_Toc89945073"/>
      <w:bookmarkStart w:id="10649" w:name="_Toc98754091"/>
      <w:bookmarkStart w:id="10650" w:name="_Toc106181077"/>
      <w:bookmarkStart w:id="10651" w:name="_Toc114151122"/>
      <w:bookmarkStart w:id="10652" w:name="_Toc124151525"/>
      <w:bookmarkStart w:id="10653" w:name="_Toc124152045"/>
      <w:bookmarkStart w:id="10654" w:name="_Toc124152565"/>
      <w:bookmarkStart w:id="10655" w:name="_Toc130397097"/>
      <w:bookmarkStart w:id="10656" w:name="_Toc130397617"/>
      <w:bookmarkStart w:id="10657" w:name="_Toc137558722"/>
      <w:bookmarkStart w:id="10658" w:name="_Toc138862547"/>
      <w:bookmarkStart w:id="10659" w:name="_Toc145532604"/>
      <w:bookmarkStart w:id="10660" w:name="_Toc163219017"/>
      <w:bookmarkStart w:id="10661" w:name="_Toc176702389"/>
      <w:bookmarkStart w:id="10662" w:name="_Toc18726283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10663" w:name="_Toc124377555"/>
      <w:bookmarkStart w:id="10664" w:name="_Toc123936538"/>
      <w:bookmarkStart w:id="10665" w:name="_Toc114566226"/>
      <w:bookmarkStart w:id="10666" w:name="_Toc107477365"/>
      <w:bookmarkStart w:id="10667" w:name="_Toc107420067"/>
      <w:bookmarkStart w:id="10668" w:name="_Toc107235097"/>
      <w:bookmarkStart w:id="10669" w:name="_Toc107233479"/>
      <w:bookmarkStart w:id="10670" w:name="_Toc106737712"/>
      <w:bookmarkStart w:id="10671" w:name="_Toc106543614"/>
      <w:bookmarkStart w:id="10672" w:name="_Toc98849760"/>
      <w:bookmarkStart w:id="10673" w:name="_Toc91440970"/>
      <w:bookmarkStart w:id="10674" w:name="_Toc83742480"/>
      <w:bookmarkStart w:id="10675" w:name="_Toc76653207"/>
      <w:bookmarkStart w:id="10676" w:name="_Toc76652363"/>
      <w:bookmarkStart w:id="10677" w:name="_Toc76572496"/>
      <w:bookmarkStart w:id="10678" w:name="_Toc76298484"/>
      <w:bookmarkStart w:id="10679" w:name="_Toc67918409"/>
      <w:bookmarkStart w:id="10680" w:name="_Toc61121213"/>
      <w:bookmarkStart w:id="10681" w:name="_Toc53176885"/>
      <w:bookmarkStart w:id="10682" w:name="_Toc137558723"/>
      <w:bookmarkStart w:id="10683" w:name="_Toc138862548"/>
      <w:bookmarkStart w:id="10684" w:name="_Toc145532605"/>
      <w:bookmarkStart w:id="10685" w:name="_Toc163219018"/>
      <w:bookmarkStart w:id="10686" w:name="_Toc176702390"/>
      <w:bookmarkStart w:id="10687" w:name="_Toc187262833"/>
      <w:r>
        <w:t>F</w:t>
      </w:r>
      <w:r w:rsidRPr="0007073E">
        <w:t>.2.</w:t>
      </w:r>
      <w:r>
        <w:t>4</w:t>
      </w:r>
      <w:r w:rsidRPr="0007073E">
        <w:t>.</w:t>
      </w:r>
      <w:r>
        <w:t>3</w:t>
      </w:r>
      <w:r w:rsidRPr="0007073E">
        <w:t>.</w:t>
      </w:r>
      <w:r>
        <w:t>5</w:t>
      </w:r>
      <w:r w:rsidRPr="0007073E">
        <w:rPr>
          <w:lang w:eastAsia="zh-CN"/>
        </w:rPr>
        <w:tab/>
      </w:r>
      <w:r w:rsidRPr="0007073E">
        <w:t>Beam steering approach</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2pt;height:22.35pt" o:ole="">
            <v:imagedata r:id="rId165" o:title=""/>
          </v:shape>
          <o:OLEObject Type="Embed" ProgID="Equation.3" ShapeID="_x0000_i1081" DrawAspect="Content" ObjectID="_1812187745"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35pt;height:33.7pt" o:ole="">
            <v:imagedata r:id="rId167" o:title=""/>
          </v:shape>
          <o:OLEObject Type="Embed" ProgID="Equation.3" ShapeID="_x0000_i1082" DrawAspect="Content" ObjectID="_1812187746"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3.25pt;height:22.35pt" o:ole="">
            <v:imagedata r:id="rId169" o:title=""/>
          </v:shape>
          <o:OLEObject Type="Embed" ProgID="Equation.3" ShapeID="_x0000_i1083" DrawAspect="Content" ObjectID="_1812187747"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40.1pt;height:22.35pt" o:ole="">
            <v:imagedata r:id="rId171" o:title=""/>
          </v:shape>
          <o:OLEObject Type="Embed" ProgID="Equation.3" ShapeID="_x0000_i1084" DrawAspect="Content" ObjectID="_1812187748"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45pt;height:22.35pt" o:ole="">
            <v:imagedata r:id="rId173" o:title=""/>
          </v:shape>
          <o:OLEObject Type="Embed" ProgID="Equation.3" ShapeID="_x0000_i1085" DrawAspect="Content" ObjectID="_1812187749"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2pt;height:18.7pt" o:ole="">
            <v:imagedata r:id="rId175" o:title=""/>
          </v:shape>
          <o:OLEObject Type="Embed" ProgID="Equation.3" ShapeID="_x0000_i1086" DrawAspect="Content" ObjectID="_1812187750"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5.5pt;height:18.7pt" o:ole="">
            <v:imagedata r:id="rId177" o:title=""/>
          </v:shape>
          <o:OLEObject Type="Embed" ProgID="Equation.3" ShapeID="_x0000_i1087" DrawAspect="Content" ObjectID="_1812187751"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5.5pt;height:18.7pt" o:ole="">
            <v:imagedata r:id="rId179" o:title=""/>
          </v:shape>
          <o:OLEObject Type="Embed" ProgID="Equation.3" ShapeID="_x0000_i1088" DrawAspect="Content" ObjectID="_1812187752"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5.55pt;height:22.35pt" o:ole="">
            <v:imagedata r:id="rId181" o:title=""/>
          </v:shape>
          <o:OLEObject Type="Embed" ProgID="Equation.3" ShapeID="_x0000_i1089" DrawAspect="Content" ObjectID="_1812187753"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lastRenderedPageBreak/>
        <w:tab/>
      </w:r>
      <w:r w:rsidR="00054AF2" w:rsidRPr="0007073E">
        <w:rPr>
          <w:rFonts w:eastAsia="SimSun"/>
        </w:rPr>
        <w:object w:dxaOrig="1845" w:dyaOrig="675" w14:anchorId="7AE66D75">
          <v:shape id="_x0000_i1090" type="#_x0000_t75" style="width:92.05pt;height:33.7pt" o:ole="">
            <v:imagedata r:id="rId183" o:title=""/>
          </v:shape>
          <o:OLEObject Type="Embed" ProgID="Equation.3" ShapeID="_x0000_i1090" DrawAspect="Content" ObjectID="_1812187754"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4pt;height:49.65pt" o:ole="">
            <v:imagedata r:id="rId185" o:title=""/>
          </v:shape>
          <o:OLEObject Type="Embed" ProgID="Equation.3" ShapeID="_x0000_i1091" DrawAspect="Content" ObjectID="_1812187755"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55pt;height:64.7pt" o:ole="">
            <v:imagedata r:id="rId187" o:title=""/>
          </v:shape>
          <o:OLEObject Type="Embed" ProgID="Equation.3" ShapeID="_x0000_i1092" DrawAspect="Content" ObjectID="_1812187756"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45pt;height:22.35pt" o:ole="">
            <v:imagedata r:id="rId189" o:title=""/>
          </v:shape>
          <o:OLEObject Type="Embed" ProgID="Equation.3" ShapeID="_x0000_i1093" DrawAspect="Content" ObjectID="_1812187757"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8.7pt;height:22.35pt" o:ole="">
            <v:imagedata r:id="rId191" o:title=""/>
          </v:shape>
          <o:OLEObject Type="Embed" ProgID="Equation.3" ShapeID="_x0000_i1094" DrawAspect="Content" ObjectID="_1812187758"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7pt;height:22.35pt" o:ole="">
            <v:imagedata r:id="rId193" o:title=""/>
          </v:shape>
          <o:OLEObject Type="Embed" ProgID="Equation.3" ShapeID="_x0000_i1095" DrawAspect="Content" ObjectID="_1812187759" r:id="rId194"/>
        </w:object>
      </w:r>
      <w:r w:rsidRPr="0007073E">
        <w:rPr>
          <w:rFonts w:eastAsia="SimSun"/>
        </w:rPr>
        <w:t xml:space="preserve">, where </w:t>
      </w:r>
      <w:r w:rsidRPr="0007073E">
        <w:rPr>
          <w:rFonts w:eastAsia="SimSun"/>
          <w:position w:val="-14"/>
        </w:rPr>
        <w:object w:dxaOrig="390" w:dyaOrig="435" w14:anchorId="447037F2">
          <v:shape id="_x0000_i1096" type="#_x0000_t75" style="width:18.7pt;height:22.35pt" o:ole="">
            <v:imagedata r:id="rId195" o:title=""/>
          </v:shape>
          <o:OLEObject Type="Embed" ProgID="Equation.3" ShapeID="_x0000_i1096" DrawAspect="Content" ObjectID="_1812187760"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3.3pt;height:22.35pt" o:ole="">
            <v:imagedata r:id="rId197" o:title=""/>
          </v:shape>
          <o:OLEObject Type="Embed" ProgID="Equation.3" ShapeID="_x0000_i1097" DrawAspect="Content" ObjectID="_1812187761" r:id="rId198"/>
        </w:object>
      </w:r>
      <w:r w:rsidRPr="0007073E">
        <w:rPr>
          <w:rFonts w:eastAsia="SimSun"/>
        </w:rPr>
        <w:t xml:space="preserve">, </w:t>
      </w:r>
      <w:r w:rsidRPr="0007073E">
        <w:rPr>
          <w:rFonts w:eastAsia="SimSun"/>
          <w:position w:val="-6"/>
        </w:rPr>
        <w:object w:dxaOrig="255" w:dyaOrig="210" w14:anchorId="64C32D3F">
          <v:shape id="_x0000_i1098" type="#_x0000_t75" style="width:13.2pt;height:11.85pt" o:ole="">
            <v:imagedata r:id="rId199" o:title=""/>
          </v:shape>
          <o:OLEObject Type="Embed" ProgID="Equation.3" ShapeID="_x0000_i1098" DrawAspect="Content" ObjectID="_1812187762"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45pt;height:22.35pt" o:ole="">
            <v:imagedata r:id="rId201" o:title=""/>
          </v:shape>
          <o:OLEObject Type="Embed" ProgID="Equation.3" ShapeID="_x0000_i1099" DrawAspect="Content" ObjectID="_1812187763"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1.85pt;height:11.85pt" o:ole="">
            <v:imagedata r:id="rId203" o:title=""/>
          </v:shape>
          <o:OLEObject Type="Embed" ProgID="Equation.3" ShapeID="_x0000_i1100" DrawAspect="Content" ObjectID="_1812187764"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2pt;height:11.85pt" o:ole="">
            <v:imagedata r:id="rId205" o:title=""/>
          </v:shape>
          <o:OLEObject Type="Embed" ProgID="Equation.3" ShapeID="_x0000_i1101" DrawAspect="Content" ObjectID="_1812187765"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5.2pt;height:18.7pt" o:ole="">
            <v:imagedata r:id="rId207" o:title=""/>
          </v:shape>
          <o:OLEObject Type="Embed" ProgID="Equation.3" ShapeID="_x0000_i1102" DrawAspect="Content" ObjectID="_1812187766"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7.55pt;height:33.7pt" o:ole="">
            <v:imagedata r:id="rId209" o:title=""/>
          </v:shape>
          <o:OLEObject Type="Embed" ProgID="Equation.3" ShapeID="_x0000_i1103" DrawAspect="Content" ObjectID="_1812187767"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3.2pt;height:11.85pt" o:ole="">
                  <v:imagedata r:id="rId211" o:title=""/>
                </v:shape>
                <o:OLEObject Type="Embed" ProgID="Equation.3" ShapeID="_x0000_i1104" DrawAspect="Content" ObjectID="_1812187768"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688"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689" w:name="_Toc75260380"/>
      <w:bookmarkStart w:id="10690" w:name="_Toc75275928"/>
      <w:bookmarkStart w:id="10691" w:name="_Toc75276438"/>
      <w:bookmarkStart w:id="10692" w:name="_Toc76541937"/>
      <w:bookmarkStart w:id="10693" w:name="_Toc82437708"/>
      <w:bookmarkStart w:id="10694" w:name="_Toc89945074"/>
      <w:bookmarkStart w:id="10695" w:name="_Toc98754092"/>
      <w:bookmarkStart w:id="10696" w:name="_Toc106181078"/>
      <w:bookmarkStart w:id="10697" w:name="_Toc114151123"/>
      <w:bookmarkStart w:id="10698" w:name="_Toc124151526"/>
      <w:bookmarkStart w:id="10699" w:name="_Toc124152046"/>
      <w:bookmarkStart w:id="10700" w:name="_Toc124152566"/>
      <w:bookmarkStart w:id="10701" w:name="_Toc130397098"/>
      <w:bookmarkStart w:id="10702" w:name="_Toc130397618"/>
      <w:bookmarkStart w:id="10703" w:name="_Toc137558724"/>
      <w:bookmarkStart w:id="10704" w:name="_Toc138862549"/>
      <w:bookmarkStart w:id="10705" w:name="_Toc145532606"/>
      <w:bookmarkStart w:id="10706" w:name="_Toc163219019"/>
      <w:bookmarkStart w:id="10707" w:name="_Toc176702391"/>
      <w:bookmarkStart w:id="10708" w:name="_Toc187262834"/>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709"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710" w:name="_Toc75260381"/>
      <w:bookmarkStart w:id="10711" w:name="_Toc75275929"/>
      <w:bookmarkStart w:id="10712" w:name="_Toc75276439"/>
      <w:bookmarkStart w:id="10713" w:name="_Toc76541938"/>
      <w:bookmarkStart w:id="10714" w:name="_Toc82437709"/>
      <w:bookmarkStart w:id="10715" w:name="_Toc89945075"/>
      <w:bookmarkStart w:id="10716" w:name="_Toc98754093"/>
      <w:bookmarkStart w:id="10717" w:name="_Toc106181079"/>
      <w:bookmarkStart w:id="10718" w:name="_Toc114151124"/>
      <w:bookmarkStart w:id="10719" w:name="_Toc124151527"/>
      <w:bookmarkStart w:id="10720" w:name="_Toc124152047"/>
      <w:bookmarkStart w:id="10721" w:name="_Toc124152567"/>
      <w:bookmarkStart w:id="10722" w:name="_Toc130397099"/>
      <w:bookmarkStart w:id="10723" w:name="_Toc130397619"/>
      <w:bookmarkStart w:id="10724" w:name="_Toc137558725"/>
      <w:bookmarkStart w:id="10725" w:name="_Toc138862550"/>
      <w:bookmarkStart w:id="10726" w:name="_Toc145532607"/>
      <w:bookmarkStart w:id="10727" w:name="_Toc163219020"/>
      <w:bookmarkStart w:id="10728" w:name="_Toc176702392"/>
      <w:bookmarkStart w:id="10729" w:name="_Toc187262835"/>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462978B9" w14:textId="77777777" w:rsidR="00AD1976" w:rsidRPr="00BE5108" w:rsidRDefault="00AD1976" w:rsidP="00E55627">
      <w:pPr>
        <w:pStyle w:val="Heading1"/>
        <w:rPr>
          <w:rFonts w:eastAsiaTheme="minorEastAsia"/>
          <w:lang w:eastAsia="zh-CN"/>
        </w:rPr>
      </w:pPr>
      <w:bookmarkStart w:id="10730" w:name="_Toc73963204"/>
      <w:bookmarkStart w:id="10731" w:name="_Toc75260382"/>
      <w:bookmarkStart w:id="10732" w:name="_Toc75275930"/>
      <w:bookmarkStart w:id="10733" w:name="_Toc75276440"/>
      <w:bookmarkStart w:id="10734" w:name="_Toc76541939"/>
      <w:bookmarkStart w:id="10735" w:name="_Toc82437710"/>
      <w:bookmarkStart w:id="10736" w:name="_Toc89945076"/>
      <w:bookmarkStart w:id="10737" w:name="_Toc98754094"/>
      <w:bookmarkStart w:id="10738" w:name="_Toc106181080"/>
      <w:bookmarkStart w:id="10739" w:name="_Toc114151125"/>
      <w:bookmarkStart w:id="10740" w:name="_Toc124151528"/>
      <w:bookmarkStart w:id="10741" w:name="_Toc124152048"/>
      <w:bookmarkStart w:id="10742" w:name="_Toc124152568"/>
      <w:bookmarkStart w:id="10743" w:name="_Toc130397100"/>
      <w:bookmarkStart w:id="10744" w:name="_Toc130397620"/>
      <w:bookmarkStart w:id="10745" w:name="_Toc137558726"/>
      <w:bookmarkStart w:id="10746" w:name="_Toc138862551"/>
      <w:bookmarkStart w:id="10747" w:name="_Toc145532608"/>
      <w:bookmarkStart w:id="10748" w:name="_Toc163219021"/>
      <w:bookmarkStart w:id="10749" w:name="_Toc176702393"/>
      <w:bookmarkStart w:id="10750" w:name="_Toc18726283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751" w:name="_Toc73963205"/>
      <w:bookmarkStart w:id="10752" w:name="_Toc75260383"/>
      <w:bookmarkStart w:id="10753" w:name="_Toc75275931"/>
      <w:bookmarkStart w:id="10754" w:name="_Toc75276441"/>
      <w:bookmarkStart w:id="10755" w:name="_Toc76541940"/>
      <w:bookmarkStart w:id="10756" w:name="_Toc82437711"/>
      <w:bookmarkStart w:id="10757" w:name="_Toc89945077"/>
      <w:bookmarkStart w:id="10758" w:name="_Toc98754095"/>
      <w:bookmarkStart w:id="10759" w:name="_Toc106181081"/>
      <w:bookmarkStart w:id="10760" w:name="_Toc114151126"/>
      <w:bookmarkStart w:id="10761" w:name="_Toc124151529"/>
      <w:bookmarkStart w:id="10762" w:name="_Toc124152049"/>
      <w:bookmarkStart w:id="10763" w:name="_Toc124152569"/>
      <w:bookmarkStart w:id="10764" w:name="_Toc130397101"/>
      <w:bookmarkStart w:id="10765" w:name="_Toc130397621"/>
      <w:bookmarkStart w:id="10766" w:name="_Toc137558727"/>
      <w:bookmarkStart w:id="10767" w:name="_Toc138862552"/>
      <w:bookmarkStart w:id="10768" w:name="_Toc145532609"/>
      <w:bookmarkStart w:id="10769" w:name="_Toc163219022"/>
      <w:bookmarkStart w:id="10770" w:name="_Toc176702394"/>
      <w:bookmarkStart w:id="10771" w:name="_Toc187262837"/>
      <w:r w:rsidRPr="00BE5108">
        <w:rPr>
          <w:rFonts w:eastAsiaTheme="minorEastAsia"/>
        </w:rPr>
        <w:t>H.1</w:t>
      </w:r>
      <w:r w:rsidRPr="00BE5108">
        <w:rPr>
          <w:rFonts w:eastAsiaTheme="minorEastAsia"/>
        </w:rPr>
        <w:tab/>
        <w:t>General</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772" w:name="_Toc73963206"/>
      <w:bookmarkStart w:id="10773" w:name="_Toc75260384"/>
      <w:bookmarkStart w:id="10774" w:name="_Toc75275932"/>
      <w:bookmarkStart w:id="10775" w:name="_Toc75276442"/>
      <w:bookmarkStart w:id="10776" w:name="_Toc76541941"/>
      <w:bookmarkStart w:id="10777" w:name="_Toc82437712"/>
      <w:bookmarkStart w:id="10778" w:name="_Toc89945078"/>
      <w:bookmarkStart w:id="10779" w:name="_Toc98754096"/>
      <w:bookmarkStart w:id="10780" w:name="_Toc106181082"/>
      <w:bookmarkStart w:id="10781" w:name="_Toc114151127"/>
      <w:bookmarkStart w:id="10782" w:name="_Toc124151530"/>
      <w:bookmarkStart w:id="10783" w:name="_Toc124152050"/>
      <w:bookmarkStart w:id="10784" w:name="_Toc124152570"/>
      <w:bookmarkStart w:id="10785" w:name="_Toc130397102"/>
      <w:bookmarkStart w:id="10786" w:name="_Toc130397622"/>
      <w:bookmarkStart w:id="10787" w:name="_Toc137558728"/>
      <w:bookmarkStart w:id="10788" w:name="_Toc138862553"/>
      <w:bookmarkStart w:id="10789" w:name="_Toc145532610"/>
      <w:bookmarkStart w:id="10790" w:name="_Toc163219023"/>
      <w:bookmarkStart w:id="10791" w:name="_Toc176702395"/>
      <w:bookmarkStart w:id="10792" w:name="_Toc187262838"/>
      <w:r w:rsidRPr="00BE5108">
        <w:rPr>
          <w:rFonts w:eastAsiaTheme="minorEastAsia"/>
        </w:rPr>
        <w:t>H.2</w:t>
      </w:r>
      <w:r w:rsidRPr="00BE5108">
        <w:rPr>
          <w:rFonts w:eastAsiaTheme="minorEastAsia"/>
        </w:rPr>
        <w:tab/>
        <w:t>Basic principles</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793" w:name="_Toc73963207"/>
      <w:bookmarkStart w:id="10794" w:name="_Toc75260385"/>
      <w:bookmarkStart w:id="10795" w:name="_Toc75275933"/>
      <w:bookmarkStart w:id="10796" w:name="_Toc75276443"/>
      <w:bookmarkStart w:id="10797" w:name="_Toc76541942"/>
      <w:bookmarkStart w:id="10798" w:name="_Toc82437713"/>
      <w:bookmarkStart w:id="10799" w:name="_Toc89945079"/>
      <w:bookmarkStart w:id="10800" w:name="_Toc98754097"/>
      <w:bookmarkStart w:id="10801" w:name="_Toc106181083"/>
      <w:bookmarkStart w:id="10802" w:name="_Toc114151128"/>
      <w:bookmarkStart w:id="10803" w:name="_Toc124151531"/>
      <w:bookmarkStart w:id="10804" w:name="_Toc124152051"/>
      <w:bookmarkStart w:id="10805" w:name="_Toc124152571"/>
      <w:bookmarkStart w:id="10806" w:name="_Toc130397103"/>
      <w:bookmarkStart w:id="10807" w:name="_Toc130397623"/>
      <w:bookmarkStart w:id="10808" w:name="_Toc137558729"/>
      <w:bookmarkStart w:id="10809" w:name="_Toc138862554"/>
      <w:bookmarkStart w:id="10810" w:name="_Toc145532611"/>
      <w:bookmarkStart w:id="10811" w:name="_Toc163219024"/>
      <w:bookmarkStart w:id="10812" w:name="_Toc176702396"/>
      <w:bookmarkStart w:id="10813" w:name="_Toc187262839"/>
      <w:r w:rsidRPr="00BE5108">
        <w:rPr>
          <w:rFonts w:eastAsiaTheme="minorEastAsia"/>
        </w:rPr>
        <w:t>H.2.1</w:t>
      </w:r>
      <w:r w:rsidRPr="00BE5108">
        <w:rPr>
          <w:rFonts w:eastAsiaTheme="minorEastAsia"/>
        </w:rPr>
        <w:tab/>
        <w:t>Output signal of the TX under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814" w:name="_Toc73963208"/>
      <w:bookmarkStart w:id="10815" w:name="_Toc75260386"/>
      <w:bookmarkStart w:id="10816" w:name="_Toc75275934"/>
      <w:bookmarkStart w:id="10817" w:name="_Toc75276444"/>
      <w:bookmarkStart w:id="10818" w:name="_Toc76541943"/>
      <w:bookmarkStart w:id="10819" w:name="_Toc82437714"/>
      <w:bookmarkStart w:id="10820" w:name="_Toc89945080"/>
      <w:bookmarkStart w:id="10821" w:name="_Toc98754098"/>
      <w:bookmarkStart w:id="10822" w:name="_Toc106181084"/>
      <w:bookmarkStart w:id="10823" w:name="_Toc114151129"/>
      <w:bookmarkStart w:id="10824" w:name="_Toc124151532"/>
      <w:bookmarkStart w:id="10825" w:name="_Toc124152052"/>
      <w:bookmarkStart w:id="10826" w:name="_Toc124152572"/>
      <w:bookmarkStart w:id="10827" w:name="_Toc130397104"/>
      <w:bookmarkStart w:id="10828" w:name="_Toc130397624"/>
      <w:bookmarkStart w:id="10829" w:name="_Toc137558730"/>
      <w:bookmarkStart w:id="10830" w:name="_Toc138862555"/>
      <w:bookmarkStart w:id="10831" w:name="_Toc145532612"/>
      <w:bookmarkStart w:id="10832" w:name="_Toc163219025"/>
      <w:bookmarkStart w:id="10833" w:name="_Toc176702397"/>
      <w:bookmarkStart w:id="10834" w:name="_Toc187262840"/>
      <w:r w:rsidRPr="00BE5108">
        <w:rPr>
          <w:rFonts w:eastAsiaTheme="minorEastAsia"/>
        </w:rPr>
        <w:t>H.2.2</w:t>
      </w:r>
      <w:r w:rsidRPr="00BE5108">
        <w:rPr>
          <w:rFonts w:eastAsiaTheme="minorEastAsia"/>
        </w:rPr>
        <w:tab/>
        <w:t>Ideal signal</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835" w:name="_Toc73963209"/>
      <w:bookmarkStart w:id="10836" w:name="_Toc75260387"/>
      <w:bookmarkStart w:id="10837" w:name="_Toc75275935"/>
      <w:bookmarkStart w:id="10838" w:name="_Toc75276445"/>
      <w:bookmarkStart w:id="10839" w:name="_Toc76541944"/>
      <w:bookmarkStart w:id="10840" w:name="_Toc82437715"/>
      <w:bookmarkStart w:id="10841" w:name="_Toc89945081"/>
      <w:bookmarkStart w:id="10842" w:name="_Toc98754099"/>
      <w:bookmarkStart w:id="10843" w:name="_Toc106181085"/>
      <w:bookmarkStart w:id="10844" w:name="_Toc114151130"/>
      <w:bookmarkStart w:id="10845" w:name="_Toc124151533"/>
      <w:bookmarkStart w:id="10846" w:name="_Toc124152053"/>
      <w:bookmarkStart w:id="10847" w:name="_Toc124152573"/>
      <w:bookmarkStart w:id="10848" w:name="_Toc130397105"/>
      <w:bookmarkStart w:id="10849" w:name="_Toc130397625"/>
      <w:bookmarkStart w:id="10850" w:name="_Toc137558731"/>
      <w:bookmarkStart w:id="10851" w:name="_Toc138862556"/>
      <w:bookmarkStart w:id="10852" w:name="_Toc145532613"/>
      <w:bookmarkStart w:id="10853" w:name="_Toc163219026"/>
      <w:bookmarkStart w:id="10854" w:name="_Toc176702398"/>
      <w:bookmarkStart w:id="10855" w:name="_Toc187262841"/>
      <w:r w:rsidRPr="00BE5108">
        <w:rPr>
          <w:rFonts w:eastAsiaTheme="minorEastAsia"/>
        </w:rPr>
        <w:t>H.2.3</w:t>
      </w:r>
      <w:r w:rsidRPr="00BE5108">
        <w:rPr>
          <w:rFonts w:eastAsiaTheme="minorEastAsia"/>
        </w:rPr>
        <w:tab/>
        <w:t>Measurement results</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856" w:name="_Toc73963210"/>
      <w:bookmarkStart w:id="10857" w:name="_Toc75260388"/>
      <w:bookmarkStart w:id="10858" w:name="_Toc75275936"/>
      <w:bookmarkStart w:id="10859" w:name="_Toc75276446"/>
      <w:bookmarkStart w:id="10860" w:name="_Toc76541945"/>
      <w:bookmarkStart w:id="10861" w:name="_Toc82437716"/>
      <w:bookmarkStart w:id="10862" w:name="_Toc89945082"/>
      <w:bookmarkStart w:id="10863" w:name="_Toc98754100"/>
      <w:bookmarkStart w:id="10864" w:name="_Toc106181086"/>
      <w:bookmarkStart w:id="10865" w:name="_Toc114151131"/>
      <w:bookmarkStart w:id="10866" w:name="_Toc124151534"/>
      <w:bookmarkStart w:id="10867" w:name="_Toc124152054"/>
      <w:bookmarkStart w:id="10868" w:name="_Toc124152574"/>
      <w:bookmarkStart w:id="10869" w:name="_Toc130397106"/>
      <w:bookmarkStart w:id="10870" w:name="_Toc130397626"/>
      <w:bookmarkStart w:id="10871" w:name="_Toc137558732"/>
      <w:bookmarkStart w:id="10872" w:name="_Toc138862557"/>
      <w:bookmarkStart w:id="10873" w:name="_Toc145532614"/>
      <w:bookmarkStart w:id="10874" w:name="_Toc163219027"/>
      <w:bookmarkStart w:id="10875" w:name="_Toc176702399"/>
      <w:bookmarkStart w:id="10876" w:name="_Toc187262842"/>
      <w:r w:rsidRPr="00BE5108">
        <w:rPr>
          <w:rFonts w:eastAsiaTheme="minorEastAsia"/>
        </w:rPr>
        <w:t>H.2.4</w:t>
      </w:r>
      <w:r w:rsidRPr="00BE5108">
        <w:rPr>
          <w:rFonts w:eastAsiaTheme="minorEastAsia"/>
        </w:rPr>
        <w:tab/>
        <w:t>Measurement points</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95pt;height:252.9pt" o:ole="">
            <v:imagedata r:id="rId213" o:title=""/>
          </v:shape>
          <o:OLEObject Type="Embed" ProgID="Word.Picture.8" ShapeID="_x0000_i1105" DrawAspect="Content" ObjectID="_1812187769"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877" w:name="_Toc73963211"/>
      <w:bookmarkStart w:id="10878" w:name="_Toc75260389"/>
      <w:bookmarkStart w:id="10879" w:name="_Toc75275937"/>
      <w:bookmarkStart w:id="10880" w:name="_Toc75276447"/>
      <w:bookmarkStart w:id="10881" w:name="_Toc76541946"/>
      <w:bookmarkStart w:id="10882" w:name="_Toc82437717"/>
      <w:bookmarkStart w:id="10883" w:name="_Toc89945083"/>
      <w:bookmarkStart w:id="10884" w:name="_Toc98754101"/>
      <w:bookmarkStart w:id="10885" w:name="_Toc106181087"/>
      <w:bookmarkStart w:id="10886" w:name="_Toc114151132"/>
      <w:bookmarkStart w:id="10887" w:name="_Toc124151535"/>
      <w:bookmarkStart w:id="10888" w:name="_Toc124152055"/>
      <w:bookmarkStart w:id="10889" w:name="_Toc124152575"/>
      <w:bookmarkStart w:id="10890" w:name="_Toc130397107"/>
      <w:bookmarkStart w:id="10891" w:name="_Toc130397627"/>
      <w:bookmarkStart w:id="10892" w:name="_Toc137558733"/>
      <w:bookmarkStart w:id="10893" w:name="_Toc138862558"/>
      <w:bookmarkStart w:id="10894" w:name="_Toc145532615"/>
      <w:bookmarkStart w:id="10895" w:name="_Toc163219028"/>
      <w:bookmarkStart w:id="10896" w:name="_Toc176702400"/>
      <w:bookmarkStart w:id="10897" w:name="_Toc187262843"/>
      <w:r w:rsidRPr="00BE5108">
        <w:rPr>
          <w:rFonts w:eastAsiaTheme="minorEastAsia"/>
        </w:rPr>
        <w:t>H.3</w:t>
      </w:r>
      <w:r w:rsidRPr="00BE5108">
        <w:rPr>
          <w:rFonts w:eastAsiaTheme="minorEastAsia"/>
        </w:rPr>
        <w:tab/>
        <w:t>Pre-FFT minimization process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898" w:name="_Toc73963212"/>
      <w:bookmarkStart w:id="10899" w:name="_Toc75260390"/>
      <w:bookmarkStart w:id="10900" w:name="_Toc75275938"/>
      <w:bookmarkStart w:id="10901" w:name="_Toc75276448"/>
      <w:bookmarkStart w:id="10902" w:name="_Toc76541947"/>
      <w:bookmarkStart w:id="10903" w:name="_Toc82437718"/>
      <w:bookmarkStart w:id="10904" w:name="_Toc89945084"/>
      <w:bookmarkStart w:id="10905" w:name="_Toc98754102"/>
      <w:bookmarkStart w:id="10906" w:name="_Toc106181088"/>
      <w:bookmarkStart w:id="10907" w:name="_Toc114151133"/>
      <w:bookmarkStart w:id="10908" w:name="_Toc124151536"/>
      <w:bookmarkStart w:id="10909" w:name="_Toc124152056"/>
      <w:bookmarkStart w:id="10910" w:name="_Toc124152576"/>
      <w:bookmarkStart w:id="10911" w:name="_Toc130397108"/>
      <w:bookmarkStart w:id="10912" w:name="_Toc130397628"/>
      <w:bookmarkStart w:id="10913" w:name="_Toc137558734"/>
      <w:bookmarkStart w:id="10914" w:name="_Toc138862559"/>
      <w:bookmarkStart w:id="10915" w:name="_Toc145532616"/>
      <w:bookmarkStart w:id="10916" w:name="_Toc163219029"/>
      <w:bookmarkStart w:id="10917" w:name="_Toc176702401"/>
      <w:bookmarkStart w:id="10918" w:name="_Toc187262844"/>
      <w:r w:rsidRPr="00BE5108">
        <w:rPr>
          <w:rFonts w:eastAsiaTheme="minorEastAsia"/>
        </w:rPr>
        <w:t>H.4</w:t>
      </w:r>
      <w:r w:rsidRPr="00BE5108">
        <w:rPr>
          <w:rFonts w:eastAsiaTheme="minorEastAsia"/>
        </w:rPr>
        <w:tab/>
        <w:t>Timing of the FFT window</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919" w:name="_Toc73963213"/>
      <w:bookmarkStart w:id="10920" w:name="_Toc75260391"/>
      <w:bookmarkStart w:id="10921" w:name="_Toc75275939"/>
      <w:bookmarkStart w:id="10922" w:name="_Toc75276449"/>
      <w:bookmarkStart w:id="10923" w:name="_Toc76541948"/>
      <w:bookmarkStart w:id="10924" w:name="_Toc82437719"/>
      <w:bookmarkStart w:id="10925" w:name="_Toc89945085"/>
      <w:bookmarkStart w:id="10926" w:name="_Toc98754103"/>
      <w:bookmarkStart w:id="10927" w:name="_Toc106181089"/>
      <w:bookmarkStart w:id="10928" w:name="_Toc114151134"/>
      <w:bookmarkStart w:id="10929" w:name="_Toc124151537"/>
      <w:bookmarkStart w:id="10930" w:name="_Toc124152057"/>
      <w:bookmarkStart w:id="10931" w:name="_Toc124152577"/>
      <w:bookmarkStart w:id="10932" w:name="_Toc130397109"/>
      <w:bookmarkStart w:id="10933" w:name="_Toc130397629"/>
      <w:bookmarkStart w:id="10934" w:name="_Toc137558735"/>
      <w:bookmarkStart w:id="10935" w:name="_Toc138862560"/>
      <w:bookmarkStart w:id="10936" w:name="_Toc145532617"/>
      <w:bookmarkStart w:id="10937" w:name="_Toc163219030"/>
      <w:bookmarkStart w:id="10938" w:name="_Toc176702402"/>
      <w:bookmarkStart w:id="10939" w:name="_Toc187262845"/>
      <w:r w:rsidRPr="00BE5108">
        <w:rPr>
          <w:rFonts w:eastAsiaTheme="minorEastAsia"/>
        </w:rPr>
        <w:t>H.5</w:t>
      </w:r>
      <w:r w:rsidRPr="00BE5108">
        <w:rPr>
          <w:rFonts w:eastAsiaTheme="minorEastAsia"/>
        </w:rPr>
        <w:tab/>
        <w:t>Resource element TX power</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940" w:name="_Toc73963214"/>
      <w:bookmarkStart w:id="10941" w:name="_Toc75260392"/>
      <w:bookmarkStart w:id="10942" w:name="_Toc75275940"/>
      <w:bookmarkStart w:id="10943" w:name="_Toc75276450"/>
      <w:bookmarkStart w:id="10944" w:name="_Toc76541949"/>
      <w:bookmarkStart w:id="10945" w:name="_Toc82437720"/>
      <w:bookmarkStart w:id="10946" w:name="_Toc89945086"/>
      <w:bookmarkStart w:id="10947" w:name="_Toc98754104"/>
      <w:bookmarkStart w:id="10948" w:name="_Toc106181090"/>
      <w:bookmarkStart w:id="10949" w:name="_Toc114151135"/>
      <w:bookmarkStart w:id="10950" w:name="_Toc124151538"/>
      <w:bookmarkStart w:id="10951" w:name="_Toc124152058"/>
      <w:bookmarkStart w:id="10952" w:name="_Toc124152578"/>
      <w:bookmarkStart w:id="10953" w:name="_Toc130397110"/>
      <w:bookmarkStart w:id="10954" w:name="_Toc130397630"/>
      <w:bookmarkStart w:id="10955" w:name="_Toc137558736"/>
      <w:bookmarkStart w:id="10956" w:name="_Toc138862561"/>
      <w:bookmarkStart w:id="10957" w:name="_Toc145532618"/>
      <w:bookmarkStart w:id="10958" w:name="_Toc163219031"/>
      <w:bookmarkStart w:id="10959" w:name="_Toc176702403"/>
      <w:bookmarkStart w:id="10960" w:name="_Toc187262846"/>
      <w:r w:rsidRPr="00BE5108">
        <w:rPr>
          <w:rFonts w:eastAsiaTheme="minorEastAsia"/>
        </w:rPr>
        <w:lastRenderedPageBreak/>
        <w:t>H.6</w:t>
      </w:r>
      <w:r w:rsidRPr="00BE5108">
        <w:rPr>
          <w:rFonts w:eastAsiaTheme="minorEastAsia"/>
        </w:rPr>
        <w:tab/>
        <w:t>Post-FFT equalisation</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9pt" o:ole="">
            <v:imagedata r:id="rId215" o:title=""/>
          </v:shape>
          <o:OLEObject Type="Embed" ProgID="Word.Picture.8" ShapeID="_x0000_i1106" DrawAspect="Content" ObjectID="_1812187770"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961" w:name="_Toc73963215"/>
      <w:bookmarkStart w:id="10962" w:name="_Toc75260393"/>
      <w:bookmarkStart w:id="10963" w:name="_Toc75275941"/>
      <w:bookmarkStart w:id="10964" w:name="_Toc75276451"/>
      <w:bookmarkStart w:id="10965" w:name="_Toc76541950"/>
      <w:bookmarkStart w:id="10966" w:name="_Toc82437721"/>
      <w:bookmarkStart w:id="10967" w:name="_Toc89945087"/>
      <w:bookmarkStart w:id="10968" w:name="_Toc98754105"/>
      <w:bookmarkStart w:id="10969" w:name="_Toc106181091"/>
      <w:bookmarkStart w:id="10970" w:name="_Toc114151136"/>
      <w:bookmarkStart w:id="10971" w:name="_Toc124151539"/>
      <w:bookmarkStart w:id="10972" w:name="_Toc124152059"/>
      <w:bookmarkStart w:id="10973" w:name="_Toc124152579"/>
      <w:bookmarkStart w:id="10974" w:name="_Toc130397111"/>
      <w:bookmarkStart w:id="10975" w:name="_Toc130397631"/>
      <w:bookmarkStart w:id="10976" w:name="_Toc137558737"/>
      <w:bookmarkStart w:id="10977" w:name="_Toc138862562"/>
      <w:bookmarkStart w:id="10978" w:name="_Toc145532619"/>
      <w:bookmarkStart w:id="10979" w:name="_Toc163219032"/>
      <w:bookmarkStart w:id="10980" w:name="_Toc176702404"/>
      <w:bookmarkStart w:id="10981" w:name="_Toc187262847"/>
      <w:r w:rsidRPr="00BE5108">
        <w:rPr>
          <w:rFonts w:eastAsiaTheme="minorEastAsia"/>
        </w:rPr>
        <w:t>H.7</w:t>
      </w:r>
      <w:r w:rsidRPr="00BE5108">
        <w:rPr>
          <w:rFonts w:eastAsiaTheme="minorEastAsia"/>
        </w:rPr>
        <w:tab/>
        <w:t>EVM</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6CA47AD2" w14:textId="77777777" w:rsidR="00AD1976" w:rsidRPr="00BE5108" w:rsidRDefault="00AD1976" w:rsidP="00E55627">
      <w:pPr>
        <w:pStyle w:val="Heading2"/>
        <w:rPr>
          <w:rFonts w:eastAsiaTheme="minorEastAsia"/>
        </w:rPr>
      </w:pPr>
      <w:bookmarkStart w:id="10982" w:name="_Toc73963216"/>
      <w:bookmarkStart w:id="10983" w:name="_Toc75260394"/>
      <w:bookmarkStart w:id="10984" w:name="_Toc75275942"/>
      <w:bookmarkStart w:id="10985" w:name="_Toc75276452"/>
      <w:bookmarkStart w:id="10986" w:name="_Toc76541951"/>
      <w:bookmarkStart w:id="10987" w:name="_Toc82437722"/>
      <w:bookmarkStart w:id="10988" w:name="_Toc89945088"/>
      <w:bookmarkStart w:id="10989" w:name="_Toc98754106"/>
      <w:bookmarkStart w:id="10990" w:name="_Toc106181092"/>
      <w:bookmarkStart w:id="10991" w:name="_Toc114151137"/>
      <w:bookmarkStart w:id="10992" w:name="_Toc124151540"/>
      <w:bookmarkStart w:id="10993" w:name="_Toc124152060"/>
      <w:bookmarkStart w:id="10994" w:name="_Toc124152580"/>
      <w:bookmarkStart w:id="10995" w:name="_Toc130397112"/>
      <w:bookmarkStart w:id="10996" w:name="_Toc130397632"/>
      <w:bookmarkStart w:id="10997" w:name="_Toc137558738"/>
      <w:bookmarkStart w:id="10998" w:name="_Toc138862563"/>
      <w:bookmarkStart w:id="10999" w:name="_Toc145532620"/>
      <w:bookmarkStart w:id="11000" w:name="_Toc163219033"/>
      <w:bookmarkStart w:id="11001" w:name="_Toc176702405"/>
      <w:bookmarkStart w:id="11002" w:name="_Toc187262848"/>
      <w:r w:rsidRPr="00BE5108">
        <w:rPr>
          <w:rFonts w:eastAsiaTheme="minorEastAsia"/>
        </w:rPr>
        <w:t>H.7.0</w:t>
      </w:r>
      <w:r w:rsidR="00431A0C" w:rsidRPr="00BE5108">
        <w:rPr>
          <w:rFonts w:eastAsiaTheme="minorEastAsia"/>
        </w:rPr>
        <w:tab/>
      </w:r>
      <w:r w:rsidRPr="00BE5108">
        <w:rPr>
          <w:rFonts w:eastAsiaTheme="minorEastAsia"/>
        </w:rPr>
        <w:t>General</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1003" w:name="_Toc73963217"/>
      <w:bookmarkStart w:id="11004" w:name="_Toc75260395"/>
      <w:bookmarkStart w:id="11005" w:name="_Toc75275943"/>
      <w:bookmarkStart w:id="11006" w:name="_Toc75276453"/>
      <w:bookmarkStart w:id="11007" w:name="_Toc76541952"/>
      <w:bookmarkStart w:id="11008" w:name="_Toc82437723"/>
      <w:bookmarkStart w:id="11009" w:name="_Toc89945089"/>
      <w:bookmarkStart w:id="11010" w:name="_Toc98754107"/>
      <w:bookmarkStart w:id="11011" w:name="_Toc106181093"/>
      <w:bookmarkStart w:id="11012" w:name="_Toc114151138"/>
      <w:bookmarkStart w:id="11013" w:name="_Toc124151541"/>
      <w:bookmarkStart w:id="11014" w:name="_Toc124152061"/>
      <w:bookmarkStart w:id="11015" w:name="_Toc124152581"/>
      <w:bookmarkStart w:id="11016" w:name="_Toc130397113"/>
      <w:bookmarkStart w:id="11017" w:name="_Toc130397633"/>
      <w:bookmarkStart w:id="11018" w:name="_Toc137558739"/>
      <w:bookmarkStart w:id="11019" w:name="_Toc138862564"/>
      <w:bookmarkStart w:id="11020" w:name="_Toc145532621"/>
      <w:bookmarkStart w:id="11021" w:name="_Toc163219034"/>
      <w:bookmarkStart w:id="11022" w:name="_Toc176702406"/>
      <w:bookmarkStart w:id="11023" w:name="_Toc18726284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1024" w:name="_Toc73963218"/>
      <w:bookmarkStart w:id="11025" w:name="_Toc75260396"/>
      <w:bookmarkStart w:id="11026" w:name="_Toc75275944"/>
      <w:bookmarkStart w:id="11027" w:name="_Toc75276454"/>
      <w:bookmarkStart w:id="11028" w:name="_Toc76541953"/>
      <w:bookmarkStart w:id="11029" w:name="_Toc82437724"/>
      <w:bookmarkStart w:id="11030" w:name="_Toc89945090"/>
      <w:bookmarkStart w:id="11031" w:name="_Toc98754108"/>
      <w:bookmarkStart w:id="11032" w:name="_Toc106181094"/>
      <w:bookmarkStart w:id="11033" w:name="_Toc114151139"/>
      <w:bookmarkStart w:id="11034" w:name="_Toc124151542"/>
      <w:bookmarkStart w:id="11035" w:name="_Toc124152062"/>
      <w:bookmarkStart w:id="11036" w:name="_Toc124152582"/>
      <w:bookmarkStart w:id="11037" w:name="_Toc130397114"/>
      <w:bookmarkStart w:id="11038" w:name="_Toc130397634"/>
      <w:bookmarkStart w:id="11039" w:name="_Toc137558740"/>
      <w:bookmarkStart w:id="11040" w:name="_Toc138862565"/>
      <w:bookmarkStart w:id="11041" w:name="_Toc145532622"/>
      <w:bookmarkStart w:id="11042" w:name="_Toc163219035"/>
      <w:bookmarkStart w:id="11043" w:name="_Toc176702407"/>
      <w:bookmarkStart w:id="11044" w:name="_Toc187262850"/>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DAD943" w14:textId="77777777" w:rsidR="00054A22" w:rsidRPr="00BE5108" w:rsidRDefault="00054A22" w:rsidP="00EF3135">
      <w:pPr>
        <w:rPr>
          <w:rFonts w:eastAsiaTheme="minorEastAsia"/>
        </w:rPr>
      </w:pPr>
      <w:bookmarkStart w:id="11045" w:name="historyclause"/>
      <w:bookmarkEnd w:id="1104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5026F3" w:rsidRPr="002E7774" w14:paraId="07B1680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818348D" w14:textId="313A37DC"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A4A957" w14:textId="46E8645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13735" w14:textId="6759EE4D" w:rsidR="005026F3" w:rsidRPr="004A0985" w:rsidRDefault="005026F3" w:rsidP="005026F3">
            <w:pPr>
              <w:pStyle w:val="TAC"/>
              <w:rPr>
                <w:rFonts w:cs="Arial"/>
                <w:sz w:val="16"/>
                <w:szCs w:val="16"/>
              </w:rPr>
            </w:pPr>
            <w:r w:rsidRPr="005026F3">
              <w:rPr>
                <w:rFonts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AFECD4" w14:textId="6A51AC2A"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7588"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A743" w14:textId="5A46AC0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47B2C5" w14:textId="57C8CD72" w:rsidR="005026F3" w:rsidRPr="005026F3" w:rsidRDefault="005026F3" w:rsidP="005026F3">
            <w:pPr>
              <w:pStyle w:val="TAL"/>
              <w:rPr>
                <w:rFonts w:eastAsia="SimSun"/>
                <w:sz w:val="16"/>
                <w:szCs w:val="16"/>
                <w:lang w:eastAsia="en-GB"/>
              </w:rPr>
            </w:pPr>
            <w:r w:rsidRPr="005026F3">
              <w:rPr>
                <w:rFonts w:eastAsia="SimSun"/>
                <w:sz w:val="16"/>
                <w:szCs w:val="16"/>
                <w:lang w:eastAsia="en-GB"/>
              </w:rPr>
              <w:t>CR to 38.176-1: Correction of test tolerance value for IAB-MT total power dynamic range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BF3" w14:textId="5324BE89"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55885D5A"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CC1F928" w14:textId="1D97D199"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804953" w14:textId="645099E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CE2A" w14:textId="0017F16B"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B7195F" w14:textId="6442BADF"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50B81"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4455" w14:textId="6F07E28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53D03" w14:textId="4D7E7C7C" w:rsidR="005026F3" w:rsidRPr="005026F3" w:rsidRDefault="005026F3" w:rsidP="005026F3">
            <w:pPr>
              <w:pStyle w:val="TAL"/>
              <w:rPr>
                <w:rFonts w:eastAsia="SimSun"/>
                <w:sz w:val="16"/>
                <w:szCs w:val="16"/>
                <w:lang w:eastAsia="en-GB"/>
              </w:rPr>
            </w:pPr>
            <w:r w:rsidRPr="005026F3">
              <w:rPr>
                <w:rFonts w:eastAsia="SimSun"/>
                <w:sz w:val="16"/>
                <w:szCs w:val="16"/>
                <w:lang w:eastAsia="en-GB"/>
              </w:rPr>
              <w:t>BigCR for 38.176-1 introduction of mobile IAB RF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3E2E" w14:textId="4896C065"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4E5A9DE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785BE6E2" w14:textId="032CD2B1"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B554B3" w14:textId="699B8460"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F46BE" w14:textId="3195497F"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9E0A2" w14:textId="1C8AA6B2"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B791F"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28508" w14:textId="0E29B722"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567DE4" w14:textId="087A745F" w:rsidR="005026F3" w:rsidRPr="005026F3" w:rsidRDefault="005026F3" w:rsidP="005026F3">
            <w:pPr>
              <w:pStyle w:val="TAL"/>
              <w:rPr>
                <w:rFonts w:eastAsia="SimSun"/>
                <w:sz w:val="16"/>
                <w:szCs w:val="16"/>
                <w:lang w:eastAsia="en-GB"/>
              </w:rPr>
            </w:pPr>
            <w:r w:rsidRPr="005026F3">
              <w:rPr>
                <w:rFonts w:eastAsia="SimSun"/>
                <w:sz w:val="16"/>
                <w:szCs w:val="16"/>
                <w:lang w:eastAsia="en-GB"/>
              </w:rPr>
              <w:t>Big CR for introduction of mobile IAB performance requirements for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86294" w14:textId="2A33EF4A"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6592" w:rsidRPr="002E7774" w14:paraId="6555CD4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D5708AA" w14:textId="15E3EB7A"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F413BD" w14:textId="30EEFFFC"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5F30E" w14:textId="3821513A" w:rsidR="00426592" w:rsidRPr="00426592" w:rsidRDefault="00426592" w:rsidP="00426592">
            <w:pPr>
              <w:pStyle w:val="TAC"/>
              <w:rPr>
                <w:rFonts w:cs="Arial"/>
                <w:sz w:val="16"/>
                <w:szCs w:val="16"/>
              </w:rPr>
            </w:pPr>
            <w:r w:rsidRPr="00426592">
              <w:rPr>
                <w:sz w:val="16"/>
                <w:szCs w:val="16"/>
              </w:rPr>
              <w:t>RP-242171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6A3F2B" w14:textId="3627A2C4" w:rsidR="00426592" w:rsidRPr="00426592" w:rsidRDefault="00426592" w:rsidP="00426592">
            <w:pPr>
              <w:pStyle w:val="TAC"/>
              <w:rPr>
                <w:rFonts w:cs="Arial"/>
                <w:sz w:val="16"/>
                <w:szCs w:val="16"/>
              </w:rPr>
            </w:pPr>
            <w:r w:rsidRPr="0042659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41B9"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3F54E" w14:textId="299C05A2" w:rsidR="00426592" w:rsidRPr="00426592" w:rsidRDefault="00426592" w:rsidP="00426592">
            <w:pPr>
              <w:pStyle w:val="TAC"/>
              <w:rPr>
                <w:sz w:val="16"/>
                <w:szCs w:val="16"/>
              </w:rPr>
            </w:pPr>
            <w:r w:rsidRPr="0042659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7B6736D" w14:textId="13D0C22C"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6E5AC" w14:textId="4FAB2D4F"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426592" w:rsidRPr="002E7774" w14:paraId="0F251AB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478ABC4" w14:textId="1BACB048"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625D84" w14:textId="4AF3842F"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AA463B" w14:textId="713601CC" w:rsidR="00426592" w:rsidRPr="00426592" w:rsidRDefault="00426592" w:rsidP="00426592">
            <w:pPr>
              <w:pStyle w:val="TAC"/>
              <w:rPr>
                <w:rFonts w:cs="Arial"/>
                <w:sz w:val="16"/>
                <w:szCs w:val="16"/>
              </w:rPr>
            </w:pPr>
            <w:r w:rsidRPr="00426592">
              <w:rPr>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4FE87" w14:textId="6190D5D1" w:rsidR="00426592" w:rsidRPr="00426592" w:rsidRDefault="00426592" w:rsidP="00426592">
            <w:pPr>
              <w:pStyle w:val="TAC"/>
              <w:rPr>
                <w:rFonts w:cs="Arial"/>
                <w:sz w:val="16"/>
                <w:szCs w:val="16"/>
              </w:rPr>
            </w:pPr>
            <w:r w:rsidRPr="0042659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6A9F"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8069D" w14:textId="0C679516" w:rsidR="00426592" w:rsidRPr="00426592" w:rsidRDefault="00426592" w:rsidP="00426592">
            <w:pPr>
              <w:pStyle w:val="TAC"/>
              <w:rPr>
                <w:sz w:val="16"/>
                <w:szCs w:val="16"/>
              </w:rPr>
            </w:pPr>
            <w:r w:rsidRPr="0042659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B29F5C" w14:textId="4AB5BC9E"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5C99" w14:textId="5A14D065"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55B32" w:rsidRPr="002E7774" w14:paraId="1059B4B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5A9567C" w14:textId="23D19653"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67798F" w14:textId="663504B5"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F4ABA" w14:textId="19C68D4D" w:rsidR="00255B32" w:rsidRPr="00426592" w:rsidRDefault="00255B32" w:rsidP="00255B32">
            <w:pPr>
              <w:pStyle w:val="TAC"/>
              <w:rPr>
                <w:sz w:val="16"/>
                <w:szCs w:val="16"/>
              </w:rPr>
            </w:pPr>
            <w:r w:rsidRPr="00255B32">
              <w:rPr>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28B00" w14:textId="0EB385AB" w:rsidR="00255B32" w:rsidRPr="00255B32" w:rsidRDefault="00255B32" w:rsidP="00255B32">
            <w:pPr>
              <w:pStyle w:val="TAC"/>
              <w:rPr>
                <w:sz w:val="16"/>
                <w:szCs w:val="16"/>
              </w:rPr>
            </w:pPr>
            <w:r w:rsidRPr="00255B3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5924" w14:textId="77777777" w:rsidR="00255B32" w:rsidRPr="00255B32" w:rsidRDefault="00255B32" w:rsidP="00255B3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8142" w14:textId="181BB6E2" w:rsidR="00255B32" w:rsidRPr="00255B32" w:rsidRDefault="00255B32" w:rsidP="00255B32">
            <w:pPr>
              <w:pStyle w:val="TAC"/>
              <w:rPr>
                <w:sz w:val="16"/>
                <w:szCs w:val="16"/>
              </w:rPr>
            </w:pPr>
            <w:r w:rsidRPr="00255B3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7F6B03F" w14:textId="5BABC912" w:rsidR="00255B32" w:rsidRPr="00255B32" w:rsidRDefault="00255B32" w:rsidP="00255B32">
            <w:pPr>
              <w:pStyle w:val="TAL"/>
              <w:rPr>
                <w:sz w:val="16"/>
                <w:szCs w:val="16"/>
              </w:rPr>
            </w:pPr>
            <w:r w:rsidRPr="00255B32">
              <w:rPr>
                <w:sz w:val="16"/>
                <w:szCs w:val="16"/>
              </w:rPr>
              <w:t>(LTE410_Europe_PPDR-Perf) CR to 38.176-1: missing Band 87 and 88 co-existence and co-location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309C" w14:textId="7D3CDED3" w:rsidR="00255B32" w:rsidRDefault="00255B32" w:rsidP="00255B32">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6B3E0F95" w14:textId="77777777" w:rsidR="00CF66A2" w:rsidRDefault="00CF66A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E044FF" w:rsidRPr="002E7774" w14:paraId="0D637A8A" w14:textId="77777777" w:rsidTr="002F2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6726398" w14:textId="77777777" w:rsidR="00E044FF" w:rsidRPr="002E7774" w:rsidRDefault="00E044FF" w:rsidP="002F2CA7">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E044FF" w:rsidRPr="002E7774" w14:paraId="14AA886F" w14:textId="77777777" w:rsidTr="002F2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C60BC13"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661C0AB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CD47C0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A6048F"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09C5C1"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BF454D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76823F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13761AB"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276718" w:rsidRPr="002E7774" w14:paraId="3FC34F5A"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7B76906" w14:textId="6A54F547"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44DDAD" w14:textId="797D83B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F90F2A" w14:textId="15B4AC1F" w:rsidR="00707B97" w:rsidRPr="00707B97" w:rsidRDefault="00707B97" w:rsidP="00707B97">
            <w:pPr>
              <w:pStyle w:val="TAC"/>
              <w:rPr>
                <w:rFonts w:eastAsia="SimSun" w:cs="Arial"/>
                <w:sz w:val="16"/>
                <w:szCs w:val="16"/>
                <w:lang w:eastAsia="ja-JP"/>
              </w:rPr>
            </w:pPr>
            <w:r w:rsidRPr="00707B97">
              <w:rPr>
                <w:sz w:val="16"/>
                <w:szCs w:val="16"/>
              </w:rPr>
              <w:t>RP-250618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78584" w14:textId="11A9B4F8" w:rsidR="00707B97" w:rsidRPr="00707B97" w:rsidRDefault="00707B97" w:rsidP="00707B97">
            <w:pPr>
              <w:pStyle w:val="TAC"/>
              <w:rPr>
                <w:rFonts w:eastAsia="SimSun"/>
                <w:sz w:val="16"/>
                <w:szCs w:val="16"/>
                <w:lang w:eastAsia="en-GB"/>
              </w:rPr>
            </w:pPr>
            <w:r w:rsidRPr="00707B97">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9E8D3"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D89F" w14:textId="369048EA"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single" w:sz="4" w:space="0" w:color="A6A6A6"/>
              <w:left w:val="single" w:sz="4" w:space="0" w:color="A6A6A6"/>
              <w:bottom w:val="single" w:sz="4" w:space="0" w:color="A6A6A6"/>
              <w:right w:val="single" w:sz="4" w:space="0" w:color="A6A6A6"/>
            </w:tcBorders>
            <w:shd w:val="clear" w:color="auto" w:fill="auto"/>
          </w:tcPr>
          <w:p w14:paraId="269409CE" w14:textId="03AD1A56"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8E69A" w14:textId="7EB14F91"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3B4F77E7"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2C80C62" w14:textId="077A4FE6"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FD988" w14:textId="7A57D9AE"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64A" w14:textId="4F3BCD2B" w:rsidR="00707B97" w:rsidRPr="00707B97" w:rsidRDefault="00707B97" w:rsidP="00707B97">
            <w:pPr>
              <w:pStyle w:val="TAC"/>
              <w:rPr>
                <w:rFonts w:eastAsia="SimSun" w:cs="Arial"/>
                <w:sz w:val="16"/>
                <w:szCs w:val="16"/>
                <w:lang w:eastAsia="ja-JP"/>
              </w:rPr>
            </w:pPr>
            <w:r w:rsidRPr="00707B97">
              <w:rPr>
                <w:sz w:val="16"/>
                <w:szCs w:val="16"/>
              </w:rPr>
              <w:t>RP-250621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75AFB" w14:textId="584A0309" w:rsidR="00707B97" w:rsidRPr="00707B97" w:rsidRDefault="00707B97" w:rsidP="00707B97">
            <w:pPr>
              <w:pStyle w:val="TAC"/>
              <w:rPr>
                <w:rFonts w:eastAsia="SimSun"/>
                <w:sz w:val="16"/>
                <w:szCs w:val="16"/>
                <w:lang w:eastAsia="en-GB"/>
              </w:rPr>
            </w:pPr>
            <w:r w:rsidRPr="00707B97">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2E91"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95349" w14:textId="2A635BCB"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1E5CCC7F" w14:textId="22D80B0B"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DE7B8" w14:textId="0D19DC62"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0E40664E"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6D40BD59" w14:textId="1746F215"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CF3EB" w14:textId="17C1CB8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16707C" w14:textId="443AD565" w:rsidR="00707B97" w:rsidRPr="00707B97" w:rsidRDefault="00707B97" w:rsidP="00707B97">
            <w:pPr>
              <w:pStyle w:val="TAC"/>
              <w:rPr>
                <w:rFonts w:eastAsia="SimSun" w:cs="Arial"/>
                <w:sz w:val="16"/>
                <w:szCs w:val="16"/>
                <w:lang w:eastAsia="ja-JP"/>
              </w:rPr>
            </w:pPr>
            <w:r w:rsidRPr="00707B97">
              <w:rPr>
                <w:sz w:val="16"/>
                <w:szCs w:val="16"/>
              </w:rPr>
              <w:t>RP-250622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E63764" w14:textId="40C54753" w:rsidR="00707B97" w:rsidRPr="00707B97" w:rsidRDefault="00707B97" w:rsidP="00707B97">
            <w:pPr>
              <w:pStyle w:val="TAC"/>
              <w:rPr>
                <w:rFonts w:eastAsia="SimSun"/>
                <w:sz w:val="16"/>
                <w:szCs w:val="16"/>
                <w:lang w:eastAsia="en-GB"/>
              </w:rPr>
            </w:pPr>
            <w:r w:rsidRPr="00707B97">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7B200"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6617" w14:textId="6B4E070D"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62ED741E" w14:textId="552C6881"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9517" w14:textId="6F29229A"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76718" w:rsidRPr="002E7774" w14:paraId="199996CB"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57719853" w14:textId="00A8A600"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ED9BC4" w14:textId="60F4FFD3"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D9276" w14:textId="20195750" w:rsidR="00707B97" w:rsidRPr="006929D1" w:rsidRDefault="00707B97" w:rsidP="00707B97">
            <w:pPr>
              <w:pStyle w:val="TAC"/>
              <w:rPr>
                <w:rFonts w:eastAsia="SimSun" w:cs="Arial"/>
                <w:sz w:val="16"/>
                <w:szCs w:val="16"/>
                <w:lang w:eastAsia="ja-JP"/>
              </w:rPr>
            </w:pPr>
            <w:r w:rsidRPr="006929D1">
              <w:rPr>
                <w:sz w:val="16"/>
                <w:szCs w:val="16"/>
              </w:rPr>
              <w:t>RP-250627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86DB1" w14:textId="2B717E00" w:rsidR="00707B97" w:rsidRPr="006929D1" w:rsidRDefault="00707B97" w:rsidP="00707B97">
            <w:pPr>
              <w:pStyle w:val="TAC"/>
              <w:rPr>
                <w:rFonts w:eastAsia="SimSun"/>
                <w:sz w:val="16"/>
                <w:szCs w:val="16"/>
                <w:lang w:eastAsia="en-GB"/>
              </w:rPr>
            </w:pPr>
            <w:r w:rsidRPr="006929D1">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FB51" w14:textId="77777777" w:rsidR="00707B97" w:rsidRPr="006929D1"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0801" w14:textId="3BFB9EA4" w:rsidR="00707B97" w:rsidRPr="006929D1" w:rsidRDefault="00707B97" w:rsidP="00707B97">
            <w:pPr>
              <w:pStyle w:val="TAC"/>
              <w:rPr>
                <w:rFonts w:eastAsia="SimSun"/>
                <w:sz w:val="16"/>
                <w:szCs w:val="16"/>
                <w:lang w:eastAsia="en-GB"/>
              </w:rPr>
            </w:pPr>
            <w:r w:rsidRPr="006929D1">
              <w:rPr>
                <w:sz w:val="16"/>
                <w:szCs w:val="16"/>
              </w:rPr>
              <w:t>B</w:t>
            </w:r>
          </w:p>
        </w:tc>
        <w:tc>
          <w:tcPr>
            <w:tcW w:w="4965" w:type="dxa"/>
            <w:tcBorders>
              <w:top w:val="nil"/>
              <w:left w:val="single" w:sz="4" w:space="0" w:color="A6A6A6"/>
              <w:bottom w:val="single" w:sz="4" w:space="0" w:color="auto"/>
              <w:right w:val="single" w:sz="4" w:space="0" w:color="A6A6A6"/>
            </w:tcBorders>
            <w:shd w:val="clear" w:color="auto" w:fill="auto"/>
          </w:tcPr>
          <w:p w14:paraId="65C1BCF7" w14:textId="23B20FF5" w:rsidR="00707B97" w:rsidRPr="006929D1" w:rsidRDefault="00707B97" w:rsidP="00707B97">
            <w:pPr>
              <w:keepNext/>
              <w:keepLines/>
              <w:spacing w:after="0"/>
              <w:rPr>
                <w:rFonts w:ascii="Arial" w:eastAsia="SimSun" w:hAnsi="Arial"/>
                <w:sz w:val="16"/>
                <w:szCs w:val="16"/>
                <w:lang w:eastAsia="zh-CN"/>
              </w:rPr>
            </w:pPr>
            <w:r w:rsidRPr="006929D1">
              <w:rPr>
                <w:rFonts w:ascii="Arial" w:hAnsi="Arial" w:cs="Arial"/>
                <w:sz w:val="16"/>
                <w:szCs w:val="16"/>
              </w:rPr>
              <w:t>CR to TS 38.176-1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4F2F" w14:textId="36E0B384"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6929D1" w:rsidRPr="002E7774" w14:paraId="5F3D21E2"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585F5400" w14:textId="27337AD7" w:rsidR="006929D1" w:rsidRDefault="006929D1" w:rsidP="006929D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2664CE" w14:textId="6EBCC9F8" w:rsidR="006929D1" w:rsidRDefault="006929D1" w:rsidP="006929D1">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626C0" w14:textId="3DB90528" w:rsidR="006929D1" w:rsidRPr="006929D1" w:rsidRDefault="006929D1" w:rsidP="006929D1">
            <w:pPr>
              <w:pStyle w:val="TAL"/>
              <w:rPr>
                <w:sz w:val="16"/>
                <w:szCs w:val="16"/>
              </w:rPr>
            </w:pPr>
            <w:r w:rsidRPr="006929D1">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396D84" w14:textId="12315908" w:rsidR="006929D1" w:rsidRPr="006929D1" w:rsidRDefault="006929D1" w:rsidP="006929D1">
            <w:pPr>
              <w:pStyle w:val="TAC"/>
              <w:rPr>
                <w:sz w:val="16"/>
                <w:szCs w:val="16"/>
              </w:rPr>
            </w:pPr>
            <w:r w:rsidRPr="006929D1">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2BA8" w14:textId="77777777" w:rsidR="006929D1" w:rsidRPr="006929D1" w:rsidRDefault="006929D1" w:rsidP="006929D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98C" w14:textId="0A313DC9" w:rsidR="006929D1" w:rsidRPr="006929D1" w:rsidRDefault="006929D1" w:rsidP="006929D1">
            <w:pPr>
              <w:pStyle w:val="TAC"/>
              <w:rPr>
                <w:sz w:val="16"/>
                <w:szCs w:val="16"/>
              </w:rPr>
            </w:pPr>
            <w:r w:rsidRPr="006929D1">
              <w:rPr>
                <w:sz w:val="16"/>
                <w:szCs w:val="16"/>
              </w:rPr>
              <w:t>A</w:t>
            </w:r>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0613075A" w14:textId="3E585F38" w:rsidR="006929D1" w:rsidRPr="006929D1" w:rsidRDefault="006929D1" w:rsidP="006929D1">
            <w:pPr>
              <w:pStyle w:val="TAL"/>
              <w:rPr>
                <w:rFonts w:cs="Arial"/>
                <w:sz w:val="16"/>
                <w:szCs w:val="16"/>
              </w:rPr>
            </w:pPr>
            <w:r w:rsidRPr="006929D1">
              <w:rPr>
                <w:sz w:val="16"/>
                <w:szCs w:val="16"/>
              </w:rPr>
              <w:t>(NR_IAB-Perf)CR for 38.176-1, Correction on out-of-band blocking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B09C" w14:textId="666EFB4F" w:rsidR="006929D1" w:rsidRDefault="006929D1" w:rsidP="006929D1">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929D1" w:rsidRPr="002E7774" w14:paraId="3E01D57E" w14:textId="77777777" w:rsidTr="005B5761">
        <w:tc>
          <w:tcPr>
            <w:tcW w:w="801" w:type="dxa"/>
            <w:tcBorders>
              <w:top w:val="single" w:sz="6" w:space="0" w:color="auto"/>
              <w:left w:val="single" w:sz="6" w:space="0" w:color="auto"/>
              <w:bottom w:val="single" w:sz="6" w:space="0" w:color="auto"/>
              <w:right w:val="single" w:sz="6" w:space="0" w:color="auto"/>
            </w:tcBorders>
            <w:shd w:val="solid" w:color="FFFFFF" w:fill="auto"/>
          </w:tcPr>
          <w:p w14:paraId="21D3B0EB" w14:textId="1E99A701" w:rsidR="006929D1" w:rsidRDefault="006929D1" w:rsidP="006929D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36E8EF" w14:textId="07A88870" w:rsidR="006929D1" w:rsidRDefault="006929D1" w:rsidP="006929D1">
            <w:pPr>
              <w:keepNext/>
              <w:keepLines/>
              <w:spacing w:after="0"/>
              <w:jc w:val="center"/>
              <w:rPr>
                <w:rFonts w:ascii="Arial" w:eastAsia="SimSun" w:hAnsi="Arial"/>
                <w:sz w:val="16"/>
                <w:szCs w:val="16"/>
                <w:lang w:eastAsia="ja-JP"/>
              </w:rPr>
            </w:pPr>
            <w:r>
              <w:rPr>
                <w:rFonts w:ascii="Arial" w:eastAsia="SimSun" w:hAnsi="Arial"/>
                <w:sz w:val="16"/>
                <w:szCs w:val="16"/>
                <w:lang w:eastAsia="ja-JP"/>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2F031" w14:textId="7E07998F" w:rsidR="006929D1" w:rsidRPr="006929D1" w:rsidRDefault="006929D1" w:rsidP="006929D1">
            <w:pPr>
              <w:pStyle w:val="TAL"/>
              <w:rPr>
                <w:sz w:val="16"/>
                <w:szCs w:val="16"/>
              </w:rPr>
            </w:pPr>
            <w:r w:rsidRPr="006929D1">
              <w:rPr>
                <w:sz w:val="16"/>
                <w:szCs w:val="16"/>
              </w:rPr>
              <w:t>RP-250914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559B3" w14:textId="1E1BEC23" w:rsidR="006929D1" w:rsidRPr="006929D1" w:rsidRDefault="006929D1" w:rsidP="006929D1">
            <w:pPr>
              <w:pStyle w:val="TAC"/>
              <w:rPr>
                <w:sz w:val="16"/>
                <w:szCs w:val="16"/>
              </w:rPr>
            </w:pPr>
            <w:r w:rsidRPr="006929D1">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EFF5" w14:textId="77777777" w:rsidR="006929D1" w:rsidRPr="006929D1" w:rsidRDefault="006929D1" w:rsidP="006929D1">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3A" w14:textId="303EC352" w:rsidR="006929D1" w:rsidRPr="006929D1" w:rsidRDefault="006929D1" w:rsidP="006929D1">
            <w:pPr>
              <w:pStyle w:val="TAC"/>
              <w:rPr>
                <w:sz w:val="16"/>
                <w:szCs w:val="16"/>
              </w:rPr>
            </w:pPr>
            <w:r w:rsidRPr="006929D1">
              <w:rPr>
                <w:sz w:val="16"/>
                <w:szCs w:val="16"/>
              </w:rPr>
              <w:t>A</w:t>
            </w:r>
          </w:p>
        </w:tc>
        <w:tc>
          <w:tcPr>
            <w:tcW w:w="4965" w:type="dxa"/>
            <w:tcBorders>
              <w:top w:val="single" w:sz="4" w:space="0" w:color="auto"/>
              <w:left w:val="single" w:sz="4" w:space="0" w:color="A6A6A6"/>
              <w:bottom w:val="single" w:sz="4" w:space="0" w:color="auto"/>
              <w:right w:val="single" w:sz="4" w:space="0" w:color="A6A6A6"/>
            </w:tcBorders>
            <w:shd w:val="clear" w:color="auto" w:fill="auto"/>
          </w:tcPr>
          <w:p w14:paraId="59730E4F" w14:textId="5F49CBE5" w:rsidR="006929D1" w:rsidRPr="006929D1" w:rsidRDefault="006929D1" w:rsidP="006929D1">
            <w:pPr>
              <w:pStyle w:val="TAL"/>
              <w:rPr>
                <w:rFonts w:cs="Arial"/>
                <w:sz w:val="16"/>
                <w:szCs w:val="16"/>
              </w:rPr>
            </w:pPr>
            <w:r w:rsidRPr="006929D1">
              <w:rPr>
                <w:sz w:val="16"/>
                <w:szCs w:val="16"/>
              </w:rPr>
              <w:t>CR to 38.176-1 with clarification for channel bandwidths below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D4A0" w14:textId="578C4304" w:rsidR="006929D1" w:rsidRDefault="006929D1" w:rsidP="006929D1">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bl>
    <w:p w14:paraId="456CD15F" w14:textId="77777777" w:rsidR="00E044FF" w:rsidRPr="00FF7252" w:rsidRDefault="00E044FF" w:rsidP="00C36564">
      <w:pPr>
        <w:rPr>
          <w:rFonts w:eastAsiaTheme="minorEastAsia"/>
        </w:rPr>
      </w:pPr>
    </w:p>
    <w:sectPr w:rsidR="00E044FF"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AA3FB8" w14:textId="77777777" w:rsidR="00A00927" w:rsidRPr="008025B8" w:rsidRDefault="00A00927">
      <w:pPr>
        <w:rPr>
          <w:rFonts w:eastAsiaTheme="minorEastAsia"/>
        </w:rPr>
      </w:pPr>
      <w:r w:rsidRPr="008025B8">
        <w:rPr>
          <w:rFonts w:eastAsiaTheme="minorEastAsia"/>
        </w:rPr>
        <w:separator/>
      </w:r>
    </w:p>
  </w:endnote>
  <w:endnote w:type="continuationSeparator" w:id="0">
    <w:p w14:paraId="001894C1" w14:textId="77777777" w:rsidR="00A00927" w:rsidRPr="008025B8" w:rsidRDefault="00A0092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auto"/>
    <w:notTrueType/>
    <w:pitch w:val="variable"/>
    <w:sig w:usb0="00000001"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4A4933" w14:textId="77777777" w:rsidR="00A00927" w:rsidRPr="008025B8" w:rsidRDefault="00A00927">
      <w:pPr>
        <w:rPr>
          <w:rFonts w:eastAsiaTheme="minorEastAsia"/>
        </w:rPr>
      </w:pPr>
      <w:r w:rsidRPr="008025B8">
        <w:rPr>
          <w:rFonts w:eastAsiaTheme="minorEastAsia"/>
        </w:rPr>
        <w:separator/>
      </w:r>
    </w:p>
  </w:footnote>
  <w:footnote w:type="continuationSeparator" w:id="0">
    <w:p w14:paraId="346D2852" w14:textId="77777777" w:rsidR="00A00927" w:rsidRPr="008025B8" w:rsidRDefault="00A0092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65425F88"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ED5AF9">
      <w:rPr>
        <w:rFonts w:ascii="Arial" w:eastAsiaTheme="minorEastAsia" w:hAnsi="Arial" w:cs="Arial"/>
        <w:b/>
        <w:noProof/>
        <w:sz w:val="18"/>
        <w:szCs w:val="18"/>
      </w:rPr>
      <w:t>3GPP TS 38.176-1 V19.1.0 (2025-06)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4BFE50F3"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ED5AF9">
      <w:rPr>
        <w:rFonts w:ascii="Arial" w:eastAsiaTheme="minorEastAsia" w:hAnsi="Arial" w:cs="Arial"/>
        <w:b/>
        <w:noProof/>
        <w:sz w:val="18"/>
        <w:szCs w:val="18"/>
      </w:rPr>
      <w:t>Release 19</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2342"/>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65C4F"/>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64404"/>
    <w:rsid w:val="0017330F"/>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01CA7"/>
    <w:rsid w:val="0022028E"/>
    <w:rsid w:val="00222CAC"/>
    <w:rsid w:val="00222D90"/>
    <w:rsid w:val="00224940"/>
    <w:rsid w:val="002263FD"/>
    <w:rsid w:val="002324EA"/>
    <w:rsid w:val="002347A2"/>
    <w:rsid w:val="0024357C"/>
    <w:rsid w:val="00252E99"/>
    <w:rsid w:val="00255B32"/>
    <w:rsid w:val="00256CC9"/>
    <w:rsid w:val="002675F0"/>
    <w:rsid w:val="002713BC"/>
    <w:rsid w:val="00276718"/>
    <w:rsid w:val="00284589"/>
    <w:rsid w:val="00287398"/>
    <w:rsid w:val="00292B96"/>
    <w:rsid w:val="002942D7"/>
    <w:rsid w:val="0029795F"/>
    <w:rsid w:val="002A4C16"/>
    <w:rsid w:val="002A55E9"/>
    <w:rsid w:val="002A6A80"/>
    <w:rsid w:val="002A7DE2"/>
    <w:rsid w:val="002B08FD"/>
    <w:rsid w:val="002B3822"/>
    <w:rsid w:val="002B4696"/>
    <w:rsid w:val="002B6339"/>
    <w:rsid w:val="002B6E61"/>
    <w:rsid w:val="002C55B1"/>
    <w:rsid w:val="002C5657"/>
    <w:rsid w:val="002C5E31"/>
    <w:rsid w:val="002C6F2C"/>
    <w:rsid w:val="002D7C58"/>
    <w:rsid w:val="002E00EE"/>
    <w:rsid w:val="002E197A"/>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2EDF"/>
    <w:rsid w:val="003671B1"/>
    <w:rsid w:val="00371159"/>
    <w:rsid w:val="00371910"/>
    <w:rsid w:val="00371AA2"/>
    <w:rsid w:val="00371FDB"/>
    <w:rsid w:val="003765B8"/>
    <w:rsid w:val="003823B6"/>
    <w:rsid w:val="0038613B"/>
    <w:rsid w:val="003924E1"/>
    <w:rsid w:val="00392ACA"/>
    <w:rsid w:val="00394777"/>
    <w:rsid w:val="003A0856"/>
    <w:rsid w:val="003A0B67"/>
    <w:rsid w:val="003A4350"/>
    <w:rsid w:val="003B4DE0"/>
    <w:rsid w:val="003B7B25"/>
    <w:rsid w:val="003C3971"/>
    <w:rsid w:val="003E28A5"/>
    <w:rsid w:val="003E2A5F"/>
    <w:rsid w:val="003E48C3"/>
    <w:rsid w:val="003F05DC"/>
    <w:rsid w:val="003F3EE1"/>
    <w:rsid w:val="00412605"/>
    <w:rsid w:val="00423334"/>
    <w:rsid w:val="00424907"/>
    <w:rsid w:val="00424EC7"/>
    <w:rsid w:val="00426592"/>
    <w:rsid w:val="00431A0C"/>
    <w:rsid w:val="004345EC"/>
    <w:rsid w:val="004360FB"/>
    <w:rsid w:val="00443960"/>
    <w:rsid w:val="0044539B"/>
    <w:rsid w:val="004455A9"/>
    <w:rsid w:val="00456238"/>
    <w:rsid w:val="00460635"/>
    <w:rsid w:val="004628A6"/>
    <w:rsid w:val="00463AFD"/>
    <w:rsid w:val="00465515"/>
    <w:rsid w:val="00471821"/>
    <w:rsid w:val="004806EC"/>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26F3"/>
    <w:rsid w:val="00504A7B"/>
    <w:rsid w:val="00510744"/>
    <w:rsid w:val="0051480E"/>
    <w:rsid w:val="005219CB"/>
    <w:rsid w:val="0053388B"/>
    <w:rsid w:val="00535279"/>
    <w:rsid w:val="00535773"/>
    <w:rsid w:val="00543E6C"/>
    <w:rsid w:val="00543E7F"/>
    <w:rsid w:val="00550457"/>
    <w:rsid w:val="00552AD0"/>
    <w:rsid w:val="00556F11"/>
    <w:rsid w:val="00556F6B"/>
    <w:rsid w:val="00563D29"/>
    <w:rsid w:val="00565087"/>
    <w:rsid w:val="005720D8"/>
    <w:rsid w:val="00580009"/>
    <w:rsid w:val="00586374"/>
    <w:rsid w:val="00597B11"/>
    <w:rsid w:val="005A02B8"/>
    <w:rsid w:val="005B31AB"/>
    <w:rsid w:val="005B5761"/>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929D1"/>
    <w:rsid w:val="006A0418"/>
    <w:rsid w:val="006A09B0"/>
    <w:rsid w:val="006A323F"/>
    <w:rsid w:val="006A517E"/>
    <w:rsid w:val="006A73D9"/>
    <w:rsid w:val="006B30D0"/>
    <w:rsid w:val="006C3D95"/>
    <w:rsid w:val="006D5989"/>
    <w:rsid w:val="006E01F2"/>
    <w:rsid w:val="006E5C86"/>
    <w:rsid w:val="006E6B1B"/>
    <w:rsid w:val="00701116"/>
    <w:rsid w:val="00703C55"/>
    <w:rsid w:val="00707B97"/>
    <w:rsid w:val="00711A6C"/>
    <w:rsid w:val="00713C44"/>
    <w:rsid w:val="00725F13"/>
    <w:rsid w:val="0072649E"/>
    <w:rsid w:val="00734A5B"/>
    <w:rsid w:val="0074026F"/>
    <w:rsid w:val="007429F6"/>
    <w:rsid w:val="00744E76"/>
    <w:rsid w:val="007568B1"/>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D758B"/>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31F0"/>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4712D"/>
    <w:rsid w:val="00950379"/>
    <w:rsid w:val="00952FDB"/>
    <w:rsid w:val="00956DF5"/>
    <w:rsid w:val="00957EF6"/>
    <w:rsid w:val="00960175"/>
    <w:rsid w:val="00971936"/>
    <w:rsid w:val="00975A6B"/>
    <w:rsid w:val="0098093D"/>
    <w:rsid w:val="00985D56"/>
    <w:rsid w:val="00987CCE"/>
    <w:rsid w:val="00992EA7"/>
    <w:rsid w:val="00997B97"/>
    <w:rsid w:val="009B1676"/>
    <w:rsid w:val="009B78E2"/>
    <w:rsid w:val="009C4FD4"/>
    <w:rsid w:val="009D11D4"/>
    <w:rsid w:val="009D26E7"/>
    <w:rsid w:val="009D5C18"/>
    <w:rsid w:val="009F37B7"/>
    <w:rsid w:val="009F3DE0"/>
    <w:rsid w:val="009F5265"/>
    <w:rsid w:val="00A00927"/>
    <w:rsid w:val="00A10F02"/>
    <w:rsid w:val="00A125F2"/>
    <w:rsid w:val="00A164B4"/>
    <w:rsid w:val="00A213CA"/>
    <w:rsid w:val="00A22E43"/>
    <w:rsid w:val="00A24CAD"/>
    <w:rsid w:val="00A26230"/>
    <w:rsid w:val="00A26956"/>
    <w:rsid w:val="00A270DD"/>
    <w:rsid w:val="00A27486"/>
    <w:rsid w:val="00A2756A"/>
    <w:rsid w:val="00A30D15"/>
    <w:rsid w:val="00A31F23"/>
    <w:rsid w:val="00A52DD9"/>
    <w:rsid w:val="00A53724"/>
    <w:rsid w:val="00A56066"/>
    <w:rsid w:val="00A6040E"/>
    <w:rsid w:val="00A61AF6"/>
    <w:rsid w:val="00A632CD"/>
    <w:rsid w:val="00A71702"/>
    <w:rsid w:val="00A73129"/>
    <w:rsid w:val="00A7527B"/>
    <w:rsid w:val="00A75607"/>
    <w:rsid w:val="00A7567E"/>
    <w:rsid w:val="00A82346"/>
    <w:rsid w:val="00A8380A"/>
    <w:rsid w:val="00A87090"/>
    <w:rsid w:val="00A87B83"/>
    <w:rsid w:val="00A90BF6"/>
    <w:rsid w:val="00A92BA1"/>
    <w:rsid w:val="00A95B55"/>
    <w:rsid w:val="00A9798A"/>
    <w:rsid w:val="00AA3D89"/>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63C81"/>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014C"/>
    <w:rsid w:val="00C25AAA"/>
    <w:rsid w:val="00C2732A"/>
    <w:rsid w:val="00C27AE5"/>
    <w:rsid w:val="00C30BB8"/>
    <w:rsid w:val="00C33079"/>
    <w:rsid w:val="00C36564"/>
    <w:rsid w:val="00C403DD"/>
    <w:rsid w:val="00C45231"/>
    <w:rsid w:val="00C47591"/>
    <w:rsid w:val="00C533D2"/>
    <w:rsid w:val="00C640F0"/>
    <w:rsid w:val="00C70ADE"/>
    <w:rsid w:val="00C72833"/>
    <w:rsid w:val="00C73F05"/>
    <w:rsid w:val="00C777BD"/>
    <w:rsid w:val="00C80F1D"/>
    <w:rsid w:val="00C87888"/>
    <w:rsid w:val="00C925EF"/>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044FF"/>
    <w:rsid w:val="00E1367A"/>
    <w:rsid w:val="00E137F9"/>
    <w:rsid w:val="00E16509"/>
    <w:rsid w:val="00E20B7A"/>
    <w:rsid w:val="00E30672"/>
    <w:rsid w:val="00E30C63"/>
    <w:rsid w:val="00E33C7B"/>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B4D71"/>
    <w:rsid w:val="00EB6602"/>
    <w:rsid w:val="00EC3762"/>
    <w:rsid w:val="00EC4A25"/>
    <w:rsid w:val="00EC5235"/>
    <w:rsid w:val="00EC7FE8"/>
    <w:rsid w:val="00ED365D"/>
    <w:rsid w:val="00ED5AF9"/>
    <w:rsid w:val="00EE3B6C"/>
    <w:rsid w:val="00EE7E7A"/>
    <w:rsid w:val="00EF290C"/>
    <w:rsid w:val="00EF3135"/>
    <w:rsid w:val="00EF698C"/>
    <w:rsid w:val="00EF7AB7"/>
    <w:rsid w:val="00F025A2"/>
    <w:rsid w:val="00F02A60"/>
    <w:rsid w:val="00F04712"/>
    <w:rsid w:val="00F13360"/>
    <w:rsid w:val="00F22766"/>
    <w:rsid w:val="00F22EB5"/>
    <w:rsid w:val="00F22EC7"/>
    <w:rsid w:val="00F325C8"/>
    <w:rsid w:val="00F34A77"/>
    <w:rsid w:val="00F37FBD"/>
    <w:rsid w:val="00F43AF5"/>
    <w:rsid w:val="00F44F03"/>
    <w:rsid w:val="00F5024B"/>
    <w:rsid w:val="00F50401"/>
    <w:rsid w:val="00F5262F"/>
    <w:rsid w:val="00F56505"/>
    <w:rsid w:val="00F57A37"/>
    <w:rsid w:val="00F653B8"/>
    <w:rsid w:val="00F71B25"/>
    <w:rsid w:val="00F73948"/>
    <w:rsid w:val="00F75CEB"/>
    <w:rsid w:val="00F82799"/>
    <w:rsid w:val="00F9008D"/>
    <w:rsid w:val="00F906F6"/>
    <w:rsid w:val="00FA0860"/>
    <w:rsid w:val="00FA1266"/>
    <w:rsid w:val="00FA6875"/>
    <w:rsid w:val="00FA6D5B"/>
    <w:rsid w:val="00FB3917"/>
    <w:rsid w:val="00FC1192"/>
    <w:rsid w:val="00FC3BD8"/>
    <w:rsid w:val="00FC7BC3"/>
    <w:rsid w:val="00FD3C3C"/>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Acronym" w:uiPriority="99"/>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aliases w:val="Figure Heading,FH"/>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aliases w:val="EN"/>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link w:val="List2Char"/>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rsid w:val="008D3EE5"/>
    <w:rPr>
      <w:rFonts w:ascii="Arial" w:eastAsia="Times New Roman" w:hAnsi="Arial"/>
      <w:lang w:eastAsia="en-US"/>
    </w:rPr>
  </w:style>
  <w:style w:type="character" w:customStyle="1" w:styleId="T1Char1">
    <w:name w:val="T1 Char1"/>
    <w:aliases w:val="Header 6 Char Char1"/>
    <w:basedOn w:val="H6Char"/>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2"/>
      </w:numPr>
      <w:tabs>
        <w:tab w:val="num" w:pos="926"/>
      </w:tabs>
      <w:ind w:left="926"/>
    </w:pPr>
    <w:rPr>
      <w:rFonts w:eastAsia="MS Mincho"/>
      <w:lang w:eastAsia="en-GB"/>
    </w:rPr>
  </w:style>
  <w:style w:type="paragraph" w:styleId="ListNumber4">
    <w:name w:val="List Number 4"/>
    <w:basedOn w:val="Normal"/>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8D3EE5"/>
    <w:rPr>
      <w:rFonts w:ascii="Arial" w:hAnsi="Arial"/>
      <w:sz w:val="36"/>
      <w:lang w:val="en-GB" w:eastAsia="en-US" w:bidi="ar-SA"/>
    </w:rPr>
  </w:style>
  <w:style w:type="character" w:customStyle="1" w:styleId="T1Char3">
    <w:name w:val="T1 Char3"/>
    <w:aliases w:val="Header 6 Char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rsid w:val="00325672"/>
    <w:pPr>
      <w:ind w:firstLine="360"/>
    </w:pPr>
    <w:rPr>
      <w:rFonts w:eastAsia="Times New Roman"/>
    </w:rPr>
  </w:style>
  <w:style w:type="character" w:customStyle="1" w:styleId="BodyTextFirstIndentChar">
    <w:name w:val="Body Text First Indent Char"/>
    <w:basedOn w:val="BodyTextChar"/>
    <w:link w:val="BodyTextFirstIndent"/>
    <w:rsid w:val="00325672"/>
    <w:rPr>
      <w:rFonts w:eastAsia="Times New Roman"/>
      <w:lang w:eastAsia="en-US"/>
    </w:rPr>
  </w:style>
  <w:style w:type="paragraph" w:styleId="BodyTextFirstIndent2">
    <w:name w:val="Body Text First Indent 2"/>
    <w:basedOn w:val="BodyTextIndent"/>
    <w:link w:val="BodyTextFirstIndent2Char"/>
    <w:rsid w:val="00325672"/>
    <w:pPr>
      <w:spacing w:after="180"/>
      <w:ind w:left="360" w:firstLine="360"/>
    </w:pPr>
  </w:style>
  <w:style w:type="character" w:customStyle="1" w:styleId="BodyTextFirstIndent2Char">
    <w:name w:val="Body Text First Indent 2 Char"/>
    <w:basedOn w:val="BodyTextIndentChar"/>
    <w:link w:val="BodyTextFirstIndent2"/>
    <w:rsid w:val="00325672"/>
    <w:rPr>
      <w:rFonts w:eastAsia="Times New Roman"/>
      <w:lang w:eastAsia="en-US"/>
    </w:rPr>
  </w:style>
  <w:style w:type="paragraph" w:styleId="Closing">
    <w:name w:val="Closing"/>
    <w:basedOn w:val="Normal"/>
    <w:link w:val="ClosingChar"/>
    <w:rsid w:val="00325672"/>
    <w:pPr>
      <w:spacing w:after="0"/>
      <w:ind w:left="4320"/>
    </w:pPr>
  </w:style>
  <w:style w:type="character" w:customStyle="1" w:styleId="ClosingChar">
    <w:name w:val="Closing Char"/>
    <w:basedOn w:val="DefaultParagraphFont"/>
    <w:link w:val="Closing"/>
    <w:rsid w:val="00325672"/>
    <w:rPr>
      <w:rFonts w:eastAsia="Times New Roman"/>
      <w:lang w:eastAsia="en-US"/>
    </w:rPr>
  </w:style>
  <w:style w:type="paragraph" w:styleId="E-mailSignature">
    <w:name w:val="E-mail Signature"/>
    <w:basedOn w:val="Normal"/>
    <w:link w:val="E-mailSignatureChar"/>
    <w:rsid w:val="00325672"/>
    <w:pPr>
      <w:spacing w:after="0"/>
    </w:pPr>
  </w:style>
  <w:style w:type="character" w:customStyle="1" w:styleId="E-mailSignatureChar">
    <w:name w:val="E-mail Signature Char"/>
    <w:basedOn w:val="DefaultParagraphFont"/>
    <w:link w:val="E-mailSignature"/>
    <w:rsid w:val="00325672"/>
    <w:rPr>
      <w:rFonts w:eastAsia="Times New Roman"/>
      <w:lang w:eastAsia="en-US"/>
    </w:rPr>
  </w:style>
  <w:style w:type="paragraph" w:styleId="EnvelopeAddress">
    <w:name w:val="envelope address"/>
    <w:basedOn w:val="Normal"/>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25672"/>
    <w:pPr>
      <w:spacing w:after="0"/>
    </w:pPr>
    <w:rPr>
      <w:rFonts w:asciiTheme="majorHAnsi" w:eastAsiaTheme="majorEastAsia" w:hAnsiTheme="majorHAnsi" w:cstheme="majorBidi"/>
    </w:rPr>
  </w:style>
  <w:style w:type="paragraph" w:styleId="HTMLAddress">
    <w:name w:val="HTML Address"/>
    <w:basedOn w:val="Normal"/>
    <w:link w:val="HTMLAddressChar"/>
    <w:rsid w:val="00325672"/>
    <w:pPr>
      <w:spacing w:after="0"/>
    </w:pPr>
    <w:rPr>
      <w:i/>
      <w:iCs/>
    </w:rPr>
  </w:style>
  <w:style w:type="character" w:customStyle="1" w:styleId="HTMLAddressChar">
    <w:name w:val="HTML Address Char"/>
    <w:basedOn w:val="DefaultParagraphFont"/>
    <w:link w:val="HTMLAddress"/>
    <w:rsid w:val="00325672"/>
    <w:rPr>
      <w:rFonts w:eastAsia="Times New Roman"/>
      <w:i/>
      <w:iCs/>
      <w:lang w:eastAsia="en-US"/>
    </w:rPr>
  </w:style>
  <w:style w:type="paragraph" w:styleId="Index3">
    <w:name w:val="index 3"/>
    <w:basedOn w:val="Normal"/>
    <w:next w:val="Normal"/>
    <w:rsid w:val="00325672"/>
    <w:pPr>
      <w:spacing w:after="0"/>
      <w:ind w:left="600" w:hanging="200"/>
    </w:pPr>
  </w:style>
  <w:style w:type="paragraph" w:styleId="Index4">
    <w:name w:val="index 4"/>
    <w:basedOn w:val="Normal"/>
    <w:next w:val="Normal"/>
    <w:rsid w:val="00325672"/>
    <w:pPr>
      <w:spacing w:after="0"/>
      <w:ind w:left="800" w:hanging="200"/>
    </w:pPr>
  </w:style>
  <w:style w:type="paragraph" w:styleId="Index5">
    <w:name w:val="index 5"/>
    <w:basedOn w:val="Normal"/>
    <w:next w:val="Normal"/>
    <w:rsid w:val="00325672"/>
    <w:pPr>
      <w:spacing w:after="0"/>
      <w:ind w:left="1000" w:hanging="200"/>
    </w:pPr>
  </w:style>
  <w:style w:type="paragraph" w:styleId="Index6">
    <w:name w:val="index 6"/>
    <w:basedOn w:val="Normal"/>
    <w:next w:val="Normal"/>
    <w:rsid w:val="00325672"/>
    <w:pPr>
      <w:spacing w:after="0"/>
      <w:ind w:left="1200" w:hanging="200"/>
    </w:pPr>
  </w:style>
  <w:style w:type="paragraph" w:styleId="Index7">
    <w:name w:val="index 7"/>
    <w:basedOn w:val="Normal"/>
    <w:next w:val="Normal"/>
    <w:rsid w:val="00325672"/>
    <w:pPr>
      <w:spacing w:after="0"/>
      <w:ind w:left="1400" w:hanging="200"/>
    </w:pPr>
  </w:style>
  <w:style w:type="paragraph" w:styleId="Index8">
    <w:name w:val="index 8"/>
    <w:basedOn w:val="Normal"/>
    <w:next w:val="Normal"/>
    <w:rsid w:val="00325672"/>
    <w:pPr>
      <w:spacing w:after="0"/>
      <w:ind w:left="1600" w:hanging="200"/>
    </w:pPr>
  </w:style>
  <w:style w:type="paragraph" w:styleId="Index9">
    <w:name w:val="index 9"/>
    <w:basedOn w:val="Normal"/>
    <w:next w:val="Normal"/>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25672"/>
    <w:rPr>
      <w:rFonts w:eastAsia="Times New Roman"/>
      <w:i/>
      <w:iCs/>
      <w:color w:val="4472C4" w:themeColor="accent1"/>
      <w:lang w:eastAsia="en-US"/>
    </w:rPr>
  </w:style>
  <w:style w:type="paragraph" w:styleId="ListContinue">
    <w:name w:val="List Continue"/>
    <w:basedOn w:val="Normal"/>
    <w:rsid w:val="00325672"/>
    <w:pPr>
      <w:spacing w:after="120"/>
      <w:ind w:left="360"/>
      <w:contextualSpacing/>
    </w:pPr>
  </w:style>
  <w:style w:type="paragraph" w:styleId="ListContinue2">
    <w:name w:val="List Continue 2"/>
    <w:basedOn w:val="Normal"/>
    <w:rsid w:val="00325672"/>
    <w:pPr>
      <w:spacing w:after="120"/>
      <w:ind w:left="720"/>
      <w:contextualSpacing/>
    </w:pPr>
  </w:style>
  <w:style w:type="paragraph" w:styleId="ListContinue3">
    <w:name w:val="List Continue 3"/>
    <w:basedOn w:val="Normal"/>
    <w:rsid w:val="00325672"/>
    <w:pPr>
      <w:spacing w:after="120"/>
      <w:ind w:left="1080"/>
      <w:contextualSpacing/>
    </w:pPr>
  </w:style>
  <w:style w:type="paragraph" w:styleId="ListContinue4">
    <w:name w:val="List Continue 4"/>
    <w:basedOn w:val="Normal"/>
    <w:rsid w:val="00325672"/>
    <w:pPr>
      <w:spacing w:after="120"/>
      <w:ind w:left="1440"/>
      <w:contextualSpacing/>
    </w:pPr>
  </w:style>
  <w:style w:type="paragraph" w:styleId="ListContinue5">
    <w:name w:val="List Continue 5"/>
    <w:basedOn w:val="Normal"/>
    <w:rsid w:val="00325672"/>
    <w:pPr>
      <w:spacing w:after="120"/>
      <w:ind w:left="1800"/>
      <w:contextualSpacing/>
    </w:pPr>
  </w:style>
  <w:style w:type="paragraph" w:styleId="MacroText">
    <w:name w:val="macro"/>
    <w:link w:val="MacroTextChar"/>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325672"/>
    <w:rPr>
      <w:rFonts w:ascii="Consolas" w:eastAsia="Times New Roman" w:hAnsi="Consolas"/>
      <w:lang w:eastAsia="en-US"/>
    </w:rPr>
  </w:style>
  <w:style w:type="paragraph" w:styleId="MessageHeader">
    <w:name w:val="Message Header"/>
    <w:basedOn w:val="Normal"/>
    <w:link w:val="MessageHeaderChar"/>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25672"/>
    <w:rPr>
      <w:rFonts w:eastAsia="Times New Roman"/>
      <w:i/>
      <w:iCs/>
      <w:color w:val="404040" w:themeColor="text1" w:themeTint="BF"/>
      <w:lang w:eastAsia="en-US"/>
    </w:rPr>
  </w:style>
  <w:style w:type="paragraph" w:styleId="Salutation">
    <w:name w:val="Salutation"/>
    <w:basedOn w:val="Normal"/>
    <w:next w:val="Normal"/>
    <w:link w:val="SalutationChar"/>
    <w:rsid w:val="00325672"/>
  </w:style>
  <w:style w:type="character" w:customStyle="1" w:styleId="SalutationChar">
    <w:name w:val="Salutation Char"/>
    <w:basedOn w:val="DefaultParagraphFont"/>
    <w:link w:val="Salutation"/>
    <w:rsid w:val="00325672"/>
    <w:rPr>
      <w:rFonts w:eastAsia="Times New Roman"/>
      <w:lang w:eastAsia="en-US"/>
    </w:rPr>
  </w:style>
  <w:style w:type="paragraph" w:styleId="Signature">
    <w:name w:val="Signature"/>
    <w:basedOn w:val="Normal"/>
    <w:link w:val="SignatureChar"/>
    <w:rsid w:val="00325672"/>
    <w:pPr>
      <w:spacing w:after="0"/>
      <w:ind w:left="4320"/>
    </w:pPr>
  </w:style>
  <w:style w:type="character" w:customStyle="1" w:styleId="SignatureChar">
    <w:name w:val="Signature Char"/>
    <w:basedOn w:val="DefaultParagraphFont"/>
    <w:link w:val="Signature"/>
    <w:rsid w:val="00325672"/>
    <w:rPr>
      <w:rFonts w:eastAsia="Times New Roman"/>
      <w:lang w:eastAsia="en-US"/>
    </w:rPr>
  </w:style>
  <w:style w:type="paragraph" w:styleId="Subtitle">
    <w:name w:val="Subtitle"/>
    <w:basedOn w:val="Normal"/>
    <w:next w:val="Normal"/>
    <w:link w:val="SubtitleChar"/>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25672"/>
    <w:pPr>
      <w:spacing w:after="0"/>
      <w:ind w:left="200" w:hanging="200"/>
    </w:pPr>
  </w:style>
  <w:style w:type="paragraph" w:styleId="TOAHeading">
    <w:name w:val="toa heading"/>
    <w:basedOn w:val="Normal"/>
    <w:next w:val="Normal"/>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rsid w:val="00D73F2D"/>
    <w:pPr>
      <w:spacing w:after="120"/>
    </w:pPr>
    <w:rPr>
      <w:rFonts w:ascii="Arial" w:hAnsi="Arial"/>
      <w:lang w:eastAsia="en-US"/>
    </w:rPr>
  </w:style>
  <w:style w:type="paragraph" w:customStyle="1" w:styleId="tdoc-header">
    <w:name w:val="tdoc-header"/>
    <w:rsid w:val="00D73F2D"/>
    <w:rPr>
      <w:rFonts w:ascii="Arial" w:hAnsi="Arial"/>
      <w:noProof/>
      <w:sz w:val="24"/>
      <w:lang w:eastAsia="en-US"/>
    </w:rPr>
  </w:style>
  <w:style w:type="character" w:customStyle="1" w:styleId="CRCoverPageChar">
    <w:name w:val="CR Cover Page Char"/>
    <w:link w:val="CRCoverPage"/>
    <w:rsid w:val="00D73F2D"/>
    <w:rPr>
      <w:rFonts w:ascii="Arial" w:hAnsi="Arial"/>
      <w:lang w:eastAsia="en-US"/>
    </w:rPr>
  </w:style>
  <w:style w:type="paragraph" w:customStyle="1" w:styleId="TAJ">
    <w:name w:val="TAJ"/>
    <w:basedOn w:val="TH"/>
    <w:uiPriority w:val="99"/>
    <w:rsid w:val="00D73F2D"/>
    <w:rPr>
      <w:lang w:eastAsia="en-GB"/>
    </w:rPr>
  </w:style>
  <w:style w:type="paragraph" w:customStyle="1" w:styleId="Guidance">
    <w:name w:val="Guidance"/>
    <w:basedOn w:val="Normal"/>
    <w:link w:val="GuidanceChar"/>
    <w:rsid w:val="00D73F2D"/>
    <w:rPr>
      <w:i/>
      <w:color w:val="0000FF"/>
      <w:lang w:eastAsia="en-GB"/>
    </w:rPr>
  </w:style>
  <w:style w:type="character" w:customStyle="1" w:styleId="GuidanceChar">
    <w:name w:val="Guidance Char"/>
    <w:link w:val="Guidance"/>
    <w:rsid w:val="00D73F2D"/>
    <w:rPr>
      <w:rFonts w:eastAsia="Times New Roman"/>
      <w:i/>
      <w:color w:val="0000FF"/>
    </w:rPr>
  </w:style>
  <w:style w:type="paragraph" w:customStyle="1" w:styleId="TableText">
    <w:name w:val="TableText"/>
    <w:basedOn w:val="Normal"/>
    <w:uiPriority w:val="99"/>
    <w:rsid w:val="00D73F2D"/>
    <w:pPr>
      <w:keepNext/>
      <w:keepLines/>
      <w:jc w:val="center"/>
    </w:pPr>
    <w:rPr>
      <w:rFonts w:eastAsiaTheme="minorEastAsia"/>
      <w:snapToGrid w:val="0"/>
      <w:kern w:val="2"/>
    </w:rPr>
  </w:style>
  <w:style w:type="paragraph" w:customStyle="1" w:styleId="Default">
    <w:name w:val="Defaul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rsid w:val="00D73F2D"/>
    <w:pPr>
      <w:ind w:left="851"/>
    </w:pPr>
    <w:rPr>
      <w:lang w:eastAsia="en-GB"/>
    </w:rPr>
  </w:style>
  <w:style w:type="paragraph" w:customStyle="1" w:styleId="INDENT2">
    <w:name w:val="INDENT2"/>
    <w:basedOn w:val="Normal"/>
    <w:uiPriority w:val="99"/>
    <w:rsid w:val="00D73F2D"/>
    <w:pPr>
      <w:ind w:left="1135" w:hanging="284"/>
    </w:pPr>
    <w:rPr>
      <w:lang w:eastAsia="en-GB"/>
    </w:rPr>
  </w:style>
  <w:style w:type="paragraph" w:customStyle="1" w:styleId="INDENT3">
    <w:name w:val="INDENT3"/>
    <w:basedOn w:val="Normal"/>
    <w:uiPriority w:val="99"/>
    <w:rsid w:val="00D73F2D"/>
    <w:pPr>
      <w:ind w:left="1701" w:hanging="567"/>
    </w:pPr>
    <w:rPr>
      <w:lang w:eastAsia="en-GB"/>
    </w:rPr>
  </w:style>
  <w:style w:type="paragraph" w:customStyle="1" w:styleId="FigureTitle">
    <w:name w:val="Figure_Title"/>
    <w:basedOn w:val="Normal"/>
    <w:next w:val="Normal"/>
    <w:uiPriority w:val="99"/>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rsid w:val="00D73F2D"/>
    <w:pPr>
      <w:keepNext/>
      <w:keepLines/>
    </w:pPr>
    <w:rPr>
      <w:b/>
      <w:lang w:eastAsia="en-GB"/>
    </w:rPr>
  </w:style>
  <w:style w:type="paragraph" w:customStyle="1" w:styleId="enumlev2">
    <w:name w:val="enumlev2"/>
    <w:basedOn w:val="Normal"/>
    <w:uiPriority w:val="99"/>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rsid w:val="00D73F2D"/>
    <w:pPr>
      <w:tabs>
        <w:tab w:val="num" w:pos="630"/>
        <w:tab w:val="left" w:pos="851"/>
      </w:tabs>
      <w:ind w:left="630" w:hanging="630"/>
    </w:pPr>
    <w:rPr>
      <w:lang w:eastAsia="en-GB"/>
    </w:rPr>
  </w:style>
  <w:style w:type="paragraph" w:customStyle="1" w:styleId="BN">
    <w:name w:val="BN"/>
    <w:basedOn w:val="Normal"/>
    <w:uiPriority w:val="99"/>
    <w:rsid w:val="00D73F2D"/>
    <w:pPr>
      <w:ind w:left="567" w:hanging="283"/>
    </w:pPr>
    <w:rPr>
      <w:lang w:eastAsia="en-GB"/>
    </w:rPr>
  </w:style>
  <w:style w:type="paragraph" w:customStyle="1" w:styleId="MTDisplayEquation">
    <w:name w:val="MTDisplayEquation"/>
    <w:basedOn w:val="Normal"/>
    <w:uiPriority w:val="99"/>
    <w:rsid w:val="00D73F2D"/>
    <w:pPr>
      <w:tabs>
        <w:tab w:val="center" w:pos="4820"/>
        <w:tab w:val="right" w:pos="9640"/>
      </w:tabs>
    </w:pPr>
    <w:rPr>
      <w:lang w:eastAsia="en-GB"/>
    </w:rPr>
  </w:style>
  <w:style w:type="paragraph" w:customStyle="1" w:styleId="B6">
    <w:name w:val="B6"/>
    <w:basedOn w:val="B5"/>
    <w:link w:val="B6Char"/>
    <w:rsid w:val="00D73F2D"/>
    <w:rPr>
      <w:lang w:eastAsia="x-none"/>
    </w:rPr>
  </w:style>
  <w:style w:type="paragraph" w:customStyle="1" w:styleId="Meetingcaption">
    <w:name w:val="Meeting caption"/>
    <w:basedOn w:val="Normal"/>
    <w:uiPriority w:val="99"/>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rsid w:val="00D73F2D"/>
    <w:rPr>
      <w:rFonts w:ascii="Arial" w:hAnsi="Arial" w:cs="Arial"/>
      <w:b/>
      <w:lang w:eastAsia="en-GB"/>
    </w:rPr>
  </w:style>
  <w:style w:type="paragraph" w:customStyle="1" w:styleId="Tadc">
    <w:name w:val="Tadc"/>
    <w:basedOn w:val="Normal"/>
    <w:uiPriority w:val="99"/>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rsid w:val="00D73F2D"/>
    <w:pPr>
      <w:pBdr>
        <w:top w:val="none" w:sz="0" w:space="0" w:color="auto"/>
      </w:pBdr>
    </w:pPr>
    <w:rPr>
      <w:rFonts w:eastAsia="Malgun Gothic"/>
      <w:b/>
      <w:color w:val="0000FF"/>
      <w:lang w:eastAsia="zh-CN"/>
    </w:rPr>
  </w:style>
  <w:style w:type="character" w:customStyle="1" w:styleId="EditorsNoteCarCar">
    <w:name w:val="Editor's Note Car Car"/>
    <w:rsid w:val="00D73F2D"/>
    <w:rPr>
      <w:rFonts w:ascii="Times New Roman" w:eastAsiaTheme="minorEastAsia" w:hAnsi="Times New Roman" w:cs="Times New Roman"/>
      <w:color w:val="FF0000"/>
      <w:sz w:val="20"/>
      <w:szCs w:val="20"/>
      <w:lang w:val="en-GB"/>
    </w:rPr>
  </w:style>
  <w:style w:type="character" w:customStyle="1" w:styleId="B6Char">
    <w:name w:val="B6 Char"/>
    <w:link w:val="B6"/>
    <w:rsid w:val="00D73F2D"/>
    <w:rPr>
      <w:rFonts w:eastAsia="Times New Roman"/>
      <w:lang w:eastAsia="x-none"/>
    </w:rPr>
  </w:style>
  <w:style w:type="paragraph" w:customStyle="1" w:styleId="Note">
    <w:name w:val="Note"/>
    <w:basedOn w:val="Normal"/>
    <w:uiPriority w:val="99"/>
    <w:rsid w:val="00D73F2D"/>
    <w:pPr>
      <w:ind w:left="568" w:hanging="284"/>
    </w:pPr>
    <w:rPr>
      <w:rFonts w:eastAsia="MS Mincho"/>
      <w:lang w:eastAsia="ja-JP"/>
    </w:rPr>
  </w:style>
  <w:style w:type="paragraph" w:customStyle="1" w:styleId="tabletext0">
    <w:name w:val="table text"/>
    <w:basedOn w:val="Normal"/>
    <w:next w:val="Normal"/>
    <w:uiPriority w:val="99"/>
    <w:rsid w:val="00D73F2D"/>
    <w:rPr>
      <w:rFonts w:eastAsia="MS Mincho"/>
      <w:i/>
      <w:lang w:eastAsia="ja-JP"/>
    </w:rPr>
  </w:style>
  <w:style w:type="table" w:customStyle="1" w:styleId="TableStyle1">
    <w:name w:val="Table Style1"/>
    <w:basedOn w:val="TableNormal"/>
    <w:rsid w:val="00D73F2D"/>
    <w:rPr>
      <w:rFonts w:eastAsia="MS Mincho"/>
      <w:lang w:val="en-US" w:eastAsia="en-US"/>
    </w:rPr>
    <w:tblPr/>
  </w:style>
  <w:style w:type="paragraph" w:customStyle="1" w:styleId="Bullet">
    <w:name w:val="Bullet"/>
    <w:basedOn w:val="Normal"/>
    <w:uiPriority w:val="99"/>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D73F2D"/>
    <w:pPr>
      <w:keepNext/>
      <w:ind w:left="1418" w:hanging="1418"/>
    </w:pPr>
    <w:rPr>
      <w:rFonts w:eastAsia="MS Mincho"/>
      <w:noProof/>
      <w:lang w:val="en-US" w:eastAsia="ja-JP"/>
    </w:rPr>
  </w:style>
  <w:style w:type="paragraph" w:customStyle="1" w:styleId="Caption1">
    <w:name w:val="Caption1"/>
    <w:basedOn w:val="Normal"/>
    <w:next w:val="Normal"/>
    <w:uiPriority w:val="99"/>
    <w:rsid w:val="00D73F2D"/>
    <w:pPr>
      <w:spacing w:before="120" w:after="120"/>
    </w:pPr>
    <w:rPr>
      <w:rFonts w:eastAsia="MS Mincho"/>
      <w:b/>
      <w:lang w:eastAsia="ja-JP"/>
    </w:rPr>
  </w:style>
  <w:style w:type="paragraph" w:customStyle="1" w:styleId="HE">
    <w:name w:val="HE"/>
    <w:basedOn w:val="Normal"/>
    <w:uiPriority w:val="99"/>
    <w:rsid w:val="00D73F2D"/>
    <w:pPr>
      <w:spacing w:after="0"/>
    </w:pPr>
    <w:rPr>
      <w:rFonts w:eastAsia="MS Mincho"/>
      <w:b/>
      <w:lang w:eastAsia="ja-JP"/>
    </w:rPr>
  </w:style>
  <w:style w:type="paragraph" w:customStyle="1" w:styleId="HO">
    <w:name w:val="HO"/>
    <w:basedOn w:val="Normal"/>
    <w:uiPriority w:val="99"/>
    <w:rsid w:val="00D73F2D"/>
    <w:pPr>
      <w:spacing w:after="0"/>
      <w:jc w:val="right"/>
    </w:pPr>
    <w:rPr>
      <w:rFonts w:eastAsia="MS Mincho"/>
      <w:b/>
      <w:lang w:eastAsia="ja-JP"/>
    </w:rPr>
  </w:style>
  <w:style w:type="paragraph" w:customStyle="1" w:styleId="WP">
    <w:name w:val="WP"/>
    <w:basedOn w:val="Normal"/>
    <w:uiPriority w:val="99"/>
    <w:rsid w:val="00D73F2D"/>
    <w:pPr>
      <w:spacing w:after="0"/>
      <w:jc w:val="both"/>
    </w:pPr>
    <w:rPr>
      <w:rFonts w:eastAsia="MS Mincho"/>
      <w:lang w:eastAsia="ja-JP"/>
    </w:rPr>
  </w:style>
  <w:style w:type="paragraph" w:customStyle="1" w:styleId="ZK">
    <w:name w:val="ZK"/>
    <w:uiPriority w:val="99"/>
    <w:rsid w:val="00D73F2D"/>
    <w:pPr>
      <w:spacing w:after="240" w:line="240" w:lineRule="atLeast"/>
      <w:ind w:left="1191" w:right="113" w:hanging="1191"/>
    </w:pPr>
    <w:rPr>
      <w:rFonts w:eastAsia="MS Mincho"/>
      <w:lang w:eastAsia="en-US"/>
    </w:rPr>
  </w:style>
  <w:style w:type="paragraph" w:customStyle="1" w:styleId="ZC">
    <w:name w:val="ZC"/>
    <w:uiPriority w:val="99"/>
    <w:rsid w:val="00D73F2D"/>
    <w:pPr>
      <w:spacing w:line="360" w:lineRule="atLeast"/>
      <w:jc w:val="center"/>
    </w:pPr>
    <w:rPr>
      <w:rFonts w:eastAsia="MS Mincho"/>
      <w:lang w:eastAsia="en-US"/>
    </w:rPr>
  </w:style>
  <w:style w:type="paragraph" w:customStyle="1" w:styleId="FooterCentred">
    <w:name w:val="FooterCentred"/>
    <w:basedOn w:val="Footer"/>
    <w:uiPriority w:val="99"/>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rsid w:val="00D73F2D"/>
    <w:pPr>
      <w:spacing w:before="120" w:after="120"/>
    </w:pPr>
    <w:rPr>
      <w:rFonts w:eastAsia="MS Mincho"/>
      <w:lang w:val="en-US" w:eastAsia="ja-JP"/>
    </w:rPr>
  </w:style>
  <w:style w:type="paragraph" w:customStyle="1" w:styleId="Teststep">
    <w:name w:val="Test step"/>
    <w:basedOn w:val="Normal"/>
    <w:uiPriority w:val="99"/>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D73F2D"/>
    <w:pPr>
      <w:ind w:left="400" w:hanging="400"/>
      <w:jc w:val="center"/>
    </w:pPr>
    <w:rPr>
      <w:rFonts w:eastAsia="MS Mincho"/>
      <w:b/>
      <w:lang w:eastAsia="ja-JP"/>
    </w:rPr>
  </w:style>
  <w:style w:type="paragraph" w:customStyle="1" w:styleId="table">
    <w:name w:val="table"/>
    <w:basedOn w:val="Normal"/>
    <w:next w:val="Normal"/>
    <w:uiPriority w:val="99"/>
    <w:rsid w:val="00D73F2D"/>
    <w:pPr>
      <w:spacing w:after="0"/>
      <w:jc w:val="center"/>
    </w:pPr>
    <w:rPr>
      <w:rFonts w:eastAsia="MS Mincho"/>
      <w:lang w:val="en-US" w:eastAsia="ja-JP"/>
    </w:rPr>
  </w:style>
  <w:style w:type="paragraph" w:customStyle="1" w:styleId="Copyright">
    <w:name w:val="Copyright"/>
    <w:basedOn w:val="Normal"/>
    <w:uiPriority w:val="99"/>
    <w:rsid w:val="00D73F2D"/>
    <w:pPr>
      <w:spacing w:after="0"/>
      <w:jc w:val="center"/>
    </w:pPr>
    <w:rPr>
      <w:rFonts w:ascii="Arial" w:eastAsia="MS Mincho" w:hAnsi="Arial"/>
      <w:b/>
      <w:sz w:val="16"/>
      <w:lang w:eastAsia="ja-JP"/>
    </w:rPr>
  </w:style>
  <w:style w:type="paragraph" w:customStyle="1" w:styleId="Tdoctable">
    <w:name w:val="Tdoc_table"/>
    <w:uiPriority w:val="99"/>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73F2D"/>
    <w:pPr>
      <w:spacing w:after="220"/>
    </w:pPr>
    <w:rPr>
      <w:rFonts w:eastAsia="MS Mincho"/>
      <w:b/>
      <w:lang w:val="en-US" w:eastAsia="ja-JP"/>
    </w:rPr>
  </w:style>
  <w:style w:type="paragraph" w:customStyle="1" w:styleId="Bullets">
    <w:name w:val="Bullets"/>
    <w:basedOn w:val="Normal"/>
    <w:uiPriority w:val="99"/>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rsid w:val="00D73F2D"/>
    <w:pPr>
      <w:keepNext/>
      <w:ind w:left="1418" w:hanging="1418"/>
    </w:pPr>
    <w:rPr>
      <w:rFonts w:eastAsia="MS Mincho"/>
      <w:noProof/>
      <w:lang w:val="en-US" w:eastAsia="ja-JP"/>
    </w:rPr>
  </w:style>
  <w:style w:type="paragraph" w:customStyle="1" w:styleId="Caption2">
    <w:name w:val="Caption2"/>
    <w:basedOn w:val="Normal"/>
    <w:next w:val="Normal"/>
    <w:uiPriority w:val="99"/>
    <w:rsid w:val="00D73F2D"/>
    <w:pPr>
      <w:spacing w:before="120" w:after="120"/>
    </w:pPr>
    <w:rPr>
      <w:rFonts w:eastAsia="MS Mincho"/>
      <w:b/>
      <w:lang w:eastAsia="ja-JP"/>
    </w:rPr>
  </w:style>
  <w:style w:type="paragraph" w:customStyle="1" w:styleId="TableofFigures2">
    <w:name w:val="Table of Figures2"/>
    <w:basedOn w:val="Normal"/>
    <w:next w:val="Normal"/>
    <w:uiPriority w:val="99"/>
    <w:rsid w:val="00D73F2D"/>
    <w:pPr>
      <w:ind w:left="400" w:hanging="400"/>
      <w:jc w:val="center"/>
    </w:pPr>
    <w:rPr>
      <w:rFonts w:eastAsia="MS Mincho"/>
      <w:b/>
      <w:lang w:eastAsia="ja-JP"/>
    </w:rPr>
  </w:style>
  <w:style w:type="paragraph" w:customStyle="1" w:styleId="TOC93">
    <w:name w:val="TOC 93"/>
    <w:basedOn w:val="TOC8"/>
    <w:uiPriority w:val="99"/>
    <w:rsid w:val="00D73F2D"/>
    <w:pPr>
      <w:keepNext/>
      <w:ind w:left="1418" w:hanging="1418"/>
    </w:pPr>
    <w:rPr>
      <w:rFonts w:eastAsia="MS Mincho"/>
      <w:noProof/>
      <w:lang w:val="en-US" w:eastAsia="ja-JP"/>
    </w:rPr>
  </w:style>
  <w:style w:type="paragraph" w:customStyle="1" w:styleId="Caption3">
    <w:name w:val="Caption3"/>
    <w:basedOn w:val="Normal"/>
    <w:next w:val="Normal"/>
    <w:uiPriority w:val="99"/>
    <w:rsid w:val="00D73F2D"/>
    <w:pPr>
      <w:spacing w:before="120" w:after="120"/>
    </w:pPr>
    <w:rPr>
      <w:rFonts w:eastAsia="MS Mincho"/>
      <w:b/>
      <w:lang w:eastAsia="ja-JP"/>
    </w:rPr>
  </w:style>
  <w:style w:type="paragraph" w:customStyle="1" w:styleId="TableofFigures3">
    <w:name w:val="Table of Figures3"/>
    <w:basedOn w:val="Normal"/>
    <w:next w:val="Normal"/>
    <w:uiPriority w:val="99"/>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rsid w:val="00D73F2D"/>
    <w:rPr>
      <w:rFonts w:eastAsia="Arial"/>
      <w:bCs/>
      <w:noProof/>
      <w:sz w:val="22"/>
      <w:lang w:eastAsia="fi-FI"/>
    </w:rPr>
  </w:style>
  <w:style w:type="character" w:customStyle="1" w:styleId="Char">
    <w:name w:val="样式 页眉 Char"/>
    <w:link w:val="a3"/>
    <w:rsid w:val="00D73F2D"/>
    <w:rPr>
      <w:rFonts w:ascii="Arial" w:eastAsia="Arial" w:hAnsi="Arial"/>
      <w:b/>
      <w:bCs/>
      <w:noProof/>
      <w:sz w:val="22"/>
      <w:lang w:eastAsia="fi-FI"/>
    </w:rPr>
  </w:style>
  <w:style w:type="paragraph" w:customStyle="1" w:styleId="11BodyText">
    <w:name w:val="11 BodyText"/>
    <w:basedOn w:val="Normal"/>
    <w:link w:val="11BodyTextChar"/>
    <w:uiPriority w:val="99"/>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D73F2D"/>
    <w:rPr>
      <w:rFonts w:ascii="Arial" w:eastAsia="Times New Roman" w:hAnsi="Arial"/>
      <w:lang w:val="en-US" w:eastAsia="x-none"/>
    </w:rPr>
  </w:style>
  <w:style w:type="paragraph" w:customStyle="1" w:styleId="paragraph">
    <w:name w:val="paragraph"/>
    <w:basedOn w:val="Normal"/>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rsid w:val="00D73F2D"/>
  </w:style>
  <w:style w:type="paragraph" w:customStyle="1" w:styleId="msonormal0">
    <w:name w:val="msonormal"/>
    <w:basedOn w:val="Normal"/>
    <w:uiPriority w:val="99"/>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rsid w:val="00D73F2D"/>
    <w:rPr>
      <w:rFonts w:eastAsia="Malgun Gothic"/>
      <w:sz w:val="24"/>
      <w:szCs w:val="24"/>
      <w:lang w:eastAsia="ko-KR"/>
    </w:rPr>
  </w:style>
  <w:style w:type="paragraph" w:customStyle="1" w:styleId="-PAGE-">
    <w:name w:val="- PAGE -"/>
    <w:uiPriority w:val="99"/>
    <w:rsid w:val="00D73F2D"/>
    <w:rPr>
      <w:rFonts w:eastAsia="Malgun Gothic"/>
      <w:sz w:val="24"/>
      <w:szCs w:val="24"/>
      <w:lang w:eastAsia="ko-KR"/>
    </w:rPr>
  </w:style>
  <w:style w:type="paragraph" w:customStyle="1" w:styleId="PageXofY">
    <w:name w:val="Page X of Y"/>
    <w:uiPriority w:val="99"/>
    <w:rsid w:val="00D73F2D"/>
    <w:rPr>
      <w:rFonts w:eastAsia="Malgun Gothic"/>
      <w:sz w:val="24"/>
      <w:szCs w:val="24"/>
      <w:lang w:eastAsia="ko-KR"/>
    </w:rPr>
  </w:style>
  <w:style w:type="paragraph" w:customStyle="1" w:styleId="Createdby">
    <w:name w:val="Created by"/>
    <w:uiPriority w:val="99"/>
    <w:rsid w:val="00D73F2D"/>
    <w:rPr>
      <w:rFonts w:eastAsia="Malgun Gothic"/>
      <w:sz w:val="24"/>
      <w:szCs w:val="24"/>
      <w:lang w:eastAsia="ko-KR"/>
    </w:rPr>
  </w:style>
  <w:style w:type="paragraph" w:customStyle="1" w:styleId="Createdon">
    <w:name w:val="Created on"/>
    <w:uiPriority w:val="99"/>
    <w:rsid w:val="00D73F2D"/>
    <w:rPr>
      <w:rFonts w:eastAsia="Malgun Gothic"/>
      <w:sz w:val="24"/>
      <w:szCs w:val="24"/>
      <w:lang w:eastAsia="ko-KR"/>
    </w:rPr>
  </w:style>
  <w:style w:type="paragraph" w:customStyle="1" w:styleId="Lastprinted">
    <w:name w:val="Last printed"/>
    <w:uiPriority w:val="99"/>
    <w:rsid w:val="00D73F2D"/>
    <w:rPr>
      <w:rFonts w:eastAsia="Malgun Gothic"/>
      <w:sz w:val="24"/>
      <w:szCs w:val="24"/>
      <w:lang w:eastAsia="ko-KR"/>
    </w:rPr>
  </w:style>
  <w:style w:type="paragraph" w:customStyle="1" w:styleId="Lastsavedby">
    <w:name w:val="Last saved by"/>
    <w:uiPriority w:val="99"/>
    <w:rsid w:val="00D73F2D"/>
    <w:rPr>
      <w:rFonts w:eastAsia="Malgun Gothic"/>
      <w:sz w:val="24"/>
      <w:szCs w:val="24"/>
      <w:lang w:eastAsia="ko-KR"/>
    </w:rPr>
  </w:style>
  <w:style w:type="paragraph" w:customStyle="1" w:styleId="Filename">
    <w:name w:val="Filename"/>
    <w:uiPriority w:val="99"/>
    <w:rsid w:val="00D73F2D"/>
    <w:rPr>
      <w:rFonts w:eastAsia="Malgun Gothic"/>
      <w:sz w:val="24"/>
      <w:szCs w:val="24"/>
      <w:lang w:eastAsia="ko-KR"/>
    </w:rPr>
  </w:style>
  <w:style w:type="paragraph" w:customStyle="1" w:styleId="Filenameandpath">
    <w:name w:val="Filename and path"/>
    <w:uiPriority w:val="99"/>
    <w:rsid w:val="00D73F2D"/>
    <w:rPr>
      <w:rFonts w:eastAsia="Malgun Gothic"/>
      <w:sz w:val="24"/>
      <w:szCs w:val="24"/>
      <w:lang w:eastAsia="ko-KR"/>
    </w:rPr>
  </w:style>
  <w:style w:type="paragraph" w:customStyle="1" w:styleId="AuthorPageDate">
    <w:name w:val="Author  Page #  Date"/>
    <w:uiPriority w:val="99"/>
    <w:rsid w:val="00D73F2D"/>
    <w:rPr>
      <w:rFonts w:eastAsia="Malgun Gothic"/>
      <w:sz w:val="24"/>
      <w:szCs w:val="24"/>
      <w:lang w:eastAsia="ko-KR"/>
    </w:rPr>
  </w:style>
  <w:style w:type="paragraph" w:customStyle="1" w:styleId="ConfidentialPageDate">
    <w:name w:val="Confidential  Page #  Date"/>
    <w:uiPriority w:val="99"/>
    <w:rsid w:val="00D73F2D"/>
    <w:rPr>
      <w:rFonts w:eastAsia="Malgun Gothic"/>
      <w:sz w:val="24"/>
      <w:szCs w:val="24"/>
      <w:lang w:eastAsia="ko-KR"/>
    </w:rPr>
  </w:style>
  <w:style w:type="paragraph" w:customStyle="1" w:styleId="CouvRecTitle">
    <w:name w:val="Couv Rec Title"/>
    <w:basedOn w:val="Normal"/>
    <w:uiPriority w:val="99"/>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D73F2D"/>
    <w:rPr>
      <w:lang w:eastAsia="ja-JP"/>
    </w:rPr>
  </w:style>
  <w:style w:type="paragraph" w:customStyle="1" w:styleId="TaOC">
    <w:name w:val="TaOC"/>
    <w:basedOn w:val="TAC"/>
    <w:uiPriority w:val="99"/>
    <w:rsid w:val="00D73F2D"/>
    <w:rPr>
      <w:rFonts w:cs="Arial"/>
      <w:lang w:val="fr-FR" w:eastAsia="ja-JP"/>
    </w:rPr>
  </w:style>
  <w:style w:type="paragraph" w:customStyle="1" w:styleId="1CharChar1Char">
    <w:name w:val="(文字) (文字)1 Char (文字) (文字) Char (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rsid w:val="00D73F2D"/>
    <w:rPr>
      <w:rFonts w:ascii="Tahoma" w:eastAsia="MS Mincho" w:hAnsi="Tahoma" w:cs="Tahoma"/>
      <w:sz w:val="16"/>
      <w:szCs w:val="16"/>
      <w:lang w:eastAsia="en-GB"/>
    </w:rPr>
  </w:style>
  <w:style w:type="paragraph" w:customStyle="1" w:styleId="20">
    <w:name w:val="吹き出し2"/>
    <w:basedOn w:val="Normal"/>
    <w:uiPriority w:val="99"/>
    <w:semiHidden/>
    <w:rsid w:val="00D73F2D"/>
    <w:rPr>
      <w:rFonts w:ascii="Tahoma" w:eastAsia="MS Mincho" w:hAnsi="Tahoma" w:cs="Tahoma"/>
      <w:sz w:val="16"/>
      <w:szCs w:val="16"/>
      <w:lang w:eastAsia="en-GB"/>
    </w:rPr>
  </w:style>
  <w:style w:type="paragraph" w:customStyle="1" w:styleId="CRfront">
    <w:name w:val="CR_front"/>
    <w:basedOn w:val="Normal"/>
    <w:uiPriority w:val="99"/>
    <w:rsid w:val="00D73F2D"/>
    <w:rPr>
      <w:rFonts w:eastAsia="MS Mincho"/>
      <w:lang w:eastAsia="en-GB"/>
    </w:rPr>
  </w:style>
  <w:style w:type="paragraph" w:customStyle="1" w:styleId="t2">
    <w:name w:val="t2"/>
    <w:basedOn w:val="Normal"/>
    <w:uiPriority w:val="99"/>
    <w:rsid w:val="00D73F2D"/>
    <w:pPr>
      <w:spacing w:after="0"/>
    </w:pPr>
    <w:rPr>
      <w:rFonts w:eastAsia="MS Mincho"/>
      <w:lang w:eastAsia="en-GB"/>
    </w:rPr>
  </w:style>
  <w:style w:type="paragraph" w:customStyle="1" w:styleId="CommentNokia">
    <w:name w:val="Comment Nokia"/>
    <w:basedOn w:val="Normal"/>
    <w:uiPriority w:val="99"/>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locked/>
    <w:rsid w:val="00D73F2D"/>
    <w:rPr>
      <w:rFonts w:ascii="Arial" w:hAnsi="Arial" w:cs="Arial"/>
      <w:kern w:val="2"/>
      <w:sz w:val="18"/>
    </w:rPr>
  </w:style>
  <w:style w:type="paragraph" w:customStyle="1" w:styleId="StyleTAC">
    <w:name w:val="Style TAC +"/>
    <w:basedOn w:val="TAC"/>
    <w:next w:val="TAC"/>
    <w:link w:val="StyleTACChar"/>
    <w:autoRedefine/>
    <w:rsid w:val="00D73F2D"/>
    <w:rPr>
      <w:rFonts w:eastAsiaTheme="minorEastAsia" w:cs="Arial"/>
      <w:kern w:val="2"/>
      <w:lang w:eastAsia="en-GB"/>
    </w:rPr>
  </w:style>
  <w:style w:type="paragraph" w:customStyle="1" w:styleId="CharChar24">
    <w:name w:val="Char Char24"/>
    <w:basedOn w:val="Normal"/>
    <w:uiPriority w:val="99"/>
    <w:semiHidden/>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rsid w:val="00D73F2D"/>
    <w:pPr>
      <w:tabs>
        <w:tab w:val="num" w:pos="45"/>
      </w:tabs>
      <w:ind w:left="405" w:hanging="405"/>
    </w:pPr>
    <w:rPr>
      <w:rFonts w:eastAsia="Arial"/>
      <w:lang w:eastAsia="en-GB"/>
    </w:rPr>
  </w:style>
  <w:style w:type="paragraph" w:customStyle="1" w:styleId="MotorolaResponse1">
    <w:name w:val="Motorola Response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D73F2D"/>
    <w:rPr>
      <w:rFonts w:eastAsia="Times New Roman"/>
      <w:sz w:val="24"/>
      <w:lang w:val="fr-FR" w:eastAsia="en-US"/>
    </w:rPr>
  </w:style>
  <w:style w:type="paragraph" w:customStyle="1" w:styleId="FBCharCharCharChar1">
    <w:name w:val="FB Char Char Char Char1"/>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D73F2D"/>
    <w:rPr>
      <w:rFonts w:ascii="Arial" w:eastAsia="Arial" w:hAnsi="Arial" w:cs="Arial"/>
      <w:sz w:val="28"/>
    </w:rPr>
  </w:style>
  <w:style w:type="paragraph" w:customStyle="1" w:styleId="Heading40">
    <w:name w:val="Heading4"/>
    <w:basedOn w:val="Heading3"/>
    <w:link w:val="Heading4Char0"/>
    <w:semiHidden/>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D73F2D"/>
    <w:rPr>
      <w:szCs w:val="36"/>
      <w:lang w:eastAsia="en-GB"/>
    </w:rPr>
  </w:style>
  <w:style w:type="paragraph" w:customStyle="1" w:styleId="B20">
    <w:name w:val="B2+"/>
    <w:basedOn w:val="B2"/>
    <w:uiPriority w:val="99"/>
    <w:rsid w:val="00D73F2D"/>
    <w:pPr>
      <w:tabs>
        <w:tab w:val="num" w:pos="360"/>
      </w:tabs>
      <w:ind w:left="360" w:hanging="360"/>
    </w:pPr>
    <w:rPr>
      <w:rFonts w:eastAsiaTheme="minorEastAsia"/>
    </w:rPr>
  </w:style>
  <w:style w:type="paragraph" w:customStyle="1" w:styleId="B30">
    <w:name w:val="B3+"/>
    <w:basedOn w:val="B3"/>
    <w:uiPriority w:val="99"/>
    <w:rsid w:val="00D73F2D"/>
    <w:pPr>
      <w:tabs>
        <w:tab w:val="num" w:pos="360"/>
        <w:tab w:val="left" w:pos="1134"/>
      </w:tabs>
      <w:ind w:left="360" w:hanging="360"/>
    </w:pPr>
    <w:rPr>
      <w:rFonts w:eastAsiaTheme="minorEastAsia"/>
    </w:rPr>
  </w:style>
  <w:style w:type="paragraph" w:customStyle="1" w:styleId="Atl">
    <w:name w:val="Atl"/>
    <w:basedOn w:val="Normal"/>
    <w:uiPriority w:val="99"/>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rsid w:val="00D73F2D"/>
    <w:rPr>
      <w:rFonts w:ascii="Arial" w:hAnsi="Arial" w:cs="Arial" w:hint="default"/>
      <w:sz w:val="22"/>
      <w:lang w:val="en-GB" w:eastAsia="en-GB" w:bidi="ar-SA"/>
    </w:rPr>
  </w:style>
  <w:style w:type="table" w:customStyle="1" w:styleId="30">
    <w:name w:val="网格型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D73F2D"/>
    <w:rPr>
      <w:color w:val="808080"/>
      <w:shd w:val="clear" w:color="auto" w:fill="E6E6E6"/>
    </w:rPr>
  </w:style>
  <w:style w:type="character" w:customStyle="1" w:styleId="Char10">
    <w:name w:val="注释标题 Char1"/>
    <w:basedOn w:val="DefaultParagraphFont"/>
    <w:uiPriority w:val="99"/>
    <w:semiHidden/>
    <w:rsid w:val="00D73F2D"/>
    <w:rPr>
      <w:rFonts w:ascii="Times New Roman" w:hAnsi="Times New Roman"/>
      <w:lang w:val="en-GB" w:eastAsia="en-US"/>
    </w:rPr>
  </w:style>
  <w:style w:type="paragraph" w:customStyle="1" w:styleId="Figuretitle0">
    <w:name w:val="Figure_title"/>
    <w:basedOn w:val="Normal"/>
    <w:next w:val="Normal"/>
    <w:uiPriority w:val="99"/>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D73F2D"/>
    <w:pPr>
      <w:suppressAutoHyphens/>
      <w:spacing w:after="0"/>
      <w:jc w:val="both"/>
    </w:pPr>
    <w:rPr>
      <w:rFonts w:eastAsia="Batang"/>
    </w:rPr>
  </w:style>
  <w:style w:type="paragraph" w:customStyle="1" w:styleId="enumlev3">
    <w:name w:val="enumlev3"/>
    <w:basedOn w:val="enumlev2"/>
    <w:uiPriority w:val="99"/>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D73F2D"/>
  </w:style>
  <w:style w:type="character" w:customStyle="1" w:styleId="st">
    <w:name w:val="st"/>
    <w:rsid w:val="00D73F2D"/>
  </w:style>
  <w:style w:type="character" w:customStyle="1" w:styleId="st1">
    <w:name w:val="st1"/>
    <w:rsid w:val="00D73F2D"/>
  </w:style>
  <w:style w:type="table" w:customStyle="1" w:styleId="TableGrid21">
    <w:name w:val="Table Grid2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D73F2D"/>
    <w:rPr>
      <w:rFonts w:eastAsia="MS Mincho"/>
    </w:rPr>
    <w:tblPr>
      <w:tblInd w:w="0" w:type="nil"/>
    </w:tblPr>
  </w:style>
  <w:style w:type="table" w:customStyle="1" w:styleId="Tabellengitternetz11">
    <w:name w:val="Tabellengitternetz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73F2D"/>
    <w:rPr>
      <w:rFonts w:eastAsia="MS Mincho"/>
      <w:lang w:val="en-US" w:eastAsia="en-US"/>
    </w:rPr>
    <w:tblPr/>
  </w:style>
  <w:style w:type="table" w:customStyle="1" w:styleId="Tabellengitternetz12">
    <w:name w:val="Tabellengitternetz1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D73F2D"/>
    <w:rPr>
      <w:rFonts w:eastAsia="MS Mincho"/>
      <w:lang w:val="en-US" w:eastAsia="en-US"/>
    </w:rPr>
    <w:tblPr/>
  </w:style>
  <w:style w:type="table" w:customStyle="1" w:styleId="Tabellengitternetz13">
    <w:name w:val="Tabellengitternetz1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D73F2D"/>
    <w:rPr>
      <w:rFonts w:eastAsia="MS Mincho"/>
    </w:rPr>
    <w:tblPr>
      <w:tblInd w:w="0" w:type="nil"/>
    </w:tblPr>
  </w:style>
  <w:style w:type="table" w:customStyle="1" w:styleId="Tabellengitternetz111">
    <w:name w:val="Tabellengitternetz1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D73F2D"/>
    <w:rPr>
      <w:rFonts w:eastAsia="MS Mincho"/>
      <w:lang w:val="en-US" w:eastAsia="en-US"/>
    </w:rPr>
    <w:tblPr/>
  </w:style>
  <w:style w:type="table" w:customStyle="1" w:styleId="Tabellengitternetz14">
    <w:name w:val="Tabellengitternetz1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D73F2D"/>
    <w:rPr>
      <w:rFonts w:eastAsia="MS Mincho"/>
    </w:rPr>
    <w:tblPr>
      <w:tblInd w:w="0" w:type="nil"/>
    </w:tblPr>
  </w:style>
  <w:style w:type="table" w:customStyle="1" w:styleId="Tabellengitternetz112">
    <w:name w:val="Tabellengitternetz1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rsid w:val="00D73F2D"/>
    <w:rPr>
      <w:rFonts w:eastAsia="Times New Roman"/>
      <w:lang w:eastAsia="en-US"/>
    </w:rPr>
  </w:style>
  <w:style w:type="paragraph" w:customStyle="1" w:styleId="TabList">
    <w:name w:val="TabList"/>
    <w:basedOn w:val="Normal"/>
    <w:uiPriority w:val="99"/>
    <w:rsid w:val="00D73F2D"/>
    <w:pPr>
      <w:tabs>
        <w:tab w:val="left" w:pos="1134"/>
      </w:tabs>
      <w:spacing w:after="0"/>
    </w:pPr>
    <w:rPr>
      <w:rFonts w:eastAsia="MS Mincho"/>
    </w:rPr>
  </w:style>
  <w:style w:type="paragraph" w:customStyle="1" w:styleId="text">
    <w:name w:val="text"/>
    <w:basedOn w:val="Normal"/>
    <w:uiPriority w:val="99"/>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D73F2D"/>
    <w:pPr>
      <w:widowControl/>
      <w:tabs>
        <w:tab w:val="num" w:pos="992"/>
      </w:tabs>
      <w:spacing w:after="120"/>
      <w:ind w:left="992" w:hanging="425"/>
    </w:pPr>
    <w:rPr>
      <w:lang w:val="en-US"/>
    </w:rPr>
  </w:style>
  <w:style w:type="paragraph" w:customStyle="1" w:styleId="textintend2">
    <w:name w:val="text intend 2"/>
    <w:basedOn w:val="text"/>
    <w:uiPriority w:val="99"/>
    <w:rsid w:val="00D73F2D"/>
    <w:pPr>
      <w:widowControl/>
      <w:tabs>
        <w:tab w:val="num" w:pos="1418"/>
      </w:tabs>
      <w:spacing w:after="120"/>
      <w:ind w:left="1418" w:hanging="426"/>
    </w:pPr>
    <w:rPr>
      <w:lang w:val="en-US"/>
    </w:rPr>
  </w:style>
  <w:style w:type="paragraph" w:customStyle="1" w:styleId="textintend3">
    <w:name w:val="text intend 3"/>
    <w:basedOn w:val="text"/>
    <w:uiPriority w:val="99"/>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D73F2D"/>
    <w:pPr>
      <w:spacing w:after="240"/>
      <w:jc w:val="both"/>
    </w:pPr>
    <w:rPr>
      <w:rFonts w:ascii="Helvetica" w:eastAsia="MS Mincho" w:hAnsi="Helvetica"/>
    </w:rPr>
  </w:style>
  <w:style w:type="paragraph" w:customStyle="1" w:styleId="List1">
    <w:name w:val="List1"/>
    <w:basedOn w:val="Normal"/>
    <w:uiPriority w:val="99"/>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D73F2D"/>
    <w:pPr>
      <w:spacing w:before="120" w:after="0"/>
      <w:jc w:val="both"/>
    </w:pPr>
    <w:rPr>
      <w:rFonts w:eastAsia="MS Mincho"/>
      <w:lang w:val="en-US"/>
    </w:rPr>
  </w:style>
  <w:style w:type="paragraph" w:customStyle="1" w:styleId="centered">
    <w:name w:val="centered"/>
    <w:basedOn w:val="Normal"/>
    <w:uiPriority w:val="99"/>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rsid w:val="00D73F2D"/>
    <w:pPr>
      <w:numPr>
        <w:numId w:val="4"/>
      </w:numPr>
      <w:spacing w:before="120" w:after="120"/>
    </w:pPr>
  </w:style>
  <w:style w:type="character" w:customStyle="1" w:styleId="CharChar3">
    <w:name w:val="Char Char3"/>
    <w:semiHidden/>
    <w:rsid w:val="00D73F2D"/>
    <w:rPr>
      <w:rFonts w:ascii="Arial" w:hAnsi="Arial"/>
      <w:sz w:val="28"/>
      <w:lang w:val="en-GB" w:eastAsia="ko-KR" w:bidi="ar-SA"/>
    </w:rPr>
  </w:style>
  <w:style w:type="paragraph" w:customStyle="1" w:styleId="no0">
    <w:name w:val="no"/>
    <w:basedOn w:val="Normal"/>
    <w:uiPriority w:val="99"/>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D73F2D"/>
    <w:rPr>
      <w:rFonts w:ascii="Times New Roman" w:eastAsia="SimSun" w:hAnsi="Times New Roman"/>
      <w:lang w:eastAsia="en-US"/>
    </w:rPr>
  </w:style>
  <w:style w:type="character" w:customStyle="1" w:styleId="CharChar31">
    <w:name w:val="Char Char31"/>
    <w:semiHidden/>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rsid w:val="00D73F2D"/>
    <w:rPr>
      <w:rFonts w:ascii="Tahoma" w:eastAsia="MS Mincho" w:hAnsi="Tahoma" w:cs="Tahoma"/>
      <w:sz w:val="16"/>
      <w:szCs w:val="16"/>
      <w:lang w:eastAsia="ko-KR"/>
    </w:rPr>
  </w:style>
  <w:style w:type="paragraph" w:customStyle="1" w:styleId="91">
    <w:name w:val="目次 91"/>
    <w:basedOn w:val="TOC8"/>
    <w:uiPriority w:val="99"/>
    <w:rsid w:val="00D73F2D"/>
    <w:pPr>
      <w:ind w:left="1418" w:hanging="1418"/>
    </w:pPr>
    <w:rPr>
      <w:rFonts w:eastAsia="MS Mincho"/>
      <w:noProof/>
      <w:lang w:val="en-US" w:eastAsia="en-GB"/>
    </w:rPr>
  </w:style>
  <w:style w:type="paragraph" w:customStyle="1" w:styleId="18">
    <w:name w:val="図表番号1"/>
    <w:basedOn w:val="Normal"/>
    <w:next w:val="Normal"/>
    <w:uiPriority w:val="99"/>
    <w:rsid w:val="00D73F2D"/>
    <w:pPr>
      <w:spacing w:before="120" w:after="120"/>
    </w:pPr>
    <w:rPr>
      <w:rFonts w:eastAsia="MS Mincho"/>
      <w:b/>
      <w:lang w:eastAsia="en-GB"/>
    </w:rPr>
  </w:style>
  <w:style w:type="paragraph" w:customStyle="1" w:styleId="19">
    <w:name w:val="図表目次1"/>
    <w:basedOn w:val="Normal"/>
    <w:next w:val="Normal"/>
    <w:uiPriority w:val="99"/>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D73F2D"/>
    <w:rPr>
      <w:rFonts w:ascii="Arial" w:eastAsia="Times New Roman" w:hAnsi="Arial"/>
      <w:snapToGrid w:val="0"/>
      <w:sz w:val="22"/>
      <w:szCs w:val="22"/>
      <w:lang w:eastAsia="en-US"/>
    </w:rPr>
  </w:style>
  <w:style w:type="paragraph" w:customStyle="1" w:styleId="24">
    <w:name w:val="修订2"/>
    <w:hidden/>
    <w:uiPriority w:val="99"/>
    <w:semiHidden/>
    <w:rsid w:val="00D73F2D"/>
    <w:rPr>
      <w:rFonts w:eastAsia="Batang"/>
      <w:lang w:eastAsia="en-US"/>
    </w:rPr>
  </w:style>
  <w:style w:type="character" w:customStyle="1" w:styleId="Heading9Char1">
    <w:name w:val="Heading 9 Char1"/>
    <w:aliases w:val="Figure Heading Char1,FH Char1,标题 9 Char1"/>
    <w:basedOn w:val="DefaultParagraphFont"/>
    <w:semiHidden/>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D73F2D"/>
    <w:rPr>
      <w:rFonts w:ascii="Arial" w:hAnsi="Arial"/>
      <w:sz w:val="28"/>
      <w:lang w:val="en-GB" w:eastAsia="ko-KR" w:bidi="ar-SA"/>
    </w:rPr>
  </w:style>
  <w:style w:type="character" w:customStyle="1" w:styleId="CharChar33">
    <w:name w:val="Char Char33"/>
    <w:semiHidden/>
    <w:rsid w:val="00D73F2D"/>
    <w:rPr>
      <w:rFonts w:ascii="Arial" w:hAnsi="Arial"/>
      <w:sz w:val="28"/>
      <w:lang w:val="en-GB" w:eastAsia="ko-KR" w:bidi="ar-SA"/>
    </w:rPr>
  </w:style>
  <w:style w:type="character" w:customStyle="1" w:styleId="CharChar32">
    <w:name w:val="Char Char32"/>
    <w:semiHidden/>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rsid w:val="00D73F2D"/>
    <w:rPr>
      <w:rFonts w:eastAsia="Batang"/>
      <w:lang w:eastAsia="en-US"/>
    </w:rPr>
  </w:style>
  <w:style w:type="character" w:customStyle="1" w:styleId="NumberedListChar">
    <w:name w:val="Numbered List Char"/>
    <w:basedOn w:val="DefaultParagraphFont"/>
    <w:link w:val="NumberedList"/>
    <w:uiPriority w:val="99"/>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73F2D"/>
    <w:rPr>
      <w:rFonts w:ascii="Arial" w:eastAsia="MS Mincho" w:hAnsi="Arial" w:cs="Arial"/>
      <w:lang w:eastAsia="ja-JP"/>
    </w:rPr>
  </w:style>
  <w:style w:type="character" w:customStyle="1" w:styleId="11Char">
    <w:name w:val="1.1 Char"/>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D73F2D"/>
    <w:rPr>
      <w:rFonts w:ascii="Arial" w:eastAsia="MS Mincho" w:hAnsi="Arial" w:cs="Arial"/>
      <w:b/>
      <w:sz w:val="24"/>
      <w:szCs w:val="24"/>
      <w:lang w:val="en-US"/>
    </w:rPr>
  </w:style>
  <w:style w:type="character" w:customStyle="1" w:styleId="Char2">
    <w:name w:val="明显引用 Char2"/>
    <w:basedOn w:val="DefaultParagraphFont"/>
    <w:uiPriority w:val="30"/>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rsid w:val="00D73F2D"/>
    <w:rPr>
      <w:rFonts w:ascii="Arial" w:hAnsi="Arial"/>
      <w:sz w:val="28"/>
      <w:lang w:val="en-GB" w:eastAsia="ko-KR" w:bidi="ar-SA"/>
    </w:rPr>
  </w:style>
  <w:style w:type="table" w:customStyle="1" w:styleId="Tabellengitternetz133">
    <w:name w:val="Tabellengitternetz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rsid w:val="00D73F2D"/>
    <w:rPr>
      <w:rFonts w:ascii="Cambria" w:hAnsi="Cambria" w:cs="Times New Roman" w:hint="default"/>
      <w:b/>
      <w:bCs/>
      <w:kern w:val="28"/>
      <w:sz w:val="32"/>
      <w:szCs w:val="32"/>
      <w:lang w:val="en-GB" w:eastAsia="en-US"/>
    </w:rPr>
  </w:style>
  <w:style w:type="character" w:customStyle="1" w:styleId="1f1">
    <w:name w:val="副標題 字元1"/>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semiHidden/>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310</TotalTime>
  <Pages>247</Pages>
  <Words>83990</Words>
  <Characters>478747</Characters>
  <Application>Microsoft Office Word</Application>
  <DocSecurity>0</DocSecurity>
  <Lines>3989</Lines>
  <Paragraphs>1123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561614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157</cp:revision>
  <cp:lastPrinted>2019-02-25T14:05:00Z</cp:lastPrinted>
  <dcterms:created xsi:type="dcterms:W3CDTF">2022-04-01T08:38:00Z</dcterms:created>
  <dcterms:modified xsi:type="dcterms:W3CDTF">2025-06-23T10:40:00Z</dcterms:modified>
</cp:coreProperties>
</file>