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7B55C5E8"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r w:rsidR="007941F0">
              <w:t>0</w:t>
            </w:r>
            <w:r w:rsidRPr="00B558CC">
              <w:t>.</w:t>
            </w:r>
            <w:bookmarkEnd w:id="3"/>
            <w:r w:rsidR="00B558CC" w:rsidRPr="00B558CC">
              <w:t>0</w:t>
            </w:r>
            <w:r w:rsidRPr="00B558CC">
              <w:t xml:space="preserve"> </w:t>
            </w:r>
            <w:r w:rsidRPr="00B558CC">
              <w:rPr>
                <w:sz w:val="32"/>
              </w:rPr>
              <w:t>(</w:t>
            </w:r>
            <w:bookmarkStart w:id="4" w:name="issueDate"/>
            <w:r w:rsidR="00200727" w:rsidRPr="00B558CC">
              <w:rPr>
                <w:sz w:val="32"/>
              </w:rPr>
              <w:t>202</w:t>
            </w:r>
            <w:r w:rsidR="007941F0">
              <w:rPr>
                <w:sz w:val="32"/>
              </w:rPr>
              <w:t>2</w:t>
            </w:r>
            <w:r w:rsidRPr="00B558CC">
              <w:rPr>
                <w:sz w:val="32"/>
              </w:rPr>
              <w:t>-</w:t>
            </w:r>
            <w:bookmarkEnd w:id="4"/>
            <w:r w:rsidR="00C15E71">
              <w:rPr>
                <w:sz w:val="32"/>
              </w:rPr>
              <w:t>0</w:t>
            </w:r>
            <w:r w:rsidR="007941F0">
              <w:rPr>
                <w:sz w:val="32"/>
              </w:rPr>
              <w:t>3</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64E5D35A"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7941F0">
              <w:rPr>
                <w:noProof/>
                <w:sz w:val="18"/>
              </w:rPr>
              <w:t>2</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50FA5066" w14:textId="39E899D7" w:rsidR="007D7CF2" w:rsidRDefault="007D7C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_Toc82447325 \h </w:instrText>
      </w:r>
      <w:r>
        <w:fldChar w:fldCharType="separate"/>
      </w:r>
      <w:r>
        <w:t>5</w:t>
      </w:r>
      <w:r>
        <w:fldChar w:fldCharType="end"/>
      </w:r>
    </w:p>
    <w:p w14:paraId="2DEB48C6" w14:textId="07E61303" w:rsidR="007D7CF2" w:rsidRDefault="007D7C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_Toc82447326 \h </w:instrText>
      </w:r>
      <w:r>
        <w:fldChar w:fldCharType="separate"/>
      </w:r>
      <w:r>
        <w:t>6</w:t>
      </w:r>
      <w:r>
        <w:fldChar w:fldCharType="end"/>
      </w:r>
    </w:p>
    <w:p w14:paraId="3653A71A" w14:textId="41890C4F" w:rsidR="007D7CF2" w:rsidRDefault="007D7C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_Toc82447327 \h </w:instrText>
      </w:r>
      <w:r>
        <w:fldChar w:fldCharType="separate"/>
      </w:r>
      <w:r>
        <w:t>6</w:t>
      </w:r>
      <w:r>
        <w:fldChar w:fldCharType="end"/>
      </w:r>
    </w:p>
    <w:p w14:paraId="423E5BC0" w14:textId="26349411" w:rsidR="007D7CF2" w:rsidRDefault="007D7C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_Toc82447328 \h </w:instrText>
      </w:r>
      <w:r>
        <w:fldChar w:fldCharType="separate"/>
      </w:r>
      <w:r>
        <w:t>7</w:t>
      </w:r>
      <w:r>
        <w:fldChar w:fldCharType="end"/>
      </w:r>
    </w:p>
    <w:p w14:paraId="6D529D47" w14:textId="0B46A92D" w:rsidR="007D7CF2" w:rsidRDefault="007D7C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_Toc82447329 \h </w:instrText>
      </w:r>
      <w:r>
        <w:fldChar w:fldCharType="separate"/>
      </w:r>
      <w:r>
        <w:t>7</w:t>
      </w:r>
      <w:r>
        <w:fldChar w:fldCharType="end"/>
      </w:r>
    </w:p>
    <w:p w14:paraId="1568A668" w14:textId="1EA8DA5A" w:rsidR="007D7CF2" w:rsidRDefault="007D7C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_Toc82447330 \h </w:instrText>
      </w:r>
      <w:r>
        <w:fldChar w:fldCharType="separate"/>
      </w:r>
      <w:r>
        <w:t>9</w:t>
      </w:r>
      <w:r>
        <w:fldChar w:fldCharType="end"/>
      </w:r>
    </w:p>
    <w:p w14:paraId="6AC48FC3" w14:textId="40254054" w:rsidR="007D7CF2" w:rsidRDefault="007D7C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_Toc82447331 \h </w:instrText>
      </w:r>
      <w:r>
        <w:fldChar w:fldCharType="separate"/>
      </w:r>
      <w:r>
        <w:t>9</w:t>
      </w:r>
      <w:r>
        <w:fldChar w:fldCharType="end"/>
      </w:r>
    </w:p>
    <w:p w14:paraId="11CC1D96" w14:textId="5F7EC4E0" w:rsidR="007D7CF2" w:rsidRDefault="007D7C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EE79A5">
        <w:rPr>
          <w:lang w:val="en-US" w:eastAsia="zh-CN"/>
        </w:rPr>
        <w:t>Test conditions</w:t>
      </w:r>
      <w:r>
        <w:tab/>
      </w:r>
      <w:r>
        <w:fldChar w:fldCharType="begin"/>
      </w:r>
      <w:r>
        <w:instrText xml:space="preserve"> PAGEREF _Toc82447332 \h </w:instrText>
      </w:r>
      <w:r>
        <w:fldChar w:fldCharType="separate"/>
      </w:r>
      <w:r>
        <w:t>10</w:t>
      </w:r>
      <w:r>
        <w:fldChar w:fldCharType="end"/>
      </w:r>
    </w:p>
    <w:p w14:paraId="5E97ACA0" w14:textId="3443EC47" w:rsidR="007D7CF2" w:rsidRDefault="007D7C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_Toc82447333 \h </w:instrText>
      </w:r>
      <w:r>
        <w:fldChar w:fldCharType="separate"/>
      </w:r>
      <w:r>
        <w:t>10</w:t>
      </w:r>
      <w:r>
        <w:fldChar w:fldCharType="end"/>
      </w:r>
    </w:p>
    <w:p w14:paraId="7BC66B9C" w14:textId="31A4F50A" w:rsidR="007D7CF2" w:rsidRDefault="007D7C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_Toc82447334 \h </w:instrText>
      </w:r>
      <w:r>
        <w:fldChar w:fldCharType="separate"/>
      </w:r>
      <w:r>
        <w:t>10</w:t>
      </w:r>
      <w:r>
        <w:fldChar w:fldCharType="end"/>
      </w:r>
    </w:p>
    <w:p w14:paraId="061B38AF" w14:textId="07AB93AB"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_Toc82447335 \h </w:instrText>
      </w:r>
      <w:r>
        <w:fldChar w:fldCharType="separate"/>
      </w:r>
      <w:r>
        <w:t>11</w:t>
      </w:r>
      <w:r>
        <w:fldChar w:fldCharType="end"/>
      </w:r>
    </w:p>
    <w:p w14:paraId="5D5A5289" w14:textId="5BE58AF2"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_Toc82447336 \h </w:instrText>
      </w:r>
      <w:r>
        <w:fldChar w:fldCharType="separate"/>
      </w:r>
      <w:r>
        <w:t>11</w:t>
      </w:r>
      <w:r>
        <w:fldChar w:fldCharType="end"/>
      </w:r>
    </w:p>
    <w:p w14:paraId="6D1D3E1D" w14:textId="74BBD60D" w:rsidR="007D7CF2" w:rsidRDefault="007D7CF2">
      <w:pPr>
        <w:pStyle w:val="TOC3"/>
        <w:rPr>
          <w:rFonts w:asciiTheme="minorHAnsi" w:eastAsiaTheme="minorEastAsia" w:hAnsiTheme="minorHAnsi" w:cstheme="minorBidi"/>
          <w:sz w:val="22"/>
          <w:szCs w:val="22"/>
          <w:lang w:eastAsia="en-GB"/>
        </w:rPr>
      </w:pPr>
      <w:r w:rsidRPr="00EE79A5">
        <w:rPr>
          <w:lang w:val="en-US" w:eastAsia="zh-CN"/>
        </w:rPr>
        <w:t>4.4.1</w:t>
      </w:r>
      <w:r>
        <w:rPr>
          <w:rFonts w:asciiTheme="minorHAnsi" w:eastAsiaTheme="minorEastAsia" w:hAnsiTheme="minorHAnsi" w:cstheme="minorBidi"/>
          <w:sz w:val="22"/>
          <w:szCs w:val="22"/>
          <w:lang w:eastAsia="en-GB"/>
        </w:rPr>
        <w:tab/>
      </w:r>
      <w:r w:rsidRPr="00EE79A5">
        <w:rPr>
          <w:lang w:val="en-US" w:eastAsia="zh-CN"/>
        </w:rPr>
        <w:t>Transmitter exclusion band</w:t>
      </w:r>
      <w:r>
        <w:tab/>
      </w:r>
      <w:r>
        <w:fldChar w:fldCharType="begin"/>
      </w:r>
      <w:r>
        <w:instrText xml:space="preserve"> PAGEREF _Toc82447337 \h </w:instrText>
      </w:r>
      <w:r>
        <w:fldChar w:fldCharType="separate"/>
      </w:r>
      <w:r>
        <w:t>11</w:t>
      </w:r>
      <w:r>
        <w:fldChar w:fldCharType="end"/>
      </w:r>
    </w:p>
    <w:p w14:paraId="15E4D167" w14:textId="768D1EFA" w:rsidR="007D7CF2" w:rsidRDefault="007D7CF2">
      <w:pPr>
        <w:pStyle w:val="TOC3"/>
        <w:rPr>
          <w:rFonts w:asciiTheme="minorHAnsi" w:eastAsiaTheme="minorEastAsia" w:hAnsiTheme="minorHAnsi" w:cstheme="minorBidi"/>
          <w:sz w:val="22"/>
          <w:szCs w:val="22"/>
          <w:lang w:eastAsia="en-GB"/>
        </w:rPr>
      </w:pPr>
      <w:r w:rsidRPr="00EE79A5">
        <w:rPr>
          <w:lang w:val="en-US" w:eastAsia="zh-CN"/>
        </w:rPr>
        <w:t>4.4.2</w:t>
      </w:r>
      <w:r>
        <w:rPr>
          <w:rFonts w:asciiTheme="minorHAnsi" w:eastAsiaTheme="minorEastAsia" w:hAnsiTheme="minorHAnsi" w:cstheme="minorBidi"/>
          <w:sz w:val="22"/>
          <w:szCs w:val="22"/>
          <w:lang w:eastAsia="en-GB"/>
        </w:rPr>
        <w:tab/>
      </w:r>
      <w:r w:rsidRPr="00EE79A5">
        <w:rPr>
          <w:lang w:val="en-US" w:eastAsia="zh-CN"/>
        </w:rPr>
        <w:t>Receiver exclusion band</w:t>
      </w:r>
      <w:r>
        <w:tab/>
      </w:r>
      <w:r>
        <w:fldChar w:fldCharType="begin"/>
      </w:r>
      <w:r>
        <w:instrText xml:space="preserve"> PAGEREF _Toc82447338 \h </w:instrText>
      </w:r>
      <w:r>
        <w:fldChar w:fldCharType="separate"/>
      </w:r>
      <w:r>
        <w:t>12</w:t>
      </w:r>
      <w:r>
        <w:fldChar w:fldCharType="end"/>
      </w:r>
    </w:p>
    <w:p w14:paraId="0642216E" w14:textId="0ECBDB33"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5</w:t>
      </w:r>
      <w:r>
        <w:rPr>
          <w:rFonts w:asciiTheme="minorHAnsi" w:eastAsiaTheme="minorEastAsia" w:hAnsiTheme="minorHAnsi" w:cstheme="minorBidi"/>
          <w:sz w:val="22"/>
          <w:szCs w:val="22"/>
          <w:lang w:eastAsia="en-GB"/>
        </w:rPr>
        <w:tab/>
      </w:r>
      <w:r w:rsidRPr="00EE79A5">
        <w:rPr>
          <w:lang w:val="en-US" w:eastAsia="zh-CN"/>
        </w:rPr>
        <w:t>IAB</w:t>
      </w:r>
      <w:r>
        <w:t xml:space="preserve"> test configurations</w:t>
      </w:r>
      <w:r>
        <w:tab/>
      </w:r>
      <w:r>
        <w:fldChar w:fldCharType="begin"/>
      </w:r>
      <w:r>
        <w:instrText xml:space="preserve"> PAGEREF _Toc82447339 \h </w:instrText>
      </w:r>
      <w:r>
        <w:fldChar w:fldCharType="separate"/>
      </w:r>
      <w:r>
        <w:t>12</w:t>
      </w:r>
      <w:r>
        <w:fldChar w:fldCharType="end"/>
      </w:r>
    </w:p>
    <w:p w14:paraId="3209379A" w14:textId="0C42F664"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_Toc82447340 \h </w:instrText>
      </w:r>
      <w:r>
        <w:fldChar w:fldCharType="separate"/>
      </w:r>
      <w:r>
        <w:t>13</w:t>
      </w:r>
      <w:r>
        <w:fldChar w:fldCharType="end"/>
      </w:r>
    </w:p>
    <w:p w14:paraId="26A6E317" w14:textId="1CDDB637"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_Toc82447341 \h </w:instrText>
      </w:r>
      <w:r>
        <w:fldChar w:fldCharType="separate"/>
      </w:r>
      <w:r>
        <w:t>13</w:t>
      </w:r>
      <w:r>
        <w:fldChar w:fldCharType="end"/>
      </w:r>
    </w:p>
    <w:p w14:paraId="6B62C285" w14:textId="4AC9818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IAB-DU</w:t>
      </w:r>
      <w:r>
        <w:tab/>
      </w:r>
      <w:r>
        <w:fldChar w:fldCharType="begin"/>
      </w:r>
      <w:r>
        <w:instrText xml:space="preserve"> PAGEREF _Toc82447342 \h </w:instrText>
      </w:r>
      <w:r>
        <w:fldChar w:fldCharType="separate"/>
      </w:r>
      <w:r>
        <w:t>14</w:t>
      </w:r>
      <w:r>
        <w:fldChar w:fldCharType="end"/>
      </w:r>
    </w:p>
    <w:p w14:paraId="46CD4800" w14:textId="48FFE67E"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w:t>
      </w:r>
      <w:r w:rsidRPr="00EE79A5">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IAB-MT</w:t>
      </w:r>
      <w:r>
        <w:tab/>
      </w:r>
      <w:r>
        <w:fldChar w:fldCharType="begin"/>
      </w:r>
      <w:r>
        <w:instrText xml:space="preserve"> PAGEREF _Toc82447343 \h </w:instrText>
      </w:r>
      <w:r>
        <w:fldChar w:fldCharType="separate"/>
      </w:r>
      <w:r>
        <w:t>14</w:t>
      </w:r>
      <w:r>
        <w:fldChar w:fldCharType="end"/>
      </w:r>
    </w:p>
    <w:p w14:paraId="4C500031" w14:textId="22756AD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w:t>
      </w:r>
      <w:r w:rsidRPr="00EE79A5">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_Toc82447344 \h </w:instrText>
      </w:r>
      <w:r>
        <w:fldChar w:fldCharType="separate"/>
      </w:r>
      <w:r>
        <w:t>14</w:t>
      </w:r>
      <w:r>
        <w:fldChar w:fldCharType="end"/>
      </w:r>
    </w:p>
    <w:p w14:paraId="342429A0" w14:textId="3D0B9E66"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_Toc82447345 \h </w:instrText>
      </w:r>
      <w:r>
        <w:fldChar w:fldCharType="separate"/>
      </w:r>
      <w:r>
        <w:t>14</w:t>
      </w:r>
      <w:r>
        <w:fldChar w:fldCharType="end"/>
      </w:r>
    </w:p>
    <w:p w14:paraId="6A5DA016" w14:textId="0E3CD4F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EE79A5">
        <w:rPr>
          <w:lang w:val="en-US" w:eastAsia="zh-CN"/>
        </w:rPr>
        <w:t>IAB</w:t>
      </w:r>
      <w:r>
        <w:tab/>
      </w:r>
      <w:r>
        <w:fldChar w:fldCharType="begin"/>
      </w:r>
      <w:r>
        <w:instrText xml:space="preserve"> PAGEREF _Toc82447346 \h </w:instrText>
      </w:r>
      <w:r>
        <w:fldChar w:fldCharType="separate"/>
      </w:r>
      <w:r>
        <w:t>14</w:t>
      </w:r>
      <w:r>
        <w:fldChar w:fldCharType="end"/>
      </w:r>
    </w:p>
    <w:p w14:paraId="24D35857" w14:textId="06281928"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EE79A5">
        <w:rPr>
          <w:lang w:val="en-US" w:eastAsia="zh-CN"/>
        </w:rPr>
        <w:t>IAB</w:t>
      </w:r>
      <w:r>
        <w:tab/>
      </w:r>
      <w:r>
        <w:fldChar w:fldCharType="begin"/>
      </w:r>
      <w:r>
        <w:instrText xml:space="preserve"> PAGEREF _Toc82447347 \h </w:instrText>
      </w:r>
      <w:r>
        <w:fldChar w:fldCharType="separate"/>
      </w:r>
      <w:r>
        <w:t>15</w:t>
      </w:r>
      <w:r>
        <w:fldChar w:fldCharType="end"/>
      </w:r>
    </w:p>
    <w:p w14:paraId="5AF0CE1B" w14:textId="2217FA9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w:t>
      </w:r>
      <w:r w:rsidRPr="00EE79A5">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_Toc82447348 \h </w:instrText>
      </w:r>
      <w:r>
        <w:fldChar w:fldCharType="separate"/>
      </w:r>
      <w:r>
        <w:t>15</w:t>
      </w:r>
      <w:r>
        <w:fldChar w:fldCharType="end"/>
      </w:r>
    </w:p>
    <w:p w14:paraId="631FCD1B" w14:textId="607EE97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w:t>
      </w:r>
      <w:r w:rsidRPr="00EE79A5">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_Toc82447349 \h </w:instrText>
      </w:r>
      <w:r>
        <w:fldChar w:fldCharType="separate"/>
      </w:r>
      <w:r>
        <w:t>15</w:t>
      </w:r>
      <w:r>
        <w:fldChar w:fldCharType="end"/>
      </w:r>
    </w:p>
    <w:p w14:paraId="560C62D8" w14:textId="26FED9B3"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_Toc82447350 \h </w:instrText>
      </w:r>
      <w:r>
        <w:fldChar w:fldCharType="separate"/>
      </w:r>
      <w:r>
        <w:t>16</w:t>
      </w:r>
      <w:r>
        <w:fldChar w:fldCharType="end"/>
      </w:r>
    </w:p>
    <w:p w14:paraId="3438D0BC" w14:textId="000FA7E9"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7</w:t>
      </w:r>
      <w:r>
        <w:t>.1</w:t>
      </w:r>
      <w:r>
        <w:rPr>
          <w:rFonts w:asciiTheme="minorHAnsi" w:eastAsiaTheme="minorEastAsia" w:hAnsiTheme="minorHAnsi" w:cstheme="minorBidi"/>
          <w:sz w:val="22"/>
          <w:szCs w:val="22"/>
          <w:lang w:eastAsia="en-GB"/>
        </w:rPr>
        <w:tab/>
      </w:r>
      <w:r w:rsidRPr="00EE79A5">
        <w:rPr>
          <w:lang w:val="en-US" w:eastAsia="zh-CN"/>
        </w:rPr>
        <w:t>Emission</w:t>
      </w:r>
      <w:r>
        <w:tab/>
      </w:r>
      <w:r>
        <w:fldChar w:fldCharType="begin"/>
      </w:r>
      <w:r>
        <w:instrText xml:space="preserve"> PAGEREF _Toc82447351 \h </w:instrText>
      </w:r>
      <w:r>
        <w:fldChar w:fldCharType="separate"/>
      </w:r>
      <w:r>
        <w:t>16</w:t>
      </w:r>
      <w:r>
        <w:fldChar w:fldCharType="end"/>
      </w:r>
    </w:p>
    <w:p w14:paraId="02AC9517" w14:textId="3E728E9E"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_Toc82447352 \h </w:instrText>
      </w:r>
      <w:r>
        <w:fldChar w:fldCharType="separate"/>
      </w:r>
      <w:r>
        <w:t>16</w:t>
      </w:r>
      <w:r>
        <w:fldChar w:fldCharType="end"/>
      </w:r>
    </w:p>
    <w:p w14:paraId="31E05033" w14:textId="1D6A9C39"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_Toc82447353 \h </w:instrText>
      </w:r>
      <w:r>
        <w:fldChar w:fldCharType="separate"/>
      </w:r>
      <w:r>
        <w:t>17</w:t>
      </w:r>
      <w:r>
        <w:fldChar w:fldCharType="end"/>
      </w:r>
    </w:p>
    <w:p w14:paraId="05717AE4" w14:textId="730FF4C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_Toc82447354 \h </w:instrText>
      </w:r>
      <w:r>
        <w:fldChar w:fldCharType="separate"/>
      </w:r>
      <w:r>
        <w:t>17</w:t>
      </w:r>
      <w:r>
        <w:fldChar w:fldCharType="end"/>
      </w:r>
    </w:p>
    <w:p w14:paraId="6D843672" w14:textId="6030A297"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_Toc82447355 \h </w:instrText>
      </w:r>
      <w:r>
        <w:fldChar w:fldCharType="separate"/>
      </w:r>
      <w:r>
        <w:t>18</w:t>
      </w:r>
      <w:r>
        <w:fldChar w:fldCharType="end"/>
      </w:r>
    </w:p>
    <w:p w14:paraId="0429A768" w14:textId="1B3C665A" w:rsidR="007D7CF2" w:rsidRDefault="007D7CF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EE79A5">
        <w:rPr>
          <w:rFonts w:eastAsia="SimSun"/>
          <w:lang w:val="en-US" w:eastAsia="zh-CN"/>
        </w:rPr>
        <w:t>IAB</w:t>
      </w:r>
      <w:r>
        <w:tab/>
      </w:r>
      <w:r>
        <w:fldChar w:fldCharType="begin"/>
      </w:r>
      <w:r>
        <w:instrText xml:space="preserve"> PAGEREF _Toc82447356 \h </w:instrText>
      </w:r>
      <w:r>
        <w:fldChar w:fldCharType="separate"/>
      </w:r>
      <w:r>
        <w:t>18</w:t>
      </w:r>
      <w:r>
        <w:fldChar w:fldCharType="end"/>
      </w:r>
    </w:p>
    <w:p w14:paraId="4D07FB26" w14:textId="1716330D" w:rsidR="007D7CF2" w:rsidRDefault="007D7CF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_Toc82447357 \h </w:instrText>
      </w:r>
      <w:r>
        <w:fldChar w:fldCharType="separate"/>
      </w:r>
      <w:r>
        <w:t>18</w:t>
      </w:r>
      <w:r>
        <w:fldChar w:fldCharType="end"/>
      </w:r>
    </w:p>
    <w:p w14:paraId="463ACDC0" w14:textId="27EE6D57" w:rsidR="007D7CF2" w:rsidRDefault="007D7CF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_Toc82447358 \h </w:instrText>
      </w:r>
      <w:r>
        <w:fldChar w:fldCharType="separate"/>
      </w:r>
      <w:r>
        <w:t>18</w:t>
      </w:r>
      <w:r>
        <w:fldChar w:fldCharType="end"/>
      </w:r>
    </w:p>
    <w:p w14:paraId="58F41CA2" w14:textId="3FD8DD5A" w:rsidR="007D7CF2" w:rsidRDefault="007D7CF2">
      <w:pPr>
        <w:pStyle w:val="TOC4"/>
        <w:rPr>
          <w:rFonts w:asciiTheme="minorHAnsi" w:eastAsiaTheme="minorEastAsia" w:hAnsiTheme="minorHAnsi" w:cstheme="minorBidi"/>
          <w:sz w:val="22"/>
          <w:szCs w:val="22"/>
          <w:lang w:eastAsia="en-GB"/>
        </w:rPr>
      </w:pPr>
      <w:r>
        <w:t>8.2.1.</w:t>
      </w:r>
      <w:r w:rsidRPr="00EE79A5">
        <w:rPr>
          <w:lang w:val="en-US"/>
        </w:rPr>
        <w:t>3</w:t>
      </w:r>
      <w:r>
        <w:rPr>
          <w:rFonts w:asciiTheme="minorHAnsi" w:eastAsiaTheme="minorEastAsia" w:hAnsiTheme="minorHAnsi" w:cstheme="minorBidi"/>
          <w:sz w:val="22"/>
          <w:szCs w:val="22"/>
          <w:lang w:eastAsia="en-GB"/>
        </w:rPr>
        <w:tab/>
      </w:r>
      <w:r w:rsidRPr="00EE79A5">
        <w:rPr>
          <w:lang w:val="en-US"/>
        </w:rPr>
        <w:t>Limits</w:t>
      </w:r>
      <w:r>
        <w:tab/>
      </w:r>
      <w:r>
        <w:fldChar w:fldCharType="begin"/>
      </w:r>
      <w:r>
        <w:instrText xml:space="preserve"> PAGEREF _Toc82447359 \h </w:instrText>
      </w:r>
      <w:r>
        <w:fldChar w:fldCharType="separate"/>
      </w:r>
      <w:r>
        <w:t>19</w:t>
      </w:r>
      <w:r>
        <w:fldChar w:fldCharType="end"/>
      </w:r>
    </w:p>
    <w:p w14:paraId="27FB638C" w14:textId="720EDF79" w:rsidR="007D7CF2" w:rsidRDefault="007D7CF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_Toc82447360 \h </w:instrText>
      </w:r>
      <w:r>
        <w:fldChar w:fldCharType="separate"/>
      </w:r>
      <w:r>
        <w:t>19</w:t>
      </w:r>
      <w:r>
        <w:fldChar w:fldCharType="end"/>
      </w:r>
    </w:p>
    <w:p w14:paraId="7226AC87" w14:textId="4630FAED" w:rsidR="007D7CF2" w:rsidRDefault="007D7CF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EE79A5">
        <w:rPr>
          <w:lang w:val="en-US" w:eastAsia="zh-CN"/>
        </w:rPr>
        <w:t>a</w:t>
      </w:r>
      <w:r>
        <w:t>ncillary equipment</w:t>
      </w:r>
      <w:r>
        <w:tab/>
      </w:r>
      <w:r>
        <w:fldChar w:fldCharType="begin"/>
      </w:r>
      <w:r>
        <w:instrText xml:space="preserve"> PAGEREF _Toc82447361 \h </w:instrText>
      </w:r>
      <w:r>
        <w:fldChar w:fldCharType="separate"/>
      </w:r>
      <w:r>
        <w:t>20</w:t>
      </w:r>
      <w:r>
        <w:fldChar w:fldCharType="end"/>
      </w:r>
    </w:p>
    <w:p w14:paraId="50B59980" w14:textId="07B13B11" w:rsidR="007D7CF2" w:rsidRDefault="007D7CF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_Toc82447362 \h </w:instrText>
      </w:r>
      <w:r>
        <w:fldChar w:fldCharType="separate"/>
      </w:r>
      <w:r>
        <w:t>20</w:t>
      </w:r>
      <w:r>
        <w:fldChar w:fldCharType="end"/>
      </w:r>
    </w:p>
    <w:p w14:paraId="61CE910D" w14:textId="609A8B97" w:rsidR="007D7CF2" w:rsidRDefault="007D7CF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_Toc82447363 \h </w:instrText>
      </w:r>
      <w:r>
        <w:fldChar w:fldCharType="separate"/>
      </w:r>
      <w:r>
        <w:t>20</w:t>
      </w:r>
      <w:r>
        <w:fldChar w:fldCharType="end"/>
      </w:r>
    </w:p>
    <w:p w14:paraId="4C9F797C" w14:textId="0153C391" w:rsidR="007D7CF2" w:rsidRDefault="007D7CF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_Toc82447364 \h </w:instrText>
      </w:r>
      <w:r>
        <w:fldChar w:fldCharType="separate"/>
      </w:r>
      <w:r>
        <w:t>20</w:t>
      </w:r>
      <w:r>
        <w:fldChar w:fldCharType="end"/>
      </w:r>
    </w:p>
    <w:p w14:paraId="1D047B1E" w14:textId="1F2CC19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_Toc82447365 \h </w:instrText>
      </w:r>
      <w:r>
        <w:fldChar w:fldCharType="separate"/>
      </w:r>
      <w:r>
        <w:t>20</w:t>
      </w:r>
      <w:r>
        <w:fldChar w:fldCharType="end"/>
      </w:r>
    </w:p>
    <w:p w14:paraId="4FF3E50C" w14:textId="5A5594DD" w:rsidR="007D7CF2" w:rsidRDefault="007D7CF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_Toc82447366 \h </w:instrText>
      </w:r>
      <w:r>
        <w:fldChar w:fldCharType="separate"/>
      </w:r>
      <w:r>
        <w:t>21</w:t>
      </w:r>
      <w:r>
        <w:fldChar w:fldCharType="end"/>
      </w:r>
    </w:p>
    <w:p w14:paraId="5AA6CB35" w14:textId="4E463DD7" w:rsidR="007D7CF2" w:rsidRDefault="007D7CF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_Toc82447367 \h </w:instrText>
      </w:r>
      <w:r>
        <w:fldChar w:fldCharType="separate"/>
      </w:r>
      <w:r>
        <w:t>21</w:t>
      </w:r>
      <w:r>
        <w:fldChar w:fldCharType="end"/>
      </w:r>
    </w:p>
    <w:p w14:paraId="4BCEA5E4" w14:textId="00E6D4FB" w:rsidR="007D7CF2" w:rsidRDefault="007D7CF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_Toc82447368 \h </w:instrText>
      </w:r>
      <w:r>
        <w:fldChar w:fldCharType="separate"/>
      </w:r>
      <w:r>
        <w:t>21</w:t>
      </w:r>
      <w:r>
        <w:fldChar w:fldCharType="end"/>
      </w:r>
    </w:p>
    <w:p w14:paraId="51BEFC69" w14:textId="5F03D16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_Toc82447369 \h </w:instrText>
      </w:r>
      <w:r>
        <w:fldChar w:fldCharType="separate"/>
      </w:r>
      <w:r>
        <w:t>21</w:t>
      </w:r>
      <w:r>
        <w:fldChar w:fldCharType="end"/>
      </w:r>
    </w:p>
    <w:p w14:paraId="26E62728" w14:textId="40910EAE" w:rsidR="007D7CF2" w:rsidRDefault="007D7CF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_Toc82447370 \h </w:instrText>
      </w:r>
      <w:r>
        <w:fldChar w:fldCharType="separate"/>
      </w:r>
      <w:r>
        <w:t>21</w:t>
      </w:r>
      <w:r>
        <w:fldChar w:fldCharType="end"/>
      </w:r>
    </w:p>
    <w:p w14:paraId="6678E94B" w14:textId="1451146C" w:rsidR="007D7CF2" w:rsidRDefault="007D7CF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_Toc82447371 \h </w:instrText>
      </w:r>
      <w:r>
        <w:fldChar w:fldCharType="separate"/>
      </w:r>
      <w:r>
        <w:t>21</w:t>
      </w:r>
      <w:r>
        <w:fldChar w:fldCharType="end"/>
      </w:r>
    </w:p>
    <w:p w14:paraId="479AD230" w14:textId="5F65DB58" w:rsidR="007D7CF2" w:rsidRDefault="007D7CF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_Toc82447372 \h </w:instrText>
      </w:r>
      <w:r>
        <w:fldChar w:fldCharType="separate"/>
      </w:r>
      <w:r>
        <w:t>21</w:t>
      </w:r>
      <w:r>
        <w:fldChar w:fldCharType="end"/>
      </w:r>
    </w:p>
    <w:p w14:paraId="197E6384" w14:textId="3198D11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_Toc82447373 \h </w:instrText>
      </w:r>
      <w:r>
        <w:fldChar w:fldCharType="separate"/>
      </w:r>
      <w:r>
        <w:t>22</w:t>
      </w:r>
      <w:r>
        <w:fldChar w:fldCharType="end"/>
      </w:r>
    </w:p>
    <w:p w14:paraId="20BC7DE5" w14:textId="27FB533B" w:rsidR="007D7CF2" w:rsidRDefault="007D7CF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_Toc82447374 \h </w:instrText>
      </w:r>
      <w:r>
        <w:fldChar w:fldCharType="separate"/>
      </w:r>
      <w:r>
        <w:t>22</w:t>
      </w:r>
      <w:r>
        <w:fldChar w:fldCharType="end"/>
      </w:r>
    </w:p>
    <w:p w14:paraId="7A3683D8" w14:textId="3FB20A18" w:rsidR="007D7CF2" w:rsidRDefault="007D7CF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_Toc82447375 \h </w:instrText>
      </w:r>
      <w:r>
        <w:fldChar w:fldCharType="separate"/>
      </w:r>
      <w:r>
        <w:t>22</w:t>
      </w:r>
      <w:r>
        <w:fldChar w:fldCharType="end"/>
      </w:r>
    </w:p>
    <w:p w14:paraId="186CE484" w14:textId="7677AFAD" w:rsidR="007D7CF2" w:rsidRDefault="007D7CF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_Toc82447376 \h </w:instrText>
      </w:r>
      <w:r>
        <w:fldChar w:fldCharType="separate"/>
      </w:r>
      <w:r>
        <w:t>22</w:t>
      </w:r>
      <w:r>
        <w:fldChar w:fldCharType="end"/>
      </w:r>
    </w:p>
    <w:p w14:paraId="248756EC" w14:textId="78FE67BB"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_Toc82447377 \h </w:instrText>
      </w:r>
      <w:r>
        <w:fldChar w:fldCharType="separate"/>
      </w:r>
      <w:r>
        <w:t>22</w:t>
      </w:r>
      <w:r>
        <w:fldChar w:fldCharType="end"/>
      </w:r>
    </w:p>
    <w:p w14:paraId="771E73B2" w14:textId="43C9AAD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lastRenderedPageBreak/>
        <w:t>8</w:t>
      </w:r>
      <w:r>
        <w:t>.</w:t>
      </w:r>
      <w:r w:rsidRPr="00EE79A5">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_Toc82447378 \h </w:instrText>
      </w:r>
      <w:r>
        <w:fldChar w:fldCharType="separate"/>
      </w:r>
      <w:r>
        <w:t>22</w:t>
      </w:r>
      <w:r>
        <w:fldChar w:fldCharType="end"/>
      </w:r>
    </w:p>
    <w:p w14:paraId="66497D4E" w14:textId="1225B7BC"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9</w:t>
      </w:r>
      <w:r>
        <w:rPr>
          <w:rFonts w:asciiTheme="minorHAnsi" w:eastAsiaTheme="minorEastAsia" w:hAnsiTheme="minorHAnsi" w:cstheme="minorBidi"/>
          <w:szCs w:val="22"/>
          <w:lang w:eastAsia="en-GB"/>
        </w:rPr>
        <w:tab/>
      </w:r>
      <w:r w:rsidRPr="00EE79A5">
        <w:rPr>
          <w:rFonts w:eastAsia="SimSun"/>
          <w:lang w:val="en-US" w:eastAsia="zh-CN"/>
        </w:rPr>
        <w:t>Immunity</w:t>
      </w:r>
      <w:r>
        <w:tab/>
      </w:r>
      <w:r>
        <w:fldChar w:fldCharType="begin"/>
      </w:r>
      <w:r>
        <w:instrText xml:space="preserve"> PAGEREF _Toc82447379 \h </w:instrText>
      </w:r>
      <w:r>
        <w:fldChar w:fldCharType="separate"/>
      </w:r>
      <w:r>
        <w:t>22</w:t>
      </w:r>
      <w:r>
        <w:fldChar w:fldCharType="end"/>
      </w:r>
    </w:p>
    <w:p w14:paraId="2C590D1A" w14:textId="4B47CB45"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_Toc82447380 \h </w:instrText>
      </w:r>
      <w:r>
        <w:fldChar w:fldCharType="separate"/>
      </w:r>
      <w:r>
        <w:t>22</w:t>
      </w:r>
      <w:r>
        <w:fldChar w:fldCharType="end"/>
      </w:r>
    </w:p>
    <w:p w14:paraId="6F586A45" w14:textId="7DCF06FB"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EE79A5">
        <w:rPr>
          <w:lang w:val="en-US" w:eastAsia="zh-CN"/>
        </w:rPr>
        <w:t xml:space="preserve"> (80 MHz - 6000 MHz)</w:t>
      </w:r>
      <w:r>
        <w:tab/>
      </w:r>
      <w:r>
        <w:fldChar w:fldCharType="begin"/>
      </w:r>
      <w:r>
        <w:instrText xml:space="preserve"> PAGEREF _Toc82447381 \h </w:instrText>
      </w:r>
      <w:r>
        <w:fldChar w:fldCharType="separate"/>
      </w:r>
      <w:r>
        <w:t>23</w:t>
      </w:r>
      <w:r>
        <w:fldChar w:fldCharType="end"/>
      </w:r>
    </w:p>
    <w:p w14:paraId="2DF1D260" w14:textId="7F2813F6" w:rsidR="007D7CF2" w:rsidRDefault="007D7CF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_Toc82447382 \h </w:instrText>
      </w:r>
      <w:r>
        <w:fldChar w:fldCharType="separate"/>
      </w:r>
      <w:r>
        <w:t>23</w:t>
      </w:r>
      <w:r>
        <w:fldChar w:fldCharType="end"/>
      </w:r>
    </w:p>
    <w:p w14:paraId="312089B6" w14:textId="02C665D9" w:rsidR="007D7CF2" w:rsidRDefault="007D7CF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_Toc82447383 \h </w:instrText>
      </w:r>
      <w:r>
        <w:fldChar w:fldCharType="separate"/>
      </w:r>
      <w:r>
        <w:t>23</w:t>
      </w:r>
      <w:r>
        <w:fldChar w:fldCharType="end"/>
      </w:r>
    </w:p>
    <w:p w14:paraId="484FE6FB" w14:textId="76EA4B34" w:rsidR="007D7CF2" w:rsidRDefault="007D7CF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_Toc82447384 \h </w:instrText>
      </w:r>
      <w:r>
        <w:fldChar w:fldCharType="separate"/>
      </w:r>
      <w:r>
        <w:t>25</w:t>
      </w:r>
      <w:r>
        <w:fldChar w:fldCharType="end"/>
      </w:r>
    </w:p>
    <w:p w14:paraId="3C5CF92F" w14:textId="2A2DFA56"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_Toc82447385 \h </w:instrText>
      </w:r>
      <w:r>
        <w:fldChar w:fldCharType="separate"/>
      </w:r>
      <w:r>
        <w:t>25</w:t>
      </w:r>
      <w:r>
        <w:fldChar w:fldCharType="end"/>
      </w:r>
    </w:p>
    <w:p w14:paraId="55D05D49" w14:textId="2E8EDC14" w:rsidR="007D7CF2" w:rsidRDefault="007D7CF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_Toc82447386 \h </w:instrText>
      </w:r>
      <w:r>
        <w:fldChar w:fldCharType="separate"/>
      </w:r>
      <w:r>
        <w:t>25</w:t>
      </w:r>
      <w:r>
        <w:fldChar w:fldCharType="end"/>
      </w:r>
    </w:p>
    <w:p w14:paraId="359791DC" w14:textId="58C93A9D" w:rsidR="007D7CF2" w:rsidRDefault="007D7CF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_Toc82447387 \h </w:instrText>
      </w:r>
      <w:r>
        <w:fldChar w:fldCharType="separate"/>
      </w:r>
      <w:r>
        <w:t>26</w:t>
      </w:r>
      <w:r>
        <w:fldChar w:fldCharType="end"/>
      </w:r>
    </w:p>
    <w:p w14:paraId="12C384AF" w14:textId="47648072" w:rsidR="007D7CF2" w:rsidRDefault="007D7CF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_Toc82447388 \h </w:instrText>
      </w:r>
      <w:r>
        <w:fldChar w:fldCharType="separate"/>
      </w:r>
      <w:r>
        <w:t>26</w:t>
      </w:r>
      <w:r>
        <w:fldChar w:fldCharType="end"/>
      </w:r>
    </w:p>
    <w:p w14:paraId="71C5E64B" w14:textId="59F8892F"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_Toc82447389 \h </w:instrText>
      </w:r>
      <w:r>
        <w:fldChar w:fldCharType="separate"/>
      </w:r>
      <w:r>
        <w:t>26</w:t>
      </w:r>
      <w:r>
        <w:fldChar w:fldCharType="end"/>
      </w:r>
    </w:p>
    <w:p w14:paraId="5020B857" w14:textId="04A764F7" w:rsidR="007D7CF2" w:rsidRDefault="007D7CF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_Toc82447390 \h </w:instrText>
      </w:r>
      <w:r>
        <w:fldChar w:fldCharType="separate"/>
      </w:r>
      <w:r>
        <w:t>26</w:t>
      </w:r>
      <w:r>
        <w:fldChar w:fldCharType="end"/>
      </w:r>
    </w:p>
    <w:p w14:paraId="124CCD6E" w14:textId="4912C03F" w:rsidR="007D7CF2" w:rsidRDefault="007D7CF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_Toc82447391 \h </w:instrText>
      </w:r>
      <w:r>
        <w:fldChar w:fldCharType="separate"/>
      </w:r>
      <w:r>
        <w:t>26</w:t>
      </w:r>
      <w:r>
        <w:fldChar w:fldCharType="end"/>
      </w:r>
    </w:p>
    <w:p w14:paraId="2771B70D" w14:textId="516AFAB1" w:rsidR="007D7CF2" w:rsidRDefault="007D7CF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_Toc82447392 \h </w:instrText>
      </w:r>
      <w:r>
        <w:fldChar w:fldCharType="separate"/>
      </w:r>
      <w:r>
        <w:t>26</w:t>
      </w:r>
      <w:r>
        <w:fldChar w:fldCharType="end"/>
      </w:r>
    </w:p>
    <w:p w14:paraId="50882924" w14:textId="66D0487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EE79A5">
        <w:rPr>
          <w:rFonts w:eastAsia="SimSun"/>
          <w:lang w:val="en-US" w:eastAsia="zh-CN"/>
        </w:rPr>
        <w:t>)</w:t>
      </w:r>
      <w:r>
        <w:tab/>
      </w:r>
      <w:r>
        <w:fldChar w:fldCharType="begin"/>
      </w:r>
      <w:r>
        <w:instrText xml:space="preserve"> PAGEREF _Toc82447393 \h </w:instrText>
      </w:r>
      <w:r>
        <w:fldChar w:fldCharType="separate"/>
      </w:r>
      <w:r>
        <w:t>27</w:t>
      </w:r>
      <w:r>
        <w:fldChar w:fldCharType="end"/>
      </w:r>
    </w:p>
    <w:p w14:paraId="129F257E" w14:textId="51A20D4F" w:rsidR="007D7CF2" w:rsidRDefault="007D7CF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_Toc82447394 \h </w:instrText>
      </w:r>
      <w:r>
        <w:fldChar w:fldCharType="separate"/>
      </w:r>
      <w:r>
        <w:t>27</w:t>
      </w:r>
      <w:r>
        <w:fldChar w:fldCharType="end"/>
      </w:r>
    </w:p>
    <w:p w14:paraId="7E6E1D53" w14:textId="1EB74660" w:rsidR="007D7CF2" w:rsidRDefault="007D7CF2">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_Toc82447395 \h </w:instrText>
      </w:r>
      <w:r>
        <w:fldChar w:fldCharType="separate"/>
      </w:r>
      <w:r>
        <w:t>27</w:t>
      </w:r>
      <w:r>
        <w:fldChar w:fldCharType="end"/>
      </w:r>
    </w:p>
    <w:p w14:paraId="6167EF16" w14:textId="02F7E733" w:rsidR="007D7CF2" w:rsidRDefault="007D7CF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_Toc82447396 \h </w:instrText>
      </w:r>
      <w:r>
        <w:fldChar w:fldCharType="separate"/>
      </w:r>
      <w:r>
        <w:t>27</w:t>
      </w:r>
      <w:r>
        <w:fldChar w:fldCharType="end"/>
      </w:r>
    </w:p>
    <w:p w14:paraId="6B4C1B98" w14:textId="12F6D3E8"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_Toc82447397 \h </w:instrText>
      </w:r>
      <w:r>
        <w:fldChar w:fldCharType="separate"/>
      </w:r>
      <w:r>
        <w:t>27</w:t>
      </w:r>
      <w:r>
        <w:fldChar w:fldCharType="end"/>
      </w:r>
    </w:p>
    <w:p w14:paraId="61CB990B" w14:textId="4CD72F8C" w:rsidR="007D7CF2" w:rsidRDefault="007D7CF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_Toc82447398 \h </w:instrText>
      </w:r>
      <w:r>
        <w:fldChar w:fldCharType="separate"/>
      </w:r>
      <w:r>
        <w:t>28</w:t>
      </w:r>
      <w:r>
        <w:fldChar w:fldCharType="end"/>
      </w:r>
    </w:p>
    <w:p w14:paraId="5ABB1A87" w14:textId="1B835E55" w:rsidR="007D7CF2" w:rsidRDefault="007D7CF2">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_Toc82447399 \h </w:instrText>
      </w:r>
      <w:r>
        <w:fldChar w:fldCharType="separate"/>
      </w:r>
      <w:r>
        <w:t>28</w:t>
      </w:r>
      <w:r>
        <w:fldChar w:fldCharType="end"/>
      </w:r>
    </w:p>
    <w:p w14:paraId="56F59D96" w14:textId="1AC6FDB0" w:rsidR="007D7CF2" w:rsidRDefault="007D7CF2">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_Toc82447400 \h </w:instrText>
      </w:r>
      <w:r>
        <w:fldChar w:fldCharType="separate"/>
      </w:r>
      <w:r>
        <w:t>28</w:t>
      </w:r>
      <w:r>
        <w:fldChar w:fldCharType="end"/>
      </w:r>
    </w:p>
    <w:p w14:paraId="27AB5697" w14:textId="1B77E6D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_Toc82447401 \h </w:instrText>
      </w:r>
      <w:r>
        <w:fldChar w:fldCharType="separate"/>
      </w:r>
      <w:r>
        <w:t>28</w:t>
      </w:r>
      <w:r>
        <w:fldChar w:fldCharType="end"/>
      </w:r>
    </w:p>
    <w:p w14:paraId="7325A330" w14:textId="5926FC83" w:rsidR="007D7CF2" w:rsidRDefault="007D7CF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_Toc82447402 \h </w:instrText>
      </w:r>
      <w:r>
        <w:fldChar w:fldCharType="separate"/>
      </w:r>
      <w:r>
        <w:t>28</w:t>
      </w:r>
      <w:r>
        <w:fldChar w:fldCharType="end"/>
      </w:r>
    </w:p>
    <w:p w14:paraId="05F25B75" w14:textId="1399662C" w:rsidR="007D7CF2" w:rsidRDefault="007D7CF2">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_Toc82447403 \h </w:instrText>
      </w:r>
      <w:r>
        <w:fldChar w:fldCharType="separate"/>
      </w:r>
      <w:r>
        <w:t>28</w:t>
      </w:r>
      <w:r>
        <w:fldChar w:fldCharType="end"/>
      </w:r>
    </w:p>
    <w:p w14:paraId="3DAB4416" w14:textId="081E093E" w:rsidR="007D7CF2" w:rsidRDefault="007D7CF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_Toc82447404 \h </w:instrText>
      </w:r>
      <w:r>
        <w:fldChar w:fldCharType="separate"/>
      </w:r>
      <w:r>
        <w:t>29</w:t>
      </w:r>
      <w:r>
        <w:fldChar w:fldCharType="end"/>
      </w:r>
    </w:p>
    <w:p w14:paraId="6E5FDCC0" w14:textId="2674D54B" w:rsidR="007D7CF2" w:rsidRDefault="007D7CF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_Toc82447405 \h </w:instrText>
      </w:r>
      <w:r>
        <w:fldChar w:fldCharType="separate"/>
      </w:r>
      <w:r>
        <w:t>29</w:t>
      </w:r>
      <w:r>
        <w:fldChar w:fldCharType="end"/>
      </w:r>
    </w:p>
    <w:p w14:paraId="6EA4AD01" w14:textId="66E388AB" w:rsidR="007D7CF2" w:rsidRDefault="007D7CF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_Toc82447406 \h </w:instrText>
      </w:r>
      <w:r>
        <w:fldChar w:fldCharType="separate"/>
      </w:r>
      <w:r>
        <w:t>29</w:t>
      </w:r>
      <w:r>
        <w:fldChar w:fldCharType="end"/>
      </w:r>
    </w:p>
    <w:p w14:paraId="3E8DF7EC" w14:textId="78A87584" w:rsidR="007D7CF2" w:rsidRDefault="007D7CF2">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_Toc82447407 \h </w:instrText>
      </w:r>
      <w:r>
        <w:fldChar w:fldCharType="separate"/>
      </w:r>
      <w:r>
        <w:t>29</w:t>
      </w:r>
      <w:r>
        <w:fldChar w:fldCharType="end"/>
      </w:r>
    </w:p>
    <w:p w14:paraId="676CFC9D" w14:textId="307E529A" w:rsidR="007D7CF2" w:rsidRDefault="007D7CF2">
      <w:pPr>
        <w:pStyle w:val="TOC8"/>
        <w:rPr>
          <w:rFonts w:asciiTheme="minorHAnsi" w:eastAsiaTheme="minorEastAsia" w:hAnsiTheme="minorHAnsi" w:cstheme="minorBidi"/>
          <w:b w:val="0"/>
          <w:szCs w:val="22"/>
          <w:lang w:eastAsia="en-GB"/>
        </w:rPr>
      </w:pPr>
      <w:r>
        <w:t xml:space="preserve">Annex </w:t>
      </w:r>
      <w:r w:rsidRPr="00EE79A5">
        <w:rPr>
          <w:rFonts w:eastAsia="SimSun"/>
          <w:lang w:val="en-US" w:eastAsia="zh-CN"/>
        </w:rPr>
        <w:t>A</w:t>
      </w:r>
      <w:r>
        <w:t xml:space="preserve"> (informative): Change history</w:t>
      </w:r>
      <w:r>
        <w:tab/>
      </w:r>
      <w:r>
        <w:fldChar w:fldCharType="begin"/>
      </w:r>
      <w:r>
        <w:instrText xml:space="preserve"> PAGEREF _Toc82447408 \h </w:instrText>
      </w:r>
      <w:r>
        <w:fldChar w:fldCharType="separate"/>
      </w:r>
      <w:r>
        <w:t>29</w:t>
      </w:r>
      <w:r>
        <w:fldChar w:fldCharType="end"/>
      </w:r>
    </w:p>
    <w:p w14:paraId="78FD7CC9" w14:textId="656872F8" w:rsidR="00080512" w:rsidRPr="00B558CC" w:rsidRDefault="007D7CF2">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End w:id="14"/>
      <w:r w:rsidRPr="00B558CC">
        <w:lastRenderedPageBreak/>
        <w:t>Foreword</w:t>
      </w:r>
      <w:bookmarkEnd w:id="15"/>
      <w:bookmarkEnd w:id="16"/>
      <w:bookmarkEnd w:id="17"/>
      <w:bookmarkEnd w:id="18"/>
      <w:bookmarkEnd w:id="19"/>
      <w:bookmarkEnd w:id="20"/>
      <w:bookmarkEnd w:id="21"/>
      <w:bookmarkEnd w:id="22"/>
    </w:p>
    <w:p w14:paraId="78FD7CCB" w14:textId="77777777" w:rsidR="00080512" w:rsidRPr="00B558CC" w:rsidRDefault="00080512">
      <w:r w:rsidRPr="00B558CC">
        <w:t xml:space="preserve">This Technical </w:t>
      </w:r>
      <w:bookmarkStart w:id="23" w:name="spectype3"/>
      <w:r w:rsidRPr="00B558CC">
        <w:t>Specification</w:t>
      </w:r>
      <w:bookmarkEnd w:id="23"/>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4" w:name="introduction"/>
      <w:bookmarkStart w:id="25" w:name="scope"/>
      <w:bookmarkStart w:id="26" w:name="_Toc49507496"/>
      <w:bookmarkStart w:id="27" w:name="_Toc53218984"/>
      <w:bookmarkStart w:id="28" w:name="_Toc53219691"/>
      <w:bookmarkStart w:id="29" w:name="_Toc53220134"/>
      <w:bookmarkStart w:id="30" w:name="_Toc61184186"/>
      <w:bookmarkStart w:id="31" w:name="_Toc74643015"/>
      <w:bookmarkStart w:id="32" w:name="_Toc76541633"/>
      <w:bookmarkStart w:id="33" w:name="_Toc76541718"/>
      <w:bookmarkStart w:id="34" w:name="_Toc82447326"/>
      <w:bookmarkStart w:id="35" w:name="_Toc2086435"/>
      <w:bookmarkEnd w:id="24"/>
      <w:bookmarkEnd w:id="25"/>
      <w:r w:rsidRPr="00B558CC">
        <w:t>1</w:t>
      </w:r>
      <w:r w:rsidRPr="00B558CC">
        <w:tab/>
        <w:t>Scope</w:t>
      </w:r>
      <w:bookmarkStart w:id="36" w:name="_Toc354565179"/>
      <w:bookmarkEnd w:id="26"/>
      <w:bookmarkEnd w:id="27"/>
      <w:bookmarkEnd w:id="28"/>
      <w:bookmarkEnd w:id="29"/>
      <w:bookmarkEnd w:id="30"/>
      <w:bookmarkEnd w:id="31"/>
      <w:bookmarkEnd w:id="32"/>
      <w:bookmarkEnd w:id="33"/>
      <w:bookmarkEnd w:id="34"/>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37" w:name="_Toc47081113"/>
      <w:bookmarkStart w:id="38" w:name="_Toc49507497"/>
      <w:bookmarkStart w:id="39" w:name="_Toc53218985"/>
      <w:bookmarkStart w:id="40" w:name="_Toc53219692"/>
      <w:bookmarkStart w:id="41" w:name="_Toc53220135"/>
      <w:bookmarkStart w:id="42" w:name="_Toc61184187"/>
      <w:bookmarkStart w:id="43" w:name="_Toc74643016"/>
      <w:bookmarkStart w:id="44" w:name="_Toc76541634"/>
      <w:bookmarkStart w:id="45" w:name="_Toc76541719"/>
      <w:bookmarkStart w:id="46" w:name="_Toc82447327"/>
      <w:r w:rsidRPr="00B558CC">
        <w:t>2</w:t>
      </w:r>
      <w:r w:rsidRPr="00B558CC">
        <w:tab/>
        <w:t>References</w:t>
      </w:r>
      <w:bookmarkEnd w:id="36"/>
      <w:bookmarkEnd w:id="37"/>
      <w:bookmarkEnd w:id="38"/>
      <w:bookmarkEnd w:id="39"/>
      <w:bookmarkEnd w:id="40"/>
      <w:bookmarkEnd w:id="41"/>
      <w:bookmarkEnd w:id="42"/>
      <w:bookmarkEnd w:id="43"/>
      <w:bookmarkEnd w:id="44"/>
      <w:bookmarkEnd w:id="45"/>
      <w:bookmarkEnd w:id="46"/>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47" w:name="OLE_LINK3"/>
      <w:bookmarkStart w:id="48" w:name="OLE_LINK2"/>
      <w:bookmarkStart w:id="49" w:name="OLE_LINK1"/>
      <w:bookmarkStart w:id="50"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47"/>
    <w:bookmarkEnd w:id="48"/>
    <w:bookmarkEnd w:id="49"/>
    <w:bookmarkEnd w:id="50"/>
    <w:p w14:paraId="78FD7CF4" w14:textId="77777777" w:rsidR="00B558CC" w:rsidRPr="00B558CC" w:rsidRDefault="00B558CC" w:rsidP="00B558CC">
      <w:pPr>
        <w:pStyle w:val="EX"/>
      </w:pPr>
      <w:r w:rsidRPr="00B558CC">
        <w:t>[1]</w:t>
      </w:r>
      <w:r w:rsidRPr="00B558CC">
        <w:tab/>
        <w:t>3GPP TR 21.905: "Vocabulary for 3GPP Specifications"</w:t>
      </w:r>
      <w:bookmarkStart w:id="51"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52" w:name="_Toc47081114"/>
      <w:bookmarkStart w:id="53" w:name="_Toc49507498"/>
      <w:bookmarkStart w:id="54" w:name="_Toc53218986"/>
      <w:bookmarkStart w:id="55" w:name="_Toc53219693"/>
      <w:bookmarkStart w:id="56" w:name="_Toc53220136"/>
      <w:bookmarkStart w:id="57" w:name="_Toc61184188"/>
      <w:bookmarkStart w:id="58" w:name="_Toc74643017"/>
      <w:bookmarkStart w:id="59" w:name="_Toc76541635"/>
      <w:bookmarkStart w:id="60" w:name="_Toc76541720"/>
      <w:bookmarkStart w:id="61" w:name="_Toc82447328"/>
      <w:r w:rsidRPr="00B558CC">
        <w:t>3</w:t>
      </w:r>
      <w:r w:rsidRPr="00B558CC">
        <w:tab/>
        <w:t>Definitions, symbols and abbreviations</w:t>
      </w:r>
      <w:bookmarkEnd w:id="51"/>
      <w:bookmarkEnd w:id="52"/>
      <w:bookmarkEnd w:id="53"/>
      <w:bookmarkEnd w:id="54"/>
      <w:bookmarkEnd w:id="55"/>
      <w:bookmarkEnd w:id="56"/>
      <w:bookmarkEnd w:id="57"/>
      <w:bookmarkEnd w:id="58"/>
      <w:bookmarkEnd w:id="59"/>
      <w:bookmarkEnd w:id="60"/>
      <w:bookmarkEnd w:id="61"/>
    </w:p>
    <w:p w14:paraId="78FD7D0C" w14:textId="77777777" w:rsidR="00B558CC" w:rsidRPr="00B558CC" w:rsidRDefault="00B558CC" w:rsidP="008C3760">
      <w:pPr>
        <w:pStyle w:val="Heading2"/>
      </w:pPr>
      <w:bookmarkStart w:id="62" w:name="_Toc354565181"/>
      <w:bookmarkStart w:id="63" w:name="_Toc47081115"/>
      <w:bookmarkStart w:id="64" w:name="_Toc49507499"/>
      <w:bookmarkStart w:id="65" w:name="_Toc53218987"/>
      <w:bookmarkStart w:id="66" w:name="_Toc53219694"/>
      <w:bookmarkStart w:id="67" w:name="_Toc53220137"/>
      <w:bookmarkStart w:id="68" w:name="_Toc61184189"/>
      <w:bookmarkStart w:id="69" w:name="_Toc74643018"/>
      <w:bookmarkStart w:id="70" w:name="_Toc76541636"/>
      <w:bookmarkStart w:id="71" w:name="_Toc76541721"/>
      <w:bookmarkStart w:id="72" w:name="_Toc82447329"/>
      <w:r w:rsidRPr="00B558CC">
        <w:t>3.1</w:t>
      </w:r>
      <w:r w:rsidRPr="00B558CC">
        <w:tab/>
        <w:t>Definitions</w:t>
      </w:r>
      <w:bookmarkEnd w:id="62"/>
      <w:bookmarkEnd w:id="63"/>
      <w:bookmarkEnd w:id="64"/>
      <w:bookmarkEnd w:id="65"/>
      <w:bookmarkEnd w:id="66"/>
      <w:bookmarkEnd w:id="67"/>
      <w:bookmarkEnd w:id="68"/>
      <w:bookmarkEnd w:id="69"/>
      <w:bookmarkEnd w:id="70"/>
      <w:bookmarkEnd w:id="71"/>
      <w:bookmarkEnd w:id="7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73" w:name="_MON_1631609652"/>
      <w:bookmarkStart w:id="74" w:name="_1576657865"/>
      <w:bookmarkEnd w:id="73"/>
      <w:bookmarkEnd w:id="7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75" w:name="_Toc354565182"/>
      <w:bookmarkStart w:id="76" w:name="_Toc47081116"/>
      <w:bookmarkStart w:id="77" w:name="_Toc49507500"/>
      <w:bookmarkStart w:id="78" w:name="_Toc53218988"/>
      <w:bookmarkStart w:id="79" w:name="_Toc53219695"/>
      <w:bookmarkStart w:id="80" w:name="_Toc53220138"/>
      <w:bookmarkStart w:id="81" w:name="_Toc61184190"/>
      <w:bookmarkStart w:id="82" w:name="_Toc74643019"/>
      <w:bookmarkStart w:id="83" w:name="_Toc76541637"/>
      <w:bookmarkStart w:id="84" w:name="_Toc76541722"/>
      <w:bookmarkStart w:id="85" w:name="_Toc82447330"/>
      <w:r w:rsidRPr="00B558CC">
        <w:t>3.2</w:t>
      </w:r>
      <w:r w:rsidRPr="00B558CC">
        <w:tab/>
        <w:t>Symbols</w:t>
      </w:r>
      <w:bookmarkEnd w:id="75"/>
      <w:bookmarkEnd w:id="76"/>
      <w:bookmarkEnd w:id="77"/>
      <w:bookmarkEnd w:id="78"/>
      <w:bookmarkEnd w:id="79"/>
      <w:bookmarkEnd w:id="80"/>
      <w:bookmarkEnd w:id="81"/>
      <w:bookmarkEnd w:id="82"/>
      <w:bookmarkEnd w:id="83"/>
      <w:bookmarkEnd w:id="84"/>
      <w:bookmarkEnd w:id="85"/>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8FD7D2D" w14:textId="77777777"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86" w:name="_Toc47081117"/>
      <w:bookmarkStart w:id="87" w:name="_Toc354565183"/>
      <w:bookmarkStart w:id="88" w:name="_Toc49507501"/>
      <w:bookmarkStart w:id="89" w:name="_Toc53218989"/>
      <w:bookmarkStart w:id="90" w:name="_Toc53219696"/>
      <w:bookmarkStart w:id="91" w:name="_Toc53220139"/>
      <w:bookmarkStart w:id="92" w:name="_Toc61184191"/>
      <w:bookmarkStart w:id="93" w:name="_Toc74643020"/>
      <w:bookmarkStart w:id="94" w:name="_Toc76541638"/>
      <w:bookmarkStart w:id="95" w:name="_Toc76541723"/>
      <w:bookmarkStart w:id="96" w:name="_Toc82447331"/>
      <w:r w:rsidRPr="00EE5FAA">
        <w:t>3.3</w:t>
      </w:r>
      <w:r w:rsidRPr="00EE5FAA">
        <w:tab/>
        <w:t>Abbreviations</w:t>
      </w:r>
      <w:bookmarkEnd w:id="86"/>
      <w:bookmarkEnd w:id="87"/>
      <w:bookmarkEnd w:id="88"/>
      <w:bookmarkEnd w:id="89"/>
      <w:bookmarkEnd w:id="90"/>
      <w:bookmarkEnd w:id="91"/>
      <w:bookmarkEnd w:id="92"/>
      <w:bookmarkEnd w:id="93"/>
      <w:bookmarkEnd w:id="94"/>
      <w:bookmarkEnd w:id="95"/>
      <w:bookmarkEnd w:id="96"/>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lastRenderedPageBreak/>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97" w:name="_Toc354565184"/>
      <w:bookmarkStart w:id="98" w:name="_Toc49507502"/>
      <w:bookmarkStart w:id="99" w:name="_Toc47081118"/>
      <w:bookmarkStart w:id="100" w:name="_Toc53218990"/>
      <w:bookmarkStart w:id="101" w:name="_Toc53219697"/>
      <w:bookmarkStart w:id="102" w:name="_Toc53220140"/>
      <w:bookmarkStart w:id="103" w:name="_Toc61184192"/>
      <w:bookmarkStart w:id="104" w:name="_Toc74643021"/>
      <w:bookmarkStart w:id="105" w:name="_Toc76541639"/>
      <w:bookmarkStart w:id="106" w:name="_Toc76541724"/>
      <w:bookmarkStart w:id="107" w:name="_Toc82447332"/>
      <w:r w:rsidRPr="00EE5FAA">
        <w:t>4</w:t>
      </w:r>
      <w:r w:rsidRPr="00EE5FAA">
        <w:tab/>
      </w:r>
      <w:r w:rsidRPr="00EE5FAA">
        <w:rPr>
          <w:szCs w:val="22"/>
          <w:lang w:val="en-US" w:eastAsia="zh-CN"/>
        </w:rPr>
        <w:t>Test conditions</w:t>
      </w:r>
      <w:bookmarkEnd w:id="97"/>
      <w:bookmarkEnd w:id="98"/>
      <w:bookmarkEnd w:id="99"/>
      <w:bookmarkEnd w:id="100"/>
      <w:bookmarkEnd w:id="101"/>
      <w:bookmarkEnd w:id="102"/>
      <w:bookmarkEnd w:id="103"/>
      <w:bookmarkEnd w:id="104"/>
      <w:bookmarkEnd w:id="105"/>
      <w:bookmarkEnd w:id="106"/>
      <w:bookmarkEnd w:id="107"/>
    </w:p>
    <w:p w14:paraId="78FD7D50" w14:textId="77777777" w:rsidR="00B558CC" w:rsidRPr="00EE5FAA" w:rsidRDefault="00B558CC" w:rsidP="00B558CC">
      <w:pPr>
        <w:pStyle w:val="Heading2"/>
      </w:pPr>
      <w:bookmarkStart w:id="108" w:name="_Toc47081119"/>
      <w:bookmarkStart w:id="109" w:name="_Toc354565185"/>
      <w:bookmarkStart w:id="110" w:name="_Toc49507503"/>
      <w:bookmarkStart w:id="111" w:name="_Toc53218991"/>
      <w:bookmarkStart w:id="112" w:name="_Toc53219698"/>
      <w:bookmarkStart w:id="113" w:name="_Toc53220141"/>
      <w:bookmarkStart w:id="114" w:name="_Toc61184193"/>
      <w:bookmarkStart w:id="115" w:name="_Toc74643022"/>
      <w:bookmarkStart w:id="116" w:name="_Toc76541640"/>
      <w:bookmarkStart w:id="117" w:name="_Toc76541725"/>
      <w:bookmarkStart w:id="118" w:name="_Toc82447333"/>
      <w:r w:rsidRPr="00EE5FAA">
        <w:t>4.1</w:t>
      </w:r>
      <w:r w:rsidRPr="00EE5FAA">
        <w:tab/>
      </w:r>
      <w:r w:rsidRPr="00EE5FAA">
        <w:rPr>
          <w:lang w:val="en-US" w:eastAsia="zh-CN"/>
        </w:rPr>
        <w:t>General</w:t>
      </w:r>
      <w:bookmarkEnd w:id="108"/>
      <w:bookmarkEnd w:id="109"/>
      <w:bookmarkEnd w:id="110"/>
      <w:bookmarkEnd w:id="111"/>
      <w:bookmarkEnd w:id="112"/>
      <w:bookmarkEnd w:id="113"/>
      <w:bookmarkEnd w:id="114"/>
      <w:bookmarkEnd w:id="115"/>
      <w:bookmarkEnd w:id="116"/>
      <w:bookmarkEnd w:id="117"/>
      <w:bookmarkEnd w:id="118"/>
    </w:p>
    <w:p w14:paraId="78FD7D51" w14:textId="77777777" w:rsidR="00EE5FAA" w:rsidRPr="00EE5FAA" w:rsidRDefault="00EE5FAA" w:rsidP="00EE5FAA">
      <w:bookmarkStart w:id="119" w:name="_Toc354565186"/>
      <w:bookmarkStart w:id="120" w:name="_Toc47081120"/>
      <w:bookmarkStart w:id="121" w:name="_Toc49507504"/>
      <w:bookmarkStart w:id="122" w:name="_Toc53218992"/>
      <w:bookmarkStart w:id="123" w:name="_Toc53219699"/>
      <w:bookmarkStart w:id="124"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125" w:name="_Toc61184194"/>
      <w:bookmarkStart w:id="126" w:name="_Toc74643023"/>
      <w:bookmarkStart w:id="127" w:name="_Toc76541641"/>
      <w:bookmarkStart w:id="128" w:name="_Toc76541726"/>
      <w:bookmarkStart w:id="129" w:name="_Toc82447334"/>
      <w:r w:rsidRPr="00EE5FAA">
        <w:t>4.2</w:t>
      </w:r>
      <w:r w:rsidRPr="00EE5FAA">
        <w:tab/>
      </w:r>
      <w:bookmarkEnd w:id="119"/>
      <w:r w:rsidRPr="00EE5FAA">
        <w:t>Arrangements for establishing a communication link</w:t>
      </w:r>
      <w:bookmarkEnd w:id="120"/>
      <w:bookmarkEnd w:id="121"/>
      <w:bookmarkEnd w:id="122"/>
      <w:bookmarkEnd w:id="123"/>
      <w:bookmarkEnd w:id="124"/>
      <w:bookmarkEnd w:id="125"/>
      <w:bookmarkEnd w:id="126"/>
      <w:bookmarkEnd w:id="127"/>
      <w:bookmarkEnd w:id="128"/>
      <w:bookmarkEnd w:id="129"/>
    </w:p>
    <w:p w14:paraId="78FD7D58" w14:textId="77777777" w:rsidR="00EE5FAA" w:rsidRPr="00EE5FAA" w:rsidRDefault="00EE5FAA" w:rsidP="00EE5FAA">
      <w:pPr>
        <w:rPr>
          <w:rFonts w:cs="v4.2.0"/>
        </w:rPr>
      </w:pPr>
      <w:bookmarkStart w:id="130" w:name="_Toc47081123"/>
      <w:bookmarkStart w:id="131" w:name="_Toc49507505"/>
      <w:bookmarkStart w:id="132" w:name="_Toc53218993"/>
      <w:bookmarkStart w:id="133" w:name="_Toc53219700"/>
      <w:bookmarkStart w:id="13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35" w:name="_Toc61184195"/>
      <w:bookmarkStart w:id="136" w:name="_Toc74643024"/>
      <w:bookmarkStart w:id="137" w:name="_Toc76541642"/>
      <w:bookmarkStart w:id="138" w:name="_Toc76541727"/>
      <w:bookmarkStart w:id="139" w:name="_Toc82447335"/>
      <w:r w:rsidRPr="00EE5FAA">
        <w:t>4.</w:t>
      </w:r>
      <w:r w:rsidRPr="00EE5FAA">
        <w:rPr>
          <w:rFonts w:eastAsia="SimSun"/>
          <w:lang w:val="en-US" w:eastAsia="zh-CN"/>
        </w:rPr>
        <w:t>3</w:t>
      </w:r>
      <w:r w:rsidRPr="00EE5FAA">
        <w:tab/>
        <w:t>Narrow band responses on receivers</w:t>
      </w:r>
      <w:bookmarkEnd w:id="130"/>
      <w:bookmarkEnd w:id="131"/>
      <w:bookmarkEnd w:id="132"/>
      <w:bookmarkEnd w:id="133"/>
      <w:bookmarkEnd w:id="134"/>
      <w:bookmarkEnd w:id="135"/>
      <w:bookmarkEnd w:id="136"/>
      <w:bookmarkEnd w:id="137"/>
      <w:bookmarkEnd w:id="138"/>
      <w:bookmarkEnd w:id="139"/>
    </w:p>
    <w:p w14:paraId="78FD7D62" w14:textId="77777777" w:rsidR="00EE5FAA" w:rsidRPr="00EE5FAA" w:rsidRDefault="00EE5FAA" w:rsidP="00EE5FAA">
      <w:pPr>
        <w:rPr>
          <w:rFonts w:cs="v4.2.0"/>
        </w:rPr>
      </w:pPr>
      <w:bookmarkStart w:id="140" w:name="_Toc47081126"/>
      <w:bookmarkStart w:id="141" w:name="_Toc49507506"/>
      <w:bookmarkStart w:id="142" w:name="_Toc53218994"/>
      <w:bookmarkStart w:id="143" w:name="_Toc53219701"/>
      <w:bookmarkStart w:id="144"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45" w:name="_Toc61184196"/>
      <w:bookmarkStart w:id="146" w:name="_Toc74643025"/>
      <w:bookmarkStart w:id="147" w:name="_Toc76541643"/>
      <w:bookmarkStart w:id="148" w:name="_Toc76541728"/>
      <w:bookmarkStart w:id="149" w:name="_Toc82447336"/>
      <w:r w:rsidRPr="00EE5FAA">
        <w:t>4.</w:t>
      </w:r>
      <w:r w:rsidRPr="00EE5FAA">
        <w:rPr>
          <w:rFonts w:eastAsia="SimSun"/>
          <w:lang w:val="en-US" w:eastAsia="zh-CN"/>
        </w:rPr>
        <w:t>4</w:t>
      </w:r>
      <w:r w:rsidRPr="00EE5FAA">
        <w:tab/>
        <w:t>Exclusion bands</w:t>
      </w:r>
      <w:bookmarkEnd w:id="140"/>
      <w:bookmarkEnd w:id="141"/>
      <w:bookmarkEnd w:id="142"/>
      <w:bookmarkEnd w:id="143"/>
      <w:bookmarkEnd w:id="144"/>
      <w:bookmarkEnd w:id="145"/>
      <w:bookmarkEnd w:id="146"/>
      <w:bookmarkEnd w:id="147"/>
      <w:bookmarkEnd w:id="148"/>
      <w:bookmarkEnd w:id="149"/>
    </w:p>
    <w:p w14:paraId="78FD7D69" w14:textId="77777777" w:rsidR="00B558CC" w:rsidRPr="00EE5FAA" w:rsidRDefault="00B558CC" w:rsidP="008C3760">
      <w:pPr>
        <w:pStyle w:val="Heading3"/>
        <w:rPr>
          <w:lang w:val="en-US"/>
        </w:rPr>
      </w:pPr>
      <w:bookmarkStart w:id="150" w:name="_Toc37268285"/>
      <w:bookmarkStart w:id="151" w:name="_Toc45879589"/>
      <w:bookmarkStart w:id="152" w:name="_Toc20994234"/>
      <w:bookmarkStart w:id="153" w:name="_Toc29812093"/>
      <w:bookmarkStart w:id="154" w:name="_Toc37139281"/>
      <w:bookmarkStart w:id="155" w:name="_Toc37268379"/>
      <w:bookmarkStart w:id="156" w:name="_Toc49507507"/>
      <w:bookmarkStart w:id="157" w:name="_Toc53218995"/>
      <w:bookmarkStart w:id="158" w:name="_Toc53219702"/>
      <w:bookmarkStart w:id="159" w:name="_Toc53220145"/>
      <w:bookmarkStart w:id="160" w:name="_Toc61184197"/>
      <w:bookmarkStart w:id="161" w:name="_Toc74643026"/>
      <w:bookmarkStart w:id="162" w:name="_Toc76541644"/>
      <w:bookmarkStart w:id="163" w:name="_Toc76541729"/>
      <w:bookmarkStart w:id="164" w:name="_Toc82447337"/>
      <w:bookmarkStart w:id="165" w:name="_Hlk494715706"/>
      <w:r w:rsidRPr="00EE5FAA">
        <w:rPr>
          <w:lang w:val="en-US" w:eastAsia="zh-CN"/>
        </w:rPr>
        <w:t>4.4.1</w:t>
      </w:r>
      <w:r w:rsidRPr="00EE5FAA">
        <w:tab/>
      </w:r>
      <w:r w:rsidRPr="00EE5FAA">
        <w:rPr>
          <w:lang w:val="en-US" w:eastAsia="zh-CN"/>
        </w:rPr>
        <w:t>Transmitter exclusion band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8FD7D6A" w14:textId="77777777" w:rsidR="00B558CC" w:rsidRPr="00EE5FAA" w:rsidRDefault="00B558CC" w:rsidP="00B558CC">
      <w:pPr>
        <w:rPr>
          <w:iCs/>
          <w:lang w:val="en-US" w:eastAsia="zh-CN"/>
        </w:rPr>
      </w:pPr>
      <w:bookmarkStart w:id="166" w:name="_Toc29812094"/>
      <w:bookmarkStart w:id="167" w:name="_Toc37139282"/>
      <w:bookmarkStart w:id="168"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78FD7D6E"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14:paraId="78FD7D6F"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14:paraId="78FD7D70" w14:textId="77777777" w:rsidR="00B558CC" w:rsidRPr="00EE5FAA" w:rsidRDefault="00B558CC" w:rsidP="00B558CC">
      <w:pPr>
        <w:pStyle w:val="TH"/>
      </w:pPr>
      <w:r w:rsidRPr="00EE5FAA">
        <w:lastRenderedPageBreak/>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14:paraId="78FD7D74" w14:textId="77777777" w:rsidTr="00B558CC">
        <w:trPr>
          <w:jc w:val="center"/>
        </w:trPr>
        <w:tc>
          <w:tcPr>
            <w:tcW w:w="2367" w:type="dxa"/>
            <w:tcBorders>
              <w:bottom w:val="single" w:sz="4" w:space="0" w:color="auto"/>
            </w:tcBorders>
          </w:tcPr>
          <w:p w14:paraId="78FD7D71" w14:textId="77777777" w:rsidR="00B558CC" w:rsidRPr="00EE5FAA" w:rsidRDefault="00B558CC" w:rsidP="008C3760">
            <w:pPr>
              <w:pStyle w:val="TAH"/>
              <w:rPr>
                <w:lang w:eastAsia="zh-CN"/>
              </w:rPr>
            </w:pPr>
            <w:bookmarkStart w:id="169" w:name="OLE_LINK95"/>
            <w:bookmarkStart w:id="170" w:name="OLE_LINK96"/>
            <w:r w:rsidRPr="00EE5FAA">
              <w:rPr>
                <w:lang w:eastAsia="zh-CN"/>
              </w:rPr>
              <w:t>IAB type</w:t>
            </w:r>
          </w:p>
        </w:tc>
        <w:tc>
          <w:tcPr>
            <w:tcW w:w="3507" w:type="dxa"/>
            <w:shd w:val="clear" w:color="auto" w:fill="auto"/>
          </w:tcPr>
          <w:p w14:paraId="78FD7D72" w14:textId="77777777"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14:paraId="78FD7D73" w14:textId="77777777"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14:paraId="78FD7D78" w14:textId="77777777" w:rsidTr="00B558CC">
        <w:trPr>
          <w:jc w:val="center"/>
        </w:trPr>
        <w:tc>
          <w:tcPr>
            <w:tcW w:w="2367" w:type="dxa"/>
            <w:tcBorders>
              <w:bottom w:val="nil"/>
            </w:tcBorders>
            <w:shd w:val="clear" w:color="auto" w:fill="auto"/>
            <w:vAlign w:val="center"/>
          </w:tcPr>
          <w:p w14:paraId="78FD7D75" w14:textId="77777777" w:rsidR="00B558CC" w:rsidRPr="00EE5FAA" w:rsidRDefault="00B558CC" w:rsidP="008C3760">
            <w:pPr>
              <w:pStyle w:val="TAL"/>
              <w:rPr>
                <w:i/>
                <w:lang w:eastAsia="zh-CN"/>
              </w:rPr>
            </w:pPr>
            <w:bookmarkStart w:id="171" w:name="_Hlk502677945"/>
            <w:r w:rsidRPr="00EE5FAA">
              <w:rPr>
                <w:i/>
                <w:lang w:eastAsia="zh-CN"/>
              </w:rPr>
              <w:t>IAB type 1-O</w:t>
            </w:r>
          </w:p>
        </w:tc>
        <w:tc>
          <w:tcPr>
            <w:tcW w:w="3507" w:type="dxa"/>
            <w:shd w:val="clear" w:color="auto" w:fill="auto"/>
          </w:tcPr>
          <w:p w14:paraId="78FD7D76" w14:textId="77777777" w:rsidR="00B558CC" w:rsidRPr="00EE5FAA" w:rsidRDefault="00B558CC" w:rsidP="008C3760">
            <w:pPr>
              <w:pStyle w:val="TAC"/>
            </w:pPr>
            <w:bookmarkStart w:id="172" w:name="OLE_LINK69"/>
            <w:bookmarkStart w:id="173"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174" w:name="OLE_LINK21"/>
            <w:r w:rsidRPr="00EE5FAA">
              <w:t xml:space="preserve">&lt; </w:t>
            </w:r>
            <w:bookmarkEnd w:id="174"/>
            <w:r w:rsidRPr="00EE5FAA">
              <w:t xml:space="preserve">100 MHz  </w:t>
            </w:r>
            <w:bookmarkEnd w:id="172"/>
            <w:bookmarkEnd w:id="173"/>
          </w:p>
        </w:tc>
        <w:tc>
          <w:tcPr>
            <w:tcW w:w="1292" w:type="dxa"/>
            <w:shd w:val="clear" w:color="auto" w:fill="auto"/>
          </w:tcPr>
          <w:p w14:paraId="78FD7D77" w14:textId="2CCD1751" w:rsidR="00B558CC" w:rsidRPr="00EE5FAA" w:rsidRDefault="00B558CC" w:rsidP="008C3760">
            <w:pPr>
              <w:pStyle w:val="TAC"/>
            </w:pPr>
            <w:bookmarkStart w:id="175" w:name="OLE_LINK64"/>
            <w:bookmarkStart w:id="176" w:name="OLE_LINK65"/>
            <w:r w:rsidRPr="00EE5FAA">
              <w:t>10</w:t>
            </w:r>
            <w:bookmarkEnd w:id="175"/>
            <w:bookmarkEnd w:id="176"/>
          </w:p>
        </w:tc>
      </w:tr>
      <w:tr w:rsidR="00B558CC" w:rsidRPr="00EE5FAA" w14:paraId="78FD7D7C" w14:textId="77777777" w:rsidTr="00B558CC">
        <w:trPr>
          <w:jc w:val="center"/>
        </w:trPr>
        <w:tc>
          <w:tcPr>
            <w:tcW w:w="2367" w:type="dxa"/>
            <w:tcBorders>
              <w:top w:val="nil"/>
            </w:tcBorders>
            <w:shd w:val="clear" w:color="auto" w:fill="auto"/>
            <w:vAlign w:val="center"/>
          </w:tcPr>
          <w:p w14:paraId="78FD7D79" w14:textId="77777777" w:rsidR="00B558CC" w:rsidRPr="00EE5FAA" w:rsidRDefault="00B558CC" w:rsidP="008C3760">
            <w:pPr>
              <w:pStyle w:val="TAL"/>
              <w:rPr>
                <w:i/>
              </w:rPr>
            </w:pPr>
          </w:p>
        </w:tc>
        <w:tc>
          <w:tcPr>
            <w:tcW w:w="3507" w:type="dxa"/>
            <w:shd w:val="clear" w:color="auto" w:fill="auto"/>
          </w:tcPr>
          <w:p w14:paraId="78FD7D7A" w14:textId="77777777"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14:paraId="78FD7D7B" w14:textId="67060E08" w:rsidR="00B558CC" w:rsidRPr="00EE5FAA" w:rsidRDefault="00B558CC" w:rsidP="008C3760">
            <w:pPr>
              <w:pStyle w:val="TAC"/>
            </w:pPr>
            <w:r w:rsidRPr="00EE5FAA">
              <w:t>40</w:t>
            </w:r>
          </w:p>
        </w:tc>
      </w:tr>
      <w:bookmarkEnd w:id="169"/>
      <w:bookmarkEnd w:id="170"/>
      <w:bookmarkEnd w:id="171"/>
    </w:tbl>
    <w:p w14:paraId="78FD7D7D" w14:textId="77777777" w:rsidR="00B558CC" w:rsidRPr="00EE5FAA" w:rsidRDefault="00B558CC" w:rsidP="00B558CC">
      <w:pPr>
        <w:rPr>
          <w:lang w:val="en-US" w:eastAsia="zh-CN"/>
        </w:rPr>
      </w:pPr>
    </w:p>
    <w:p w14:paraId="78FD7D7E" w14:textId="77777777" w:rsidR="00B558CC" w:rsidRPr="00EE5FAA" w:rsidRDefault="00B558CC" w:rsidP="00B558CC">
      <w:pPr>
        <w:pStyle w:val="NO"/>
        <w:rPr>
          <w:lang w:val="en-US" w:eastAsia="zh-CN"/>
        </w:rPr>
      </w:pPr>
      <w:bookmarkStart w:id="177" w:name="_Toc37268380"/>
      <w:bookmarkStart w:id="17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79" w:name="_Toc37268286"/>
    </w:p>
    <w:p w14:paraId="78FD7D7F" w14:textId="77777777" w:rsidR="00B558CC" w:rsidRPr="00EE5FAA" w:rsidRDefault="00B558CC" w:rsidP="00A97321">
      <w:pPr>
        <w:pStyle w:val="Heading3"/>
        <w:rPr>
          <w:lang w:val="en-US"/>
        </w:rPr>
      </w:pPr>
      <w:bookmarkStart w:id="180" w:name="_Toc49507508"/>
      <w:bookmarkStart w:id="181" w:name="_Toc53218996"/>
      <w:bookmarkStart w:id="182" w:name="_Toc53219703"/>
      <w:bookmarkStart w:id="183" w:name="_Toc53220146"/>
      <w:bookmarkStart w:id="184" w:name="_Toc61184198"/>
      <w:bookmarkStart w:id="185" w:name="_Toc74643027"/>
      <w:bookmarkStart w:id="186" w:name="_Toc76541645"/>
      <w:bookmarkStart w:id="187" w:name="_Toc76541730"/>
      <w:bookmarkStart w:id="188" w:name="_Toc82447338"/>
      <w:r w:rsidRPr="00EE5FAA">
        <w:rPr>
          <w:lang w:val="en-US" w:eastAsia="zh-CN"/>
        </w:rPr>
        <w:t>4.4.2</w:t>
      </w:r>
      <w:r w:rsidRPr="00EE5FAA">
        <w:tab/>
      </w:r>
      <w:r w:rsidRPr="00EE5FAA">
        <w:rPr>
          <w:lang w:val="en-US" w:eastAsia="zh-CN"/>
        </w:rPr>
        <w:t>Receiver exclusion band</w:t>
      </w:r>
      <w:bookmarkEnd w:id="166"/>
      <w:bookmarkEnd w:id="167"/>
      <w:bookmarkEnd w:id="168"/>
      <w:bookmarkEnd w:id="177"/>
      <w:bookmarkEnd w:id="178"/>
      <w:bookmarkEnd w:id="179"/>
      <w:bookmarkEnd w:id="180"/>
      <w:bookmarkEnd w:id="181"/>
      <w:bookmarkEnd w:id="182"/>
      <w:bookmarkEnd w:id="183"/>
      <w:bookmarkEnd w:id="184"/>
      <w:bookmarkEnd w:id="185"/>
      <w:bookmarkEnd w:id="186"/>
      <w:bookmarkEnd w:id="187"/>
      <w:bookmarkEnd w:id="188"/>
    </w:p>
    <w:bookmarkEnd w:id="165"/>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189" w:name="_Toc49507509"/>
      <w:bookmarkStart w:id="190" w:name="_Toc47081131"/>
      <w:bookmarkStart w:id="191" w:name="_Toc53218997"/>
      <w:bookmarkStart w:id="192" w:name="_Toc53219704"/>
      <w:bookmarkStart w:id="193" w:name="_Toc53220147"/>
      <w:bookmarkStart w:id="194" w:name="_Toc61184199"/>
      <w:bookmarkStart w:id="195" w:name="_Toc74643028"/>
      <w:bookmarkStart w:id="196" w:name="_Toc76541646"/>
      <w:bookmarkStart w:id="197" w:name="_Toc76541731"/>
      <w:bookmarkStart w:id="198" w:name="_Toc8244733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189"/>
      <w:bookmarkEnd w:id="190"/>
      <w:bookmarkEnd w:id="191"/>
      <w:bookmarkEnd w:id="192"/>
      <w:bookmarkEnd w:id="193"/>
      <w:bookmarkEnd w:id="194"/>
      <w:bookmarkEnd w:id="195"/>
      <w:bookmarkEnd w:id="196"/>
      <w:bookmarkEnd w:id="197"/>
      <w:bookmarkEnd w:id="198"/>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199" w:name="_Toc47081134"/>
      <w:bookmarkStart w:id="200" w:name="_Toc49507510"/>
      <w:bookmarkStart w:id="201" w:name="_Toc53218998"/>
      <w:bookmarkStart w:id="202" w:name="_Toc53219705"/>
      <w:bookmarkStart w:id="203" w:name="_Toc53220148"/>
      <w:bookmarkStart w:id="204" w:name="_Toc61184200"/>
      <w:bookmarkStart w:id="205" w:name="_Toc74643029"/>
      <w:bookmarkStart w:id="206" w:name="_Toc76541647"/>
      <w:bookmarkStart w:id="207" w:name="_Toc76541732"/>
      <w:bookmarkStart w:id="208" w:name="_Toc82447340"/>
      <w:r w:rsidRPr="00EE5FAA">
        <w:rPr>
          <w:rFonts w:eastAsia="SimSun"/>
          <w:lang w:val="en-US" w:eastAsia="zh-CN"/>
        </w:rPr>
        <w:t>5</w:t>
      </w:r>
      <w:r w:rsidRPr="00EE5FAA">
        <w:tab/>
        <w:t>Performance assessment</w:t>
      </w:r>
      <w:bookmarkEnd w:id="199"/>
      <w:bookmarkEnd w:id="200"/>
      <w:bookmarkEnd w:id="201"/>
      <w:bookmarkEnd w:id="202"/>
      <w:bookmarkEnd w:id="203"/>
      <w:bookmarkEnd w:id="204"/>
      <w:bookmarkEnd w:id="205"/>
      <w:bookmarkEnd w:id="206"/>
      <w:bookmarkEnd w:id="207"/>
      <w:bookmarkEnd w:id="208"/>
    </w:p>
    <w:p w14:paraId="78FD7DA5" w14:textId="77777777" w:rsidR="00B558CC" w:rsidRPr="00EE5FAA" w:rsidRDefault="00B558CC" w:rsidP="00B558CC">
      <w:pPr>
        <w:pStyle w:val="Heading2"/>
      </w:pPr>
      <w:bookmarkStart w:id="209" w:name="_Toc49507511"/>
      <w:bookmarkStart w:id="210" w:name="_Toc47081135"/>
      <w:bookmarkStart w:id="211" w:name="_Toc53218999"/>
      <w:bookmarkStart w:id="212" w:name="_Toc53219706"/>
      <w:bookmarkStart w:id="213" w:name="_Toc53220149"/>
      <w:bookmarkStart w:id="214" w:name="_Toc61184201"/>
      <w:bookmarkStart w:id="215" w:name="_Toc74643030"/>
      <w:bookmarkStart w:id="216" w:name="_Toc76541648"/>
      <w:bookmarkStart w:id="217" w:name="_Toc76541733"/>
      <w:bookmarkStart w:id="218" w:name="_Toc82447341"/>
      <w:r w:rsidRPr="00EE5FAA">
        <w:rPr>
          <w:rFonts w:eastAsia="SimSun"/>
          <w:lang w:val="en-US" w:eastAsia="zh-CN"/>
        </w:rPr>
        <w:t>5</w:t>
      </w:r>
      <w:r w:rsidRPr="00EE5FAA">
        <w:t>.1</w:t>
      </w:r>
      <w:r w:rsidRPr="00EE5FAA">
        <w:tab/>
      </w:r>
      <w:r w:rsidRPr="00EE5FAA">
        <w:rPr>
          <w:szCs w:val="22"/>
          <w:lang w:val="en-US" w:eastAsia="zh-CN"/>
        </w:rPr>
        <w:t>General</w:t>
      </w:r>
      <w:bookmarkEnd w:id="209"/>
      <w:bookmarkEnd w:id="210"/>
      <w:bookmarkEnd w:id="211"/>
      <w:bookmarkEnd w:id="212"/>
      <w:bookmarkEnd w:id="213"/>
      <w:bookmarkEnd w:id="214"/>
      <w:bookmarkEnd w:id="215"/>
      <w:bookmarkEnd w:id="216"/>
      <w:bookmarkEnd w:id="217"/>
      <w:bookmarkEnd w:id="218"/>
    </w:p>
    <w:p w14:paraId="78FD7DA6" w14:textId="77777777" w:rsidR="00EE5FAA" w:rsidRPr="00EE5FAA" w:rsidRDefault="00EE5FAA" w:rsidP="00EE5FAA">
      <w:pPr>
        <w:rPr>
          <w:rFonts w:cs="v4.2.0"/>
        </w:rPr>
      </w:pPr>
      <w:bookmarkStart w:id="219" w:name="_Toc47081136"/>
      <w:bookmarkStart w:id="220" w:name="_Toc49507512"/>
      <w:bookmarkStart w:id="221" w:name="_Toc53219000"/>
      <w:bookmarkStart w:id="222" w:name="_Toc53219707"/>
      <w:bookmarkStart w:id="223"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24" w:name="_Toc61184202"/>
      <w:bookmarkStart w:id="225" w:name="_Toc74643031"/>
      <w:bookmarkStart w:id="226" w:name="_Toc76541649"/>
      <w:bookmarkStart w:id="227" w:name="_Toc76541734"/>
      <w:bookmarkStart w:id="228" w:name="_Toc82447342"/>
      <w:r w:rsidRPr="00EE5FAA">
        <w:rPr>
          <w:rFonts w:eastAsia="SimSun"/>
          <w:lang w:val="en-US" w:eastAsia="zh-CN"/>
        </w:rPr>
        <w:t>5</w:t>
      </w:r>
      <w:r w:rsidRPr="00EE5FAA">
        <w:t>.2</w:t>
      </w:r>
      <w:r w:rsidRPr="00EE5FAA">
        <w:tab/>
      </w:r>
      <w:bookmarkStart w:id="229" w:name="OLE_LINK5"/>
      <w:r w:rsidRPr="00EE5FAA">
        <w:t xml:space="preserve">Assessment of throughput </w:t>
      </w:r>
      <w:r w:rsidRPr="00EE5FAA">
        <w:rPr>
          <w:lang w:val="en-US" w:eastAsia="zh-CN"/>
        </w:rPr>
        <w:t>of IAB-DU</w:t>
      </w:r>
      <w:bookmarkEnd w:id="219"/>
      <w:bookmarkEnd w:id="220"/>
      <w:bookmarkEnd w:id="221"/>
      <w:bookmarkEnd w:id="222"/>
      <w:bookmarkEnd w:id="223"/>
      <w:bookmarkEnd w:id="224"/>
      <w:bookmarkEnd w:id="229"/>
      <w:bookmarkEnd w:id="225"/>
      <w:bookmarkEnd w:id="226"/>
      <w:bookmarkEnd w:id="227"/>
      <w:bookmarkEnd w:id="228"/>
    </w:p>
    <w:p w14:paraId="78FD7DB2" w14:textId="77777777" w:rsidR="00EE5FAA" w:rsidRPr="00EE5FAA" w:rsidRDefault="00EE5FAA" w:rsidP="00EE5FAA">
      <w:pPr>
        <w:pStyle w:val="Guidance"/>
        <w:rPr>
          <w:color w:val="auto"/>
        </w:rPr>
      </w:pPr>
      <w:bookmarkStart w:id="230" w:name="_Toc47081139"/>
      <w:bookmarkStart w:id="231" w:name="_Toc49507513"/>
      <w:bookmarkStart w:id="232" w:name="_Toc53219001"/>
      <w:bookmarkStart w:id="233" w:name="_Toc53219708"/>
      <w:bookmarkStart w:id="234"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235" w:name="_Toc61184203"/>
      <w:bookmarkStart w:id="236" w:name="_Toc74643032"/>
      <w:bookmarkStart w:id="237" w:name="_Toc76541650"/>
      <w:bookmarkStart w:id="238" w:name="_Toc76541735"/>
      <w:bookmarkStart w:id="239" w:name="_Toc8244734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30"/>
      <w:bookmarkEnd w:id="231"/>
      <w:bookmarkEnd w:id="232"/>
      <w:bookmarkEnd w:id="233"/>
      <w:bookmarkEnd w:id="234"/>
      <w:bookmarkEnd w:id="235"/>
      <w:bookmarkEnd w:id="236"/>
      <w:bookmarkEnd w:id="237"/>
      <w:bookmarkEnd w:id="238"/>
      <w:bookmarkEnd w:id="239"/>
    </w:p>
    <w:p w14:paraId="78FD7DB5" w14:textId="77777777" w:rsidR="00EE5FAA" w:rsidRDefault="00EE5FAA" w:rsidP="00EE5FAA">
      <w:bookmarkStart w:id="240" w:name="_Toc47081142"/>
      <w:bookmarkStart w:id="241" w:name="_Toc49507514"/>
      <w:bookmarkStart w:id="242" w:name="_Toc53219002"/>
      <w:bookmarkStart w:id="243" w:name="_Toc53219709"/>
      <w:bookmarkStart w:id="244"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45" w:name="_Toc61184204"/>
      <w:bookmarkStart w:id="246" w:name="_Toc74643033"/>
      <w:bookmarkStart w:id="247" w:name="_Toc76541651"/>
      <w:bookmarkStart w:id="248" w:name="_Toc76541736"/>
      <w:bookmarkStart w:id="249" w:name="_Toc8244734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40"/>
      <w:bookmarkEnd w:id="241"/>
      <w:bookmarkEnd w:id="242"/>
      <w:bookmarkEnd w:id="243"/>
      <w:bookmarkEnd w:id="244"/>
      <w:bookmarkEnd w:id="245"/>
      <w:bookmarkEnd w:id="246"/>
      <w:bookmarkEnd w:id="247"/>
      <w:bookmarkEnd w:id="248"/>
      <w:bookmarkEnd w:id="249"/>
    </w:p>
    <w:p w14:paraId="78FD7DB7" w14:textId="77777777" w:rsidR="00EE5FAA" w:rsidRPr="00EE5FAA" w:rsidRDefault="00EE5FAA" w:rsidP="00EE5FAA">
      <w:pPr>
        <w:pStyle w:val="Guidance"/>
        <w:rPr>
          <w:color w:val="auto"/>
        </w:rPr>
      </w:pPr>
      <w:bookmarkStart w:id="250" w:name="_Toc47081143"/>
      <w:bookmarkStart w:id="251" w:name="_Toc49507515"/>
      <w:bookmarkStart w:id="252" w:name="_Toc53219003"/>
      <w:bookmarkStart w:id="253" w:name="_Toc53219710"/>
      <w:bookmarkStart w:id="254"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255" w:name="_Toc61184205"/>
      <w:bookmarkStart w:id="256" w:name="_Toc74643034"/>
      <w:bookmarkStart w:id="257" w:name="_Toc76541652"/>
      <w:bookmarkStart w:id="258" w:name="_Toc76541737"/>
      <w:bookmarkStart w:id="259" w:name="_Toc82447345"/>
      <w:r w:rsidRPr="00EE5FAA">
        <w:rPr>
          <w:rFonts w:eastAsia="SimSun"/>
          <w:lang w:val="en-US" w:eastAsia="zh-CN"/>
        </w:rPr>
        <w:t>6</w:t>
      </w:r>
      <w:r w:rsidRPr="00EE5FAA">
        <w:tab/>
        <w:t>Performance criteria</w:t>
      </w:r>
      <w:bookmarkEnd w:id="250"/>
      <w:bookmarkEnd w:id="251"/>
      <w:bookmarkEnd w:id="252"/>
      <w:bookmarkEnd w:id="253"/>
      <w:bookmarkEnd w:id="254"/>
      <w:bookmarkEnd w:id="255"/>
      <w:bookmarkEnd w:id="256"/>
      <w:bookmarkEnd w:id="257"/>
      <w:bookmarkEnd w:id="258"/>
      <w:bookmarkEnd w:id="259"/>
    </w:p>
    <w:p w14:paraId="78FD7DB9" w14:textId="77777777" w:rsidR="00B558CC" w:rsidRPr="00EE5FAA" w:rsidRDefault="00B558CC" w:rsidP="00B558CC">
      <w:pPr>
        <w:pStyle w:val="Heading2"/>
        <w:rPr>
          <w:lang w:val="en-US" w:eastAsia="zh-CN"/>
        </w:rPr>
      </w:pPr>
      <w:bookmarkStart w:id="260" w:name="_Toc47081144"/>
      <w:bookmarkStart w:id="261" w:name="_Toc49507516"/>
      <w:bookmarkStart w:id="262" w:name="_Toc53219004"/>
      <w:bookmarkStart w:id="263" w:name="_Toc53219711"/>
      <w:bookmarkStart w:id="264" w:name="_Toc53220154"/>
      <w:bookmarkStart w:id="265" w:name="_Toc61184206"/>
      <w:bookmarkStart w:id="266" w:name="_Toc74643035"/>
      <w:bookmarkStart w:id="267" w:name="_Toc76541653"/>
      <w:bookmarkStart w:id="268" w:name="_Toc76541738"/>
      <w:bookmarkStart w:id="269" w:name="_Toc8244734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60"/>
      <w:bookmarkEnd w:id="261"/>
      <w:bookmarkEnd w:id="262"/>
      <w:bookmarkEnd w:id="263"/>
      <w:bookmarkEnd w:id="264"/>
      <w:bookmarkEnd w:id="265"/>
      <w:bookmarkEnd w:id="266"/>
      <w:bookmarkEnd w:id="267"/>
      <w:bookmarkEnd w:id="268"/>
      <w:bookmarkEnd w:id="269"/>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270" w:name="_Toc47081147"/>
      <w:bookmarkStart w:id="271" w:name="_Toc49507517"/>
      <w:bookmarkStart w:id="272" w:name="_Toc53219005"/>
      <w:bookmarkStart w:id="273" w:name="_Toc53219712"/>
      <w:bookmarkStart w:id="274" w:name="_Toc53220155"/>
      <w:bookmarkStart w:id="275" w:name="_Toc61184207"/>
      <w:bookmarkStart w:id="276" w:name="_Toc74643036"/>
      <w:bookmarkStart w:id="277" w:name="_Toc76541654"/>
      <w:bookmarkStart w:id="278" w:name="_Toc76541739"/>
      <w:bookmarkStart w:id="279" w:name="_Toc8244734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270"/>
      <w:bookmarkEnd w:id="271"/>
      <w:bookmarkEnd w:id="272"/>
      <w:bookmarkEnd w:id="273"/>
      <w:bookmarkEnd w:id="274"/>
      <w:bookmarkEnd w:id="275"/>
      <w:bookmarkEnd w:id="276"/>
      <w:bookmarkEnd w:id="277"/>
      <w:bookmarkEnd w:id="278"/>
      <w:bookmarkEnd w:id="279"/>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280" w:name="_Toc47081150"/>
      <w:bookmarkStart w:id="281" w:name="_Toc49507518"/>
      <w:bookmarkStart w:id="282" w:name="_Toc53219006"/>
      <w:bookmarkStart w:id="283" w:name="_Toc53219713"/>
      <w:bookmarkStart w:id="284" w:name="_Toc53220156"/>
      <w:bookmarkStart w:id="285" w:name="_Toc61184208"/>
      <w:bookmarkStart w:id="286" w:name="_Toc74643037"/>
      <w:bookmarkStart w:id="287" w:name="_Toc76541655"/>
      <w:bookmarkStart w:id="288" w:name="_Toc76541740"/>
      <w:bookmarkStart w:id="289" w:name="_Toc8244734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280"/>
      <w:bookmarkEnd w:id="281"/>
      <w:bookmarkEnd w:id="282"/>
      <w:bookmarkEnd w:id="283"/>
      <w:bookmarkEnd w:id="284"/>
      <w:bookmarkEnd w:id="285"/>
      <w:bookmarkEnd w:id="286"/>
      <w:bookmarkEnd w:id="287"/>
      <w:bookmarkEnd w:id="288"/>
      <w:bookmarkEnd w:id="289"/>
    </w:p>
    <w:p w14:paraId="78FD7DBE" w14:textId="77777777" w:rsidR="00EE5FAA" w:rsidRPr="00EE5FAA" w:rsidRDefault="00EE5FAA" w:rsidP="00EE5FAA">
      <w:pPr>
        <w:pStyle w:val="Guidance"/>
        <w:rPr>
          <w:i w:val="0"/>
          <w:iCs/>
          <w:color w:val="auto"/>
        </w:rPr>
      </w:pPr>
      <w:bookmarkStart w:id="290" w:name="_Toc47081151"/>
      <w:bookmarkStart w:id="291" w:name="_Toc49507519"/>
      <w:bookmarkStart w:id="292" w:name="_Toc53219007"/>
      <w:bookmarkStart w:id="293" w:name="_Toc53219714"/>
      <w:bookmarkStart w:id="29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295" w:name="_Toc61184209"/>
      <w:bookmarkStart w:id="296" w:name="_Toc74643038"/>
      <w:bookmarkStart w:id="297" w:name="_Toc76541656"/>
      <w:bookmarkStart w:id="298" w:name="_Toc76541741"/>
      <w:bookmarkStart w:id="299" w:name="_Toc82447349"/>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290"/>
      <w:bookmarkEnd w:id="291"/>
      <w:bookmarkEnd w:id="292"/>
      <w:bookmarkEnd w:id="293"/>
      <w:bookmarkEnd w:id="294"/>
      <w:bookmarkEnd w:id="295"/>
      <w:bookmarkEnd w:id="296"/>
      <w:bookmarkEnd w:id="297"/>
      <w:bookmarkEnd w:id="298"/>
      <w:bookmarkEnd w:id="299"/>
    </w:p>
    <w:p w14:paraId="78FD7DC0" w14:textId="77777777" w:rsidR="00EE5FAA" w:rsidRDefault="00EE5FAA" w:rsidP="00EE5FAA">
      <w:bookmarkStart w:id="300" w:name="_Toc47081152"/>
      <w:bookmarkStart w:id="301" w:name="_Toc49507520"/>
      <w:bookmarkStart w:id="302" w:name="_Toc53219008"/>
      <w:bookmarkStart w:id="303" w:name="_Toc53219715"/>
      <w:bookmarkStart w:id="304"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05" w:name="_Toc61184210"/>
      <w:bookmarkStart w:id="306" w:name="_Toc74643039"/>
      <w:bookmarkStart w:id="307" w:name="_Toc76541657"/>
      <w:bookmarkStart w:id="308" w:name="_Toc76541742"/>
      <w:bookmarkStart w:id="309" w:name="_Toc82447350"/>
      <w:r w:rsidRPr="00EE5FAA">
        <w:rPr>
          <w:rFonts w:eastAsia="SimSun"/>
          <w:lang w:val="en-US" w:eastAsia="zh-CN"/>
        </w:rPr>
        <w:t>7</w:t>
      </w:r>
      <w:r w:rsidRPr="00EE5FAA">
        <w:tab/>
        <w:t>Applicability overview</w:t>
      </w:r>
      <w:bookmarkEnd w:id="300"/>
      <w:bookmarkEnd w:id="301"/>
      <w:bookmarkEnd w:id="302"/>
      <w:bookmarkEnd w:id="303"/>
      <w:bookmarkEnd w:id="304"/>
      <w:bookmarkEnd w:id="305"/>
      <w:bookmarkEnd w:id="306"/>
      <w:bookmarkEnd w:id="307"/>
      <w:bookmarkEnd w:id="308"/>
      <w:bookmarkEnd w:id="309"/>
    </w:p>
    <w:p w14:paraId="78FD7DC2" w14:textId="77777777" w:rsidR="00B558CC" w:rsidRPr="00EE5FAA" w:rsidRDefault="00B558CC" w:rsidP="00A97321">
      <w:pPr>
        <w:pStyle w:val="Heading2"/>
      </w:pPr>
      <w:bookmarkStart w:id="310" w:name="_Toc47081153"/>
      <w:bookmarkStart w:id="311" w:name="_Toc49507521"/>
      <w:bookmarkStart w:id="312" w:name="_Toc53219009"/>
      <w:bookmarkStart w:id="313" w:name="_Toc53219716"/>
      <w:bookmarkStart w:id="314" w:name="_Toc53220159"/>
      <w:bookmarkStart w:id="315" w:name="_Toc61184211"/>
      <w:bookmarkStart w:id="316" w:name="_Toc74643040"/>
      <w:bookmarkStart w:id="317" w:name="_Toc76541658"/>
      <w:bookmarkStart w:id="318" w:name="_Toc76541743"/>
      <w:bookmarkStart w:id="319" w:name="_Toc82447351"/>
      <w:r w:rsidRPr="00EE5FAA">
        <w:rPr>
          <w:rFonts w:eastAsia="SimSun"/>
          <w:lang w:val="en-US" w:eastAsia="zh-CN"/>
        </w:rPr>
        <w:t>7</w:t>
      </w:r>
      <w:r w:rsidRPr="00EE5FAA">
        <w:t>.1</w:t>
      </w:r>
      <w:r w:rsidRPr="00EE5FAA">
        <w:tab/>
      </w:r>
      <w:r w:rsidRPr="00EE5FAA">
        <w:rPr>
          <w:lang w:val="en-US" w:eastAsia="zh-CN"/>
        </w:rPr>
        <w:t>Emission</w:t>
      </w:r>
      <w:bookmarkEnd w:id="310"/>
      <w:bookmarkEnd w:id="311"/>
      <w:bookmarkEnd w:id="312"/>
      <w:bookmarkEnd w:id="313"/>
      <w:bookmarkEnd w:id="314"/>
      <w:bookmarkEnd w:id="315"/>
      <w:bookmarkEnd w:id="316"/>
      <w:bookmarkEnd w:id="317"/>
      <w:bookmarkEnd w:id="318"/>
      <w:bookmarkEnd w:id="319"/>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320" w:name="_Toc49507522"/>
      <w:bookmarkStart w:id="321" w:name="_Toc47081154"/>
      <w:bookmarkStart w:id="322" w:name="_Toc53219010"/>
    </w:p>
    <w:p w14:paraId="78FD7E0B" w14:textId="77777777" w:rsidR="00B558CC" w:rsidRPr="00EE5FAA" w:rsidRDefault="00B558CC" w:rsidP="00B558CC">
      <w:pPr>
        <w:pStyle w:val="Heading2"/>
      </w:pPr>
      <w:bookmarkStart w:id="323" w:name="_Toc53219717"/>
      <w:bookmarkStart w:id="324" w:name="_Toc53220160"/>
      <w:bookmarkStart w:id="325" w:name="_Toc61184212"/>
      <w:bookmarkStart w:id="326" w:name="_Toc74643041"/>
      <w:bookmarkStart w:id="327" w:name="_Toc76541659"/>
      <w:bookmarkStart w:id="328" w:name="_Toc76541744"/>
      <w:bookmarkStart w:id="329" w:name="_Toc82447352"/>
      <w:r w:rsidRPr="00EE5FAA">
        <w:rPr>
          <w:rFonts w:eastAsia="SimSun"/>
          <w:lang w:val="en-US" w:eastAsia="zh-CN"/>
        </w:rPr>
        <w:t>7</w:t>
      </w:r>
      <w:r w:rsidRPr="00EE5FAA">
        <w:t>.2</w:t>
      </w:r>
      <w:r w:rsidRPr="00EE5FAA">
        <w:tab/>
        <w:t>Immunity</w:t>
      </w:r>
      <w:bookmarkEnd w:id="320"/>
      <w:bookmarkEnd w:id="321"/>
      <w:bookmarkEnd w:id="322"/>
      <w:bookmarkEnd w:id="323"/>
      <w:bookmarkEnd w:id="324"/>
      <w:bookmarkEnd w:id="325"/>
      <w:bookmarkEnd w:id="326"/>
      <w:bookmarkEnd w:id="327"/>
      <w:bookmarkEnd w:id="328"/>
      <w:bookmarkEnd w:id="329"/>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330" w:name="_Toc49507523"/>
      <w:bookmarkStart w:id="331" w:name="_Toc47081155"/>
      <w:bookmarkStart w:id="332" w:name="_Toc53219011"/>
      <w:bookmarkStart w:id="333" w:name="_Toc53219718"/>
      <w:bookmarkStart w:id="334" w:name="_Toc53220161"/>
      <w:bookmarkStart w:id="335" w:name="_Toc61184213"/>
      <w:bookmarkStart w:id="336" w:name="_Toc74643042"/>
      <w:bookmarkStart w:id="337" w:name="_Toc76541660"/>
      <w:bookmarkStart w:id="338" w:name="_Toc76541745"/>
      <w:bookmarkStart w:id="339" w:name="_Toc82447353"/>
      <w:r w:rsidRPr="00B558CC">
        <w:rPr>
          <w:rFonts w:eastAsia="SimSun"/>
          <w:lang w:val="en-US" w:eastAsia="zh-CN"/>
        </w:rPr>
        <w:t>8</w:t>
      </w:r>
      <w:r w:rsidRPr="00B558CC">
        <w:tab/>
        <w:t>Emission</w:t>
      </w:r>
      <w:bookmarkEnd w:id="330"/>
      <w:bookmarkEnd w:id="331"/>
      <w:bookmarkEnd w:id="332"/>
      <w:bookmarkEnd w:id="333"/>
      <w:bookmarkEnd w:id="334"/>
      <w:bookmarkEnd w:id="335"/>
      <w:bookmarkEnd w:id="336"/>
      <w:bookmarkEnd w:id="337"/>
      <w:bookmarkEnd w:id="338"/>
      <w:bookmarkEnd w:id="339"/>
    </w:p>
    <w:p w14:paraId="78FD7E48" w14:textId="77777777" w:rsidR="00B558CC" w:rsidRPr="00B558CC" w:rsidRDefault="00B558CC" w:rsidP="00B558CC">
      <w:pPr>
        <w:pStyle w:val="Heading2"/>
      </w:pPr>
      <w:bookmarkStart w:id="340" w:name="_Toc49507524"/>
      <w:bookmarkStart w:id="341" w:name="_Toc47081156"/>
      <w:bookmarkStart w:id="342" w:name="_Toc53219012"/>
      <w:bookmarkStart w:id="343" w:name="_Toc53219719"/>
      <w:bookmarkStart w:id="344" w:name="_Toc53220162"/>
      <w:bookmarkStart w:id="345" w:name="_Toc61184214"/>
      <w:bookmarkStart w:id="346" w:name="_Toc74643043"/>
      <w:bookmarkStart w:id="347" w:name="_Toc76541661"/>
      <w:bookmarkStart w:id="348" w:name="_Toc76541746"/>
      <w:bookmarkStart w:id="349" w:name="_Toc82447354"/>
      <w:r w:rsidRPr="00B558CC">
        <w:rPr>
          <w:rFonts w:eastAsia="SimSun"/>
          <w:lang w:val="en-US" w:eastAsia="zh-CN"/>
        </w:rPr>
        <w:t>8</w:t>
      </w:r>
      <w:r w:rsidRPr="00B558CC">
        <w:t>.1</w:t>
      </w:r>
      <w:r w:rsidRPr="00B558CC">
        <w:tab/>
        <w:t>Test configurations</w:t>
      </w:r>
      <w:bookmarkEnd w:id="340"/>
      <w:bookmarkEnd w:id="341"/>
      <w:bookmarkEnd w:id="342"/>
      <w:bookmarkEnd w:id="343"/>
      <w:bookmarkEnd w:id="344"/>
      <w:bookmarkEnd w:id="345"/>
      <w:bookmarkEnd w:id="346"/>
      <w:bookmarkEnd w:id="347"/>
      <w:bookmarkEnd w:id="348"/>
      <w:bookmarkEnd w:id="349"/>
    </w:p>
    <w:p w14:paraId="78FD7E49" w14:textId="77777777" w:rsidR="00EE5FAA" w:rsidRDefault="00EE5FAA" w:rsidP="00EE5FAA">
      <w:pPr>
        <w:rPr>
          <w:rFonts w:cs="v4.2.0"/>
        </w:rPr>
      </w:pPr>
      <w:bookmarkStart w:id="350" w:name="_Toc486867075"/>
      <w:bookmarkStart w:id="351" w:name="_Toc49507525"/>
      <w:bookmarkStart w:id="352" w:name="_Toc47081157"/>
      <w:bookmarkStart w:id="353" w:name="_Toc53219013"/>
      <w:bookmarkStart w:id="354" w:name="_Toc53219720"/>
      <w:bookmarkStart w:id="355"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356" w:name="_Toc61184215"/>
      <w:bookmarkStart w:id="357" w:name="_Toc74643044"/>
      <w:bookmarkStart w:id="358" w:name="_Toc76541662"/>
      <w:bookmarkStart w:id="359" w:name="_Toc76541747"/>
      <w:bookmarkStart w:id="360" w:name="_Toc82447355"/>
      <w:bookmarkEnd w:id="350"/>
      <w:r w:rsidRPr="00B558CC">
        <w:rPr>
          <w:rFonts w:eastAsia="SimSun"/>
          <w:lang w:val="en-US" w:eastAsia="zh-CN"/>
        </w:rPr>
        <w:lastRenderedPageBreak/>
        <w:t>8</w:t>
      </w:r>
      <w:r w:rsidRPr="00B558CC">
        <w:t>.2</w:t>
      </w:r>
      <w:r w:rsidRPr="00B558CC">
        <w:tab/>
        <w:t>Radiated emission</w:t>
      </w:r>
      <w:bookmarkEnd w:id="351"/>
      <w:bookmarkEnd w:id="352"/>
      <w:bookmarkEnd w:id="353"/>
      <w:bookmarkEnd w:id="354"/>
      <w:bookmarkEnd w:id="355"/>
      <w:bookmarkEnd w:id="356"/>
      <w:bookmarkEnd w:id="357"/>
      <w:bookmarkEnd w:id="358"/>
      <w:bookmarkEnd w:id="359"/>
      <w:bookmarkEnd w:id="360"/>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361" w:name="_Toc37268403"/>
      <w:bookmarkStart w:id="362" w:name="_Toc20994258"/>
      <w:bookmarkStart w:id="363" w:name="_Toc45879613"/>
      <w:bookmarkStart w:id="364" w:name="_Toc37268309"/>
      <w:bookmarkStart w:id="365" w:name="_Toc37139305"/>
      <w:bookmarkStart w:id="366" w:name="_Toc29812117"/>
      <w:bookmarkStart w:id="367" w:name="_Toc49507526"/>
      <w:bookmarkStart w:id="368" w:name="_Toc53219014"/>
      <w:bookmarkStart w:id="369" w:name="_Toc53219721"/>
      <w:bookmarkStart w:id="370" w:name="_Toc53220164"/>
      <w:bookmarkStart w:id="371" w:name="_Toc61184216"/>
      <w:bookmarkStart w:id="372" w:name="_Toc74643045"/>
      <w:bookmarkStart w:id="373" w:name="_Toc76541663"/>
      <w:bookmarkStart w:id="374" w:name="_Toc76541748"/>
      <w:bookmarkStart w:id="375" w:name="_Toc82447356"/>
      <w:r w:rsidRPr="00B558CC">
        <w:t>8.2.1</w:t>
      </w:r>
      <w:r w:rsidRPr="00B558CC">
        <w:tab/>
        <w:t xml:space="preserve">Radiated emission, </w:t>
      </w:r>
      <w:bookmarkEnd w:id="361"/>
      <w:bookmarkEnd w:id="362"/>
      <w:bookmarkEnd w:id="363"/>
      <w:bookmarkEnd w:id="364"/>
      <w:bookmarkEnd w:id="365"/>
      <w:bookmarkEnd w:id="366"/>
      <w:r w:rsidRPr="00B558CC">
        <w:rPr>
          <w:rFonts w:eastAsia="SimSun"/>
          <w:lang w:val="en-US" w:eastAsia="zh-CN"/>
        </w:rPr>
        <w:t>IAB</w:t>
      </w:r>
      <w:bookmarkEnd w:id="367"/>
      <w:bookmarkEnd w:id="368"/>
      <w:bookmarkEnd w:id="369"/>
      <w:bookmarkEnd w:id="370"/>
      <w:bookmarkEnd w:id="371"/>
      <w:bookmarkEnd w:id="372"/>
      <w:bookmarkEnd w:id="373"/>
      <w:bookmarkEnd w:id="374"/>
      <w:bookmarkEnd w:id="375"/>
    </w:p>
    <w:p w14:paraId="78FD7E56" w14:textId="77777777" w:rsidR="00A97321" w:rsidRDefault="00A97321" w:rsidP="00A97321">
      <w:pPr>
        <w:pStyle w:val="Guidance"/>
        <w:rPr>
          <w:color w:val="auto"/>
        </w:rPr>
      </w:pPr>
      <w:bookmarkStart w:id="376" w:name="_Toc37268314"/>
      <w:bookmarkStart w:id="377" w:name="_Toc37268408"/>
      <w:bookmarkStart w:id="378" w:name="_Toc20994263"/>
      <w:bookmarkStart w:id="379" w:name="_Toc29812122"/>
      <w:bookmarkStart w:id="380" w:name="_Toc45879618"/>
      <w:bookmarkStart w:id="381" w:name="_Toc49507527"/>
      <w:bookmarkStart w:id="382" w:name="_Toc37139310"/>
      <w:bookmarkStart w:id="383" w:name="_Toc53219015"/>
      <w:bookmarkStart w:id="384" w:name="_Toc53219722"/>
      <w:bookmarkStart w:id="385"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386" w:name="_Toc20994259"/>
      <w:bookmarkStart w:id="387" w:name="_Toc29812118"/>
      <w:bookmarkStart w:id="388" w:name="_Toc45879614"/>
      <w:bookmarkStart w:id="389" w:name="_Toc37268310"/>
      <w:bookmarkStart w:id="390" w:name="_Toc37139306"/>
      <w:bookmarkStart w:id="391" w:name="_Toc37268404"/>
      <w:bookmarkStart w:id="392" w:name="_Toc61184217"/>
      <w:bookmarkStart w:id="393" w:name="_Toc74643046"/>
      <w:bookmarkStart w:id="394" w:name="_Toc76541664"/>
      <w:bookmarkStart w:id="395" w:name="_Toc76541749"/>
      <w:bookmarkStart w:id="396" w:name="_Toc82447357"/>
      <w:r>
        <w:t>8.2.1.1</w:t>
      </w:r>
      <w:r>
        <w:tab/>
        <w:t>Definition</w:t>
      </w:r>
      <w:bookmarkEnd w:id="386"/>
      <w:bookmarkEnd w:id="387"/>
      <w:bookmarkEnd w:id="388"/>
      <w:bookmarkEnd w:id="389"/>
      <w:bookmarkEnd w:id="390"/>
      <w:bookmarkEnd w:id="391"/>
      <w:bookmarkEnd w:id="392"/>
      <w:bookmarkEnd w:id="393"/>
      <w:bookmarkEnd w:id="394"/>
      <w:bookmarkEnd w:id="395"/>
      <w:bookmarkEnd w:id="396"/>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397" w:name="_Toc45879615"/>
      <w:bookmarkStart w:id="398" w:name="_Toc37268311"/>
      <w:bookmarkStart w:id="399" w:name="_Toc37268405"/>
      <w:bookmarkStart w:id="400" w:name="_Toc37139307"/>
      <w:bookmarkStart w:id="401" w:name="_Toc20994260"/>
      <w:bookmarkStart w:id="402" w:name="_Toc29812119"/>
      <w:bookmarkStart w:id="403" w:name="_Toc61184218"/>
      <w:bookmarkStart w:id="404" w:name="_Toc74643047"/>
      <w:bookmarkStart w:id="405" w:name="_Toc76541665"/>
      <w:bookmarkStart w:id="406" w:name="_Toc76541750"/>
      <w:bookmarkStart w:id="407" w:name="_Toc82447358"/>
      <w:r>
        <w:t>8.2.1.2</w:t>
      </w:r>
      <w:r>
        <w:tab/>
        <w:t>Test method</w:t>
      </w:r>
      <w:bookmarkEnd w:id="397"/>
      <w:bookmarkEnd w:id="398"/>
      <w:bookmarkEnd w:id="399"/>
      <w:bookmarkEnd w:id="400"/>
      <w:bookmarkEnd w:id="401"/>
      <w:bookmarkEnd w:id="402"/>
      <w:bookmarkEnd w:id="403"/>
      <w:bookmarkEnd w:id="404"/>
      <w:bookmarkEnd w:id="405"/>
      <w:bookmarkEnd w:id="406"/>
      <w:bookmarkEnd w:id="407"/>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8FD7E68" w14:textId="77777777" w:rsidR="00A97321" w:rsidRDefault="00A97321" w:rsidP="00A97321">
      <w:pPr>
        <w:pStyle w:val="B1"/>
      </w:pPr>
      <w:bookmarkStart w:id="408" w:name="_Toc37268406"/>
      <w:bookmarkStart w:id="409" w:name="_Toc37139308"/>
      <w:bookmarkStart w:id="410" w:name="_Toc37268312"/>
      <w:bookmarkStart w:id="411" w:name="_Toc45879616"/>
      <w:bookmarkStart w:id="412" w:name="_Toc29812120"/>
      <w:bookmarkStart w:id="413"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414" w:name="_Toc61184219"/>
      <w:bookmarkStart w:id="415" w:name="_Toc74643048"/>
      <w:bookmarkStart w:id="416" w:name="_Toc76541666"/>
      <w:bookmarkStart w:id="417" w:name="_Toc76541751"/>
      <w:bookmarkStart w:id="418" w:name="_Toc82447359"/>
      <w:r>
        <w:t>8.2.1.</w:t>
      </w:r>
      <w:r>
        <w:rPr>
          <w:lang w:val="en-US"/>
        </w:rPr>
        <w:t>3</w:t>
      </w:r>
      <w:r>
        <w:tab/>
      </w:r>
      <w:r>
        <w:rPr>
          <w:lang w:val="en-US"/>
        </w:rPr>
        <w:t>Limits</w:t>
      </w:r>
      <w:bookmarkEnd w:id="408"/>
      <w:bookmarkEnd w:id="409"/>
      <w:bookmarkEnd w:id="410"/>
      <w:bookmarkEnd w:id="411"/>
      <w:bookmarkEnd w:id="412"/>
      <w:bookmarkEnd w:id="413"/>
      <w:bookmarkEnd w:id="414"/>
      <w:bookmarkEnd w:id="415"/>
      <w:bookmarkEnd w:id="416"/>
      <w:bookmarkEnd w:id="417"/>
      <w:bookmarkEnd w:id="418"/>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A97321" w14:paraId="78FD7E92" w14:textId="77777777" w:rsidTr="00A824FC">
        <w:trPr>
          <w:jc w:val="center"/>
        </w:trPr>
        <w:tc>
          <w:tcPr>
            <w:tcW w:w="2769" w:type="dxa"/>
            <w:vAlign w:val="center"/>
          </w:tcPr>
          <w:p w14:paraId="78FD7E8C" w14:textId="77777777"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14:paraId="78FD7E8D" w14:textId="77777777" w:rsidR="00A97321" w:rsidRDefault="00A97321">
            <w:pPr>
              <w:pStyle w:val="TAC"/>
            </w:pPr>
            <w:r>
              <w:rPr>
                <w:lang w:eastAsia="en-GB"/>
              </w:rPr>
              <w:t>Not defined</w:t>
            </w:r>
          </w:p>
        </w:tc>
        <w:tc>
          <w:tcPr>
            <w:tcW w:w="1550" w:type="dxa"/>
          </w:tcPr>
          <w:p w14:paraId="78FD7E8E" w14:textId="77777777" w:rsidR="00A97321" w:rsidRDefault="00A97321">
            <w:pPr>
              <w:pStyle w:val="TAC"/>
            </w:pPr>
            <w:r>
              <w:rPr>
                <w:lang w:eastAsia="en-GB"/>
              </w:rPr>
              <w:t>Not defined</w:t>
            </w:r>
          </w:p>
        </w:tc>
        <w:tc>
          <w:tcPr>
            <w:tcW w:w="1530" w:type="dxa"/>
          </w:tcPr>
          <w:p w14:paraId="78FD7E8F" w14:textId="77777777" w:rsidR="00A97321" w:rsidRDefault="00A97321">
            <w:pPr>
              <w:pStyle w:val="TAC"/>
            </w:pPr>
            <w:r>
              <w:rPr>
                <w:lang w:eastAsia="en-GB"/>
              </w:rPr>
              <w:t>Not defined</w:t>
            </w:r>
          </w:p>
        </w:tc>
        <w:tc>
          <w:tcPr>
            <w:tcW w:w="1340" w:type="dxa"/>
          </w:tcPr>
          <w:p w14:paraId="78FD7E90" w14:textId="77777777" w:rsidR="00A97321" w:rsidRDefault="00A97321">
            <w:pPr>
              <w:pStyle w:val="TAC"/>
            </w:pPr>
            <w:r>
              <w:rPr>
                <w:lang w:eastAsia="en-GB"/>
              </w:rPr>
              <w:t>Not defined</w:t>
            </w:r>
          </w:p>
        </w:tc>
        <w:tc>
          <w:tcPr>
            <w:tcW w:w="817" w:type="dxa"/>
            <w:vAlign w:val="center"/>
          </w:tcPr>
          <w:p w14:paraId="78FD7E91" w14:textId="77777777" w:rsidR="00A97321" w:rsidRDefault="00A97321" w:rsidP="00A824FC">
            <w:pPr>
              <w:pStyle w:val="TAC"/>
            </w:pPr>
            <w:r>
              <w:rPr>
                <w:rFonts w:hint="eastAsia"/>
                <w:lang w:val="en-US" w:eastAsia="zh-CN"/>
              </w:rPr>
              <w:t>2,3</w:t>
            </w: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8FD7E95" w14:textId="77777777"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14:paraId="78FD7E96" w14:textId="77777777"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78FD7E97" w14:textId="77777777"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419" w:name="_Toc37268313"/>
      <w:bookmarkStart w:id="420" w:name="_Toc37268407"/>
      <w:bookmarkStart w:id="421" w:name="_Toc29812121"/>
      <w:bookmarkStart w:id="422" w:name="_Toc20994262"/>
      <w:bookmarkStart w:id="423" w:name="_Toc37139309"/>
      <w:bookmarkStart w:id="424" w:name="_Toc45879617"/>
      <w:bookmarkStart w:id="425" w:name="_Toc61184220"/>
      <w:bookmarkStart w:id="426" w:name="_Toc74643049"/>
      <w:bookmarkStart w:id="427" w:name="_Toc76541667"/>
      <w:bookmarkStart w:id="428" w:name="_Toc76541752"/>
      <w:bookmarkStart w:id="429" w:name="_Toc82447360"/>
      <w:r>
        <w:t>8.2.1.4</w:t>
      </w:r>
      <w:r>
        <w:tab/>
        <w:t>Interpretation of the measurement results</w:t>
      </w:r>
      <w:bookmarkEnd w:id="419"/>
      <w:bookmarkEnd w:id="420"/>
      <w:bookmarkEnd w:id="421"/>
      <w:bookmarkEnd w:id="422"/>
      <w:bookmarkEnd w:id="423"/>
      <w:bookmarkEnd w:id="424"/>
      <w:bookmarkEnd w:id="425"/>
      <w:bookmarkEnd w:id="426"/>
      <w:bookmarkEnd w:id="427"/>
      <w:bookmarkEnd w:id="428"/>
      <w:bookmarkEnd w:id="429"/>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430" w:name="_Toc61184221"/>
      <w:bookmarkStart w:id="431" w:name="_Toc74643050"/>
      <w:bookmarkStart w:id="432" w:name="_Toc76541668"/>
      <w:bookmarkStart w:id="433" w:name="_Toc76541753"/>
      <w:bookmarkStart w:id="434" w:name="_Toc82447361"/>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376"/>
      <w:bookmarkEnd w:id="377"/>
      <w:bookmarkEnd w:id="378"/>
      <w:bookmarkEnd w:id="379"/>
      <w:bookmarkEnd w:id="380"/>
      <w:bookmarkEnd w:id="381"/>
      <w:bookmarkEnd w:id="382"/>
      <w:bookmarkEnd w:id="383"/>
      <w:bookmarkEnd w:id="384"/>
      <w:bookmarkEnd w:id="385"/>
      <w:bookmarkEnd w:id="430"/>
      <w:bookmarkEnd w:id="431"/>
      <w:bookmarkEnd w:id="432"/>
      <w:bookmarkEnd w:id="433"/>
      <w:bookmarkEnd w:id="434"/>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435" w:name="_Toc20994264"/>
      <w:bookmarkStart w:id="436" w:name="_Toc29812123"/>
      <w:bookmarkStart w:id="437" w:name="_Toc37268315"/>
      <w:bookmarkStart w:id="438" w:name="_Toc37268409"/>
      <w:bookmarkStart w:id="439" w:name="_Toc45879619"/>
      <w:bookmarkStart w:id="440" w:name="_Toc49507528"/>
      <w:bookmarkStart w:id="441" w:name="_Toc37139311"/>
      <w:bookmarkStart w:id="442" w:name="_Toc53219016"/>
      <w:bookmarkStart w:id="443" w:name="_Toc53219723"/>
      <w:bookmarkStart w:id="444" w:name="_Toc53220166"/>
      <w:bookmarkStart w:id="445" w:name="_Toc61184222"/>
      <w:bookmarkStart w:id="446" w:name="_Toc74643051"/>
      <w:bookmarkStart w:id="447" w:name="_Toc76541669"/>
      <w:bookmarkStart w:id="448" w:name="_Toc76541754"/>
      <w:bookmarkStart w:id="449" w:name="_Toc82447362"/>
      <w:r w:rsidRPr="00B558CC">
        <w:t>8.2.2.1</w:t>
      </w:r>
      <w:r w:rsidRPr="00B558CC">
        <w:rPr>
          <w:rFonts w:eastAsia="SimSun" w:hint="eastAsia"/>
          <w:lang w:val="en-US" w:eastAsia="zh-CN"/>
        </w:rPr>
        <w:tab/>
      </w:r>
      <w:r w:rsidRPr="00B558CC">
        <w:t>Definition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450" w:name="_Toc45879620"/>
      <w:bookmarkStart w:id="451" w:name="_Toc20994265"/>
      <w:bookmarkStart w:id="452" w:name="_Toc37139312"/>
      <w:bookmarkStart w:id="453" w:name="_Toc29812124"/>
      <w:bookmarkStart w:id="454" w:name="_Toc37268410"/>
      <w:bookmarkStart w:id="455" w:name="_Toc37268316"/>
      <w:bookmarkStart w:id="456" w:name="_Toc49507529"/>
      <w:bookmarkStart w:id="457" w:name="_Toc53219017"/>
      <w:bookmarkStart w:id="458" w:name="_Toc53219724"/>
      <w:bookmarkStart w:id="459" w:name="_Toc53220167"/>
      <w:bookmarkStart w:id="460" w:name="_Toc61184223"/>
      <w:bookmarkStart w:id="461" w:name="_Toc74643052"/>
      <w:bookmarkStart w:id="462" w:name="_Toc76541670"/>
      <w:bookmarkStart w:id="463" w:name="_Toc76541755"/>
      <w:bookmarkStart w:id="464" w:name="_Toc82447363"/>
      <w:r w:rsidRPr="00B558CC">
        <w:t>8.2.2.2</w:t>
      </w:r>
      <w:r w:rsidRPr="00B558CC">
        <w:tab/>
        <w:t>Test method</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465" w:name="_Toc37268317"/>
      <w:bookmarkStart w:id="466" w:name="_Toc29812125"/>
      <w:bookmarkStart w:id="467" w:name="_Toc45879621"/>
      <w:bookmarkStart w:id="468" w:name="_Toc37268411"/>
      <w:bookmarkStart w:id="469" w:name="_Toc37139313"/>
      <w:bookmarkStart w:id="470" w:name="_Toc20994266"/>
      <w:bookmarkStart w:id="471" w:name="_Toc49507530"/>
      <w:bookmarkStart w:id="472" w:name="_Toc53219018"/>
      <w:bookmarkStart w:id="473" w:name="_Toc53219725"/>
      <w:bookmarkStart w:id="474" w:name="_Toc53220168"/>
      <w:bookmarkStart w:id="475" w:name="_Toc61184224"/>
      <w:bookmarkStart w:id="476" w:name="_Toc74643053"/>
      <w:bookmarkStart w:id="477" w:name="_Toc76541671"/>
      <w:bookmarkStart w:id="478" w:name="_Toc76541756"/>
      <w:bookmarkStart w:id="479" w:name="_Toc82447364"/>
      <w:r w:rsidRPr="00B558CC">
        <w:t>8.2.2.3</w:t>
      </w:r>
      <w:r w:rsidRPr="00B558CC">
        <w:tab/>
        <w:t>Limits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480" w:name="_Toc47081158"/>
      <w:bookmarkStart w:id="481" w:name="_Toc49507531"/>
      <w:bookmarkStart w:id="482" w:name="_Toc53219019"/>
      <w:bookmarkStart w:id="483" w:name="_Toc53219726"/>
      <w:bookmarkStart w:id="484" w:name="_Toc53220169"/>
      <w:bookmarkStart w:id="485" w:name="_Toc61184225"/>
      <w:bookmarkStart w:id="486" w:name="_Toc74643054"/>
      <w:bookmarkStart w:id="487" w:name="_Toc76541672"/>
      <w:bookmarkStart w:id="488" w:name="_Toc76541757"/>
      <w:bookmarkStart w:id="489" w:name="_Toc82447365"/>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480"/>
      <w:bookmarkEnd w:id="481"/>
      <w:bookmarkEnd w:id="482"/>
      <w:bookmarkEnd w:id="483"/>
      <w:bookmarkEnd w:id="484"/>
      <w:bookmarkEnd w:id="485"/>
      <w:bookmarkEnd w:id="486"/>
      <w:bookmarkEnd w:id="487"/>
      <w:bookmarkEnd w:id="488"/>
      <w:bookmarkEnd w:id="489"/>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490" w:name="_Toc37139315"/>
      <w:bookmarkStart w:id="491" w:name="_Toc29812127"/>
      <w:bookmarkStart w:id="492" w:name="_Toc37268319"/>
      <w:bookmarkStart w:id="493" w:name="_Toc37268413"/>
      <w:bookmarkStart w:id="494" w:name="_Toc45879623"/>
      <w:bookmarkStart w:id="495" w:name="_Toc20994268"/>
      <w:bookmarkStart w:id="496" w:name="_Toc49507532"/>
      <w:bookmarkStart w:id="497" w:name="_Toc53219020"/>
      <w:bookmarkStart w:id="498" w:name="_Toc53219727"/>
      <w:bookmarkStart w:id="499" w:name="_Toc53220170"/>
      <w:bookmarkStart w:id="500" w:name="_Toc61184226"/>
      <w:bookmarkStart w:id="501" w:name="_Toc74643055"/>
      <w:bookmarkStart w:id="502" w:name="_Toc76541673"/>
      <w:bookmarkStart w:id="503" w:name="_Toc76541758"/>
      <w:bookmarkStart w:id="504" w:name="_Toc82447366"/>
      <w:r w:rsidRPr="00B558CC">
        <w:lastRenderedPageBreak/>
        <w:t>8.3.1</w:t>
      </w:r>
      <w:r w:rsidRPr="00B558CC">
        <w:rPr>
          <w:rFonts w:eastAsia="SimSun" w:hint="eastAsia"/>
          <w:lang w:val="en-US" w:eastAsia="zh-CN"/>
        </w:rPr>
        <w:tab/>
      </w:r>
      <w:r w:rsidRPr="00B558CC">
        <w:t>Definition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505" w:name="_Toc20994269"/>
      <w:bookmarkStart w:id="506" w:name="_Toc29812128"/>
      <w:bookmarkStart w:id="507" w:name="_Toc37268414"/>
      <w:bookmarkStart w:id="508" w:name="_Toc37268320"/>
      <w:bookmarkStart w:id="509" w:name="_Toc45879624"/>
      <w:bookmarkStart w:id="510" w:name="_Toc37139316"/>
      <w:bookmarkStart w:id="511" w:name="_Toc49507533"/>
      <w:bookmarkStart w:id="512" w:name="_Toc53219021"/>
      <w:bookmarkStart w:id="513" w:name="_Toc53219728"/>
      <w:bookmarkStart w:id="514" w:name="_Toc53220171"/>
      <w:bookmarkStart w:id="515" w:name="_Toc61184227"/>
      <w:bookmarkStart w:id="516" w:name="_Toc74643056"/>
      <w:bookmarkStart w:id="517" w:name="_Toc76541674"/>
      <w:bookmarkStart w:id="518" w:name="_Toc76541759"/>
      <w:bookmarkStart w:id="519" w:name="_Toc82447367"/>
      <w:r w:rsidRPr="00B558CC">
        <w:t>8.3.2</w:t>
      </w:r>
      <w:r w:rsidRPr="00B558CC">
        <w:tab/>
        <w:t>Test method</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520" w:name="_Toc45879625"/>
      <w:bookmarkStart w:id="521" w:name="_Toc37268415"/>
      <w:bookmarkStart w:id="522" w:name="_Toc29812129"/>
      <w:bookmarkStart w:id="523" w:name="_Toc37139317"/>
      <w:bookmarkStart w:id="524" w:name="_Toc37268321"/>
      <w:bookmarkStart w:id="525" w:name="_Toc20994270"/>
      <w:bookmarkStart w:id="526" w:name="_Toc49507534"/>
      <w:bookmarkStart w:id="527" w:name="_Toc53219022"/>
      <w:bookmarkStart w:id="528" w:name="_Toc53219729"/>
      <w:bookmarkStart w:id="529" w:name="_Toc53220172"/>
      <w:bookmarkStart w:id="530" w:name="_Toc61184228"/>
      <w:bookmarkStart w:id="531" w:name="_Toc74643057"/>
      <w:bookmarkStart w:id="532" w:name="_Toc76541675"/>
      <w:bookmarkStart w:id="533" w:name="_Toc76541760"/>
      <w:bookmarkStart w:id="534" w:name="_Toc82447368"/>
      <w:r w:rsidRPr="00B558CC">
        <w:t>8.3.3</w:t>
      </w:r>
      <w:r w:rsidRPr="00B558CC">
        <w:tab/>
        <w:t>Limits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535" w:name="_Toc47081159"/>
      <w:bookmarkStart w:id="536" w:name="_Toc49507535"/>
      <w:bookmarkStart w:id="537" w:name="_Toc53219023"/>
      <w:bookmarkStart w:id="538" w:name="_Toc53219730"/>
      <w:bookmarkStart w:id="539" w:name="_Toc53220173"/>
      <w:bookmarkStart w:id="540" w:name="_Toc61184229"/>
      <w:bookmarkStart w:id="541" w:name="_Toc74643058"/>
      <w:bookmarkStart w:id="542" w:name="_Toc76541676"/>
      <w:bookmarkStart w:id="543" w:name="_Toc76541761"/>
      <w:bookmarkStart w:id="544" w:name="_Toc82447369"/>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535"/>
      <w:bookmarkEnd w:id="536"/>
      <w:bookmarkEnd w:id="537"/>
      <w:bookmarkEnd w:id="538"/>
      <w:bookmarkEnd w:id="539"/>
      <w:bookmarkEnd w:id="540"/>
      <w:bookmarkEnd w:id="541"/>
      <w:bookmarkEnd w:id="542"/>
      <w:bookmarkEnd w:id="543"/>
      <w:bookmarkEnd w:id="544"/>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545" w:name="_Toc20994272"/>
      <w:bookmarkStart w:id="546" w:name="_Toc45879627"/>
      <w:bookmarkStart w:id="547" w:name="_Toc37268417"/>
      <w:bookmarkStart w:id="548" w:name="_Toc29812131"/>
      <w:bookmarkStart w:id="549" w:name="_Toc37268323"/>
      <w:bookmarkStart w:id="550" w:name="_Toc37139319"/>
      <w:bookmarkStart w:id="551" w:name="_Toc49507536"/>
      <w:bookmarkStart w:id="552" w:name="_Toc53219024"/>
      <w:bookmarkStart w:id="553" w:name="_Toc53219731"/>
      <w:bookmarkStart w:id="554" w:name="_Toc53220174"/>
      <w:bookmarkStart w:id="555" w:name="_Toc61184230"/>
      <w:bookmarkStart w:id="556" w:name="_Toc74643059"/>
      <w:bookmarkStart w:id="557" w:name="_Toc76541677"/>
      <w:bookmarkStart w:id="558" w:name="_Toc76541762"/>
      <w:bookmarkStart w:id="559" w:name="_Toc82447370"/>
      <w:r w:rsidRPr="00B558CC">
        <w:t>8.4.1</w:t>
      </w:r>
      <w:r w:rsidRPr="00B558CC">
        <w:tab/>
        <w:t>Definition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560" w:name="_Toc37268418"/>
      <w:bookmarkStart w:id="561" w:name="_Toc37139320"/>
      <w:bookmarkStart w:id="562" w:name="_Toc29812132"/>
      <w:bookmarkStart w:id="563" w:name="_Toc45879628"/>
      <w:bookmarkStart w:id="564" w:name="_Toc20994273"/>
      <w:bookmarkStart w:id="565" w:name="_Toc37268324"/>
      <w:bookmarkStart w:id="566" w:name="_Toc49507537"/>
      <w:bookmarkStart w:id="567" w:name="_Toc53219025"/>
      <w:bookmarkStart w:id="568" w:name="_Toc53219732"/>
      <w:bookmarkStart w:id="569" w:name="_Toc53220175"/>
      <w:bookmarkStart w:id="570" w:name="_Toc61184231"/>
      <w:bookmarkStart w:id="571" w:name="_Toc74643060"/>
      <w:bookmarkStart w:id="572" w:name="_Toc76541678"/>
      <w:bookmarkStart w:id="573" w:name="_Toc76541763"/>
      <w:bookmarkStart w:id="574" w:name="_Toc82447371"/>
      <w:r w:rsidRPr="00B558CC">
        <w:t>8.4.2</w:t>
      </w:r>
      <w:r w:rsidRPr="00B558CC">
        <w:tab/>
        <w:t>Test method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575" w:name="_Toc37268325"/>
      <w:bookmarkStart w:id="576" w:name="_Toc45879629"/>
      <w:bookmarkStart w:id="577" w:name="_Toc20994274"/>
      <w:bookmarkStart w:id="578" w:name="_Toc37268419"/>
      <w:bookmarkStart w:id="579" w:name="_Toc37139321"/>
      <w:bookmarkStart w:id="580" w:name="_Toc29812133"/>
      <w:bookmarkStart w:id="581" w:name="_Toc49507538"/>
      <w:bookmarkStart w:id="582" w:name="_Toc53219026"/>
      <w:bookmarkStart w:id="583" w:name="_Toc53219733"/>
      <w:bookmarkStart w:id="584" w:name="_Toc53220176"/>
      <w:bookmarkStart w:id="585" w:name="_Toc61184232"/>
      <w:bookmarkStart w:id="586" w:name="_Toc74643061"/>
      <w:bookmarkStart w:id="587" w:name="_Toc76541679"/>
      <w:bookmarkStart w:id="588" w:name="_Toc76541764"/>
      <w:bookmarkStart w:id="589" w:name="_Toc82447372"/>
      <w:r w:rsidRPr="00B558CC">
        <w:t>8.4.3</w:t>
      </w:r>
      <w:r w:rsidRPr="00B558CC">
        <w:tab/>
        <w:t>Limits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590" w:name="_Toc49507539"/>
      <w:bookmarkStart w:id="591" w:name="_Toc47081160"/>
      <w:bookmarkStart w:id="592" w:name="_Toc53219027"/>
      <w:bookmarkStart w:id="593" w:name="_Toc53219734"/>
      <w:bookmarkStart w:id="594" w:name="_Toc53220177"/>
      <w:bookmarkStart w:id="595" w:name="_Toc61184233"/>
      <w:bookmarkStart w:id="596" w:name="_Toc74643062"/>
      <w:bookmarkStart w:id="597" w:name="_Toc76541680"/>
      <w:bookmarkStart w:id="598" w:name="_Toc76541765"/>
      <w:bookmarkStart w:id="599" w:name="_Toc82447373"/>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590"/>
      <w:bookmarkEnd w:id="591"/>
      <w:bookmarkEnd w:id="592"/>
      <w:bookmarkEnd w:id="593"/>
      <w:bookmarkEnd w:id="594"/>
      <w:bookmarkEnd w:id="595"/>
      <w:bookmarkEnd w:id="596"/>
      <w:bookmarkEnd w:id="597"/>
      <w:bookmarkEnd w:id="598"/>
      <w:bookmarkEnd w:id="599"/>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600" w:name="_Toc37268327"/>
      <w:bookmarkStart w:id="601" w:name="_Toc29812135"/>
      <w:bookmarkStart w:id="602" w:name="_Toc37139323"/>
      <w:bookmarkStart w:id="603" w:name="_Toc20994276"/>
      <w:bookmarkStart w:id="604" w:name="_Toc45879631"/>
      <w:bookmarkStart w:id="605" w:name="_Toc37268421"/>
      <w:bookmarkStart w:id="606" w:name="_Toc49507540"/>
      <w:bookmarkStart w:id="607" w:name="_Toc53219028"/>
      <w:bookmarkStart w:id="608" w:name="_Toc53219735"/>
      <w:bookmarkStart w:id="609" w:name="_Toc53220178"/>
      <w:bookmarkStart w:id="610" w:name="_Toc61184234"/>
      <w:bookmarkStart w:id="611" w:name="_Toc74643063"/>
      <w:bookmarkStart w:id="612" w:name="_Toc76541681"/>
      <w:bookmarkStart w:id="613" w:name="_Toc76541766"/>
      <w:bookmarkStart w:id="614" w:name="_Toc82447374"/>
      <w:r w:rsidRPr="00B558CC">
        <w:t>8.</w:t>
      </w:r>
      <w:r w:rsidRPr="00B558CC">
        <w:rPr>
          <w:rFonts w:hint="eastAsia"/>
        </w:rPr>
        <w:t>5</w:t>
      </w:r>
      <w:r w:rsidRPr="00B558CC">
        <w:t>.1</w:t>
      </w:r>
      <w:r w:rsidRPr="00B558CC">
        <w:tab/>
        <w:t>Definition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615" w:name="_Toc37139324"/>
      <w:bookmarkStart w:id="616" w:name="_Toc37268328"/>
      <w:bookmarkStart w:id="617" w:name="_Toc29812136"/>
      <w:bookmarkStart w:id="618" w:name="_Toc20994277"/>
      <w:bookmarkStart w:id="619" w:name="_Toc37268422"/>
      <w:bookmarkStart w:id="620" w:name="_Toc45879632"/>
      <w:bookmarkStart w:id="621" w:name="_Toc49507541"/>
      <w:bookmarkStart w:id="622" w:name="_Toc53219029"/>
      <w:bookmarkStart w:id="623" w:name="_Toc53219736"/>
      <w:bookmarkStart w:id="624" w:name="_Toc53220179"/>
      <w:bookmarkStart w:id="625" w:name="_Toc61184235"/>
      <w:bookmarkStart w:id="626" w:name="_Toc74643064"/>
      <w:bookmarkStart w:id="627" w:name="_Toc76541682"/>
      <w:bookmarkStart w:id="628" w:name="_Toc76541767"/>
      <w:bookmarkStart w:id="629" w:name="_Toc82447375"/>
      <w:r w:rsidRPr="00B558CC">
        <w:t>8.</w:t>
      </w:r>
      <w:r w:rsidRPr="00B558CC">
        <w:rPr>
          <w:rFonts w:hint="eastAsia"/>
        </w:rPr>
        <w:t>5</w:t>
      </w:r>
      <w:r w:rsidRPr="00B558CC">
        <w:t>.2</w:t>
      </w:r>
      <w:r w:rsidRPr="00B558CC">
        <w:tab/>
        <w:t>Test method</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630" w:name="_Toc29812137"/>
      <w:bookmarkStart w:id="631" w:name="_Toc20994278"/>
      <w:bookmarkStart w:id="632" w:name="_Toc37268329"/>
      <w:bookmarkStart w:id="633" w:name="_Toc37139325"/>
      <w:bookmarkStart w:id="634" w:name="_Toc37268423"/>
      <w:bookmarkStart w:id="635" w:name="_Toc45879633"/>
      <w:bookmarkStart w:id="636" w:name="_Toc49507542"/>
      <w:bookmarkStart w:id="637" w:name="_Toc53219030"/>
      <w:bookmarkStart w:id="638" w:name="_Toc53219737"/>
      <w:bookmarkStart w:id="639" w:name="_Toc53220180"/>
      <w:bookmarkStart w:id="640" w:name="_Toc61184236"/>
      <w:bookmarkStart w:id="641" w:name="_Toc74643065"/>
      <w:bookmarkStart w:id="642" w:name="_Toc76541683"/>
      <w:bookmarkStart w:id="643" w:name="_Toc76541768"/>
      <w:bookmarkStart w:id="644" w:name="_Toc82447376"/>
      <w:r w:rsidRPr="00B558CC">
        <w:t>8.</w:t>
      </w:r>
      <w:r w:rsidRPr="00B558CC">
        <w:rPr>
          <w:rFonts w:hint="eastAsia"/>
        </w:rPr>
        <w:t>5</w:t>
      </w:r>
      <w:r w:rsidRPr="00B558CC">
        <w:t>.3</w:t>
      </w:r>
      <w:r w:rsidRPr="00B558CC">
        <w:tab/>
        <w:t>Limits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645" w:name="_Toc49507543"/>
      <w:bookmarkStart w:id="646" w:name="_Toc47081161"/>
      <w:bookmarkStart w:id="647" w:name="_Toc53219031"/>
      <w:bookmarkStart w:id="648" w:name="_Toc53219738"/>
      <w:bookmarkStart w:id="649" w:name="_Toc53220181"/>
      <w:bookmarkStart w:id="650" w:name="_Toc61184237"/>
      <w:bookmarkStart w:id="651" w:name="_Toc74643066"/>
      <w:bookmarkStart w:id="652" w:name="_Toc76541684"/>
      <w:bookmarkStart w:id="653" w:name="_Toc76541769"/>
      <w:bookmarkStart w:id="654" w:name="_Toc82447377"/>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645"/>
      <w:bookmarkEnd w:id="646"/>
      <w:bookmarkEnd w:id="647"/>
      <w:bookmarkEnd w:id="648"/>
      <w:bookmarkEnd w:id="649"/>
      <w:bookmarkEnd w:id="650"/>
      <w:bookmarkEnd w:id="651"/>
      <w:bookmarkEnd w:id="652"/>
      <w:bookmarkEnd w:id="653"/>
      <w:bookmarkEnd w:id="654"/>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655" w:name="_Toc47081162"/>
      <w:bookmarkStart w:id="656" w:name="_Toc49507544"/>
      <w:bookmarkStart w:id="657" w:name="_Toc53219032"/>
      <w:bookmarkStart w:id="658" w:name="_Toc53219739"/>
      <w:bookmarkStart w:id="659" w:name="_Toc53220182"/>
      <w:bookmarkStart w:id="660" w:name="_Toc61184238"/>
      <w:bookmarkStart w:id="661" w:name="_Toc74643067"/>
      <w:bookmarkStart w:id="662" w:name="_Toc76541685"/>
      <w:bookmarkStart w:id="663" w:name="_Toc76541770"/>
      <w:bookmarkStart w:id="664" w:name="_Toc82447378"/>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655"/>
      <w:bookmarkEnd w:id="656"/>
      <w:bookmarkEnd w:id="657"/>
      <w:bookmarkEnd w:id="658"/>
      <w:bookmarkEnd w:id="659"/>
      <w:bookmarkEnd w:id="660"/>
      <w:bookmarkEnd w:id="661"/>
      <w:bookmarkEnd w:id="662"/>
      <w:bookmarkEnd w:id="663"/>
      <w:bookmarkEnd w:id="664"/>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665" w:name="_Toc47081163"/>
      <w:bookmarkStart w:id="666" w:name="_Toc49507545"/>
      <w:bookmarkStart w:id="667" w:name="_Toc53219033"/>
      <w:bookmarkStart w:id="668" w:name="_Toc53219740"/>
      <w:bookmarkStart w:id="669" w:name="_Toc53220183"/>
      <w:bookmarkStart w:id="670" w:name="_Toc61184239"/>
      <w:bookmarkStart w:id="671" w:name="_Toc74643068"/>
      <w:bookmarkStart w:id="672" w:name="_Toc76541686"/>
      <w:bookmarkStart w:id="673" w:name="_Toc76541771"/>
      <w:bookmarkStart w:id="674" w:name="_Toc82447379"/>
      <w:r w:rsidRPr="00B558CC">
        <w:rPr>
          <w:rFonts w:eastAsia="SimSun"/>
          <w:lang w:val="en-US" w:eastAsia="zh-CN"/>
        </w:rPr>
        <w:t>9</w:t>
      </w:r>
      <w:r w:rsidRPr="00B558CC">
        <w:tab/>
      </w:r>
      <w:r w:rsidRPr="00B558CC">
        <w:rPr>
          <w:rFonts w:eastAsia="SimSun"/>
          <w:lang w:val="en-US" w:eastAsia="zh-CN"/>
        </w:rPr>
        <w:t>Immunity</w:t>
      </w:r>
      <w:bookmarkEnd w:id="665"/>
      <w:bookmarkEnd w:id="666"/>
      <w:bookmarkEnd w:id="667"/>
      <w:bookmarkEnd w:id="668"/>
      <w:bookmarkEnd w:id="669"/>
      <w:bookmarkEnd w:id="670"/>
      <w:bookmarkEnd w:id="671"/>
      <w:bookmarkEnd w:id="672"/>
      <w:bookmarkEnd w:id="673"/>
      <w:bookmarkEnd w:id="674"/>
    </w:p>
    <w:p w14:paraId="78FD7EF5" w14:textId="77777777" w:rsidR="00B558CC" w:rsidRPr="00B558CC" w:rsidRDefault="00B558CC" w:rsidP="00B558CC">
      <w:pPr>
        <w:pStyle w:val="Heading2"/>
      </w:pPr>
      <w:bookmarkStart w:id="675" w:name="_Toc47081164"/>
      <w:bookmarkStart w:id="676" w:name="_Toc49507546"/>
      <w:bookmarkStart w:id="677" w:name="_Toc53219034"/>
      <w:bookmarkStart w:id="678" w:name="_Toc53219741"/>
      <w:bookmarkStart w:id="679" w:name="_Toc53220184"/>
      <w:bookmarkStart w:id="680" w:name="_Toc61184240"/>
      <w:bookmarkStart w:id="681" w:name="_Toc74643069"/>
      <w:bookmarkStart w:id="682" w:name="_Toc76541687"/>
      <w:bookmarkStart w:id="683" w:name="_Toc76541772"/>
      <w:bookmarkStart w:id="684" w:name="_Toc82447380"/>
      <w:r w:rsidRPr="00B558CC">
        <w:rPr>
          <w:rFonts w:eastAsia="SimSun"/>
          <w:lang w:val="en-US" w:eastAsia="zh-CN"/>
        </w:rPr>
        <w:t>9</w:t>
      </w:r>
      <w:r w:rsidRPr="00B558CC">
        <w:t>.1</w:t>
      </w:r>
      <w:r w:rsidRPr="00B558CC">
        <w:tab/>
        <w:t>Test configurations</w:t>
      </w:r>
      <w:bookmarkEnd w:id="675"/>
      <w:bookmarkEnd w:id="676"/>
      <w:bookmarkEnd w:id="677"/>
      <w:bookmarkEnd w:id="678"/>
      <w:bookmarkEnd w:id="679"/>
      <w:bookmarkEnd w:id="680"/>
      <w:bookmarkEnd w:id="681"/>
      <w:bookmarkEnd w:id="682"/>
      <w:bookmarkEnd w:id="683"/>
      <w:bookmarkEnd w:id="684"/>
    </w:p>
    <w:p w14:paraId="78FD7EF6" w14:textId="77777777" w:rsidR="00EE5FAA" w:rsidRDefault="00EE5FAA" w:rsidP="00EE5FAA">
      <w:pPr>
        <w:rPr>
          <w:rFonts w:cs="v4.2.0"/>
        </w:rPr>
      </w:pPr>
      <w:bookmarkStart w:id="685" w:name="_Toc47081165"/>
      <w:bookmarkStart w:id="686" w:name="_Toc49507547"/>
      <w:bookmarkStart w:id="687" w:name="_Toc53219035"/>
      <w:bookmarkStart w:id="688" w:name="_Toc53219742"/>
      <w:bookmarkStart w:id="689"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690" w:name="_Toc61184241"/>
      <w:bookmarkStart w:id="691" w:name="_Toc74643070"/>
      <w:bookmarkStart w:id="692" w:name="_Toc76541688"/>
      <w:bookmarkStart w:id="693" w:name="_Toc76541773"/>
      <w:bookmarkStart w:id="694" w:name="_Toc8244738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685"/>
      <w:bookmarkEnd w:id="686"/>
      <w:bookmarkEnd w:id="687"/>
      <w:bookmarkEnd w:id="688"/>
      <w:bookmarkEnd w:id="689"/>
      <w:bookmarkEnd w:id="690"/>
      <w:bookmarkEnd w:id="691"/>
      <w:bookmarkEnd w:id="692"/>
      <w:bookmarkEnd w:id="693"/>
      <w:bookmarkEnd w:id="694"/>
    </w:p>
    <w:p w14:paraId="78FD7F03" w14:textId="77777777" w:rsidR="00B558CC" w:rsidRPr="00B558CC" w:rsidRDefault="00B558CC" w:rsidP="00B558CC">
      <w:pPr>
        <w:pStyle w:val="Guidance"/>
        <w:rPr>
          <w:rFonts w:cs="v4.2.0"/>
          <w:i w:val="0"/>
          <w:iCs/>
          <w:color w:val="auto"/>
        </w:rPr>
      </w:pPr>
      <w:bookmarkStart w:id="695"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696" w:name="_Toc37139336"/>
      <w:bookmarkStart w:id="697" w:name="_Toc29812148"/>
      <w:bookmarkStart w:id="698" w:name="_Toc37268434"/>
      <w:bookmarkStart w:id="699" w:name="_Toc20994289"/>
      <w:bookmarkStart w:id="700" w:name="_Toc37268340"/>
      <w:bookmarkStart w:id="701" w:name="_Toc49507548"/>
      <w:bookmarkStart w:id="702" w:name="_Toc53219036"/>
      <w:bookmarkStart w:id="703" w:name="_Toc53219743"/>
      <w:bookmarkStart w:id="704" w:name="_Toc53220186"/>
      <w:bookmarkStart w:id="705" w:name="_Toc61184242"/>
      <w:bookmarkStart w:id="706" w:name="_Toc74643071"/>
      <w:bookmarkStart w:id="707" w:name="_Toc76541689"/>
      <w:bookmarkStart w:id="708" w:name="_Toc76541774"/>
      <w:bookmarkStart w:id="709" w:name="_Toc82447382"/>
      <w:r w:rsidRPr="00B558CC">
        <w:t>9.2.1</w:t>
      </w:r>
      <w:r w:rsidRPr="00B558CC">
        <w:tab/>
        <w:t>Definition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710" w:name="_Toc20994290"/>
      <w:bookmarkStart w:id="711" w:name="_Toc37268435"/>
      <w:bookmarkStart w:id="712" w:name="_Toc37268341"/>
      <w:bookmarkStart w:id="713" w:name="_Toc37139337"/>
      <w:bookmarkStart w:id="714" w:name="_Toc29812149"/>
      <w:bookmarkStart w:id="715" w:name="_Toc49507549"/>
      <w:bookmarkStart w:id="716" w:name="_Toc53219037"/>
      <w:bookmarkStart w:id="717" w:name="_Toc53219744"/>
      <w:bookmarkStart w:id="718" w:name="_Toc53220187"/>
      <w:bookmarkStart w:id="719" w:name="_Toc61184243"/>
      <w:bookmarkStart w:id="720" w:name="_Toc74643072"/>
      <w:bookmarkStart w:id="721" w:name="_Toc76541690"/>
      <w:bookmarkStart w:id="722" w:name="_Toc76541775"/>
      <w:bookmarkStart w:id="723" w:name="_Toc82447383"/>
      <w:r w:rsidRPr="00B558CC">
        <w:t>9.2.2</w:t>
      </w:r>
      <w:r w:rsidRPr="00B558CC">
        <w:tab/>
        <w:t>Test method and level</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724" w:name="_Toc20994291"/>
      <w:bookmarkStart w:id="725" w:name="_Toc29812150"/>
      <w:bookmarkStart w:id="726" w:name="_Toc37268436"/>
      <w:bookmarkStart w:id="727" w:name="_Toc37268342"/>
      <w:bookmarkStart w:id="728" w:name="_Toc37139338"/>
      <w:bookmarkStart w:id="729" w:name="_Toc49507550"/>
      <w:bookmarkStart w:id="730" w:name="_Toc53219038"/>
      <w:bookmarkStart w:id="731" w:name="_Toc53219745"/>
      <w:bookmarkStart w:id="732" w:name="_Toc53220188"/>
      <w:bookmarkStart w:id="733"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57443A8C" w:rsidR="00680588" w:rsidRDefault="00680588" w:rsidP="00680588">
      <w:pPr>
        <w:pStyle w:val="B1"/>
      </w:pPr>
      <w:bookmarkStart w:id="734" w:name="_Toc76541691"/>
      <w:bookmarkStart w:id="735" w:name="_Toc74643073"/>
      <w:bookmarkStart w:id="736"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737" w:name="_Toc82447384"/>
      <w:r w:rsidRPr="00B558CC">
        <w:t>9.2.3</w:t>
      </w:r>
      <w:r w:rsidRPr="00B558CC">
        <w:tab/>
        <w:t>Performance criteria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738" w:name="_Toc47081166"/>
      <w:bookmarkStart w:id="739" w:name="_Toc49507551"/>
      <w:bookmarkStart w:id="740" w:name="_Toc53219039"/>
      <w:bookmarkStart w:id="741" w:name="_Toc53219746"/>
      <w:bookmarkStart w:id="742" w:name="_Toc53220189"/>
      <w:bookmarkStart w:id="743" w:name="_Toc61184245"/>
      <w:bookmarkStart w:id="744" w:name="_Toc74643074"/>
      <w:bookmarkStart w:id="745" w:name="_Toc76541692"/>
      <w:bookmarkStart w:id="746" w:name="_Toc76541777"/>
      <w:bookmarkStart w:id="747" w:name="_Toc82447385"/>
      <w:bookmarkEnd w:id="695"/>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738"/>
      <w:bookmarkEnd w:id="739"/>
      <w:bookmarkEnd w:id="740"/>
      <w:bookmarkEnd w:id="741"/>
      <w:bookmarkEnd w:id="742"/>
      <w:bookmarkEnd w:id="743"/>
      <w:bookmarkEnd w:id="744"/>
      <w:bookmarkEnd w:id="745"/>
      <w:bookmarkEnd w:id="746"/>
      <w:bookmarkEnd w:id="747"/>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748" w:name="_Toc37268438"/>
      <w:bookmarkStart w:id="749" w:name="_Toc20994293"/>
      <w:bookmarkStart w:id="750" w:name="_Toc37139340"/>
      <w:bookmarkStart w:id="751" w:name="_Toc37268344"/>
      <w:bookmarkStart w:id="752" w:name="_Toc29812152"/>
      <w:bookmarkStart w:id="753" w:name="_Toc49507552"/>
      <w:bookmarkStart w:id="754" w:name="_Toc53219040"/>
      <w:bookmarkStart w:id="755" w:name="_Toc53219747"/>
      <w:bookmarkStart w:id="756" w:name="_Toc53220190"/>
      <w:bookmarkStart w:id="757" w:name="_Toc61184246"/>
      <w:bookmarkStart w:id="758" w:name="_Toc74643075"/>
      <w:bookmarkStart w:id="759" w:name="_Toc76541693"/>
      <w:bookmarkStart w:id="760" w:name="_Toc76541778"/>
      <w:bookmarkStart w:id="761" w:name="_Toc82447386"/>
      <w:r w:rsidRPr="00B558CC">
        <w:t>9.3.1</w:t>
      </w:r>
      <w:r w:rsidRPr="00B558CC">
        <w:tab/>
        <w:t>Definition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762" w:name="_Toc20994294"/>
      <w:bookmarkStart w:id="763" w:name="_Toc37268439"/>
      <w:bookmarkStart w:id="764" w:name="_Toc37139341"/>
      <w:bookmarkStart w:id="765" w:name="_Toc29812153"/>
      <w:bookmarkStart w:id="766" w:name="_Toc49507553"/>
      <w:bookmarkStart w:id="767" w:name="_Toc37268345"/>
      <w:bookmarkStart w:id="768" w:name="_Toc53219041"/>
      <w:bookmarkStart w:id="769" w:name="_Toc53219748"/>
      <w:bookmarkStart w:id="770" w:name="_Toc53220191"/>
      <w:bookmarkStart w:id="771" w:name="_Toc61184247"/>
      <w:bookmarkStart w:id="772" w:name="_Toc74643076"/>
      <w:bookmarkStart w:id="773" w:name="_Toc76541694"/>
      <w:bookmarkStart w:id="774" w:name="_Toc76541779"/>
      <w:bookmarkStart w:id="775" w:name="_Toc82447387"/>
      <w:r w:rsidRPr="00B558CC">
        <w:lastRenderedPageBreak/>
        <w:t>9.3.2</w:t>
      </w:r>
      <w:r w:rsidRPr="00B558CC">
        <w:tab/>
        <w:t>Test method and level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776" w:name="_Toc37268440"/>
      <w:bookmarkStart w:id="777" w:name="_Toc37268346"/>
      <w:bookmarkStart w:id="778" w:name="_Toc37139342"/>
      <w:bookmarkStart w:id="779" w:name="_Toc20994295"/>
      <w:bookmarkStart w:id="780" w:name="_Toc29812154"/>
      <w:bookmarkStart w:id="781" w:name="_Toc49507554"/>
      <w:bookmarkStart w:id="782" w:name="_Toc53219042"/>
      <w:bookmarkStart w:id="783" w:name="_Toc53219749"/>
      <w:bookmarkStart w:id="784" w:name="_Toc53220192"/>
      <w:bookmarkStart w:id="785" w:name="_Toc61184248"/>
      <w:bookmarkStart w:id="786" w:name="_Toc74643077"/>
      <w:bookmarkStart w:id="787" w:name="_Toc76541695"/>
      <w:bookmarkStart w:id="788" w:name="_Toc76541780"/>
      <w:bookmarkStart w:id="789" w:name="_Toc82447388"/>
      <w:r w:rsidRPr="00B558CC">
        <w:t>9.3.3</w:t>
      </w:r>
      <w:r w:rsidRPr="00B558CC">
        <w:tab/>
        <w:t>Performance criteria</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790" w:name="_Toc49507555"/>
      <w:bookmarkStart w:id="791" w:name="_Toc47081167"/>
      <w:bookmarkStart w:id="792" w:name="_Toc53219043"/>
      <w:bookmarkStart w:id="793" w:name="_Toc53219750"/>
      <w:bookmarkStart w:id="794" w:name="_Toc53220193"/>
      <w:bookmarkStart w:id="795" w:name="_Toc61184249"/>
      <w:bookmarkStart w:id="796" w:name="_Toc74643078"/>
      <w:bookmarkStart w:id="797" w:name="_Toc76541696"/>
      <w:bookmarkStart w:id="798" w:name="_Toc76541781"/>
      <w:bookmarkStart w:id="799" w:name="_Toc82447389"/>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790"/>
      <w:bookmarkEnd w:id="791"/>
      <w:bookmarkEnd w:id="792"/>
      <w:bookmarkEnd w:id="793"/>
      <w:bookmarkEnd w:id="794"/>
      <w:bookmarkEnd w:id="795"/>
      <w:bookmarkEnd w:id="796"/>
      <w:bookmarkEnd w:id="797"/>
      <w:bookmarkEnd w:id="798"/>
      <w:bookmarkEnd w:id="799"/>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800" w:name="_Toc37268348"/>
      <w:bookmarkStart w:id="801" w:name="_Toc37268442"/>
      <w:bookmarkStart w:id="802" w:name="_Toc37139344"/>
      <w:bookmarkStart w:id="803" w:name="_Toc29812156"/>
      <w:bookmarkStart w:id="804" w:name="_Toc20994297"/>
      <w:bookmarkStart w:id="805" w:name="_Toc49507556"/>
      <w:bookmarkStart w:id="806" w:name="_Toc53219044"/>
      <w:bookmarkStart w:id="807" w:name="_Toc53219751"/>
      <w:bookmarkStart w:id="808" w:name="_Toc53220194"/>
      <w:bookmarkStart w:id="809" w:name="_Toc61184250"/>
      <w:bookmarkStart w:id="810" w:name="_Toc74643079"/>
      <w:bookmarkStart w:id="811" w:name="_Toc76541697"/>
      <w:bookmarkStart w:id="812" w:name="_Toc76541782"/>
      <w:bookmarkStart w:id="813" w:name="_Toc82447390"/>
      <w:r w:rsidRPr="00B558CC">
        <w:t>9.4.1</w:t>
      </w:r>
      <w:r w:rsidRPr="00B558CC">
        <w:tab/>
        <w:t>Definition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814" w:name="_Toc20994298"/>
      <w:bookmarkStart w:id="815" w:name="_Toc29812157"/>
      <w:bookmarkStart w:id="816" w:name="_Toc37268443"/>
      <w:bookmarkStart w:id="817" w:name="_Toc37268349"/>
      <w:bookmarkStart w:id="818" w:name="_Toc37139345"/>
      <w:bookmarkStart w:id="819" w:name="_Toc49507557"/>
      <w:bookmarkStart w:id="820" w:name="_Toc53219045"/>
      <w:bookmarkStart w:id="821" w:name="_Toc53219752"/>
      <w:bookmarkStart w:id="822" w:name="_Toc53220195"/>
      <w:bookmarkStart w:id="823" w:name="_Toc61184251"/>
      <w:bookmarkStart w:id="824" w:name="_Toc74643080"/>
      <w:bookmarkStart w:id="825" w:name="_Toc76541698"/>
      <w:bookmarkStart w:id="826" w:name="_Toc76541783"/>
      <w:bookmarkStart w:id="827" w:name="_Toc82447391"/>
      <w:r w:rsidRPr="00B558CC">
        <w:t>9.4.2</w:t>
      </w:r>
      <w:r w:rsidRPr="00B558CC">
        <w:tab/>
        <w:t>Test method and level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828" w:name="_Toc37268444"/>
      <w:bookmarkStart w:id="829" w:name="_Toc37139346"/>
      <w:bookmarkStart w:id="830" w:name="_Toc29812158"/>
      <w:bookmarkStart w:id="831" w:name="_Toc20994299"/>
      <w:bookmarkStart w:id="832" w:name="_Toc37268350"/>
      <w:bookmarkStart w:id="833" w:name="_Toc49507558"/>
      <w:bookmarkStart w:id="834" w:name="_Toc53219046"/>
      <w:bookmarkStart w:id="835" w:name="_Toc53219753"/>
      <w:bookmarkStart w:id="836" w:name="_Toc53220196"/>
      <w:bookmarkStart w:id="837" w:name="_Toc61184252"/>
      <w:bookmarkStart w:id="838" w:name="_Toc74643081"/>
      <w:bookmarkStart w:id="839" w:name="_Toc76541699"/>
      <w:bookmarkStart w:id="840" w:name="_Toc76541784"/>
      <w:bookmarkStart w:id="841" w:name="_Toc82447392"/>
      <w:r w:rsidRPr="00B558CC">
        <w:t>9.4.3</w:t>
      </w:r>
      <w:r w:rsidRPr="00B558CC">
        <w:tab/>
        <w:t>Performance criteria</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842" w:name="_Toc47081168"/>
      <w:bookmarkStart w:id="843" w:name="_Toc49507559"/>
      <w:bookmarkStart w:id="844" w:name="_Toc53219047"/>
      <w:bookmarkStart w:id="845" w:name="_Toc53219754"/>
      <w:bookmarkStart w:id="846" w:name="_Toc53220197"/>
      <w:bookmarkStart w:id="847" w:name="_Toc61184253"/>
      <w:bookmarkStart w:id="848" w:name="_Toc74643082"/>
      <w:bookmarkStart w:id="849" w:name="_Toc76541700"/>
      <w:bookmarkStart w:id="850" w:name="_Toc76541785"/>
      <w:bookmarkStart w:id="851" w:name="_Toc8244739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842"/>
      <w:bookmarkEnd w:id="843"/>
      <w:bookmarkEnd w:id="844"/>
      <w:bookmarkEnd w:id="845"/>
      <w:bookmarkEnd w:id="846"/>
      <w:bookmarkEnd w:id="847"/>
      <w:bookmarkEnd w:id="848"/>
      <w:bookmarkEnd w:id="849"/>
      <w:bookmarkEnd w:id="850"/>
      <w:bookmarkEnd w:id="851"/>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852" w:name="_Toc20994301"/>
      <w:bookmarkStart w:id="853" w:name="_Toc29812160"/>
      <w:bookmarkStart w:id="854" w:name="_Toc37139348"/>
      <w:bookmarkStart w:id="855" w:name="_Toc37268446"/>
      <w:bookmarkStart w:id="856" w:name="_Toc37268352"/>
      <w:bookmarkStart w:id="857" w:name="_Toc49507560"/>
      <w:bookmarkStart w:id="858" w:name="_Toc53219048"/>
      <w:bookmarkStart w:id="859" w:name="_Toc53219755"/>
      <w:bookmarkStart w:id="860" w:name="_Toc53220198"/>
      <w:bookmarkStart w:id="861" w:name="_Toc61184254"/>
      <w:bookmarkStart w:id="862" w:name="_Toc74643083"/>
      <w:bookmarkStart w:id="863" w:name="_Toc76541701"/>
      <w:bookmarkStart w:id="864" w:name="_Toc76541786"/>
      <w:bookmarkStart w:id="865" w:name="_Toc82447394"/>
      <w:r w:rsidRPr="00B558CC">
        <w:t>9.5.1</w:t>
      </w:r>
      <w:r w:rsidRPr="00B558CC">
        <w:tab/>
        <w:t>Definition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866" w:name="_Toc37139349"/>
      <w:bookmarkStart w:id="867" w:name="_Toc20994302"/>
      <w:bookmarkStart w:id="868" w:name="_Toc37268447"/>
      <w:bookmarkStart w:id="869" w:name="_Toc37268353"/>
      <w:bookmarkStart w:id="870" w:name="_Toc29812161"/>
      <w:bookmarkStart w:id="871" w:name="_Toc49507561"/>
      <w:bookmarkStart w:id="872" w:name="_Toc53219049"/>
      <w:bookmarkStart w:id="873" w:name="_Toc53219756"/>
      <w:bookmarkStart w:id="874" w:name="_Toc53220199"/>
      <w:bookmarkStart w:id="875" w:name="_Toc61184255"/>
      <w:bookmarkStart w:id="876" w:name="_Toc74643084"/>
      <w:bookmarkStart w:id="877" w:name="_Toc76541702"/>
      <w:bookmarkStart w:id="878" w:name="_Toc76541787"/>
      <w:bookmarkStart w:id="879" w:name="_Toc82447395"/>
      <w:r w:rsidRPr="00B558CC">
        <w:t>9.5.2</w:t>
      </w:r>
      <w:r w:rsidRPr="00B558CC">
        <w:tab/>
        <w:t>Test method and level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880" w:name="_Toc20994303"/>
      <w:bookmarkStart w:id="881" w:name="_Toc29812162"/>
      <w:bookmarkStart w:id="882" w:name="_Toc37268354"/>
      <w:bookmarkStart w:id="883" w:name="_Toc37139350"/>
      <w:bookmarkStart w:id="884" w:name="_Toc37268448"/>
      <w:bookmarkStart w:id="885" w:name="_Toc49507562"/>
      <w:bookmarkStart w:id="886" w:name="_Toc53219050"/>
      <w:bookmarkStart w:id="887" w:name="_Toc53219757"/>
      <w:bookmarkStart w:id="888" w:name="_Toc53220200"/>
      <w:bookmarkStart w:id="889" w:name="_Toc61184256"/>
      <w:bookmarkStart w:id="890" w:name="_Toc74643085"/>
      <w:bookmarkStart w:id="891" w:name="_Toc76541703"/>
      <w:bookmarkStart w:id="892" w:name="_Toc76541788"/>
      <w:bookmarkStart w:id="893" w:name="_Toc82447396"/>
      <w:r w:rsidRPr="00B558CC">
        <w:t>9.5.3</w:t>
      </w:r>
      <w:r w:rsidRPr="00B558CC">
        <w:tab/>
        <w:t>Performance criteria</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894" w:name="_Toc49507563"/>
      <w:bookmarkStart w:id="895" w:name="_Toc47081169"/>
      <w:bookmarkStart w:id="896" w:name="_Toc53219051"/>
      <w:bookmarkStart w:id="897" w:name="_Toc53219758"/>
      <w:bookmarkStart w:id="898" w:name="_Toc53220201"/>
      <w:bookmarkStart w:id="899" w:name="_Toc61184257"/>
      <w:bookmarkStart w:id="900" w:name="_Toc74643086"/>
      <w:bookmarkStart w:id="901" w:name="_Toc76541704"/>
      <w:bookmarkStart w:id="902" w:name="_Toc76541789"/>
      <w:bookmarkStart w:id="903" w:name="_Toc82447397"/>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894"/>
      <w:bookmarkEnd w:id="895"/>
      <w:bookmarkEnd w:id="896"/>
      <w:bookmarkEnd w:id="897"/>
      <w:bookmarkEnd w:id="898"/>
      <w:bookmarkEnd w:id="899"/>
      <w:bookmarkEnd w:id="900"/>
      <w:bookmarkEnd w:id="901"/>
      <w:bookmarkEnd w:id="902"/>
      <w:bookmarkEnd w:id="903"/>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904" w:name="_Toc20994305"/>
      <w:bookmarkStart w:id="905" w:name="_Toc37139352"/>
      <w:bookmarkStart w:id="906" w:name="_Toc37268356"/>
      <w:bookmarkStart w:id="907" w:name="_Toc37268450"/>
      <w:bookmarkStart w:id="908" w:name="_Toc29812164"/>
      <w:bookmarkStart w:id="909" w:name="_Toc49507564"/>
      <w:bookmarkStart w:id="910" w:name="_Toc53219052"/>
      <w:bookmarkStart w:id="911" w:name="_Toc53219759"/>
      <w:bookmarkStart w:id="912" w:name="_Toc53220202"/>
      <w:bookmarkStart w:id="913" w:name="_Toc61184258"/>
      <w:bookmarkStart w:id="914" w:name="_Toc74643087"/>
      <w:bookmarkStart w:id="915" w:name="_Toc76541705"/>
      <w:bookmarkStart w:id="916" w:name="_Toc76541790"/>
      <w:bookmarkStart w:id="917" w:name="_Toc82447398"/>
      <w:r w:rsidRPr="00B558CC">
        <w:lastRenderedPageBreak/>
        <w:t>9.6.1</w:t>
      </w:r>
      <w:r w:rsidRPr="00B558CC">
        <w:tab/>
        <w:t>Definition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918" w:name="_Toc20994306"/>
      <w:bookmarkStart w:id="919" w:name="_Toc37139353"/>
      <w:bookmarkStart w:id="920" w:name="_Toc29812165"/>
      <w:bookmarkStart w:id="921" w:name="_Toc37268357"/>
      <w:bookmarkStart w:id="922" w:name="_Toc37268451"/>
      <w:bookmarkStart w:id="923" w:name="_Toc49507565"/>
      <w:bookmarkStart w:id="924" w:name="_Toc53219053"/>
      <w:bookmarkStart w:id="925" w:name="_Toc53219760"/>
      <w:bookmarkStart w:id="926" w:name="_Toc53220203"/>
      <w:bookmarkStart w:id="927" w:name="_Toc61184259"/>
      <w:bookmarkStart w:id="928" w:name="_Toc74643088"/>
      <w:bookmarkStart w:id="929" w:name="_Toc76541706"/>
      <w:bookmarkStart w:id="930" w:name="_Toc76541791"/>
      <w:bookmarkStart w:id="931" w:name="_Toc82447399"/>
      <w:r w:rsidRPr="00B558CC">
        <w:t>9.6.2</w:t>
      </w:r>
      <w:r w:rsidRPr="00B558CC">
        <w:tab/>
        <w:t>Test method and level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932" w:name="_Toc37139354"/>
      <w:bookmarkStart w:id="933" w:name="_Toc37268452"/>
      <w:bookmarkStart w:id="934" w:name="_Toc20994307"/>
      <w:bookmarkStart w:id="935" w:name="_Toc29812166"/>
      <w:bookmarkStart w:id="936" w:name="_Toc37268358"/>
      <w:bookmarkStart w:id="937" w:name="_Toc49507566"/>
      <w:bookmarkStart w:id="938" w:name="_Toc53219054"/>
      <w:bookmarkStart w:id="939" w:name="_Toc53219761"/>
      <w:bookmarkStart w:id="940" w:name="_Toc53220204"/>
      <w:bookmarkStart w:id="941" w:name="_Toc61184260"/>
      <w:bookmarkStart w:id="942" w:name="_Toc74643089"/>
      <w:bookmarkStart w:id="943" w:name="_Toc76541707"/>
      <w:bookmarkStart w:id="944" w:name="_Toc76541792"/>
      <w:bookmarkStart w:id="945" w:name="_Toc82447400"/>
      <w:r w:rsidRPr="00B558CC">
        <w:t>9.6.3</w:t>
      </w:r>
      <w:r w:rsidRPr="00B558CC">
        <w:tab/>
        <w:t>Performance criteria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8FD7F58" w14:textId="77777777" w:rsidR="00EE5FAA" w:rsidRPr="00B558CC" w:rsidRDefault="00EE5FAA" w:rsidP="00EE5FAA">
      <w:pPr>
        <w:rPr>
          <w:rFonts w:cs="v4.2.0"/>
        </w:rPr>
      </w:pPr>
      <w:bookmarkStart w:id="946" w:name="_Toc49507567"/>
      <w:bookmarkStart w:id="947" w:name="_Toc47081170"/>
      <w:bookmarkStart w:id="948" w:name="_Toc53219055"/>
      <w:bookmarkStart w:id="949" w:name="_Toc53219762"/>
      <w:bookmarkStart w:id="950"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951" w:name="_Toc61184261"/>
      <w:bookmarkStart w:id="952" w:name="_Toc74643090"/>
      <w:bookmarkStart w:id="953" w:name="_Toc76541708"/>
      <w:bookmarkStart w:id="954" w:name="_Toc76541793"/>
      <w:bookmarkStart w:id="955" w:name="_Toc82447401"/>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946"/>
      <w:bookmarkEnd w:id="947"/>
      <w:bookmarkEnd w:id="948"/>
      <w:bookmarkEnd w:id="949"/>
      <w:bookmarkEnd w:id="950"/>
      <w:bookmarkEnd w:id="951"/>
      <w:bookmarkEnd w:id="952"/>
      <w:bookmarkEnd w:id="953"/>
      <w:bookmarkEnd w:id="954"/>
      <w:bookmarkEnd w:id="955"/>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956" w:name="_Toc29812168"/>
      <w:bookmarkStart w:id="957" w:name="_Toc20994309"/>
      <w:bookmarkStart w:id="958" w:name="_Toc37268454"/>
      <w:bookmarkStart w:id="959" w:name="_Toc37139356"/>
      <w:bookmarkStart w:id="960" w:name="_Toc37268360"/>
      <w:bookmarkStart w:id="961" w:name="_Toc49507568"/>
      <w:bookmarkStart w:id="962" w:name="_Toc53219056"/>
      <w:bookmarkStart w:id="963" w:name="_Toc53219763"/>
      <w:bookmarkStart w:id="964" w:name="_Toc53220206"/>
      <w:bookmarkStart w:id="965" w:name="_Toc61184262"/>
      <w:bookmarkStart w:id="966" w:name="_Toc74643091"/>
      <w:bookmarkStart w:id="967" w:name="_Toc76541709"/>
      <w:bookmarkStart w:id="968" w:name="_Toc76541794"/>
      <w:bookmarkStart w:id="969" w:name="_Toc82447402"/>
      <w:r w:rsidRPr="00B558CC">
        <w:t>9.7.1</w:t>
      </w:r>
      <w:r w:rsidRPr="00B558CC">
        <w:tab/>
        <w:t>Definition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970" w:name="_Toc37268455"/>
      <w:bookmarkStart w:id="971" w:name="_Toc29812169"/>
      <w:bookmarkStart w:id="972" w:name="_Toc20994310"/>
      <w:bookmarkStart w:id="973" w:name="_Toc37268361"/>
      <w:bookmarkStart w:id="974" w:name="_Toc37139357"/>
      <w:bookmarkStart w:id="975" w:name="_Toc49507569"/>
      <w:bookmarkStart w:id="976" w:name="_Toc53219057"/>
      <w:bookmarkStart w:id="977" w:name="_Toc53219764"/>
      <w:bookmarkStart w:id="978" w:name="_Toc53220207"/>
      <w:bookmarkStart w:id="979" w:name="_Toc61184263"/>
      <w:bookmarkStart w:id="980" w:name="_Toc74643092"/>
      <w:bookmarkStart w:id="981" w:name="_Toc76541710"/>
      <w:bookmarkStart w:id="982" w:name="_Toc76541795"/>
      <w:bookmarkStart w:id="983" w:name="_Toc82447403"/>
      <w:r w:rsidRPr="00B558CC">
        <w:t>9.7.2</w:t>
      </w:r>
      <w:r w:rsidRPr="00B558CC">
        <w:tab/>
        <w:t>Test method and level</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984" w:name="_Toc37139358"/>
      <w:bookmarkStart w:id="985" w:name="_Toc29812170"/>
      <w:bookmarkStart w:id="986" w:name="_Toc37268456"/>
      <w:bookmarkStart w:id="987" w:name="_Toc20994311"/>
      <w:bookmarkStart w:id="988" w:name="_Toc37268362"/>
      <w:bookmarkStart w:id="989" w:name="_Toc49507570"/>
      <w:bookmarkStart w:id="990" w:name="_Toc53219058"/>
      <w:bookmarkStart w:id="991" w:name="_Toc53219765"/>
      <w:bookmarkStart w:id="992" w:name="_Toc53220208"/>
      <w:bookmarkStart w:id="993" w:name="_Toc61184264"/>
      <w:bookmarkStart w:id="994" w:name="_Toc74643093"/>
      <w:bookmarkStart w:id="995" w:name="_Toc76541711"/>
      <w:bookmarkStart w:id="996" w:name="_Toc76541796"/>
      <w:bookmarkStart w:id="997" w:name="_Toc82447404"/>
      <w:r w:rsidRPr="00B558CC">
        <w:t>9.7.2.1</w:t>
      </w:r>
      <w:r w:rsidRPr="00B558CC">
        <w:tab/>
        <w:t>Test method for telecommunication ports directly connected to outdoor cables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998" w:name="_Toc37268457"/>
      <w:bookmarkStart w:id="999" w:name="_Toc37139359"/>
      <w:bookmarkStart w:id="1000" w:name="_Toc20994312"/>
      <w:bookmarkStart w:id="1001" w:name="_Toc29812171"/>
      <w:bookmarkStart w:id="1002" w:name="_Toc37268363"/>
      <w:bookmarkStart w:id="1003" w:name="_Toc49507571"/>
      <w:bookmarkStart w:id="1004" w:name="_Toc53219059"/>
      <w:bookmarkStart w:id="1005" w:name="_Toc53219766"/>
      <w:bookmarkStart w:id="1006" w:name="_Toc53220209"/>
      <w:bookmarkStart w:id="1007" w:name="_Toc61184265"/>
      <w:bookmarkStart w:id="1008" w:name="_Toc74643094"/>
      <w:bookmarkStart w:id="1009" w:name="_Toc76541712"/>
      <w:bookmarkStart w:id="1010" w:name="_Toc76541797"/>
      <w:bookmarkStart w:id="1011" w:name="_Toc82447405"/>
      <w:r w:rsidRPr="00B558CC">
        <w:t>9.7.2.2</w:t>
      </w:r>
      <w:r w:rsidRPr="00B558CC">
        <w:tab/>
        <w:t>Test method for telecommunication ports connected to indoor cables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012" w:name="_Toc37268364"/>
      <w:bookmarkStart w:id="1013" w:name="_Toc29812172"/>
      <w:bookmarkStart w:id="1014" w:name="_Toc20994313"/>
      <w:bookmarkStart w:id="1015" w:name="_Toc37268458"/>
      <w:bookmarkStart w:id="1016" w:name="_Toc37139360"/>
      <w:bookmarkStart w:id="1017" w:name="_Toc49507572"/>
      <w:bookmarkStart w:id="1018" w:name="_Toc53219060"/>
      <w:bookmarkStart w:id="1019" w:name="_Toc53219767"/>
      <w:bookmarkStart w:id="1020" w:name="_Toc53220210"/>
      <w:bookmarkStart w:id="1021" w:name="_Toc61184266"/>
      <w:bookmarkStart w:id="1022" w:name="_Toc74643095"/>
      <w:bookmarkStart w:id="1023" w:name="_Toc76541713"/>
      <w:bookmarkStart w:id="1024" w:name="_Toc76541798"/>
      <w:bookmarkStart w:id="1025" w:name="_Toc82447406"/>
      <w:r w:rsidRPr="00B558CC">
        <w:t>9.7.2.3</w:t>
      </w:r>
      <w:r w:rsidRPr="00B558CC">
        <w:tab/>
        <w:t>Test method for AC power ports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026" w:name="_Toc20994314"/>
      <w:bookmarkStart w:id="1027" w:name="_Toc37268459"/>
      <w:bookmarkStart w:id="1028" w:name="_Toc37268365"/>
      <w:bookmarkStart w:id="1029" w:name="_Toc37139361"/>
      <w:bookmarkStart w:id="1030" w:name="_Toc29812173"/>
      <w:bookmarkStart w:id="1031" w:name="_Toc49507573"/>
      <w:bookmarkStart w:id="1032" w:name="_Toc53219061"/>
      <w:bookmarkStart w:id="1033" w:name="_Toc53219768"/>
      <w:bookmarkStart w:id="1034" w:name="_Toc53220211"/>
      <w:bookmarkStart w:id="1035" w:name="_Toc61184267"/>
      <w:bookmarkStart w:id="1036" w:name="_Toc74643096"/>
      <w:bookmarkStart w:id="1037" w:name="_Toc76541714"/>
      <w:bookmarkStart w:id="1038" w:name="_Toc76541799"/>
      <w:bookmarkStart w:id="1039" w:name="_Toc82447407"/>
      <w:r w:rsidRPr="00B558CC">
        <w:t>9.7.3</w:t>
      </w:r>
      <w:r w:rsidRPr="00B558CC">
        <w:tab/>
        <w:t>Performance criteria</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040" w:name="_Toc18916202"/>
      <w:bookmarkStart w:id="1041" w:name="_Toc47081171"/>
      <w:bookmarkStart w:id="1042" w:name="_Toc49507574"/>
      <w:bookmarkStart w:id="1043" w:name="_Toc53219062"/>
      <w:bookmarkStart w:id="1044" w:name="_Toc53219769"/>
      <w:bookmarkStart w:id="1045" w:name="_Toc53220212"/>
      <w:bookmarkStart w:id="1046" w:name="_Toc61184268"/>
      <w:bookmarkStart w:id="1047" w:name="_Toc74643097"/>
      <w:bookmarkStart w:id="1048" w:name="_Toc76541715"/>
      <w:bookmarkStart w:id="1049" w:name="_Toc76541800"/>
      <w:bookmarkStart w:id="1050" w:name="_Toc82447408"/>
      <w:r w:rsidRPr="00B558CC">
        <w:t xml:space="preserve">Annex </w:t>
      </w:r>
      <w:r w:rsidRPr="00B558CC">
        <w:rPr>
          <w:rFonts w:eastAsia="SimSun"/>
          <w:lang w:val="en-US" w:eastAsia="zh-CN"/>
        </w:rPr>
        <w:t>A</w:t>
      </w:r>
      <w:r w:rsidRPr="00B558CC">
        <w:t xml:space="preserve"> (informative):</w:t>
      </w:r>
      <w:r w:rsidRPr="00B558CC">
        <w:br/>
        <w:t>Change history</w:t>
      </w:r>
      <w:bookmarkEnd w:id="1040"/>
      <w:bookmarkEnd w:id="1041"/>
      <w:bookmarkEnd w:id="1042"/>
      <w:bookmarkEnd w:id="1043"/>
      <w:bookmarkEnd w:id="1044"/>
      <w:bookmarkEnd w:id="1045"/>
      <w:bookmarkEnd w:id="1046"/>
      <w:bookmarkEnd w:id="1047"/>
      <w:bookmarkEnd w:id="1048"/>
      <w:bookmarkEnd w:id="1049"/>
      <w:bookmarkEnd w:id="1050"/>
    </w:p>
    <w:p w14:paraId="78FD7F7B" w14:textId="77777777" w:rsidR="003C3971" w:rsidRPr="00B558CC" w:rsidRDefault="003C3971" w:rsidP="003C3971">
      <w:bookmarkStart w:id="1051" w:name="historyclause"/>
      <w:bookmarkEnd w:id="35"/>
      <w:bookmarkEnd w:id="10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7FCF" w14:textId="77777777" w:rsidR="00200727" w:rsidRDefault="00200727">
      <w:r>
        <w:separator/>
      </w:r>
    </w:p>
  </w:endnote>
  <w:endnote w:type="continuationSeparator" w:id="0">
    <w:p w14:paraId="78FD7FD0" w14:textId="77777777" w:rsidR="00200727" w:rsidRDefault="0020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7FCD" w14:textId="77777777" w:rsidR="00200727" w:rsidRDefault="00200727">
      <w:r>
        <w:separator/>
      </w:r>
    </w:p>
  </w:footnote>
  <w:footnote w:type="continuationSeparator" w:id="0">
    <w:p w14:paraId="78FD7FCE" w14:textId="77777777" w:rsidR="00200727" w:rsidRDefault="0020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3A9EB327"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1F0">
      <w:rPr>
        <w:rFonts w:ascii="Arial" w:hAnsi="Arial" w:cs="Arial"/>
        <w:b/>
        <w:noProof/>
        <w:sz w:val="18"/>
        <w:szCs w:val="18"/>
      </w:rPr>
      <w:t>3GPP TS 38.175 V16.3.0 (2021-09)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726D5145"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1F0">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80512"/>
    <w:rsid w:val="000C47C3"/>
    <w:rsid w:val="000D3573"/>
    <w:rsid w:val="000D58AB"/>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B63DE"/>
    <w:rsid w:val="004D3578"/>
    <w:rsid w:val="004E213A"/>
    <w:rsid w:val="004F0988"/>
    <w:rsid w:val="004F32E4"/>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0D92"/>
    <w:rsid w:val="00C074DD"/>
    <w:rsid w:val="00C1496A"/>
    <w:rsid w:val="00C15E71"/>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11038</Words>
  <Characters>60578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2021-09-30T23:31:00Z</dcterms:created>
  <dcterms:modified xsi:type="dcterms:W3CDTF">2022-04-01T12:19:00Z</dcterms:modified>
</cp:coreProperties>
</file>