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0F01286C"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9B14ED">
              <w:t>5</w:t>
            </w:r>
            <w:r w:rsidRPr="00B558CC">
              <w:t>.</w:t>
            </w:r>
            <w:bookmarkEnd w:id="3"/>
            <w:r w:rsidR="00B558CC" w:rsidRPr="00B558CC">
              <w:t>0</w:t>
            </w:r>
            <w:r w:rsidRPr="00B558CC">
              <w:t xml:space="preserve"> </w:t>
            </w:r>
            <w:r w:rsidRPr="00B558CC">
              <w:rPr>
                <w:sz w:val="32"/>
              </w:rPr>
              <w:t>(</w:t>
            </w:r>
            <w:bookmarkStart w:id="4" w:name="issueDate"/>
            <w:r w:rsidR="009B14ED" w:rsidRPr="00B558CC">
              <w:rPr>
                <w:sz w:val="32"/>
              </w:rPr>
              <w:t>202</w:t>
            </w:r>
            <w:r w:rsidR="009B14ED">
              <w:rPr>
                <w:sz w:val="32"/>
              </w:rPr>
              <w:t>3</w:t>
            </w:r>
            <w:r w:rsidRPr="00B558CC">
              <w:rPr>
                <w:sz w:val="32"/>
              </w:rPr>
              <w:t>-</w:t>
            </w:r>
            <w:bookmarkEnd w:id="4"/>
            <w:r w:rsidR="009B14ED">
              <w:rPr>
                <w:sz w:val="32"/>
              </w:rPr>
              <w:t>03</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5A00C521" w:rsidR="00E16509" w:rsidRPr="00B558CC" w:rsidRDefault="00E16509" w:rsidP="00133525">
            <w:pPr>
              <w:pStyle w:val="FP"/>
              <w:jc w:val="center"/>
              <w:rPr>
                <w:noProof/>
                <w:sz w:val="18"/>
              </w:rPr>
            </w:pPr>
            <w:r w:rsidRPr="00B558CC">
              <w:rPr>
                <w:noProof/>
                <w:sz w:val="18"/>
              </w:rPr>
              <w:t xml:space="preserve">© </w:t>
            </w:r>
            <w:r w:rsidR="009B14ED" w:rsidRPr="00B558CC">
              <w:rPr>
                <w:noProof/>
                <w:sz w:val="18"/>
              </w:rPr>
              <w:t>202</w:t>
            </w:r>
            <w:r w:rsidR="009B14ED">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04405ADD" w14:textId="35D93698" w:rsidR="00F81D7F" w:rsidRDefault="00F81D7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_Toc130399630 \h </w:instrText>
      </w:r>
      <w:r>
        <w:fldChar w:fldCharType="separate"/>
      </w:r>
      <w:r>
        <w:t>5</w:t>
      </w:r>
      <w:r>
        <w:fldChar w:fldCharType="end"/>
      </w:r>
    </w:p>
    <w:p w14:paraId="33EA8184" w14:textId="5688FD67" w:rsidR="00F81D7F" w:rsidRDefault="00F81D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_Toc130399631 \h </w:instrText>
      </w:r>
      <w:r>
        <w:fldChar w:fldCharType="separate"/>
      </w:r>
      <w:r>
        <w:t>6</w:t>
      </w:r>
      <w:r>
        <w:fldChar w:fldCharType="end"/>
      </w:r>
    </w:p>
    <w:p w14:paraId="46777C63" w14:textId="4E13E566" w:rsidR="00F81D7F" w:rsidRDefault="00F81D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_Toc130399632 \h </w:instrText>
      </w:r>
      <w:r>
        <w:fldChar w:fldCharType="separate"/>
      </w:r>
      <w:r>
        <w:t>6</w:t>
      </w:r>
      <w:r>
        <w:fldChar w:fldCharType="end"/>
      </w:r>
    </w:p>
    <w:p w14:paraId="70EBAB94" w14:textId="61A5FF15" w:rsidR="00F81D7F" w:rsidRDefault="00F81D7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_Toc130399633 \h </w:instrText>
      </w:r>
      <w:r>
        <w:fldChar w:fldCharType="separate"/>
      </w:r>
      <w:r>
        <w:t>8</w:t>
      </w:r>
      <w:r>
        <w:fldChar w:fldCharType="end"/>
      </w:r>
    </w:p>
    <w:p w14:paraId="1C224B8C" w14:textId="2135ECDC" w:rsidR="00F81D7F" w:rsidRDefault="00F81D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_Toc130399634 \h </w:instrText>
      </w:r>
      <w:r>
        <w:fldChar w:fldCharType="separate"/>
      </w:r>
      <w:r>
        <w:t>8</w:t>
      </w:r>
      <w:r>
        <w:fldChar w:fldCharType="end"/>
      </w:r>
    </w:p>
    <w:p w14:paraId="6AB8FA38" w14:textId="3CBDABAB" w:rsidR="00F81D7F" w:rsidRDefault="00F81D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_Toc130399635 \h </w:instrText>
      </w:r>
      <w:r>
        <w:fldChar w:fldCharType="separate"/>
      </w:r>
      <w:r>
        <w:t>9</w:t>
      </w:r>
      <w:r>
        <w:fldChar w:fldCharType="end"/>
      </w:r>
    </w:p>
    <w:p w14:paraId="556437AB" w14:textId="435F877E" w:rsidR="00F81D7F" w:rsidRDefault="00F81D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_Toc130399636 \h </w:instrText>
      </w:r>
      <w:r>
        <w:fldChar w:fldCharType="separate"/>
      </w:r>
      <w:r>
        <w:t>9</w:t>
      </w:r>
      <w:r>
        <w:fldChar w:fldCharType="end"/>
      </w:r>
    </w:p>
    <w:p w14:paraId="00B88898" w14:textId="7AA40556" w:rsidR="00F81D7F" w:rsidRDefault="00F81D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034B0">
        <w:rPr>
          <w:lang w:val="en-US" w:eastAsia="zh-CN"/>
        </w:rPr>
        <w:t>Test conditions</w:t>
      </w:r>
      <w:r>
        <w:tab/>
      </w:r>
      <w:r>
        <w:fldChar w:fldCharType="begin"/>
      </w:r>
      <w:r>
        <w:instrText xml:space="preserve"> PAGEREF _Toc130399637 \h </w:instrText>
      </w:r>
      <w:r>
        <w:fldChar w:fldCharType="separate"/>
      </w:r>
      <w:r>
        <w:t>10</w:t>
      </w:r>
      <w:r>
        <w:fldChar w:fldCharType="end"/>
      </w:r>
    </w:p>
    <w:p w14:paraId="425CF128" w14:textId="3C83CE46" w:rsidR="00F81D7F" w:rsidRDefault="00F81D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A034B0">
        <w:rPr>
          <w:lang w:val="en-US" w:eastAsia="zh-CN"/>
        </w:rPr>
        <w:t>General</w:t>
      </w:r>
      <w:r>
        <w:tab/>
      </w:r>
      <w:r>
        <w:fldChar w:fldCharType="begin"/>
      </w:r>
      <w:r>
        <w:instrText xml:space="preserve"> PAGEREF _Toc130399638 \h </w:instrText>
      </w:r>
      <w:r>
        <w:fldChar w:fldCharType="separate"/>
      </w:r>
      <w:r>
        <w:t>10</w:t>
      </w:r>
      <w:r>
        <w:fldChar w:fldCharType="end"/>
      </w:r>
    </w:p>
    <w:p w14:paraId="029C5F62" w14:textId="086746BA" w:rsidR="00F81D7F" w:rsidRDefault="00F81D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_Toc130399639 \h </w:instrText>
      </w:r>
      <w:r>
        <w:fldChar w:fldCharType="separate"/>
      </w:r>
      <w:r>
        <w:t>10</w:t>
      </w:r>
      <w:r>
        <w:fldChar w:fldCharType="end"/>
      </w:r>
    </w:p>
    <w:p w14:paraId="4403D4FE" w14:textId="4B6652C1" w:rsidR="00F81D7F" w:rsidRDefault="00F81D7F">
      <w:pPr>
        <w:pStyle w:val="TOC2"/>
        <w:rPr>
          <w:rFonts w:asciiTheme="minorHAnsi" w:eastAsiaTheme="minorEastAsia" w:hAnsiTheme="minorHAnsi" w:cstheme="minorBidi"/>
          <w:sz w:val="22"/>
          <w:szCs w:val="22"/>
          <w:lang w:eastAsia="en-GB"/>
        </w:rPr>
      </w:pPr>
      <w:r>
        <w:t>4.</w:t>
      </w:r>
      <w:r w:rsidRPr="00A034B0">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_Toc130399640 \h </w:instrText>
      </w:r>
      <w:r>
        <w:fldChar w:fldCharType="separate"/>
      </w:r>
      <w:r>
        <w:t>11</w:t>
      </w:r>
      <w:r>
        <w:fldChar w:fldCharType="end"/>
      </w:r>
    </w:p>
    <w:p w14:paraId="620EFC6D" w14:textId="53B2C69E" w:rsidR="00F81D7F" w:rsidRDefault="00F81D7F">
      <w:pPr>
        <w:pStyle w:val="TOC2"/>
        <w:rPr>
          <w:rFonts w:asciiTheme="minorHAnsi" w:eastAsiaTheme="minorEastAsia" w:hAnsiTheme="minorHAnsi" w:cstheme="minorBidi"/>
          <w:sz w:val="22"/>
          <w:szCs w:val="22"/>
          <w:lang w:eastAsia="en-GB"/>
        </w:rPr>
      </w:pPr>
      <w:r>
        <w:t>4.</w:t>
      </w:r>
      <w:r w:rsidRPr="00A034B0">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_Toc130399641 \h </w:instrText>
      </w:r>
      <w:r>
        <w:fldChar w:fldCharType="separate"/>
      </w:r>
      <w:r>
        <w:t>11</w:t>
      </w:r>
      <w:r>
        <w:fldChar w:fldCharType="end"/>
      </w:r>
    </w:p>
    <w:p w14:paraId="73F6BE82" w14:textId="63266195" w:rsidR="00F81D7F" w:rsidRDefault="00F81D7F">
      <w:pPr>
        <w:pStyle w:val="TOC3"/>
        <w:rPr>
          <w:rFonts w:asciiTheme="minorHAnsi" w:eastAsiaTheme="minorEastAsia" w:hAnsiTheme="minorHAnsi" w:cstheme="minorBidi"/>
          <w:sz w:val="22"/>
          <w:szCs w:val="22"/>
          <w:lang w:eastAsia="en-GB"/>
        </w:rPr>
      </w:pPr>
      <w:r w:rsidRPr="00A034B0">
        <w:rPr>
          <w:lang w:val="en-US" w:eastAsia="zh-CN"/>
        </w:rPr>
        <w:t>4.4.1</w:t>
      </w:r>
      <w:r>
        <w:rPr>
          <w:rFonts w:asciiTheme="minorHAnsi" w:eastAsiaTheme="minorEastAsia" w:hAnsiTheme="minorHAnsi" w:cstheme="minorBidi"/>
          <w:sz w:val="22"/>
          <w:szCs w:val="22"/>
          <w:lang w:eastAsia="en-GB"/>
        </w:rPr>
        <w:tab/>
      </w:r>
      <w:r w:rsidRPr="00A034B0">
        <w:rPr>
          <w:lang w:val="en-US" w:eastAsia="zh-CN"/>
        </w:rPr>
        <w:t>Transmitter exclusion band</w:t>
      </w:r>
      <w:r>
        <w:tab/>
      </w:r>
      <w:r>
        <w:fldChar w:fldCharType="begin"/>
      </w:r>
      <w:r>
        <w:instrText xml:space="preserve"> PAGEREF _Toc130399642 \h </w:instrText>
      </w:r>
      <w:r>
        <w:fldChar w:fldCharType="separate"/>
      </w:r>
      <w:r>
        <w:t>11</w:t>
      </w:r>
      <w:r>
        <w:fldChar w:fldCharType="end"/>
      </w:r>
    </w:p>
    <w:p w14:paraId="5BF7640E" w14:textId="46D73E9E" w:rsidR="00F81D7F" w:rsidRDefault="00F81D7F">
      <w:pPr>
        <w:pStyle w:val="TOC3"/>
        <w:rPr>
          <w:rFonts w:asciiTheme="minorHAnsi" w:eastAsiaTheme="minorEastAsia" w:hAnsiTheme="minorHAnsi" w:cstheme="minorBidi"/>
          <w:sz w:val="22"/>
          <w:szCs w:val="22"/>
          <w:lang w:eastAsia="en-GB"/>
        </w:rPr>
      </w:pPr>
      <w:r w:rsidRPr="00A034B0">
        <w:rPr>
          <w:lang w:val="en-US" w:eastAsia="zh-CN"/>
        </w:rPr>
        <w:t>4.4.2</w:t>
      </w:r>
      <w:r>
        <w:rPr>
          <w:rFonts w:asciiTheme="minorHAnsi" w:eastAsiaTheme="minorEastAsia" w:hAnsiTheme="minorHAnsi" w:cstheme="minorBidi"/>
          <w:sz w:val="22"/>
          <w:szCs w:val="22"/>
          <w:lang w:eastAsia="en-GB"/>
        </w:rPr>
        <w:tab/>
      </w:r>
      <w:r w:rsidRPr="00A034B0">
        <w:rPr>
          <w:lang w:val="en-US" w:eastAsia="zh-CN"/>
        </w:rPr>
        <w:t>Receiver exclusion band</w:t>
      </w:r>
      <w:r>
        <w:tab/>
      </w:r>
      <w:r>
        <w:fldChar w:fldCharType="begin"/>
      </w:r>
      <w:r>
        <w:instrText xml:space="preserve"> PAGEREF _Toc130399643 \h </w:instrText>
      </w:r>
      <w:r>
        <w:fldChar w:fldCharType="separate"/>
      </w:r>
      <w:r>
        <w:t>12</w:t>
      </w:r>
      <w:r>
        <w:fldChar w:fldCharType="end"/>
      </w:r>
    </w:p>
    <w:p w14:paraId="3CC65D67" w14:textId="3DAA5ECE" w:rsidR="00F81D7F" w:rsidRDefault="00F81D7F">
      <w:pPr>
        <w:pStyle w:val="TOC2"/>
        <w:rPr>
          <w:rFonts w:asciiTheme="minorHAnsi" w:eastAsiaTheme="minorEastAsia" w:hAnsiTheme="minorHAnsi" w:cstheme="minorBidi"/>
          <w:sz w:val="22"/>
          <w:szCs w:val="22"/>
          <w:lang w:eastAsia="en-GB"/>
        </w:rPr>
      </w:pPr>
      <w:r>
        <w:t>4.</w:t>
      </w:r>
      <w:r w:rsidRPr="00A034B0">
        <w:rPr>
          <w:rFonts w:eastAsia="SimSun"/>
          <w:lang w:val="en-US" w:eastAsia="zh-CN"/>
        </w:rPr>
        <w:t>5</w:t>
      </w:r>
      <w:r>
        <w:rPr>
          <w:rFonts w:asciiTheme="minorHAnsi" w:eastAsiaTheme="minorEastAsia" w:hAnsiTheme="minorHAnsi" w:cstheme="minorBidi"/>
          <w:sz w:val="22"/>
          <w:szCs w:val="22"/>
          <w:lang w:eastAsia="en-GB"/>
        </w:rPr>
        <w:tab/>
      </w:r>
      <w:r w:rsidRPr="00A034B0">
        <w:rPr>
          <w:lang w:val="en-US" w:eastAsia="zh-CN"/>
        </w:rPr>
        <w:t>IAB</w:t>
      </w:r>
      <w:r>
        <w:t xml:space="preserve"> test configurations</w:t>
      </w:r>
      <w:r>
        <w:tab/>
      </w:r>
      <w:r>
        <w:fldChar w:fldCharType="begin"/>
      </w:r>
      <w:r>
        <w:instrText xml:space="preserve"> PAGEREF _Toc130399644 \h </w:instrText>
      </w:r>
      <w:r>
        <w:fldChar w:fldCharType="separate"/>
      </w:r>
      <w:r>
        <w:t>12</w:t>
      </w:r>
      <w:r>
        <w:fldChar w:fldCharType="end"/>
      </w:r>
    </w:p>
    <w:p w14:paraId="20FA1CF9" w14:textId="07AB2AD2" w:rsidR="00F81D7F" w:rsidRDefault="00F81D7F">
      <w:pPr>
        <w:pStyle w:val="TOC1"/>
        <w:rPr>
          <w:rFonts w:asciiTheme="minorHAnsi" w:eastAsiaTheme="minorEastAsia" w:hAnsiTheme="minorHAnsi" w:cstheme="minorBidi"/>
          <w:szCs w:val="22"/>
          <w:lang w:eastAsia="en-GB"/>
        </w:rPr>
      </w:pPr>
      <w:r w:rsidRPr="00A034B0">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_Toc130399645 \h </w:instrText>
      </w:r>
      <w:r>
        <w:fldChar w:fldCharType="separate"/>
      </w:r>
      <w:r>
        <w:t>13</w:t>
      </w:r>
      <w:r>
        <w:fldChar w:fldCharType="end"/>
      </w:r>
    </w:p>
    <w:p w14:paraId="36364D28" w14:textId="2C389E46"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5</w:t>
      </w:r>
      <w:r>
        <w:t>.1</w:t>
      </w:r>
      <w:r>
        <w:rPr>
          <w:rFonts w:asciiTheme="minorHAnsi" w:eastAsiaTheme="minorEastAsia" w:hAnsiTheme="minorHAnsi" w:cstheme="minorBidi"/>
          <w:sz w:val="22"/>
          <w:szCs w:val="22"/>
          <w:lang w:eastAsia="en-GB"/>
        </w:rPr>
        <w:tab/>
      </w:r>
      <w:r w:rsidRPr="00A034B0">
        <w:rPr>
          <w:lang w:val="en-US" w:eastAsia="zh-CN"/>
        </w:rPr>
        <w:t>General</w:t>
      </w:r>
      <w:r>
        <w:tab/>
      </w:r>
      <w:r>
        <w:fldChar w:fldCharType="begin"/>
      </w:r>
      <w:r>
        <w:instrText xml:space="preserve"> PAGEREF _Toc130399646 \h </w:instrText>
      </w:r>
      <w:r>
        <w:fldChar w:fldCharType="separate"/>
      </w:r>
      <w:r>
        <w:t>13</w:t>
      </w:r>
      <w:r>
        <w:fldChar w:fldCharType="end"/>
      </w:r>
    </w:p>
    <w:p w14:paraId="5C3AC30F" w14:textId="5C5D547D"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A034B0">
        <w:rPr>
          <w:lang w:val="en-US" w:eastAsia="zh-CN"/>
        </w:rPr>
        <w:t>of IAB-DU</w:t>
      </w:r>
      <w:r>
        <w:tab/>
      </w:r>
      <w:r>
        <w:fldChar w:fldCharType="begin"/>
      </w:r>
      <w:r>
        <w:instrText xml:space="preserve"> PAGEREF _Toc130399647 \h </w:instrText>
      </w:r>
      <w:r>
        <w:fldChar w:fldCharType="separate"/>
      </w:r>
      <w:r>
        <w:t>14</w:t>
      </w:r>
      <w:r>
        <w:fldChar w:fldCharType="end"/>
      </w:r>
    </w:p>
    <w:p w14:paraId="5559F3E2" w14:textId="2476CC58"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5</w:t>
      </w:r>
      <w:r>
        <w:t>.</w:t>
      </w:r>
      <w:r w:rsidRPr="00A034B0">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A034B0">
        <w:rPr>
          <w:lang w:val="en-US" w:eastAsia="zh-CN"/>
        </w:rPr>
        <w:t>of IAB-MT</w:t>
      </w:r>
      <w:r>
        <w:tab/>
      </w:r>
      <w:r>
        <w:fldChar w:fldCharType="begin"/>
      </w:r>
      <w:r>
        <w:instrText xml:space="preserve"> PAGEREF _Toc130399648 \h </w:instrText>
      </w:r>
      <w:r>
        <w:fldChar w:fldCharType="separate"/>
      </w:r>
      <w:r>
        <w:t>14</w:t>
      </w:r>
      <w:r>
        <w:fldChar w:fldCharType="end"/>
      </w:r>
    </w:p>
    <w:p w14:paraId="76EE1258" w14:textId="4944CF84"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5</w:t>
      </w:r>
      <w:r>
        <w:t>.</w:t>
      </w:r>
      <w:r w:rsidRPr="00A034B0">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_Toc130399649 \h </w:instrText>
      </w:r>
      <w:r>
        <w:fldChar w:fldCharType="separate"/>
      </w:r>
      <w:r>
        <w:t>14</w:t>
      </w:r>
      <w:r>
        <w:fldChar w:fldCharType="end"/>
      </w:r>
    </w:p>
    <w:p w14:paraId="2642B3BB" w14:textId="381A2A5B" w:rsidR="00F81D7F" w:rsidRDefault="00F81D7F">
      <w:pPr>
        <w:pStyle w:val="TOC1"/>
        <w:rPr>
          <w:rFonts w:asciiTheme="minorHAnsi" w:eastAsiaTheme="minorEastAsia" w:hAnsiTheme="minorHAnsi" w:cstheme="minorBidi"/>
          <w:szCs w:val="22"/>
          <w:lang w:eastAsia="en-GB"/>
        </w:rPr>
      </w:pPr>
      <w:r w:rsidRPr="00A034B0">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_Toc130399650 \h </w:instrText>
      </w:r>
      <w:r>
        <w:fldChar w:fldCharType="separate"/>
      </w:r>
      <w:r>
        <w:t>14</w:t>
      </w:r>
      <w:r>
        <w:fldChar w:fldCharType="end"/>
      </w:r>
    </w:p>
    <w:p w14:paraId="67F5C6DA" w14:textId="514B2753"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A034B0">
        <w:rPr>
          <w:lang w:val="en-US" w:eastAsia="zh-CN"/>
        </w:rPr>
        <w:t>IAB</w:t>
      </w:r>
      <w:r>
        <w:tab/>
      </w:r>
      <w:r>
        <w:fldChar w:fldCharType="begin"/>
      </w:r>
      <w:r>
        <w:instrText xml:space="preserve"> PAGEREF _Toc130399651 \h </w:instrText>
      </w:r>
      <w:r>
        <w:fldChar w:fldCharType="separate"/>
      </w:r>
      <w:r>
        <w:t>14</w:t>
      </w:r>
      <w:r>
        <w:fldChar w:fldCharType="end"/>
      </w:r>
    </w:p>
    <w:p w14:paraId="5ADA82B1" w14:textId="25F39A8D"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A034B0">
        <w:rPr>
          <w:lang w:val="en-US" w:eastAsia="zh-CN"/>
        </w:rPr>
        <w:t>IAB</w:t>
      </w:r>
      <w:r>
        <w:tab/>
      </w:r>
      <w:r>
        <w:fldChar w:fldCharType="begin"/>
      </w:r>
      <w:r>
        <w:instrText xml:space="preserve"> PAGEREF _Toc130399652 \h </w:instrText>
      </w:r>
      <w:r>
        <w:fldChar w:fldCharType="separate"/>
      </w:r>
      <w:r>
        <w:t>15</w:t>
      </w:r>
      <w:r>
        <w:fldChar w:fldCharType="end"/>
      </w:r>
    </w:p>
    <w:p w14:paraId="0BD4B6EA" w14:textId="650986A1"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6</w:t>
      </w:r>
      <w:r>
        <w:t>.</w:t>
      </w:r>
      <w:r w:rsidRPr="00A034B0">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_Toc130399653 \h </w:instrText>
      </w:r>
      <w:r>
        <w:fldChar w:fldCharType="separate"/>
      </w:r>
      <w:r>
        <w:t>15</w:t>
      </w:r>
      <w:r>
        <w:fldChar w:fldCharType="end"/>
      </w:r>
    </w:p>
    <w:p w14:paraId="7A79F716" w14:textId="5FE41ECF"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6</w:t>
      </w:r>
      <w:r>
        <w:t>.</w:t>
      </w:r>
      <w:r w:rsidRPr="00A034B0">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_Toc130399654 \h </w:instrText>
      </w:r>
      <w:r>
        <w:fldChar w:fldCharType="separate"/>
      </w:r>
      <w:r>
        <w:t>15</w:t>
      </w:r>
      <w:r>
        <w:fldChar w:fldCharType="end"/>
      </w:r>
    </w:p>
    <w:p w14:paraId="3408FD28" w14:textId="5A872287" w:rsidR="00F81D7F" w:rsidRDefault="00F81D7F">
      <w:pPr>
        <w:pStyle w:val="TOC1"/>
        <w:rPr>
          <w:rFonts w:asciiTheme="minorHAnsi" w:eastAsiaTheme="minorEastAsia" w:hAnsiTheme="minorHAnsi" w:cstheme="minorBidi"/>
          <w:szCs w:val="22"/>
          <w:lang w:eastAsia="en-GB"/>
        </w:rPr>
      </w:pPr>
      <w:r w:rsidRPr="00A034B0">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_Toc130399655 \h </w:instrText>
      </w:r>
      <w:r>
        <w:fldChar w:fldCharType="separate"/>
      </w:r>
      <w:r>
        <w:t>16</w:t>
      </w:r>
      <w:r>
        <w:fldChar w:fldCharType="end"/>
      </w:r>
    </w:p>
    <w:p w14:paraId="57E4AC3D" w14:textId="7ABE0B41"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7</w:t>
      </w:r>
      <w:r>
        <w:t>.1</w:t>
      </w:r>
      <w:r>
        <w:rPr>
          <w:rFonts w:asciiTheme="minorHAnsi" w:eastAsiaTheme="minorEastAsia" w:hAnsiTheme="minorHAnsi" w:cstheme="minorBidi"/>
          <w:sz w:val="22"/>
          <w:szCs w:val="22"/>
          <w:lang w:eastAsia="en-GB"/>
        </w:rPr>
        <w:tab/>
      </w:r>
      <w:r w:rsidRPr="00A034B0">
        <w:rPr>
          <w:lang w:val="en-US" w:eastAsia="zh-CN"/>
        </w:rPr>
        <w:t>Emission</w:t>
      </w:r>
      <w:r>
        <w:tab/>
      </w:r>
      <w:r>
        <w:fldChar w:fldCharType="begin"/>
      </w:r>
      <w:r>
        <w:instrText xml:space="preserve"> PAGEREF _Toc130399656 \h </w:instrText>
      </w:r>
      <w:r>
        <w:fldChar w:fldCharType="separate"/>
      </w:r>
      <w:r>
        <w:t>16</w:t>
      </w:r>
      <w:r>
        <w:fldChar w:fldCharType="end"/>
      </w:r>
    </w:p>
    <w:p w14:paraId="7AB08FA6" w14:textId="11EFE59D"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_Toc130399657 \h </w:instrText>
      </w:r>
      <w:r>
        <w:fldChar w:fldCharType="separate"/>
      </w:r>
      <w:r>
        <w:t>16</w:t>
      </w:r>
      <w:r>
        <w:fldChar w:fldCharType="end"/>
      </w:r>
    </w:p>
    <w:p w14:paraId="6283DE4B" w14:textId="185E52E6" w:rsidR="00F81D7F" w:rsidRDefault="00F81D7F">
      <w:pPr>
        <w:pStyle w:val="TOC1"/>
        <w:rPr>
          <w:rFonts w:asciiTheme="minorHAnsi" w:eastAsiaTheme="minorEastAsia" w:hAnsiTheme="minorHAnsi" w:cstheme="minorBidi"/>
          <w:szCs w:val="22"/>
          <w:lang w:eastAsia="en-GB"/>
        </w:rPr>
      </w:pPr>
      <w:r w:rsidRPr="00A034B0">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_Toc130399658 \h </w:instrText>
      </w:r>
      <w:r>
        <w:fldChar w:fldCharType="separate"/>
      </w:r>
      <w:r>
        <w:t>17</w:t>
      </w:r>
      <w:r>
        <w:fldChar w:fldCharType="end"/>
      </w:r>
    </w:p>
    <w:p w14:paraId="77F3E159" w14:textId="050B64FA"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_Toc130399659 \h </w:instrText>
      </w:r>
      <w:r>
        <w:fldChar w:fldCharType="separate"/>
      </w:r>
      <w:r>
        <w:t>17</w:t>
      </w:r>
      <w:r>
        <w:fldChar w:fldCharType="end"/>
      </w:r>
    </w:p>
    <w:p w14:paraId="62190812" w14:textId="56BFC6E4"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_Toc130399660 \h </w:instrText>
      </w:r>
      <w:r>
        <w:fldChar w:fldCharType="separate"/>
      </w:r>
      <w:r>
        <w:t>18</w:t>
      </w:r>
      <w:r>
        <w:fldChar w:fldCharType="end"/>
      </w:r>
    </w:p>
    <w:p w14:paraId="75577460" w14:textId="6CD7FCD0" w:rsidR="00F81D7F" w:rsidRDefault="00F81D7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A034B0">
        <w:rPr>
          <w:rFonts w:eastAsia="SimSun"/>
          <w:lang w:val="en-US" w:eastAsia="zh-CN"/>
        </w:rPr>
        <w:t>IAB</w:t>
      </w:r>
      <w:r>
        <w:tab/>
      </w:r>
      <w:r>
        <w:fldChar w:fldCharType="begin"/>
      </w:r>
      <w:r>
        <w:instrText xml:space="preserve"> PAGEREF _Toc130399661 \h </w:instrText>
      </w:r>
      <w:r>
        <w:fldChar w:fldCharType="separate"/>
      </w:r>
      <w:r>
        <w:t>18</w:t>
      </w:r>
      <w:r>
        <w:fldChar w:fldCharType="end"/>
      </w:r>
    </w:p>
    <w:p w14:paraId="37187EE9" w14:textId="740D07F0" w:rsidR="00F81D7F" w:rsidRDefault="00F81D7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_Toc130399662 \h </w:instrText>
      </w:r>
      <w:r>
        <w:fldChar w:fldCharType="separate"/>
      </w:r>
      <w:r>
        <w:t>18</w:t>
      </w:r>
      <w:r>
        <w:fldChar w:fldCharType="end"/>
      </w:r>
    </w:p>
    <w:p w14:paraId="41C98A2F" w14:textId="34273F91" w:rsidR="00F81D7F" w:rsidRDefault="00F81D7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_Toc130399663 \h </w:instrText>
      </w:r>
      <w:r>
        <w:fldChar w:fldCharType="separate"/>
      </w:r>
      <w:r>
        <w:t>18</w:t>
      </w:r>
      <w:r>
        <w:fldChar w:fldCharType="end"/>
      </w:r>
    </w:p>
    <w:p w14:paraId="6BC7093C" w14:textId="6C6FA209" w:rsidR="00F81D7F" w:rsidRDefault="00F81D7F">
      <w:pPr>
        <w:pStyle w:val="TOC4"/>
        <w:rPr>
          <w:rFonts w:asciiTheme="minorHAnsi" w:eastAsiaTheme="minorEastAsia" w:hAnsiTheme="minorHAnsi" w:cstheme="minorBidi"/>
          <w:sz w:val="22"/>
          <w:szCs w:val="22"/>
          <w:lang w:eastAsia="en-GB"/>
        </w:rPr>
      </w:pPr>
      <w:r>
        <w:t>8.2.1.</w:t>
      </w:r>
      <w:r w:rsidRPr="00A034B0">
        <w:rPr>
          <w:lang w:val="en-US"/>
        </w:rPr>
        <w:t>3</w:t>
      </w:r>
      <w:r>
        <w:rPr>
          <w:rFonts w:asciiTheme="minorHAnsi" w:eastAsiaTheme="minorEastAsia" w:hAnsiTheme="minorHAnsi" w:cstheme="minorBidi"/>
          <w:sz w:val="22"/>
          <w:szCs w:val="22"/>
          <w:lang w:eastAsia="en-GB"/>
        </w:rPr>
        <w:tab/>
      </w:r>
      <w:r w:rsidRPr="00A034B0">
        <w:rPr>
          <w:lang w:val="en-US"/>
        </w:rPr>
        <w:t>Limits</w:t>
      </w:r>
      <w:r>
        <w:tab/>
      </w:r>
      <w:r>
        <w:fldChar w:fldCharType="begin"/>
      </w:r>
      <w:r>
        <w:instrText xml:space="preserve"> PAGEREF _Toc130399664 \h </w:instrText>
      </w:r>
      <w:r>
        <w:fldChar w:fldCharType="separate"/>
      </w:r>
      <w:r>
        <w:t>19</w:t>
      </w:r>
      <w:r>
        <w:fldChar w:fldCharType="end"/>
      </w:r>
    </w:p>
    <w:p w14:paraId="4DBA2CAC" w14:textId="4AE97339" w:rsidR="00F81D7F" w:rsidRDefault="00F81D7F">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_Toc130399665 \h </w:instrText>
      </w:r>
      <w:r>
        <w:fldChar w:fldCharType="separate"/>
      </w:r>
      <w:r>
        <w:t>19</w:t>
      </w:r>
      <w:r>
        <w:fldChar w:fldCharType="end"/>
      </w:r>
    </w:p>
    <w:p w14:paraId="7A508F48" w14:textId="529CE6C1" w:rsidR="00F81D7F" w:rsidRDefault="00F81D7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A034B0">
        <w:rPr>
          <w:lang w:val="en-US" w:eastAsia="zh-CN"/>
        </w:rPr>
        <w:t>a</w:t>
      </w:r>
      <w:r>
        <w:t>ncillary equipment</w:t>
      </w:r>
      <w:r>
        <w:tab/>
      </w:r>
      <w:r>
        <w:fldChar w:fldCharType="begin"/>
      </w:r>
      <w:r>
        <w:instrText xml:space="preserve"> PAGEREF _Toc130399666 \h </w:instrText>
      </w:r>
      <w:r>
        <w:fldChar w:fldCharType="separate"/>
      </w:r>
      <w:r>
        <w:t>20</w:t>
      </w:r>
      <w:r>
        <w:fldChar w:fldCharType="end"/>
      </w:r>
    </w:p>
    <w:p w14:paraId="7F95C453" w14:textId="5B6A3623" w:rsidR="00F81D7F" w:rsidRDefault="00F81D7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_Toc130399667 \h </w:instrText>
      </w:r>
      <w:r>
        <w:fldChar w:fldCharType="separate"/>
      </w:r>
      <w:r>
        <w:t>20</w:t>
      </w:r>
      <w:r>
        <w:fldChar w:fldCharType="end"/>
      </w:r>
    </w:p>
    <w:p w14:paraId="2F999811" w14:textId="137848AE" w:rsidR="00F81D7F" w:rsidRDefault="00F81D7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_Toc130399668 \h </w:instrText>
      </w:r>
      <w:r>
        <w:fldChar w:fldCharType="separate"/>
      </w:r>
      <w:r>
        <w:t>20</w:t>
      </w:r>
      <w:r>
        <w:fldChar w:fldCharType="end"/>
      </w:r>
    </w:p>
    <w:p w14:paraId="326B9E04" w14:textId="3E8C6194" w:rsidR="00F81D7F" w:rsidRDefault="00F81D7F">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_Toc130399669 \h </w:instrText>
      </w:r>
      <w:r>
        <w:fldChar w:fldCharType="separate"/>
      </w:r>
      <w:r>
        <w:t>20</w:t>
      </w:r>
      <w:r>
        <w:fldChar w:fldCharType="end"/>
      </w:r>
    </w:p>
    <w:p w14:paraId="6599D11F" w14:textId="3DDA2B18"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w:t>
      </w:r>
      <w:r w:rsidRPr="00A034B0">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_Toc130399670 \h </w:instrText>
      </w:r>
      <w:r>
        <w:fldChar w:fldCharType="separate"/>
      </w:r>
      <w:r>
        <w:t>20</w:t>
      </w:r>
      <w:r>
        <w:fldChar w:fldCharType="end"/>
      </w:r>
    </w:p>
    <w:p w14:paraId="58F89203" w14:textId="7064BBD6" w:rsidR="00F81D7F" w:rsidRDefault="00F81D7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_Toc130399671 \h </w:instrText>
      </w:r>
      <w:r>
        <w:fldChar w:fldCharType="separate"/>
      </w:r>
      <w:r>
        <w:t>21</w:t>
      </w:r>
      <w:r>
        <w:fldChar w:fldCharType="end"/>
      </w:r>
    </w:p>
    <w:p w14:paraId="530671AD" w14:textId="17D5A4B2" w:rsidR="00F81D7F" w:rsidRDefault="00F81D7F">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_Toc130399672 \h </w:instrText>
      </w:r>
      <w:r>
        <w:fldChar w:fldCharType="separate"/>
      </w:r>
      <w:r>
        <w:t>21</w:t>
      </w:r>
      <w:r>
        <w:fldChar w:fldCharType="end"/>
      </w:r>
    </w:p>
    <w:p w14:paraId="3943EBF7" w14:textId="3D260B3F" w:rsidR="00F81D7F" w:rsidRDefault="00F81D7F">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_Toc130399673 \h </w:instrText>
      </w:r>
      <w:r>
        <w:fldChar w:fldCharType="separate"/>
      </w:r>
      <w:r>
        <w:t>21</w:t>
      </w:r>
      <w:r>
        <w:fldChar w:fldCharType="end"/>
      </w:r>
    </w:p>
    <w:p w14:paraId="7DC02EB4" w14:textId="30D46F68"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w:t>
      </w:r>
      <w:r w:rsidRPr="00A034B0">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_Toc130399674 \h </w:instrText>
      </w:r>
      <w:r>
        <w:fldChar w:fldCharType="separate"/>
      </w:r>
      <w:r>
        <w:t>21</w:t>
      </w:r>
      <w:r>
        <w:fldChar w:fldCharType="end"/>
      </w:r>
    </w:p>
    <w:p w14:paraId="50CCB6A3" w14:textId="0FEC4499" w:rsidR="00F81D7F" w:rsidRDefault="00F81D7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_Toc130399675 \h </w:instrText>
      </w:r>
      <w:r>
        <w:fldChar w:fldCharType="separate"/>
      </w:r>
      <w:r>
        <w:t>21</w:t>
      </w:r>
      <w:r>
        <w:fldChar w:fldCharType="end"/>
      </w:r>
    </w:p>
    <w:p w14:paraId="58875FCF" w14:textId="01CC4111" w:rsidR="00F81D7F" w:rsidRDefault="00F81D7F">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_Toc130399676 \h </w:instrText>
      </w:r>
      <w:r>
        <w:fldChar w:fldCharType="separate"/>
      </w:r>
      <w:r>
        <w:t>21</w:t>
      </w:r>
      <w:r>
        <w:fldChar w:fldCharType="end"/>
      </w:r>
    </w:p>
    <w:p w14:paraId="5C7364CF" w14:textId="30C1ECDE" w:rsidR="00F81D7F" w:rsidRDefault="00F81D7F">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_Toc130399677 \h </w:instrText>
      </w:r>
      <w:r>
        <w:fldChar w:fldCharType="separate"/>
      </w:r>
      <w:r>
        <w:t>21</w:t>
      </w:r>
      <w:r>
        <w:fldChar w:fldCharType="end"/>
      </w:r>
    </w:p>
    <w:p w14:paraId="51EF4685" w14:textId="2CAD8296"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w:t>
      </w:r>
      <w:r w:rsidRPr="00A034B0">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_Toc130399678 \h </w:instrText>
      </w:r>
      <w:r>
        <w:fldChar w:fldCharType="separate"/>
      </w:r>
      <w:r>
        <w:t>22</w:t>
      </w:r>
      <w:r>
        <w:fldChar w:fldCharType="end"/>
      </w:r>
    </w:p>
    <w:p w14:paraId="637136AE" w14:textId="0541CC5F" w:rsidR="00F81D7F" w:rsidRDefault="00F81D7F">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_Toc130399679 \h </w:instrText>
      </w:r>
      <w:r>
        <w:fldChar w:fldCharType="separate"/>
      </w:r>
      <w:r>
        <w:t>22</w:t>
      </w:r>
      <w:r>
        <w:fldChar w:fldCharType="end"/>
      </w:r>
    </w:p>
    <w:p w14:paraId="094B8D4D" w14:textId="3BB7AF4A" w:rsidR="00F81D7F" w:rsidRDefault="00F81D7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_Toc130399680 \h </w:instrText>
      </w:r>
      <w:r>
        <w:fldChar w:fldCharType="separate"/>
      </w:r>
      <w:r>
        <w:t>22</w:t>
      </w:r>
      <w:r>
        <w:fldChar w:fldCharType="end"/>
      </w:r>
    </w:p>
    <w:p w14:paraId="32787F84" w14:textId="383677FE" w:rsidR="00F81D7F" w:rsidRDefault="00F81D7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_Toc130399681 \h </w:instrText>
      </w:r>
      <w:r>
        <w:fldChar w:fldCharType="separate"/>
      </w:r>
      <w:r>
        <w:t>22</w:t>
      </w:r>
      <w:r>
        <w:fldChar w:fldCharType="end"/>
      </w:r>
    </w:p>
    <w:p w14:paraId="53C0BBCD" w14:textId="0082C5E5"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8</w:t>
      </w:r>
      <w:r>
        <w:t>.</w:t>
      </w:r>
      <w:r w:rsidRPr="00A034B0">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_Toc130399682 \h </w:instrText>
      </w:r>
      <w:r>
        <w:fldChar w:fldCharType="separate"/>
      </w:r>
      <w:r>
        <w:t>22</w:t>
      </w:r>
      <w:r>
        <w:fldChar w:fldCharType="end"/>
      </w:r>
    </w:p>
    <w:p w14:paraId="23F180F0" w14:textId="506662D5"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lastRenderedPageBreak/>
        <w:t>8</w:t>
      </w:r>
      <w:r>
        <w:t>.</w:t>
      </w:r>
      <w:r w:rsidRPr="00A034B0">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_Toc130399683 \h </w:instrText>
      </w:r>
      <w:r>
        <w:fldChar w:fldCharType="separate"/>
      </w:r>
      <w:r>
        <w:t>22</w:t>
      </w:r>
      <w:r>
        <w:fldChar w:fldCharType="end"/>
      </w:r>
    </w:p>
    <w:p w14:paraId="02EC4C63" w14:textId="6667EC7C" w:rsidR="00F81D7F" w:rsidRDefault="00F81D7F">
      <w:pPr>
        <w:pStyle w:val="TOC1"/>
        <w:rPr>
          <w:rFonts w:asciiTheme="minorHAnsi" w:eastAsiaTheme="minorEastAsia" w:hAnsiTheme="minorHAnsi" w:cstheme="minorBidi"/>
          <w:szCs w:val="22"/>
          <w:lang w:eastAsia="en-GB"/>
        </w:rPr>
      </w:pPr>
      <w:r w:rsidRPr="00A034B0">
        <w:rPr>
          <w:rFonts w:eastAsia="SimSun"/>
          <w:lang w:val="en-US" w:eastAsia="zh-CN"/>
        </w:rPr>
        <w:t>9</w:t>
      </w:r>
      <w:r>
        <w:rPr>
          <w:rFonts w:asciiTheme="minorHAnsi" w:eastAsiaTheme="minorEastAsia" w:hAnsiTheme="minorHAnsi" w:cstheme="minorBidi"/>
          <w:szCs w:val="22"/>
          <w:lang w:eastAsia="en-GB"/>
        </w:rPr>
        <w:tab/>
      </w:r>
      <w:r w:rsidRPr="00A034B0">
        <w:rPr>
          <w:rFonts w:eastAsia="SimSun"/>
          <w:lang w:val="en-US" w:eastAsia="zh-CN"/>
        </w:rPr>
        <w:t>Immunity</w:t>
      </w:r>
      <w:r>
        <w:tab/>
      </w:r>
      <w:r>
        <w:fldChar w:fldCharType="begin"/>
      </w:r>
      <w:r>
        <w:instrText xml:space="preserve"> PAGEREF _Toc130399684 \h </w:instrText>
      </w:r>
      <w:r>
        <w:fldChar w:fldCharType="separate"/>
      </w:r>
      <w:r>
        <w:t>22</w:t>
      </w:r>
      <w:r>
        <w:fldChar w:fldCharType="end"/>
      </w:r>
    </w:p>
    <w:p w14:paraId="3E3B133C" w14:textId="269D7097"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_Toc130399685 \h </w:instrText>
      </w:r>
      <w:r>
        <w:fldChar w:fldCharType="separate"/>
      </w:r>
      <w:r>
        <w:t>22</w:t>
      </w:r>
      <w:r>
        <w:fldChar w:fldCharType="end"/>
      </w:r>
    </w:p>
    <w:p w14:paraId="7B5DB126" w14:textId="2B1061EC"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A034B0">
        <w:rPr>
          <w:lang w:val="en-US" w:eastAsia="zh-CN"/>
        </w:rPr>
        <w:t xml:space="preserve"> (80 MHz - 6000 MHz)</w:t>
      </w:r>
      <w:r>
        <w:tab/>
      </w:r>
      <w:r>
        <w:fldChar w:fldCharType="begin"/>
      </w:r>
      <w:r>
        <w:instrText xml:space="preserve"> PAGEREF _Toc130399686 \h </w:instrText>
      </w:r>
      <w:r>
        <w:fldChar w:fldCharType="separate"/>
      </w:r>
      <w:r>
        <w:t>23</w:t>
      </w:r>
      <w:r>
        <w:fldChar w:fldCharType="end"/>
      </w:r>
    </w:p>
    <w:p w14:paraId="5461F32B" w14:textId="2DAAD1FF" w:rsidR="00F81D7F" w:rsidRDefault="00F81D7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_Toc130399687 \h </w:instrText>
      </w:r>
      <w:r>
        <w:fldChar w:fldCharType="separate"/>
      </w:r>
      <w:r>
        <w:t>23</w:t>
      </w:r>
      <w:r>
        <w:fldChar w:fldCharType="end"/>
      </w:r>
    </w:p>
    <w:p w14:paraId="4CBA95E8" w14:textId="49F5981E" w:rsidR="00F81D7F" w:rsidRDefault="00F81D7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_Toc130399688 \h </w:instrText>
      </w:r>
      <w:r>
        <w:fldChar w:fldCharType="separate"/>
      </w:r>
      <w:r>
        <w:t>23</w:t>
      </w:r>
      <w:r>
        <w:fldChar w:fldCharType="end"/>
      </w:r>
    </w:p>
    <w:p w14:paraId="2D15C497" w14:textId="579FED9B" w:rsidR="00F81D7F" w:rsidRDefault="00F81D7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_Toc130399689 \h </w:instrText>
      </w:r>
      <w:r>
        <w:fldChar w:fldCharType="separate"/>
      </w:r>
      <w:r>
        <w:t>25</w:t>
      </w:r>
      <w:r>
        <w:fldChar w:fldCharType="end"/>
      </w:r>
    </w:p>
    <w:p w14:paraId="3723B07E" w14:textId="2BB3E045"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w:t>
      </w:r>
      <w:r w:rsidRPr="00A034B0">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_Toc130399690 \h </w:instrText>
      </w:r>
      <w:r>
        <w:fldChar w:fldCharType="separate"/>
      </w:r>
      <w:r>
        <w:t>25</w:t>
      </w:r>
      <w:r>
        <w:fldChar w:fldCharType="end"/>
      </w:r>
    </w:p>
    <w:p w14:paraId="6F36B13B" w14:textId="70D442B3" w:rsidR="00F81D7F" w:rsidRDefault="00F81D7F">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_Toc130399691 \h </w:instrText>
      </w:r>
      <w:r>
        <w:fldChar w:fldCharType="separate"/>
      </w:r>
      <w:r>
        <w:t>25</w:t>
      </w:r>
      <w:r>
        <w:fldChar w:fldCharType="end"/>
      </w:r>
    </w:p>
    <w:p w14:paraId="203A0E03" w14:textId="1BD58895" w:rsidR="00F81D7F" w:rsidRDefault="00F81D7F">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_Toc130399692 \h </w:instrText>
      </w:r>
      <w:r>
        <w:fldChar w:fldCharType="separate"/>
      </w:r>
      <w:r>
        <w:t>26</w:t>
      </w:r>
      <w:r>
        <w:fldChar w:fldCharType="end"/>
      </w:r>
    </w:p>
    <w:p w14:paraId="6E383A04" w14:textId="6729467A" w:rsidR="00F81D7F" w:rsidRDefault="00F81D7F">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_Toc130399693 \h </w:instrText>
      </w:r>
      <w:r>
        <w:fldChar w:fldCharType="separate"/>
      </w:r>
      <w:r>
        <w:t>26</w:t>
      </w:r>
      <w:r>
        <w:fldChar w:fldCharType="end"/>
      </w:r>
    </w:p>
    <w:p w14:paraId="7E169CBE" w14:textId="5581FE8D"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w:t>
      </w:r>
      <w:r w:rsidRPr="00A034B0">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_Toc130399694 \h </w:instrText>
      </w:r>
      <w:r>
        <w:fldChar w:fldCharType="separate"/>
      </w:r>
      <w:r>
        <w:t>26</w:t>
      </w:r>
      <w:r>
        <w:fldChar w:fldCharType="end"/>
      </w:r>
    </w:p>
    <w:p w14:paraId="44881770" w14:textId="0BCB43FA" w:rsidR="00F81D7F" w:rsidRDefault="00F81D7F">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_Toc130399695 \h </w:instrText>
      </w:r>
      <w:r>
        <w:fldChar w:fldCharType="separate"/>
      </w:r>
      <w:r>
        <w:t>26</w:t>
      </w:r>
      <w:r>
        <w:fldChar w:fldCharType="end"/>
      </w:r>
    </w:p>
    <w:p w14:paraId="33F80B9D" w14:textId="4994BF07" w:rsidR="00F81D7F" w:rsidRDefault="00F81D7F">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_Toc130399696 \h </w:instrText>
      </w:r>
      <w:r>
        <w:fldChar w:fldCharType="separate"/>
      </w:r>
      <w:r>
        <w:t>26</w:t>
      </w:r>
      <w:r>
        <w:fldChar w:fldCharType="end"/>
      </w:r>
    </w:p>
    <w:p w14:paraId="4DE25D67" w14:textId="57DD0730" w:rsidR="00F81D7F" w:rsidRDefault="00F81D7F">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_Toc130399697 \h </w:instrText>
      </w:r>
      <w:r>
        <w:fldChar w:fldCharType="separate"/>
      </w:r>
      <w:r>
        <w:t>26</w:t>
      </w:r>
      <w:r>
        <w:fldChar w:fldCharType="end"/>
      </w:r>
    </w:p>
    <w:p w14:paraId="00260A52" w14:textId="59A0F473"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w:t>
      </w:r>
      <w:r w:rsidRPr="00A034B0">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A034B0">
        <w:rPr>
          <w:rFonts w:eastAsia="SimSun"/>
          <w:lang w:val="en-US" w:eastAsia="zh-CN"/>
        </w:rPr>
        <w:t>)</w:t>
      </w:r>
      <w:r>
        <w:tab/>
      </w:r>
      <w:r>
        <w:fldChar w:fldCharType="begin"/>
      </w:r>
      <w:r>
        <w:instrText xml:space="preserve"> PAGEREF _Toc130399698 \h </w:instrText>
      </w:r>
      <w:r>
        <w:fldChar w:fldCharType="separate"/>
      </w:r>
      <w:r>
        <w:t>27</w:t>
      </w:r>
      <w:r>
        <w:fldChar w:fldCharType="end"/>
      </w:r>
    </w:p>
    <w:p w14:paraId="4E668D5B" w14:textId="594FCD05" w:rsidR="00F81D7F" w:rsidRDefault="00F81D7F">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_Toc130399699 \h </w:instrText>
      </w:r>
      <w:r>
        <w:fldChar w:fldCharType="separate"/>
      </w:r>
      <w:r>
        <w:t>27</w:t>
      </w:r>
      <w:r>
        <w:fldChar w:fldCharType="end"/>
      </w:r>
    </w:p>
    <w:p w14:paraId="4F49C449" w14:textId="56733736" w:rsidR="00F81D7F" w:rsidRDefault="00F81D7F">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_Toc130399700 \h </w:instrText>
      </w:r>
      <w:r>
        <w:fldChar w:fldCharType="separate"/>
      </w:r>
      <w:r>
        <w:t>27</w:t>
      </w:r>
      <w:r>
        <w:fldChar w:fldCharType="end"/>
      </w:r>
    </w:p>
    <w:p w14:paraId="5BFBFFC8" w14:textId="60F7D6D0" w:rsidR="00F81D7F" w:rsidRDefault="00F81D7F">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_Toc130399701 \h </w:instrText>
      </w:r>
      <w:r>
        <w:fldChar w:fldCharType="separate"/>
      </w:r>
      <w:r>
        <w:t>27</w:t>
      </w:r>
      <w:r>
        <w:fldChar w:fldCharType="end"/>
      </w:r>
    </w:p>
    <w:p w14:paraId="6D907EA2" w14:textId="72BCD403"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w:t>
      </w:r>
      <w:r w:rsidRPr="00A034B0">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_Toc130399702 \h </w:instrText>
      </w:r>
      <w:r>
        <w:fldChar w:fldCharType="separate"/>
      </w:r>
      <w:r>
        <w:t>27</w:t>
      </w:r>
      <w:r>
        <w:fldChar w:fldCharType="end"/>
      </w:r>
    </w:p>
    <w:p w14:paraId="5B570B08" w14:textId="5BBAA1E7" w:rsidR="00F81D7F" w:rsidRDefault="00F81D7F">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_Toc130399703 \h </w:instrText>
      </w:r>
      <w:r>
        <w:fldChar w:fldCharType="separate"/>
      </w:r>
      <w:r>
        <w:t>28</w:t>
      </w:r>
      <w:r>
        <w:fldChar w:fldCharType="end"/>
      </w:r>
    </w:p>
    <w:p w14:paraId="354F0740" w14:textId="34184B94" w:rsidR="00F81D7F" w:rsidRDefault="00F81D7F">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_Toc130399704 \h </w:instrText>
      </w:r>
      <w:r>
        <w:fldChar w:fldCharType="separate"/>
      </w:r>
      <w:r>
        <w:t>28</w:t>
      </w:r>
      <w:r>
        <w:fldChar w:fldCharType="end"/>
      </w:r>
    </w:p>
    <w:p w14:paraId="33D5F7D2" w14:textId="4DB4E24A" w:rsidR="00F81D7F" w:rsidRDefault="00F81D7F">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_Toc130399705 \h </w:instrText>
      </w:r>
      <w:r>
        <w:fldChar w:fldCharType="separate"/>
      </w:r>
      <w:r>
        <w:t>28</w:t>
      </w:r>
      <w:r>
        <w:fldChar w:fldCharType="end"/>
      </w:r>
    </w:p>
    <w:p w14:paraId="3290F766" w14:textId="3E29F390" w:rsidR="00F81D7F" w:rsidRDefault="00F81D7F">
      <w:pPr>
        <w:pStyle w:val="TOC2"/>
        <w:rPr>
          <w:rFonts w:asciiTheme="minorHAnsi" w:eastAsiaTheme="minorEastAsia" w:hAnsiTheme="minorHAnsi" w:cstheme="minorBidi"/>
          <w:sz w:val="22"/>
          <w:szCs w:val="22"/>
          <w:lang w:eastAsia="en-GB"/>
        </w:rPr>
      </w:pPr>
      <w:r w:rsidRPr="00A034B0">
        <w:rPr>
          <w:rFonts w:eastAsia="SimSun"/>
          <w:lang w:val="en-US" w:eastAsia="zh-CN"/>
        </w:rPr>
        <w:t>9</w:t>
      </w:r>
      <w:r>
        <w:t>.</w:t>
      </w:r>
      <w:r w:rsidRPr="00A034B0">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_Toc130399706 \h </w:instrText>
      </w:r>
      <w:r>
        <w:fldChar w:fldCharType="separate"/>
      </w:r>
      <w:r>
        <w:t>28</w:t>
      </w:r>
      <w:r>
        <w:fldChar w:fldCharType="end"/>
      </w:r>
    </w:p>
    <w:p w14:paraId="7E6FE229" w14:textId="419B3EA0" w:rsidR="00F81D7F" w:rsidRDefault="00F81D7F">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_Toc130399707 \h </w:instrText>
      </w:r>
      <w:r>
        <w:fldChar w:fldCharType="separate"/>
      </w:r>
      <w:r>
        <w:t>28</w:t>
      </w:r>
      <w:r>
        <w:fldChar w:fldCharType="end"/>
      </w:r>
    </w:p>
    <w:p w14:paraId="2544447E" w14:textId="40221D75" w:rsidR="00F81D7F" w:rsidRDefault="00F81D7F">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_Toc130399708 \h </w:instrText>
      </w:r>
      <w:r>
        <w:fldChar w:fldCharType="separate"/>
      </w:r>
      <w:r>
        <w:t>28</w:t>
      </w:r>
      <w:r>
        <w:fldChar w:fldCharType="end"/>
      </w:r>
    </w:p>
    <w:p w14:paraId="47046A84" w14:textId="2E019D49" w:rsidR="00F81D7F" w:rsidRDefault="00F81D7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_Toc130399709 \h </w:instrText>
      </w:r>
      <w:r>
        <w:fldChar w:fldCharType="separate"/>
      </w:r>
      <w:r>
        <w:t>29</w:t>
      </w:r>
      <w:r>
        <w:fldChar w:fldCharType="end"/>
      </w:r>
    </w:p>
    <w:p w14:paraId="0F773481" w14:textId="4F34C80F" w:rsidR="00F81D7F" w:rsidRDefault="00F81D7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_Toc130399710 \h </w:instrText>
      </w:r>
      <w:r>
        <w:fldChar w:fldCharType="separate"/>
      </w:r>
      <w:r>
        <w:t>29</w:t>
      </w:r>
      <w:r>
        <w:fldChar w:fldCharType="end"/>
      </w:r>
    </w:p>
    <w:p w14:paraId="6B25F793" w14:textId="50713C79" w:rsidR="00F81D7F" w:rsidRDefault="00F81D7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_Toc130399711 \h </w:instrText>
      </w:r>
      <w:r>
        <w:fldChar w:fldCharType="separate"/>
      </w:r>
      <w:r>
        <w:t>29</w:t>
      </w:r>
      <w:r>
        <w:fldChar w:fldCharType="end"/>
      </w:r>
    </w:p>
    <w:p w14:paraId="2A97C3E1" w14:textId="5B83277E" w:rsidR="00F81D7F" w:rsidRDefault="00F81D7F">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_Toc130399712 \h </w:instrText>
      </w:r>
      <w:r>
        <w:fldChar w:fldCharType="separate"/>
      </w:r>
      <w:r>
        <w:t>29</w:t>
      </w:r>
      <w:r>
        <w:fldChar w:fldCharType="end"/>
      </w:r>
    </w:p>
    <w:p w14:paraId="1B4263C9" w14:textId="6949975F" w:rsidR="00F81D7F" w:rsidRDefault="00F81D7F">
      <w:pPr>
        <w:pStyle w:val="TOC8"/>
        <w:rPr>
          <w:rFonts w:asciiTheme="minorHAnsi" w:eastAsiaTheme="minorEastAsia" w:hAnsiTheme="minorHAnsi" w:cstheme="minorBidi"/>
          <w:b w:val="0"/>
          <w:szCs w:val="22"/>
          <w:lang w:eastAsia="en-GB"/>
        </w:rPr>
      </w:pPr>
      <w:r>
        <w:t xml:space="preserve">Annex </w:t>
      </w:r>
      <w:r w:rsidRPr="00A034B0">
        <w:rPr>
          <w:rFonts w:eastAsia="SimSun"/>
          <w:lang w:val="en-US" w:eastAsia="zh-CN"/>
        </w:rPr>
        <w:t>A</w:t>
      </w:r>
      <w:r>
        <w:t xml:space="preserve"> (informative): Change history</w:t>
      </w:r>
      <w:r>
        <w:tab/>
      </w:r>
      <w:r>
        <w:fldChar w:fldCharType="begin"/>
      </w:r>
      <w:r>
        <w:instrText xml:space="preserve"> PAGEREF _Toc130399713 \h </w:instrText>
      </w:r>
      <w:r>
        <w:fldChar w:fldCharType="separate"/>
      </w:r>
      <w:r>
        <w:t>29</w:t>
      </w:r>
      <w:r>
        <w:fldChar w:fldCharType="end"/>
      </w:r>
    </w:p>
    <w:p w14:paraId="78FD7CC9" w14:textId="110BA6A2" w:rsidR="00080512" w:rsidRPr="00B558CC" w:rsidRDefault="00F81D7F">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227"/>
      <w:bookmarkStart w:id="24" w:name="_Toc130399630"/>
      <w:bookmarkEnd w:id="14"/>
      <w:r w:rsidRPr="00B558CC">
        <w:lastRenderedPageBreak/>
        <w:t>Foreword</w:t>
      </w:r>
      <w:bookmarkEnd w:id="15"/>
      <w:bookmarkEnd w:id="16"/>
      <w:bookmarkEnd w:id="17"/>
      <w:bookmarkEnd w:id="18"/>
      <w:bookmarkEnd w:id="19"/>
      <w:bookmarkEnd w:id="20"/>
      <w:bookmarkEnd w:id="21"/>
      <w:bookmarkEnd w:id="22"/>
      <w:bookmarkEnd w:id="23"/>
      <w:bookmarkEnd w:id="24"/>
    </w:p>
    <w:p w14:paraId="78FD7CCB" w14:textId="77777777" w:rsidR="00080512" w:rsidRPr="00B558CC" w:rsidRDefault="00080512">
      <w:r w:rsidRPr="00B558CC">
        <w:t xml:space="preserve">This Technical </w:t>
      </w:r>
      <w:bookmarkStart w:id="25" w:name="spectype3"/>
      <w:r w:rsidRPr="00B558CC">
        <w:t>Specification</w:t>
      </w:r>
      <w:bookmarkEnd w:id="25"/>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6" w:name="introduction"/>
      <w:bookmarkStart w:id="27" w:name="scope"/>
      <w:bookmarkStart w:id="28" w:name="_Toc49507496"/>
      <w:bookmarkStart w:id="29" w:name="_Toc53218984"/>
      <w:bookmarkStart w:id="30" w:name="_Toc53219691"/>
      <w:bookmarkStart w:id="31" w:name="_Toc53220134"/>
      <w:bookmarkStart w:id="32" w:name="_Toc61184186"/>
      <w:bookmarkStart w:id="33" w:name="_Toc74643015"/>
      <w:bookmarkStart w:id="34" w:name="_Toc76541633"/>
      <w:bookmarkStart w:id="35" w:name="_Toc76541718"/>
      <w:bookmarkStart w:id="36" w:name="_Toc82447326"/>
      <w:bookmarkStart w:id="37" w:name="_Toc114143228"/>
      <w:bookmarkStart w:id="38" w:name="_Toc130399631"/>
      <w:bookmarkStart w:id="39" w:name="_Toc2086435"/>
      <w:bookmarkEnd w:id="26"/>
      <w:bookmarkEnd w:id="27"/>
      <w:r w:rsidRPr="00B558CC">
        <w:t>1</w:t>
      </w:r>
      <w:r w:rsidRPr="00B558CC">
        <w:tab/>
        <w:t>Scope</w:t>
      </w:r>
      <w:bookmarkStart w:id="40" w:name="_Toc354565179"/>
      <w:bookmarkEnd w:id="28"/>
      <w:bookmarkEnd w:id="29"/>
      <w:bookmarkEnd w:id="30"/>
      <w:bookmarkEnd w:id="31"/>
      <w:bookmarkEnd w:id="32"/>
      <w:bookmarkEnd w:id="33"/>
      <w:bookmarkEnd w:id="34"/>
      <w:bookmarkEnd w:id="35"/>
      <w:bookmarkEnd w:id="36"/>
      <w:bookmarkEnd w:id="37"/>
      <w:bookmarkEnd w:id="38"/>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1C068DAA" w14:textId="48496783" w:rsidR="00587C75" w:rsidRDefault="00587C75"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2A2D0431"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1" w:name="_Toc47081113"/>
      <w:bookmarkStart w:id="42" w:name="_Toc49507497"/>
      <w:bookmarkStart w:id="43" w:name="_Toc53218985"/>
      <w:bookmarkStart w:id="44" w:name="_Toc53219692"/>
      <w:bookmarkStart w:id="45" w:name="_Toc53220135"/>
      <w:bookmarkStart w:id="46" w:name="_Toc61184187"/>
      <w:bookmarkStart w:id="47" w:name="_Toc74643016"/>
      <w:bookmarkStart w:id="48" w:name="_Toc76541634"/>
      <w:bookmarkStart w:id="49" w:name="_Toc76541719"/>
      <w:bookmarkStart w:id="50" w:name="_Toc82447327"/>
      <w:bookmarkStart w:id="51" w:name="_Toc114143229"/>
      <w:bookmarkStart w:id="52" w:name="_Toc130399632"/>
      <w:r w:rsidRPr="00B558CC">
        <w:t>2</w:t>
      </w:r>
      <w:r w:rsidRPr="00B558CC">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53" w:name="OLE_LINK3"/>
      <w:bookmarkStart w:id="54" w:name="OLE_LINK2"/>
      <w:bookmarkStart w:id="55" w:name="OLE_LINK1"/>
      <w:bookmarkStart w:id="56"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53"/>
    <w:bookmarkEnd w:id="54"/>
    <w:bookmarkEnd w:id="55"/>
    <w:bookmarkEnd w:id="56"/>
    <w:p w14:paraId="78FD7CF4" w14:textId="77777777" w:rsidR="00B558CC" w:rsidRPr="00B558CC" w:rsidRDefault="00B558CC" w:rsidP="00B558CC">
      <w:pPr>
        <w:pStyle w:val="EX"/>
      </w:pPr>
      <w:r w:rsidRPr="00B558CC">
        <w:t>[1]</w:t>
      </w:r>
      <w:r w:rsidRPr="00B558CC">
        <w:tab/>
        <w:t>3GPP TR 21.905: "Vocabulary for 3GPP Specifications"</w:t>
      </w:r>
      <w:bookmarkStart w:id="57"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58" w:name="_Toc47081114"/>
      <w:bookmarkStart w:id="59" w:name="_Toc49507498"/>
      <w:bookmarkStart w:id="60" w:name="_Toc53218986"/>
      <w:bookmarkStart w:id="61" w:name="_Toc53219693"/>
      <w:bookmarkStart w:id="62" w:name="_Toc53220136"/>
      <w:bookmarkStart w:id="63" w:name="_Toc61184188"/>
      <w:bookmarkStart w:id="64" w:name="_Toc74643017"/>
      <w:bookmarkStart w:id="65" w:name="_Toc76541635"/>
      <w:bookmarkStart w:id="66" w:name="_Toc76541720"/>
      <w:bookmarkStart w:id="67" w:name="_Toc82447328"/>
      <w:bookmarkStart w:id="68" w:name="_Toc114143230"/>
      <w:bookmarkStart w:id="69" w:name="_Toc130399633"/>
      <w:r w:rsidRPr="00B558CC">
        <w:lastRenderedPageBreak/>
        <w:t>3</w:t>
      </w:r>
      <w:r w:rsidRPr="00B558CC">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78FD7D0C" w14:textId="77777777" w:rsidR="00B558CC" w:rsidRPr="00B558CC" w:rsidRDefault="00B558CC" w:rsidP="008C3760">
      <w:pPr>
        <w:pStyle w:val="Heading2"/>
      </w:pPr>
      <w:bookmarkStart w:id="70" w:name="_Toc354565181"/>
      <w:bookmarkStart w:id="71" w:name="_Toc47081115"/>
      <w:bookmarkStart w:id="72" w:name="_Toc49507499"/>
      <w:bookmarkStart w:id="73" w:name="_Toc53218987"/>
      <w:bookmarkStart w:id="74" w:name="_Toc53219694"/>
      <w:bookmarkStart w:id="75" w:name="_Toc53220137"/>
      <w:bookmarkStart w:id="76" w:name="_Toc61184189"/>
      <w:bookmarkStart w:id="77" w:name="_Toc74643018"/>
      <w:bookmarkStart w:id="78" w:name="_Toc76541636"/>
      <w:bookmarkStart w:id="79" w:name="_Toc76541721"/>
      <w:bookmarkStart w:id="80" w:name="_Toc82447329"/>
      <w:bookmarkStart w:id="81" w:name="_Toc114143231"/>
      <w:bookmarkStart w:id="82" w:name="_Toc130399634"/>
      <w:r w:rsidRPr="00B558CC">
        <w:t>3.1</w:t>
      </w:r>
      <w:r w:rsidRPr="00B558CC">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83" w:name="_MON_1631609652"/>
      <w:bookmarkStart w:id="84" w:name="_1576657865"/>
      <w:bookmarkEnd w:id="83"/>
      <w:bookmarkEnd w:id="8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85" w:name="_Toc354565182"/>
      <w:bookmarkStart w:id="86" w:name="_Toc47081116"/>
      <w:bookmarkStart w:id="87" w:name="_Toc49507500"/>
      <w:bookmarkStart w:id="88" w:name="_Toc53218988"/>
      <w:bookmarkStart w:id="89" w:name="_Toc53219695"/>
      <w:bookmarkStart w:id="90" w:name="_Toc53220138"/>
      <w:bookmarkStart w:id="91" w:name="_Toc61184190"/>
      <w:bookmarkStart w:id="92" w:name="_Toc74643019"/>
      <w:bookmarkStart w:id="93" w:name="_Toc76541637"/>
      <w:bookmarkStart w:id="94" w:name="_Toc76541722"/>
      <w:bookmarkStart w:id="95" w:name="_Toc82447330"/>
      <w:bookmarkStart w:id="96" w:name="_Toc114143232"/>
      <w:bookmarkStart w:id="97" w:name="_Toc130399635"/>
      <w:r w:rsidRPr="00B558CC">
        <w:t>3.2</w:t>
      </w:r>
      <w:r w:rsidRPr="00B558CC">
        <w:tab/>
        <w:t>Symbols</w:t>
      </w:r>
      <w:bookmarkEnd w:id="85"/>
      <w:bookmarkEnd w:id="86"/>
      <w:bookmarkEnd w:id="87"/>
      <w:bookmarkEnd w:id="88"/>
      <w:bookmarkEnd w:id="89"/>
      <w:bookmarkEnd w:id="90"/>
      <w:bookmarkEnd w:id="91"/>
      <w:bookmarkEnd w:id="92"/>
      <w:bookmarkEnd w:id="93"/>
      <w:bookmarkEnd w:id="94"/>
      <w:bookmarkEnd w:id="95"/>
      <w:bookmarkEnd w:id="96"/>
      <w:bookmarkEnd w:id="97"/>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4DE08A92" w14:textId="77777777" w:rsidR="009F388D" w:rsidRDefault="009F388D" w:rsidP="009F388D">
      <w:pPr>
        <w:keepLines/>
        <w:spacing w:after="0"/>
        <w:ind w:firstLine="280"/>
        <w:rPr>
          <w:i/>
          <w:iCs/>
        </w:rPr>
      </w:pPr>
      <w:r>
        <w:t>F</w:t>
      </w:r>
      <w:r>
        <w:rPr>
          <w:vertAlign w:val="subscript"/>
        </w:rPr>
        <w:t>DL,high</w:t>
      </w:r>
      <w:r>
        <w:tab/>
      </w:r>
      <w:r>
        <w:tab/>
        <w:t xml:space="preserve">The highest frequency of the downlink </w:t>
      </w:r>
      <w:r>
        <w:rPr>
          <w:i/>
          <w:iCs/>
        </w:rPr>
        <w:t>operating band</w:t>
      </w:r>
    </w:p>
    <w:p w14:paraId="3A30EAAA" w14:textId="77777777" w:rsidR="009F388D" w:rsidRDefault="009F388D" w:rsidP="009F388D">
      <w:pPr>
        <w:keepLines/>
        <w:spacing w:after="0"/>
        <w:ind w:firstLine="280"/>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01A75D9E" w14:textId="77777777" w:rsidR="009F388D" w:rsidRDefault="009F388D" w:rsidP="009F388D">
      <w:pPr>
        <w:keepLines/>
        <w:spacing w:after="0"/>
        <w:ind w:firstLine="280"/>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98" w:name="_Toc47081117"/>
      <w:bookmarkStart w:id="99" w:name="_Toc354565183"/>
      <w:bookmarkStart w:id="100" w:name="_Toc49507501"/>
      <w:bookmarkStart w:id="101" w:name="_Toc53218989"/>
      <w:bookmarkStart w:id="102" w:name="_Toc53219696"/>
      <w:bookmarkStart w:id="103" w:name="_Toc53220139"/>
      <w:bookmarkStart w:id="104" w:name="_Toc61184191"/>
      <w:bookmarkStart w:id="105" w:name="_Toc74643020"/>
      <w:bookmarkStart w:id="106" w:name="_Toc76541638"/>
      <w:bookmarkStart w:id="107" w:name="_Toc76541723"/>
      <w:bookmarkStart w:id="108" w:name="_Toc82447331"/>
      <w:bookmarkStart w:id="109" w:name="_Toc114143233"/>
      <w:bookmarkStart w:id="110" w:name="_Toc130399636"/>
      <w:r w:rsidRPr="00EE5FAA">
        <w:t>3.3</w:t>
      </w:r>
      <w:r w:rsidRPr="00EE5FAA">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lastRenderedPageBreak/>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11" w:name="_Toc354565184"/>
      <w:bookmarkStart w:id="112" w:name="_Toc49507502"/>
      <w:bookmarkStart w:id="113" w:name="_Toc47081118"/>
      <w:bookmarkStart w:id="114" w:name="_Toc53218990"/>
      <w:bookmarkStart w:id="115" w:name="_Toc53219697"/>
      <w:bookmarkStart w:id="116" w:name="_Toc53220140"/>
      <w:bookmarkStart w:id="117" w:name="_Toc61184192"/>
      <w:bookmarkStart w:id="118" w:name="_Toc74643021"/>
      <w:bookmarkStart w:id="119" w:name="_Toc76541639"/>
      <w:bookmarkStart w:id="120" w:name="_Toc76541724"/>
      <w:bookmarkStart w:id="121" w:name="_Toc82447332"/>
      <w:bookmarkStart w:id="122" w:name="_Toc114143234"/>
      <w:bookmarkStart w:id="123" w:name="_Toc130399637"/>
      <w:r w:rsidRPr="00EE5FAA">
        <w:t>4</w:t>
      </w:r>
      <w:r w:rsidRPr="00EE5FAA">
        <w:tab/>
      </w:r>
      <w:r w:rsidRPr="00EE5FAA">
        <w:rPr>
          <w:szCs w:val="22"/>
          <w:lang w:val="en-US" w:eastAsia="zh-CN"/>
        </w:rPr>
        <w:t>Test conditions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78FD7D50" w14:textId="77777777" w:rsidR="00B558CC" w:rsidRPr="00EE5FAA" w:rsidRDefault="00B558CC" w:rsidP="00B558CC">
      <w:pPr>
        <w:pStyle w:val="Heading2"/>
      </w:pPr>
      <w:bookmarkStart w:id="124" w:name="_Toc47081119"/>
      <w:bookmarkStart w:id="125" w:name="_Toc354565185"/>
      <w:bookmarkStart w:id="126" w:name="_Toc49507503"/>
      <w:bookmarkStart w:id="127" w:name="_Toc53218991"/>
      <w:bookmarkStart w:id="128" w:name="_Toc53219698"/>
      <w:bookmarkStart w:id="129" w:name="_Toc53220141"/>
      <w:bookmarkStart w:id="130" w:name="_Toc61184193"/>
      <w:bookmarkStart w:id="131" w:name="_Toc74643022"/>
      <w:bookmarkStart w:id="132" w:name="_Toc76541640"/>
      <w:bookmarkStart w:id="133" w:name="_Toc76541725"/>
      <w:bookmarkStart w:id="134" w:name="_Toc82447333"/>
      <w:bookmarkStart w:id="135" w:name="_Toc114143235"/>
      <w:bookmarkStart w:id="136" w:name="_Toc130399638"/>
      <w:r w:rsidRPr="00EE5FAA">
        <w:t>4.1</w:t>
      </w:r>
      <w:r w:rsidRPr="00EE5FAA">
        <w:tab/>
      </w:r>
      <w:r w:rsidRPr="00EE5FAA">
        <w:rPr>
          <w:lang w:val="en-US" w:eastAsia="zh-CN"/>
        </w:rPr>
        <w:t>General</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8FD7D51" w14:textId="77777777" w:rsidR="00EE5FAA" w:rsidRPr="00EE5FAA" w:rsidRDefault="00EE5FAA" w:rsidP="00EE5FAA">
      <w:bookmarkStart w:id="137" w:name="_Toc354565186"/>
      <w:bookmarkStart w:id="138" w:name="_Toc47081120"/>
      <w:bookmarkStart w:id="139" w:name="_Toc49507504"/>
      <w:bookmarkStart w:id="140" w:name="_Toc53218992"/>
      <w:bookmarkStart w:id="141" w:name="_Toc53219699"/>
      <w:bookmarkStart w:id="142" w:name="_Toc53220142"/>
      <w:r w:rsidRPr="00EE5FAA">
        <w:t>Requirements throughout the EMC specifications are in some cases defined separately for different frequency ranges (FR). The frequency ranges FR1 and FR2 are defined in subclause 5.1 of TS 38.174 [2].</w:t>
      </w:r>
    </w:p>
    <w:p w14:paraId="78FD7D52" w14:textId="14F3BA61" w:rsidR="00EE5FAA" w:rsidRPr="00EE5FAA" w:rsidRDefault="00587C75"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0E3E8618" w14:textId="6541E2A5" w:rsidR="00587C75" w:rsidRDefault="00587C75" w:rsidP="00587C75">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2BA0B1C1" w:rsidR="00EE5FAA" w:rsidRPr="00EE5FAA" w:rsidRDefault="00587C75" w:rsidP="00587C75">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43" w:name="_Toc61184194"/>
      <w:bookmarkStart w:id="144" w:name="_Toc74643023"/>
      <w:bookmarkStart w:id="145" w:name="_Toc76541641"/>
      <w:bookmarkStart w:id="146" w:name="_Toc76541726"/>
      <w:bookmarkStart w:id="147" w:name="_Toc82447334"/>
      <w:bookmarkStart w:id="148" w:name="_Toc114143236"/>
      <w:bookmarkStart w:id="149" w:name="_Toc130399639"/>
      <w:r w:rsidRPr="00EE5FAA">
        <w:t>4.2</w:t>
      </w:r>
      <w:r w:rsidRPr="00EE5FAA">
        <w:tab/>
      </w:r>
      <w:bookmarkEnd w:id="137"/>
      <w:r w:rsidRPr="00EE5FAA">
        <w:t>Arrangements for establishing a communication link</w:t>
      </w:r>
      <w:bookmarkEnd w:id="138"/>
      <w:bookmarkEnd w:id="139"/>
      <w:bookmarkEnd w:id="140"/>
      <w:bookmarkEnd w:id="141"/>
      <w:bookmarkEnd w:id="142"/>
      <w:bookmarkEnd w:id="143"/>
      <w:bookmarkEnd w:id="144"/>
      <w:bookmarkEnd w:id="145"/>
      <w:bookmarkEnd w:id="146"/>
      <w:bookmarkEnd w:id="147"/>
      <w:bookmarkEnd w:id="148"/>
      <w:bookmarkEnd w:id="149"/>
    </w:p>
    <w:p w14:paraId="78FD7D58" w14:textId="77777777" w:rsidR="00EE5FAA" w:rsidRPr="00EE5FAA" w:rsidRDefault="00EE5FAA" w:rsidP="00EE5FAA">
      <w:pPr>
        <w:rPr>
          <w:rFonts w:cs="v4.2.0"/>
        </w:rPr>
      </w:pPr>
      <w:bookmarkStart w:id="150" w:name="_Toc47081123"/>
      <w:bookmarkStart w:id="151" w:name="_Toc49507505"/>
      <w:bookmarkStart w:id="152" w:name="_Toc53218993"/>
      <w:bookmarkStart w:id="153" w:name="_Toc53219700"/>
      <w:bookmarkStart w:id="15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587C75">
      <w:r w:rsidRPr="00EE5FAA">
        <w:t>For immunity tests clause 4.3 shall apply and the conditions shall be as follows.</w:t>
      </w:r>
    </w:p>
    <w:p w14:paraId="78FD7D61" w14:textId="77777777" w:rsidR="00B558CC" w:rsidRPr="00EE5FAA" w:rsidRDefault="00B558CC" w:rsidP="008C3760">
      <w:pPr>
        <w:pStyle w:val="Heading2"/>
      </w:pPr>
      <w:bookmarkStart w:id="155" w:name="_Toc61184195"/>
      <w:bookmarkStart w:id="156" w:name="_Toc74643024"/>
      <w:bookmarkStart w:id="157" w:name="_Toc76541642"/>
      <w:bookmarkStart w:id="158" w:name="_Toc76541727"/>
      <w:bookmarkStart w:id="159" w:name="_Toc82447335"/>
      <w:bookmarkStart w:id="160" w:name="_Toc114143237"/>
      <w:bookmarkStart w:id="161" w:name="_Toc130399640"/>
      <w:r w:rsidRPr="00EE5FAA">
        <w:t>4.</w:t>
      </w:r>
      <w:r w:rsidRPr="00EE5FAA">
        <w:rPr>
          <w:rFonts w:eastAsia="SimSun"/>
          <w:lang w:val="en-US" w:eastAsia="zh-CN"/>
        </w:rPr>
        <w:t>3</w:t>
      </w:r>
      <w:r w:rsidRPr="00EE5FAA">
        <w:tab/>
        <w:t>Narrow band responses on receivers</w:t>
      </w:r>
      <w:bookmarkEnd w:id="150"/>
      <w:bookmarkEnd w:id="151"/>
      <w:bookmarkEnd w:id="152"/>
      <w:bookmarkEnd w:id="153"/>
      <w:bookmarkEnd w:id="154"/>
      <w:bookmarkEnd w:id="155"/>
      <w:bookmarkEnd w:id="156"/>
      <w:bookmarkEnd w:id="157"/>
      <w:bookmarkEnd w:id="158"/>
      <w:bookmarkEnd w:id="159"/>
      <w:bookmarkEnd w:id="160"/>
      <w:bookmarkEnd w:id="161"/>
    </w:p>
    <w:p w14:paraId="78FD7D62" w14:textId="77777777" w:rsidR="00EE5FAA" w:rsidRPr="00EE5FAA" w:rsidRDefault="00EE5FAA" w:rsidP="00EE5FAA">
      <w:pPr>
        <w:rPr>
          <w:rFonts w:cs="v4.2.0"/>
        </w:rPr>
      </w:pPr>
      <w:bookmarkStart w:id="162" w:name="_Toc47081126"/>
      <w:bookmarkStart w:id="163" w:name="_Toc49507506"/>
      <w:bookmarkStart w:id="164" w:name="_Toc53218994"/>
      <w:bookmarkStart w:id="165" w:name="_Toc53219701"/>
      <w:bookmarkStart w:id="166"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67" w:name="_Toc61184196"/>
      <w:bookmarkStart w:id="168" w:name="_Toc74643025"/>
      <w:bookmarkStart w:id="169" w:name="_Toc76541643"/>
      <w:bookmarkStart w:id="170" w:name="_Toc76541728"/>
      <w:bookmarkStart w:id="171" w:name="_Toc82447336"/>
      <w:bookmarkStart w:id="172" w:name="_Toc114143238"/>
      <w:bookmarkStart w:id="173" w:name="_Toc130399641"/>
      <w:r w:rsidRPr="00EE5FAA">
        <w:t>4.</w:t>
      </w:r>
      <w:r w:rsidRPr="00EE5FAA">
        <w:rPr>
          <w:rFonts w:eastAsia="SimSun"/>
          <w:lang w:val="en-US" w:eastAsia="zh-CN"/>
        </w:rPr>
        <w:t>4</w:t>
      </w:r>
      <w:r w:rsidRPr="00EE5FAA">
        <w:tab/>
        <w:t>Exclusion bands</w:t>
      </w:r>
      <w:bookmarkEnd w:id="162"/>
      <w:bookmarkEnd w:id="163"/>
      <w:bookmarkEnd w:id="164"/>
      <w:bookmarkEnd w:id="165"/>
      <w:bookmarkEnd w:id="166"/>
      <w:bookmarkEnd w:id="167"/>
      <w:bookmarkEnd w:id="168"/>
      <w:bookmarkEnd w:id="169"/>
      <w:bookmarkEnd w:id="170"/>
      <w:bookmarkEnd w:id="171"/>
      <w:bookmarkEnd w:id="172"/>
      <w:bookmarkEnd w:id="173"/>
    </w:p>
    <w:p w14:paraId="78FD7D69" w14:textId="77777777" w:rsidR="00B558CC" w:rsidRPr="00EE5FAA" w:rsidRDefault="00B558CC" w:rsidP="008C3760">
      <w:pPr>
        <w:pStyle w:val="Heading3"/>
        <w:rPr>
          <w:lang w:val="en-US"/>
        </w:rPr>
      </w:pPr>
      <w:bookmarkStart w:id="174" w:name="_Toc37268285"/>
      <w:bookmarkStart w:id="175" w:name="_Toc45879589"/>
      <w:bookmarkStart w:id="176" w:name="_Toc20994234"/>
      <w:bookmarkStart w:id="177" w:name="_Toc29812093"/>
      <w:bookmarkStart w:id="178" w:name="_Toc37139281"/>
      <w:bookmarkStart w:id="179" w:name="_Toc37268379"/>
      <w:bookmarkStart w:id="180" w:name="_Toc49507507"/>
      <w:bookmarkStart w:id="181" w:name="_Toc53218995"/>
      <w:bookmarkStart w:id="182" w:name="_Toc53219702"/>
      <w:bookmarkStart w:id="183" w:name="_Toc53220145"/>
      <w:bookmarkStart w:id="184" w:name="_Toc61184197"/>
      <w:bookmarkStart w:id="185" w:name="_Toc74643026"/>
      <w:bookmarkStart w:id="186" w:name="_Toc76541644"/>
      <w:bookmarkStart w:id="187" w:name="_Toc76541729"/>
      <w:bookmarkStart w:id="188" w:name="_Toc82447337"/>
      <w:bookmarkStart w:id="189" w:name="_Toc114143239"/>
      <w:bookmarkStart w:id="190" w:name="_Toc130399642"/>
      <w:bookmarkStart w:id="191" w:name="_Hlk494715706"/>
      <w:r w:rsidRPr="00EE5FAA">
        <w:rPr>
          <w:lang w:val="en-US" w:eastAsia="zh-CN"/>
        </w:rPr>
        <w:t>4.4.1</w:t>
      </w:r>
      <w:r w:rsidRPr="00EE5FAA">
        <w:tab/>
      </w:r>
      <w:r w:rsidRPr="00EE5FAA">
        <w:rPr>
          <w:lang w:val="en-US" w:eastAsia="zh-CN"/>
        </w:rPr>
        <w:t>Transmitter exclusion band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8FD7D6A" w14:textId="77777777" w:rsidR="00B558CC" w:rsidRPr="00EE5FAA" w:rsidRDefault="00B558CC" w:rsidP="00B558CC">
      <w:pPr>
        <w:rPr>
          <w:iCs/>
          <w:lang w:val="en-US" w:eastAsia="zh-CN"/>
        </w:rPr>
      </w:pPr>
      <w:bookmarkStart w:id="192" w:name="_Toc29812094"/>
      <w:bookmarkStart w:id="193" w:name="_Toc37139282"/>
      <w:bookmarkStart w:id="194"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5FD7A231" w14:textId="77777777" w:rsidR="00AE6593" w:rsidRDefault="00AE6593" w:rsidP="00CB5487">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6E7628DC" w14:textId="4F387B20" w:rsidR="00AE6593" w:rsidRDefault="00AE6593" w:rsidP="00CB5487">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44D86300" w14:textId="77777777" w:rsidR="00CB5487" w:rsidRDefault="00CB5487" w:rsidP="00CB5487">
      <w:pPr>
        <w:rPr>
          <w:lang w:val="en-US" w:eastAsia="zh-CN"/>
        </w:rPr>
      </w:pPr>
    </w:p>
    <w:p w14:paraId="633548F1" w14:textId="77777777" w:rsidR="00AE6593" w:rsidRDefault="00AE6593" w:rsidP="00AE6593">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3709F962"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0E3C259D" w14:textId="77777777" w:rsidR="00AE6593" w:rsidRDefault="00AE6593" w:rsidP="00AE6593">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347BA644"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6A65B51"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1EA3AD3B"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14B0FEF8"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653225D1" w14:textId="77777777" w:rsidR="00AE6593" w:rsidRDefault="00AE6593" w:rsidP="00AE6593">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4FE1A5D5" w14:textId="77777777" w:rsidR="00AE6593" w:rsidRDefault="00AE6593" w:rsidP="00AE6593">
            <w:pPr>
              <w:pStyle w:val="TAC"/>
              <w:rPr>
                <w:lang w:eastAsia="en-GB"/>
              </w:rPr>
            </w:pPr>
            <w:r>
              <w:rPr>
                <w:lang w:eastAsia="en-GB"/>
              </w:rPr>
              <w:t>10</w:t>
            </w:r>
          </w:p>
        </w:tc>
      </w:tr>
      <w:tr w:rsidR="00AE6593" w14:paraId="09E7A624"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839638A"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1CAC53F7" w14:textId="77777777" w:rsidR="00AE6593" w:rsidRDefault="00AE6593" w:rsidP="00AE6593">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A1DF25D" w14:textId="77777777" w:rsidR="00AE6593" w:rsidRDefault="00AE6593" w:rsidP="00AE6593">
            <w:pPr>
              <w:pStyle w:val="TAC"/>
              <w:rPr>
                <w:lang w:eastAsia="en-GB"/>
              </w:rPr>
            </w:pPr>
            <w:r>
              <w:rPr>
                <w:lang w:eastAsia="en-GB"/>
              </w:rPr>
              <w:t>40</w:t>
            </w:r>
          </w:p>
        </w:tc>
      </w:tr>
    </w:tbl>
    <w:p w14:paraId="06665834" w14:textId="77777777" w:rsidR="00AE6593" w:rsidRDefault="00AE6593" w:rsidP="00AE6593">
      <w:pPr>
        <w:rPr>
          <w:lang w:eastAsia="en-GB"/>
        </w:rPr>
      </w:pPr>
    </w:p>
    <w:p w14:paraId="791EDFE8" w14:textId="396FF067" w:rsidR="00AE6593" w:rsidRPr="00AE6593" w:rsidRDefault="00AE6593" w:rsidP="00AE6593">
      <w:pPr>
        <w:pStyle w:val="TH"/>
        <w:rPr>
          <w:iCs/>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7F9FB4F7"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473B412E" w14:textId="77777777" w:rsidR="00AE6593" w:rsidRDefault="00AE6593" w:rsidP="00AE6593">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740593A"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AABE5E8"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5E82AE1E"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CEE7712"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535AB372" w14:textId="77777777" w:rsidR="00AE6593" w:rsidRDefault="00AE6593" w:rsidP="00AE6593">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59A3084F" w14:textId="77777777" w:rsidR="00AE6593" w:rsidRDefault="00AE6593" w:rsidP="00AE6593">
            <w:pPr>
              <w:pStyle w:val="TAC"/>
              <w:rPr>
                <w:lang w:eastAsia="en-GB"/>
              </w:rPr>
            </w:pPr>
            <w:r>
              <w:rPr>
                <w:lang w:eastAsia="en-GB"/>
              </w:rPr>
              <w:t>10</w:t>
            </w:r>
          </w:p>
        </w:tc>
      </w:tr>
      <w:tr w:rsidR="00AE6593" w14:paraId="0F84A7A3"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565E928F"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052953BE" w14:textId="77777777" w:rsidR="00AE6593" w:rsidRDefault="00AE6593" w:rsidP="00AE6593">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D7E40B2" w14:textId="77777777" w:rsidR="00AE6593" w:rsidRDefault="00AE6593" w:rsidP="00AE6593">
            <w:pPr>
              <w:pStyle w:val="TAC"/>
              <w:rPr>
                <w:lang w:eastAsia="en-GB"/>
              </w:rPr>
            </w:pPr>
            <w:r>
              <w:rPr>
                <w:lang w:eastAsia="en-GB"/>
              </w:rPr>
              <w:t>40</w:t>
            </w:r>
          </w:p>
        </w:tc>
      </w:tr>
    </w:tbl>
    <w:p w14:paraId="38044F67" w14:textId="77777777" w:rsidR="00AE6593" w:rsidRDefault="00AE6593" w:rsidP="00AE6593">
      <w:pPr>
        <w:rPr>
          <w:lang w:val="en-US" w:eastAsia="zh-CN"/>
        </w:rPr>
      </w:pPr>
    </w:p>
    <w:p w14:paraId="5A12FA89" w14:textId="77777777" w:rsidR="00AE6593" w:rsidRDefault="00AE6593" w:rsidP="00AE6593">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195" w:name="_Toc37268380"/>
      <w:bookmarkStart w:id="196"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97" w:name="_Toc37268286"/>
    </w:p>
    <w:p w14:paraId="78FD7D7F" w14:textId="77777777" w:rsidR="00B558CC" w:rsidRPr="00EE5FAA" w:rsidRDefault="00B558CC" w:rsidP="00A97321">
      <w:pPr>
        <w:pStyle w:val="Heading3"/>
        <w:rPr>
          <w:lang w:val="en-US"/>
        </w:rPr>
      </w:pPr>
      <w:bookmarkStart w:id="198" w:name="_Toc49507508"/>
      <w:bookmarkStart w:id="199" w:name="_Toc53218996"/>
      <w:bookmarkStart w:id="200" w:name="_Toc53219703"/>
      <w:bookmarkStart w:id="201" w:name="_Toc53220146"/>
      <w:bookmarkStart w:id="202" w:name="_Toc61184198"/>
      <w:bookmarkStart w:id="203" w:name="_Toc74643027"/>
      <w:bookmarkStart w:id="204" w:name="_Toc76541645"/>
      <w:bookmarkStart w:id="205" w:name="_Toc76541730"/>
      <w:bookmarkStart w:id="206" w:name="_Toc82447338"/>
      <w:bookmarkStart w:id="207" w:name="_Toc114143240"/>
      <w:bookmarkStart w:id="208" w:name="_Toc130399643"/>
      <w:r w:rsidRPr="00EE5FAA">
        <w:rPr>
          <w:lang w:val="en-US" w:eastAsia="zh-CN"/>
        </w:rPr>
        <w:t>4.4.2</w:t>
      </w:r>
      <w:r w:rsidRPr="00EE5FAA">
        <w:tab/>
      </w:r>
      <w:r w:rsidRPr="00EE5FAA">
        <w:rPr>
          <w:lang w:val="en-US" w:eastAsia="zh-CN"/>
        </w:rPr>
        <w:t>Receiver exclusion band</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bookmarkEnd w:id="191"/>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09" w:name="_Toc49507509"/>
      <w:bookmarkStart w:id="210" w:name="_Toc47081131"/>
      <w:bookmarkStart w:id="211" w:name="_Toc53218997"/>
      <w:bookmarkStart w:id="212" w:name="_Toc53219704"/>
      <w:bookmarkStart w:id="213" w:name="_Toc53220147"/>
      <w:bookmarkStart w:id="214" w:name="_Toc61184199"/>
      <w:bookmarkStart w:id="215" w:name="_Toc74643028"/>
      <w:bookmarkStart w:id="216" w:name="_Toc76541646"/>
      <w:bookmarkStart w:id="217" w:name="_Toc76541731"/>
      <w:bookmarkStart w:id="218" w:name="_Toc82447339"/>
      <w:bookmarkStart w:id="219" w:name="_Toc114143241"/>
      <w:bookmarkStart w:id="220" w:name="_Toc130399644"/>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09"/>
      <w:bookmarkEnd w:id="210"/>
      <w:bookmarkEnd w:id="211"/>
      <w:bookmarkEnd w:id="212"/>
      <w:bookmarkEnd w:id="213"/>
      <w:bookmarkEnd w:id="214"/>
      <w:bookmarkEnd w:id="215"/>
      <w:bookmarkEnd w:id="216"/>
      <w:bookmarkEnd w:id="217"/>
      <w:bookmarkEnd w:id="218"/>
      <w:bookmarkEnd w:id="219"/>
      <w:bookmarkEnd w:id="22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21" w:name="_Toc47081134"/>
      <w:bookmarkStart w:id="222" w:name="_Toc49507510"/>
      <w:bookmarkStart w:id="223" w:name="_Toc53218998"/>
      <w:bookmarkStart w:id="224" w:name="_Toc53219705"/>
      <w:bookmarkStart w:id="225" w:name="_Toc53220148"/>
      <w:bookmarkStart w:id="226" w:name="_Toc61184200"/>
      <w:bookmarkStart w:id="227" w:name="_Toc74643029"/>
      <w:bookmarkStart w:id="228" w:name="_Toc76541647"/>
      <w:bookmarkStart w:id="229" w:name="_Toc76541732"/>
      <w:bookmarkStart w:id="230" w:name="_Toc82447340"/>
      <w:bookmarkStart w:id="231" w:name="_Toc114143242"/>
      <w:bookmarkStart w:id="232" w:name="_Toc130399645"/>
      <w:r w:rsidRPr="00EE5FAA">
        <w:rPr>
          <w:rFonts w:eastAsia="SimSun"/>
          <w:lang w:val="en-US" w:eastAsia="zh-CN"/>
        </w:rPr>
        <w:t>5</w:t>
      </w:r>
      <w:r w:rsidRPr="00EE5FAA">
        <w:tab/>
        <w:t>Performance assessment</w:t>
      </w:r>
      <w:bookmarkEnd w:id="221"/>
      <w:bookmarkEnd w:id="222"/>
      <w:bookmarkEnd w:id="223"/>
      <w:bookmarkEnd w:id="224"/>
      <w:bookmarkEnd w:id="225"/>
      <w:bookmarkEnd w:id="226"/>
      <w:bookmarkEnd w:id="227"/>
      <w:bookmarkEnd w:id="228"/>
      <w:bookmarkEnd w:id="229"/>
      <w:bookmarkEnd w:id="230"/>
      <w:bookmarkEnd w:id="231"/>
      <w:bookmarkEnd w:id="232"/>
    </w:p>
    <w:p w14:paraId="78FD7DA5" w14:textId="77777777" w:rsidR="00B558CC" w:rsidRPr="00EE5FAA" w:rsidRDefault="00B558CC" w:rsidP="00B558CC">
      <w:pPr>
        <w:pStyle w:val="Heading2"/>
      </w:pPr>
      <w:bookmarkStart w:id="233" w:name="_Toc49507511"/>
      <w:bookmarkStart w:id="234" w:name="_Toc47081135"/>
      <w:bookmarkStart w:id="235" w:name="_Toc53218999"/>
      <w:bookmarkStart w:id="236" w:name="_Toc53219706"/>
      <w:bookmarkStart w:id="237" w:name="_Toc53220149"/>
      <w:bookmarkStart w:id="238" w:name="_Toc61184201"/>
      <w:bookmarkStart w:id="239" w:name="_Toc74643030"/>
      <w:bookmarkStart w:id="240" w:name="_Toc76541648"/>
      <w:bookmarkStart w:id="241" w:name="_Toc76541733"/>
      <w:bookmarkStart w:id="242" w:name="_Toc82447341"/>
      <w:bookmarkStart w:id="243" w:name="_Toc114143243"/>
      <w:bookmarkStart w:id="244" w:name="_Toc130399646"/>
      <w:r w:rsidRPr="00EE5FAA">
        <w:rPr>
          <w:rFonts w:eastAsia="SimSun"/>
          <w:lang w:val="en-US" w:eastAsia="zh-CN"/>
        </w:rPr>
        <w:t>5</w:t>
      </w:r>
      <w:r w:rsidRPr="00EE5FAA">
        <w:t>.1</w:t>
      </w:r>
      <w:r w:rsidRPr="00EE5FAA">
        <w:tab/>
      </w:r>
      <w:r w:rsidRPr="00EE5FAA">
        <w:rPr>
          <w:szCs w:val="22"/>
          <w:lang w:val="en-US" w:eastAsia="zh-CN"/>
        </w:rPr>
        <w:t>General</w:t>
      </w:r>
      <w:bookmarkEnd w:id="233"/>
      <w:bookmarkEnd w:id="234"/>
      <w:bookmarkEnd w:id="235"/>
      <w:bookmarkEnd w:id="236"/>
      <w:bookmarkEnd w:id="237"/>
      <w:bookmarkEnd w:id="238"/>
      <w:bookmarkEnd w:id="239"/>
      <w:bookmarkEnd w:id="240"/>
      <w:bookmarkEnd w:id="241"/>
      <w:bookmarkEnd w:id="242"/>
      <w:bookmarkEnd w:id="243"/>
      <w:bookmarkEnd w:id="244"/>
    </w:p>
    <w:p w14:paraId="78FD7DA6" w14:textId="77777777" w:rsidR="00EE5FAA" w:rsidRPr="00EE5FAA" w:rsidRDefault="00EE5FAA" w:rsidP="00EE5FAA">
      <w:pPr>
        <w:rPr>
          <w:rFonts w:cs="v4.2.0"/>
        </w:rPr>
      </w:pPr>
      <w:bookmarkStart w:id="245" w:name="_Toc47081136"/>
      <w:bookmarkStart w:id="246" w:name="_Toc49507512"/>
      <w:bookmarkStart w:id="247" w:name="_Toc53219000"/>
      <w:bookmarkStart w:id="248" w:name="_Toc53219707"/>
      <w:bookmarkStart w:id="249"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587C75">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50" w:name="_Toc61184202"/>
      <w:bookmarkStart w:id="251" w:name="_Toc74643031"/>
      <w:bookmarkStart w:id="252" w:name="_Toc76541649"/>
      <w:bookmarkStart w:id="253" w:name="_Toc76541734"/>
      <w:bookmarkStart w:id="254" w:name="_Toc82447342"/>
      <w:bookmarkStart w:id="255" w:name="_Toc114143244"/>
      <w:bookmarkStart w:id="256" w:name="_Toc130399647"/>
      <w:r w:rsidRPr="00EE5FAA">
        <w:rPr>
          <w:rFonts w:eastAsia="SimSun"/>
          <w:lang w:val="en-US" w:eastAsia="zh-CN"/>
        </w:rPr>
        <w:t>5</w:t>
      </w:r>
      <w:r w:rsidRPr="00EE5FAA">
        <w:t>.2</w:t>
      </w:r>
      <w:r w:rsidRPr="00EE5FAA">
        <w:tab/>
      </w:r>
      <w:bookmarkStart w:id="257" w:name="OLE_LINK5"/>
      <w:r w:rsidRPr="00EE5FAA">
        <w:t xml:space="preserve">Assessment of throughput </w:t>
      </w:r>
      <w:r w:rsidRPr="00EE5FAA">
        <w:rPr>
          <w:lang w:val="en-US" w:eastAsia="zh-CN"/>
        </w:rPr>
        <w:t>of IAB-DU</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8FD7DB2" w14:textId="20BA3D8A" w:rsidR="00EE5FAA" w:rsidRPr="00EE5FAA" w:rsidRDefault="00587C75" w:rsidP="00587C75">
      <w:bookmarkStart w:id="258" w:name="_Toc47081139"/>
      <w:bookmarkStart w:id="259" w:name="_Toc49507513"/>
      <w:bookmarkStart w:id="260" w:name="_Toc53219001"/>
      <w:bookmarkStart w:id="261" w:name="_Toc53219708"/>
      <w:bookmarkStart w:id="262" w:name="_Toc53220151"/>
      <w:r>
        <w:rPr>
          <w:lang w:val="en-US" w:eastAsia="zh-CN"/>
        </w:rPr>
        <w:t xml:space="preserve">For downlink assessment of the IAB-DU, a communication link shall be established between the transmitter </w:t>
      </w:r>
      <w:r>
        <w:t xml:space="preserve">(via port for </w:t>
      </w:r>
      <w:r>
        <w:rPr>
          <w:lang w:val="en-US" w:eastAsia="zh-CN"/>
        </w:rPr>
        <w:t>the</w:t>
      </w:r>
      <w:r>
        <w:t xml:space="preserve"> IAB</w:t>
      </w:r>
      <w:r>
        <w:rPr>
          <w:lang w:val="en-US" w:eastAsia="zh-CN"/>
        </w:rPr>
        <w:t xml:space="preserve"> type 1-H</w:t>
      </w:r>
      <w:r>
        <w:t xml:space="preserve">, or via RIB for </w:t>
      </w:r>
      <w:r>
        <w:rPr>
          <w:lang w:val="en-US" w:eastAsia="zh-CN"/>
        </w:rPr>
        <w:t>the</w:t>
      </w:r>
      <w:r>
        <w:t xml:space="preserve"> IAB</w:t>
      </w:r>
      <w:r>
        <w:rPr>
          <w:lang w:val="en-US" w:eastAsia="zh-CN"/>
        </w:rPr>
        <w:t xml:space="preserve"> type 1-O and IAB type 2-O</w:t>
      </w:r>
      <w:r>
        <w:t xml:space="preserve">) </w:t>
      </w:r>
      <w:r>
        <w:rPr>
          <w:lang w:val="en-US" w:eastAsia="zh-CN"/>
        </w:rPr>
        <w:t>and</w:t>
      </w:r>
      <w:r>
        <w:t xml:space="preserve"> </w:t>
      </w:r>
      <w:r>
        <w:rPr>
          <w:lang w:val="en-US" w:eastAsia="zh-CN"/>
        </w:rPr>
        <w:t>the test</w:t>
      </w:r>
      <w:r>
        <w:t xml:space="preserve"> equipment. Test equipment</w:t>
      </w:r>
      <w:r>
        <w:rPr>
          <w:lang w:val="en-US" w:eastAsia="zh-CN"/>
        </w:rPr>
        <w:t xml:space="preserve"> </w:t>
      </w:r>
      <w:r>
        <w:t xml:space="preserve">shall meet the requirements for the throughput assessment defined in </w:t>
      </w:r>
      <w:r>
        <w:rPr>
          <w:rFonts w:eastAsia="SimSun" w:hint="eastAsia"/>
          <w:lang w:val="en-US" w:eastAsia="zh-CN"/>
        </w:rPr>
        <w:t>TS38.176-1[24] and TS38.176-2[25]</w:t>
      </w:r>
      <w:r>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587C75">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263" w:name="_Toc61184203"/>
      <w:bookmarkStart w:id="264" w:name="_Toc74643032"/>
      <w:bookmarkStart w:id="265" w:name="_Toc76541650"/>
      <w:bookmarkStart w:id="266" w:name="_Toc76541735"/>
      <w:bookmarkStart w:id="267" w:name="_Toc82447343"/>
      <w:bookmarkStart w:id="268" w:name="_Toc114143245"/>
      <w:bookmarkStart w:id="269" w:name="_Toc130399648"/>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58"/>
      <w:bookmarkEnd w:id="259"/>
      <w:bookmarkEnd w:id="260"/>
      <w:bookmarkEnd w:id="261"/>
      <w:bookmarkEnd w:id="262"/>
      <w:bookmarkEnd w:id="263"/>
      <w:bookmarkEnd w:id="264"/>
      <w:bookmarkEnd w:id="265"/>
      <w:bookmarkEnd w:id="266"/>
      <w:bookmarkEnd w:id="267"/>
      <w:bookmarkEnd w:id="268"/>
      <w:bookmarkEnd w:id="269"/>
    </w:p>
    <w:p w14:paraId="78FD7DB5" w14:textId="77777777" w:rsidR="00EE5FAA" w:rsidRDefault="00EE5FAA" w:rsidP="00EE5FAA">
      <w:bookmarkStart w:id="270" w:name="_Toc47081142"/>
      <w:bookmarkStart w:id="271" w:name="_Toc49507514"/>
      <w:bookmarkStart w:id="272" w:name="_Toc53219002"/>
      <w:bookmarkStart w:id="273" w:name="_Toc53219709"/>
      <w:bookmarkStart w:id="274"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75" w:name="_Toc61184204"/>
      <w:bookmarkStart w:id="276" w:name="_Toc74643033"/>
      <w:bookmarkStart w:id="277" w:name="_Toc76541651"/>
      <w:bookmarkStart w:id="278" w:name="_Toc76541736"/>
      <w:bookmarkStart w:id="279" w:name="_Toc82447344"/>
      <w:bookmarkStart w:id="280" w:name="_Toc114143246"/>
      <w:bookmarkStart w:id="281" w:name="_Toc130399649"/>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70"/>
      <w:bookmarkEnd w:id="271"/>
      <w:bookmarkEnd w:id="272"/>
      <w:bookmarkEnd w:id="273"/>
      <w:bookmarkEnd w:id="274"/>
      <w:bookmarkEnd w:id="275"/>
      <w:bookmarkEnd w:id="276"/>
      <w:bookmarkEnd w:id="277"/>
      <w:bookmarkEnd w:id="278"/>
      <w:bookmarkEnd w:id="279"/>
      <w:bookmarkEnd w:id="280"/>
      <w:bookmarkEnd w:id="281"/>
    </w:p>
    <w:p w14:paraId="78FD7DB7" w14:textId="77777777" w:rsidR="00EE5FAA" w:rsidRPr="00EE5FAA" w:rsidRDefault="00EE5FAA" w:rsidP="00587C75">
      <w:bookmarkStart w:id="282" w:name="_Toc47081143"/>
      <w:bookmarkStart w:id="283" w:name="_Toc49507515"/>
      <w:bookmarkStart w:id="284" w:name="_Toc53219003"/>
      <w:bookmarkStart w:id="285" w:name="_Toc53219710"/>
      <w:bookmarkStart w:id="28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287" w:name="_Toc61184205"/>
      <w:bookmarkStart w:id="288" w:name="_Toc74643034"/>
      <w:bookmarkStart w:id="289" w:name="_Toc76541652"/>
      <w:bookmarkStart w:id="290" w:name="_Toc76541737"/>
      <w:bookmarkStart w:id="291" w:name="_Toc82447345"/>
      <w:bookmarkStart w:id="292" w:name="_Toc114143247"/>
      <w:bookmarkStart w:id="293" w:name="_Toc130399650"/>
      <w:r w:rsidRPr="00EE5FAA">
        <w:rPr>
          <w:rFonts w:eastAsia="SimSun"/>
          <w:lang w:val="en-US" w:eastAsia="zh-CN"/>
        </w:rPr>
        <w:t>6</w:t>
      </w:r>
      <w:r w:rsidRPr="00EE5FAA">
        <w:tab/>
        <w:t>Performance criteria</w:t>
      </w:r>
      <w:bookmarkEnd w:id="282"/>
      <w:bookmarkEnd w:id="283"/>
      <w:bookmarkEnd w:id="284"/>
      <w:bookmarkEnd w:id="285"/>
      <w:bookmarkEnd w:id="286"/>
      <w:bookmarkEnd w:id="287"/>
      <w:bookmarkEnd w:id="288"/>
      <w:bookmarkEnd w:id="289"/>
      <w:bookmarkEnd w:id="290"/>
      <w:bookmarkEnd w:id="291"/>
      <w:bookmarkEnd w:id="292"/>
      <w:bookmarkEnd w:id="293"/>
    </w:p>
    <w:p w14:paraId="78FD7DB9" w14:textId="77777777" w:rsidR="00B558CC" w:rsidRPr="00EE5FAA" w:rsidRDefault="00B558CC" w:rsidP="00B558CC">
      <w:pPr>
        <w:pStyle w:val="Heading2"/>
        <w:rPr>
          <w:lang w:val="en-US" w:eastAsia="zh-CN"/>
        </w:rPr>
      </w:pPr>
      <w:bookmarkStart w:id="294" w:name="_Toc47081144"/>
      <w:bookmarkStart w:id="295" w:name="_Toc49507516"/>
      <w:bookmarkStart w:id="296" w:name="_Toc53219004"/>
      <w:bookmarkStart w:id="297" w:name="_Toc53219711"/>
      <w:bookmarkStart w:id="298" w:name="_Toc53220154"/>
      <w:bookmarkStart w:id="299" w:name="_Toc61184206"/>
      <w:bookmarkStart w:id="300" w:name="_Toc74643035"/>
      <w:bookmarkStart w:id="301" w:name="_Toc76541653"/>
      <w:bookmarkStart w:id="302" w:name="_Toc76541738"/>
      <w:bookmarkStart w:id="303" w:name="_Toc82447346"/>
      <w:bookmarkStart w:id="304" w:name="_Toc114143248"/>
      <w:bookmarkStart w:id="305" w:name="_Toc130399651"/>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94"/>
      <w:bookmarkEnd w:id="295"/>
      <w:bookmarkEnd w:id="296"/>
      <w:bookmarkEnd w:id="297"/>
      <w:bookmarkEnd w:id="298"/>
      <w:bookmarkEnd w:id="299"/>
      <w:bookmarkEnd w:id="300"/>
      <w:bookmarkEnd w:id="301"/>
      <w:bookmarkEnd w:id="302"/>
      <w:bookmarkEnd w:id="303"/>
      <w:bookmarkEnd w:id="304"/>
      <w:bookmarkEnd w:id="305"/>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FEA5FF8" w:rsidR="00EB16D8" w:rsidRDefault="00587C75"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587C75"/>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587C75"/>
    <w:p w14:paraId="78FD7DBB" w14:textId="77777777" w:rsidR="00B558CC" w:rsidRPr="00EE5FAA" w:rsidRDefault="00B558CC" w:rsidP="00B558CC">
      <w:pPr>
        <w:pStyle w:val="Heading2"/>
        <w:rPr>
          <w:lang w:val="en-US" w:eastAsia="zh-CN"/>
        </w:rPr>
      </w:pPr>
      <w:bookmarkStart w:id="306" w:name="_Toc47081147"/>
      <w:bookmarkStart w:id="307" w:name="_Toc49507517"/>
      <w:bookmarkStart w:id="308" w:name="_Toc53219005"/>
      <w:bookmarkStart w:id="309" w:name="_Toc53219712"/>
      <w:bookmarkStart w:id="310" w:name="_Toc53220155"/>
      <w:bookmarkStart w:id="311" w:name="_Toc61184207"/>
      <w:bookmarkStart w:id="312" w:name="_Toc74643036"/>
      <w:bookmarkStart w:id="313" w:name="_Toc76541654"/>
      <w:bookmarkStart w:id="314" w:name="_Toc76541739"/>
      <w:bookmarkStart w:id="315" w:name="_Toc82447347"/>
      <w:bookmarkStart w:id="316" w:name="_Toc114143249"/>
      <w:bookmarkStart w:id="317" w:name="_Toc130399652"/>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06"/>
      <w:bookmarkEnd w:id="307"/>
      <w:bookmarkEnd w:id="308"/>
      <w:bookmarkEnd w:id="309"/>
      <w:bookmarkEnd w:id="310"/>
      <w:bookmarkEnd w:id="311"/>
      <w:bookmarkEnd w:id="312"/>
      <w:bookmarkEnd w:id="313"/>
      <w:bookmarkEnd w:id="314"/>
      <w:bookmarkEnd w:id="315"/>
      <w:bookmarkEnd w:id="316"/>
      <w:bookmarkEnd w:id="317"/>
    </w:p>
    <w:p w14:paraId="00E00594" w14:textId="7D706C08" w:rsidR="00EB16D8" w:rsidRDefault="00587C75"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18" w:name="_Toc47081150"/>
      <w:bookmarkStart w:id="319" w:name="_Toc49507518"/>
      <w:bookmarkStart w:id="320" w:name="_Toc53219006"/>
      <w:bookmarkStart w:id="321" w:name="_Toc53219713"/>
      <w:bookmarkStart w:id="322" w:name="_Toc53220156"/>
      <w:bookmarkStart w:id="323" w:name="_Toc61184208"/>
      <w:bookmarkStart w:id="324" w:name="_Toc74643037"/>
      <w:bookmarkStart w:id="325" w:name="_Toc76541655"/>
      <w:bookmarkStart w:id="326" w:name="_Toc76541740"/>
      <w:bookmarkStart w:id="327" w:name="_Toc82447348"/>
      <w:bookmarkStart w:id="328" w:name="_Toc114143250"/>
      <w:bookmarkStart w:id="329" w:name="_Toc130399653"/>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18"/>
      <w:bookmarkEnd w:id="319"/>
      <w:bookmarkEnd w:id="320"/>
      <w:bookmarkEnd w:id="321"/>
      <w:bookmarkEnd w:id="322"/>
      <w:bookmarkEnd w:id="323"/>
      <w:bookmarkEnd w:id="324"/>
      <w:bookmarkEnd w:id="325"/>
      <w:bookmarkEnd w:id="326"/>
      <w:bookmarkEnd w:id="327"/>
      <w:bookmarkEnd w:id="328"/>
      <w:bookmarkEnd w:id="329"/>
    </w:p>
    <w:p w14:paraId="78FD7DBE" w14:textId="77777777" w:rsidR="00EE5FAA" w:rsidRPr="00EE5FAA" w:rsidRDefault="00EE5FAA" w:rsidP="00EE5FAA">
      <w:pPr>
        <w:pStyle w:val="Guidance"/>
        <w:rPr>
          <w:i w:val="0"/>
          <w:iCs/>
          <w:color w:val="auto"/>
        </w:rPr>
      </w:pPr>
      <w:bookmarkStart w:id="330" w:name="_Toc47081151"/>
      <w:bookmarkStart w:id="331" w:name="_Toc49507519"/>
      <w:bookmarkStart w:id="332" w:name="_Toc53219007"/>
      <w:bookmarkStart w:id="333" w:name="_Toc53219714"/>
      <w:bookmarkStart w:id="33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335" w:name="_Toc61184209"/>
      <w:bookmarkStart w:id="336" w:name="_Toc74643038"/>
      <w:bookmarkStart w:id="337" w:name="_Toc76541656"/>
      <w:bookmarkStart w:id="338" w:name="_Toc76541741"/>
      <w:bookmarkStart w:id="339" w:name="_Toc82447349"/>
      <w:bookmarkStart w:id="340" w:name="_Toc114143251"/>
      <w:bookmarkStart w:id="341" w:name="_Toc130399654"/>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330"/>
      <w:bookmarkEnd w:id="331"/>
      <w:bookmarkEnd w:id="332"/>
      <w:bookmarkEnd w:id="333"/>
      <w:bookmarkEnd w:id="334"/>
      <w:bookmarkEnd w:id="335"/>
      <w:bookmarkEnd w:id="336"/>
      <w:bookmarkEnd w:id="337"/>
      <w:bookmarkEnd w:id="338"/>
      <w:bookmarkEnd w:id="339"/>
      <w:bookmarkEnd w:id="340"/>
      <w:bookmarkEnd w:id="341"/>
    </w:p>
    <w:p w14:paraId="78FD7DC0" w14:textId="77777777" w:rsidR="00EE5FAA" w:rsidRDefault="00EE5FAA" w:rsidP="00EE5FAA">
      <w:bookmarkStart w:id="342" w:name="_Toc47081152"/>
      <w:bookmarkStart w:id="343" w:name="_Toc49507520"/>
      <w:bookmarkStart w:id="344" w:name="_Toc53219008"/>
      <w:bookmarkStart w:id="345" w:name="_Toc53219715"/>
      <w:bookmarkStart w:id="346"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47" w:name="_Toc61184210"/>
      <w:bookmarkStart w:id="348" w:name="_Toc74643039"/>
      <w:bookmarkStart w:id="349" w:name="_Toc76541657"/>
      <w:bookmarkStart w:id="350" w:name="_Toc76541742"/>
      <w:bookmarkStart w:id="351" w:name="_Toc82447350"/>
      <w:bookmarkStart w:id="352" w:name="_Toc114143252"/>
      <w:bookmarkStart w:id="353" w:name="_Toc130399655"/>
      <w:r w:rsidRPr="00EE5FAA">
        <w:rPr>
          <w:rFonts w:eastAsia="SimSun"/>
          <w:lang w:val="en-US" w:eastAsia="zh-CN"/>
        </w:rPr>
        <w:t>7</w:t>
      </w:r>
      <w:r w:rsidRPr="00EE5FAA">
        <w:tab/>
        <w:t>Applicability overview</w:t>
      </w:r>
      <w:bookmarkEnd w:id="342"/>
      <w:bookmarkEnd w:id="343"/>
      <w:bookmarkEnd w:id="344"/>
      <w:bookmarkEnd w:id="345"/>
      <w:bookmarkEnd w:id="346"/>
      <w:bookmarkEnd w:id="347"/>
      <w:bookmarkEnd w:id="348"/>
      <w:bookmarkEnd w:id="349"/>
      <w:bookmarkEnd w:id="350"/>
      <w:bookmarkEnd w:id="351"/>
      <w:bookmarkEnd w:id="352"/>
      <w:bookmarkEnd w:id="353"/>
    </w:p>
    <w:p w14:paraId="78FD7DC2" w14:textId="77777777" w:rsidR="00B558CC" w:rsidRPr="00EE5FAA" w:rsidRDefault="00B558CC" w:rsidP="00A97321">
      <w:pPr>
        <w:pStyle w:val="Heading2"/>
      </w:pPr>
      <w:bookmarkStart w:id="354" w:name="_Toc47081153"/>
      <w:bookmarkStart w:id="355" w:name="_Toc49507521"/>
      <w:bookmarkStart w:id="356" w:name="_Toc53219009"/>
      <w:bookmarkStart w:id="357" w:name="_Toc53219716"/>
      <w:bookmarkStart w:id="358" w:name="_Toc53220159"/>
      <w:bookmarkStart w:id="359" w:name="_Toc61184211"/>
      <w:bookmarkStart w:id="360" w:name="_Toc74643040"/>
      <w:bookmarkStart w:id="361" w:name="_Toc76541658"/>
      <w:bookmarkStart w:id="362" w:name="_Toc76541743"/>
      <w:bookmarkStart w:id="363" w:name="_Toc82447351"/>
      <w:bookmarkStart w:id="364" w:name="_Toc114143253"/>
      <w:bookmarkStart w:id="365" w:name="_Toc130399656"/>
      <w:r w:rsidRPr="00EE5FAA">
        <w:rPr>
          <w:rFonts w:eastAsia="SimSun"/>
          <w:lang w:val="en-US" w:eastAsia="zh-CN"/>
        </w:rPr>
        <w:t>7</w:t>
      </w:r>
      <w:r w:rsidRPr="00EE5FAA">
        <w:t>.1</w:t>
      </w:r>
      <w:r w:rsidRPr="00EE5FAA">
        <w:tab/>
      </w:r>
      <w:r w:rsidRPr="00EE5FAA">
        <w:rPr>
          <w:lang w:val="en-US" w:eastAsia="zh-CN"/>
        </w:rPr>
        <w:t>Emission</w:t>
      </w:r>
      <w:bookmarkEnd w:id="354"/>
      <w:bookmarkEnd w:id="355"/>
      <w:bookmarkEnd w:id="356"/>
      <w:bookmarkEnd w:id="357"/>
      <w:bookmarkEnd w:id="358"/>
      <w:bookmarkEnd w:id="359"/>
      <w:bookmarkEnd w:id="360"/>
      <w:bookmarkEnd w:id="361"/>
      <w:bookmarkEnd w:id="362"/>
      <w:bookmarkEnd w:id="363"/>
      <w:bookmarkEnd w:id="364"/>
      <w:bookmarkEnd w:id="365"/>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366" w:name="_Toc49507522"/>
      <w:bookmarkStart w:id="367" w:name="_Toc47081154"/>
      <w:bookmarkStart w:id="368" w:name="_Toc53219010"/>
    </w:p>
    <w:p w14:paraId="78FD7E0B" w14:textId="77777777" w:rsidR="00B558CC" w:rsidRPr="00EE5FAA" w:rsidRDefault="00B558CC" w:rsidP="00B558CC">
      <w:pPr>
        <w:pStyle w:val="Heading2"/>
      </w:pPr>
      <w:bookmarkStart w:id="369" w:name="_Toc53219717"/>
      <w:bookmarkStart w:id="370" w:name="_Toc53220160"/>
      <w:bookmarkStart w:id="371" w:name="_Toc61184212"/>
      <w:bookmarkStart w:id="372" w:name="_Toc74643041"/>
      <w:bookmarkStart w:id="373" w:name="_Toc76541659"/>
      <w:bookmarkStart w:id="374" w:name="_Toc76541744"/>
      <w:bookmarkStart w:id="375" w:name="_Toc82447352"/>
      <w:bookmarkStart w:id="376" w:name="_Toc114143254"/>
      <w:bookmarkStart w:id="377" w:name="_Toc130399657"/>
      <w:r w:rsidRPr="00EE5FAA">
        <w:rPr>
          <w:rFonts w:eastAsia="SimSun"/>
          <w:lang w:val="en-US" w:eastAsia="zh-CN"/>
        </w:rPr>
        <w:t>7</w:t>
      </w:r>
      <w:r w:rsidRPr="00EE5FAA">
        <w:t>.2</w:t>
      </w:r>
      <w:r w:rsidRPr="00EE5FAA">
        <w:tab/>
        <w:t>Immunity</w:t>
      </w:r>
      <w:bookmarkEnd w:id="366"/>
      <w:bookmarkEnd w:id="367"/>
      <w:bookmarkEnd w:id="368"/>
      <w:bookmarkEnd w:id="369"/>
      <w:bookmarkEnd w:id="370"/>
      <w:bookmarkEnd w:id="371"/>
      <w:bookmarkEnd w:id="372"/>
      <w:bookmarkEnd w:id="373"/>
      <w:bookmarkEnd w:id="374"/>
      <w:bookmarkEnd w:id="375"/>
      <w:bookmarkEnd w:id="376"/>
      <w:bookmarkEnd w:id="377"/>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378" w:name="_Toc49507523"/>
      <w:bookmarkStart w:id="379" w:name="_Toc47081155"/>
      <w:bookmarkStart w:id="380" w:name="_Toc53219011"/>
      <w:bookmarkStart w:id="381" w:name="_Toc53219718"/>
      <w:bookmarkStart w:id="382" w:name="_Toc53220161"/>
      <w:bookmarkStart w:id="383" w:name="_Toc61184213"/>
      <w:bookmarkStart w:id="384" w:name="_Toc74643042"/>
      <w:bookmarkStart w:id="385" w:name="_Toc76541660"/>
      <w:bookmarkStart w:id="386" w:name="_Toc76541745"/>
      <w:bookmarkStart w:id="387" w:name="_Toc82447353"/>
      <w:bookmarkStart w:id="388" w:name="_Toc114143255"/>
      <w:bookmarkStart w:id="389" w:name="_Toc130399658"/>
      <w:r w:rsidRPr="00B558CC">
        <w:rPr>
          <w:rFonts w:eastAsia="SimSun"/>
          <w:lang w:val="en-US" w:eastAsia="zh-CN"/>
        </w:rPr>
        <w:t>8</w:t>
      </w:r>
      <w:r w:rsidRPr="00B558CC">
        <w:tab/>
        <w:t>Emission</w:t>
      </w:r>
      <w:bookmarkEnd w:id="378"/>
      <w:bookmarkEnd w:id="379"/>
      <w:bookmarkEnd w:id="380"/>
      <w:bookmarkEnd w:id="381"/>
      <w:bookmarkEnd w:id="382"/>
      <w:bookmarkEnd w:id="383"/>
      <w:bookmarkEnd w:id="384"/>
      <w:bookmarkEnd w:id="385"/>
      <w:bookmarkEnd w:id="386"/>
      <w:bookmarkEnd w:id="387"/>
      <w:bookmarkEnd w:id="388"/>
      <w:bookmarkEnd w:id="389"/>
    </w:p>
    <w:p w14:paraId="78FD7E48" w14:textId="77777777" w:rsidR="00B558CC" w:rsidRPr="00B558CC" w:rsidRDefault="00B558CC" w:rsidP="00B558CC">
      <w:pPr>
        <w:pStyle w:val="Heading2"/>
      </w:pPr>
      <w:bookmarkStart w:id="390" w:name="_Toc49507524"/>
      <w:bookmarkStart w:id="391" w:name="_Toc47081156"/>
      <w:bookmarkStart w:id="392" w:name="_Toc53219012"/>
      <w:bookmarkStart w:id="393" w:name="_Toc53219719"/>
      <w:bookmarkStart w:id="394" w:name="_Toc53220162"/>
      <w:bookmarkStart w:id="395" w:name="_Toc61184214"/>
      <w:bookmarkStart w:id="396" w:name="_Toc74643043"/>
      <w:bookmarkStart w:id="397" w:name="_Toc76541661"/>
      <w:bookmarkStart w:id="398" w:name="_Toc76541746"/>
      <w:bookmarkStart w:id="399" w:name="_Toc82447354"/>
      <w:bookmarkStart w:id="400" w:name="_Toc114143256"/>
      <w:bookmarkStart w:id="401" w:name="_Toc130399659"/>
      <w:r w:rsidRPr="00B558CC">
        <w:rPr>
          <w:rFonts w:eastAsia="SimSun"/>
          <w:lang w:val="en-US" w:eastAsia="zh-CN"/>
        </w:rPr>
        <w:t>8</w:t>
      </w:r>
      <w:r w:rsidRPr="00B558CC">
        <w:t>.1</w:t>
      </w:r>
      <w:r w:rsidRPr="00B558CC">
        <w:tab/>
        <w:t>Test configurations</w:t>
      </w:r>
      <w:bookmarkEnd w:id="390"/>
      <w:bookmarkEnd w:id="391"/>
      <w:bookmarkEnd w:id="392"/>
      <w:bookmarkEnd w:id="393"/>
      <w:bookmarkEnd w:id="394"/>
      <w:bookmarkEnd w:id="395"/>
      <w:bookmarkEnd w:id="396"/>
      <w:bookmarkEnd w:id="397"/>
      <w:bookmarkEnd w:id="398"/>
      <w:bookmarkEnd w:id="399"/>
      <w:bookmarkEnd w:id="400"/>
      <w:bookmarkEnd w:id="401"/>
    </w:p>
    <w:p w14:paraId="78FD7E49" w14:textId="77777777" w:rsidR="00EE5FAA" w:rsidRDefault="00EE5FAA" w:rsidP="00EE5FAA">
      <w:pPr>
        <w:rPr>
          <w:rFonts w:cs="v4.2.0"/>
        </w:rPr>
      </w:pPr>
      <w:bookmarkStart w:id="402" w:name="_Toc486867075"/>
      <w:bookmarkStart w:id="403" w:name="_Toc49507525"/>
      <w:bookmarkStart w:id="404" w:name="_Toc47081157"/>
      <w:bookmarkStart w:id="405" w:name="_Toc53219013"/>
      <w:bookmarkStart w:id="406" w:name="_Toc53219720"/>
      <w:bookmarkStart w:id="40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08" w:name="_Toc61184215"/>
      <w:bookmarkStart w:id="409" w:name="_Toc74643044"/>
      <w:bookmarkStart w:id="410" w:name="_Toc76541662"/>
      <w:bookmarkStart w:id="411" w:name="_Toc76541747"/>
      <w:bookmarkStart w:id="412" w:name="_Toc82447355"/>
      <w:bookmarkStart w:id="413" w:name="_Toc114143257"/>
      <w:bookmarkStart w:id="414" w:name="_Toc130399660"/>
      <w:bookmarkEnd w:id="402"/>
      <w:r w:rsidRPr="00B558CC">
        <w:rPr>
          <w:rFonts w:eastAsia="SimSun"/>
          <w:lang w:val="en-US" w:eastAsia="zh-CN"/>
        </w:rPr>
        <w:lastRenderedPageBreak/>
        <w:t>8</w:t>
      </w:r>
      <w:r w:rsidRPr="00B558CC">
        <w:t>.2</w:t>
      </w:r>
      <w:r w:rsidRPr="00B558CC">
        <w:tab/>
        <w:t>Radiated emission</w:t>
      </w:r>
      <w:bookmarkEnd w:id="403"/>
      <w:bookmarkEnd w:id="404"/>
      <w:bookmarkEnd w:id="405"/>
      <w:bookmarkEnd w:id="406"/>
      <w:bookmarkEnd w:id="407"/>
      <w:bookmarkEnd w:id="408"/>
      <w:bookmarkEnd w:id="409"/>
      <w:bookmarkEnd w:id="410"/>
      <w:bookmarkEnd w:id="411"/>
      <w:bookmarkEnd w:id="412"/>
      <w:bookmarkEnd w:id="413"/>
      <w:bookmarkEnd w:id="414"/>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415" w:name="_Toc37268403"/>
      <w:bookmarkStart w:id="416" w:name="_Toc20994258"/>
      <w:bookmarkStart w:id="417" w:name="_Toc45879613"/>
      <w:bookmarkStart w:id="418" w:name="_Toc37268309"/>
      <w:bookmarkStart w:id="419" w:name="_Toc37139305"/>
      <w:bookmarkStart w:id="420" w:name="_Toc29812117"/>
      <w:bookmarkStart w:id="421" w:name="_Toc49507526"/>
      <w:bookmarkStart w:id="422" w:name="_Toc53219014"/>
      <w:bookmarkStart w:id="423" w:name="_Toc53219721"/>
      <w:bookmarkStart w:id="424" w:name="_Toc53220164"/>
      <w:bookmarkStart w:id="425" w:name="_Toc61184216"/>
      <w:bookmarkStart w:id="426" w:name="_Toc74643045"/>
      <w:bookmarkStart w:id="427" w:name="_Toc76541663"/>
      <w:bookmarkStart w:id="428" w:name="_Toc76541748"/>
      <w:bookmarkStart w:id="429" w:name="_Toc82447356"/>
      <w:bookmarkStart w:id="430" w:name="_Toc114143258"/>
      <w:bookmarkStart w:id="431" w:name="_Toc130399661"/>
      <w:r w:rsidRPr="00B558CC">
        <w:t>8.2.1</w:t>
      </w:r>
      <w:r w:rsidRPr="00B558CC">
        <w:tab/>
        <w:t xml:space="preserve">Radiated emission, </w:t>
      </w:r>
      <w:bookmarkEnd w:id="415"/>
      <w:bookmarkEnd w:id="416"/>
      <w:bookmarkEnd w:id="417"/>
      <w:bookmarkEnd w:id="418"/>
      <w:bookmarkEnd w:id="419"/>
      <w:bookmarkEnd w:id="420"/>
      <w:r w:rsidRPr="00B558CC">
        <w:rPr>
          <w:rFonts w:eastAsia="SimSun"/>
          <w:lang w:val="en-US" w:eastAsia="zh-CN"/>
        </w:rPr>
        <w:t>IAB</w:t>
      </w:r>
      <w:bookmarkEnd w:id="421"/>
      <w:bookmarkEnd w:id="422"/>
      <w:bookmarkEnd w:id="423"/>
      <w:bookmarkEnd w:id="424"/>
      <w:bookmarkEnd w:id="425"/>
      <w:bookmarkEnd w:id="426"/>
      <w:bookmarkEnd w:id="427"/>
      <w:bookmarkEnd w:id="428"/>
      <w:bookmarkEnd w:id="429"/>
      <w:bookmarkEnd w:id="430"/>
      <w:bookmarkEnd w:id="431"/>
    </w:p>
    <w:p w14:paraId="78FD7E56" w14:textId="77777777" w:rsidR="00A97321" w:rsidRDefault="00A97321" w:rsidP="00A97321">
      <w:pPr>
        <w:pStyle w:val="Guidance"/>
        <w:rPr>
          <w:color w:val="auto"/>
        </w:rPr>
      </w:pPr>
      <w:bookmarkStart w:id="432" w:name="_Toc37268314"/>
      <w:bookmarkStart w:id="433" w:name="_Toc37268408"/>
      <w:bookmarkStart w:id="434" w:name="_Toc20994263"/>
      <w:bookmarkStart w:id="435" w:name="_Toc29812122"/>
      <w:bookmarkStart w:id="436" w:name="_Toc45879618"/>
      <w:bookmarkStart w:id="437" w:name="_Toc49507527"/>
      <w:bookmarkStart w:id="438" w:name="_Toc37139310"/>
      <w:bookmarkStart w:id="439" w:name="_Toc53219015"/>
      <w:bookmarkStart w:id="440" w:name="_Toc53219722"/>
      <w:bookmarkStart w:id="441"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442" w:name="_Toc20994259"/>
      <w:bookmarkStart w:id="443" w:name="_Toc29812118"/>
      <w:bookmarkStart w:id="444" w:name="_Toc45879614"/>
      <w:bookmarkStart w:id="445" w:name="_Toc37268310"/>
      <w:bookmarkStart w:id="446" w:name="_Toc37139306"/>
      <w:bookmarkStart w:id="447" w:name="_Toc37268404"/>
      <w:bookmarkStart w:id="448" w:name="_Toc61184217"/>
      <w:bookmarkStart w:id="449" w:name="_Toc74643046"/>
      <w:bookmarkStart w:id="450" w:name="_Toc76541664"/>
      <w:bookmarkStart w:id="451" w:name="_Toc76541749"/>
      <w:bookmarkStart w:id="452" w:name="_Toc82447357"/>
      <w:bookmarkStart w:id="453" w:name="_Toc114143259"/>
      <w:bookmarkStart w:id="454" w:name="_Toc130399662"/>
      <w:r>
        <w:t>8.2.1.1</w:t>
      </w:r>
      <w:r>
        <w:tab/>
        <w:t>Definition</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455" w:name="_Toc45879615"/>
      <w:bookmarkStart w:id="456" w:name="_Toc37268311"/>
      <w:bookmarkStart w:id="457" w:name="_Toc37268405"/>
      <w:bookmarkStart w:id="458" w:name="_Toc37139307"/>
      <w:bookmarkStart w:id="459" w:name="_Toc20994260"/>
      <w:bookmarkStart w:id="460" w:name="_Toc29812119"/>
      <w:bookmarkStart w:id="461" w:name="_Toc61184218"/>
      <w:bookmarkStart w:id="462" w:name="_Toc74643047"/>
      <w:bookmarkStart w:id="463" w:name="_Toc76541665"/>
      <w:bookmarkStart w:id="464" w:name="_Toc76541750"/>
      <w:bookmarkStart w:id="465" w:name="_Toc82447358"/>
      <w:bookmarkStart w:id="466" w:name="_Toc114143260"/>
      <w:bookmarkStart w:id="467" w:name="_Toc130399663"/>
      <w:r>
        <w:t>8.2.1.2</w:t>
      </w:r>
      <w:r>
        <w:tab/>
        <w:t>Test method</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38C4382" w14:textId="51BAACEF" w:rsidR="00497B71" w:rsidRDefault="00497B71" w:rsidP="00497B71">
      <w:pPr>
        <w:pStyle w:val="B1"/>
        <w:rPr>
          <w:lang w:eastAsia="en-GB"/>
        </w:rPr>
      </w:pPr>
      <w:bookmarkStart w:id="468" w:name="_Toc37268406"/>
      <w:bookmarkStart w:id="469" w:name="_Toc37139308"/>
      <w:bookmarkStart w:id="470" w:name="_Toc37268312"/>
      <w:bookmarkStart w:id="471" w:name="_Toc45879616"/>
      <w:bookmarkStart w:id="472" w:name="_Toc29812120"/>
      <w:bookmarkStart w:id="473" w:name="_Toc20994261"/>
      <w:bookmarkStart w:id="474" w:name="_Toc61184219"/>
      <w:bookmarkStart w:id="475" w:name="_Toc74643048"/>
      <w:bookmarkStart w:id="476" w:name="_Toc76541666"/>
      <w:bookmarkStart w:id="477" w:name="_Toc76541751"/>
      <w:bookmarkStart w:id="478"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w:t>
      </w:r>
      <w:r>
        <w:lastRenderedPageBreak/>
        <w:t>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706C743" w14:textId="77777777" w:rsidR="00497B71" w:rsidRDefault="00497B71" w:rsidP="00497B71">
      <w:pPr>
        <w:pStyle w:val="B1"/>
        <w:rPr>
          <w:lang w:eastAsia="en-GB"/>
        </w:rPr>
      </w:pPr>
      <w:r>
        <w:rPr>
          <w:rFonts w:eastAsia="SimSun" w:hint="eastAsia"/>
          <w:lang w:val="en-US" w:eastAsia="zh-CN"/>
        </w:rPr>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479" w:name="_Toc114143261"/>
      <w:bookmarkStart w:id="480" w:name="_Toc130399664"/>
      <w:r>
        <w:t>8.2.1.</w:t>
      </w:r>
      <w:r>
        <w:rPr>
          <w:lang w:val="en-US"/>
        </w:rPr>
        <w:t>3</w:t>
      </w:r>
      <w:r>
        <w:tab/>
      </w:r>
      <w:r>
        <w:rPr>
          <w:lang w:val="en-US"/>
        </w:rPr>
        <w:t>Limits</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587C75">
            <w:pPr>
              <w:pStyle w:val="TAH"/>
            </w:pPr>
            <w:r>
              <w:t>Frequency Range</w:t>
            </w:r>
          </w:p>
        </w:tc>
        <w:tc>
          <w:tcPr>
            <w:tcW w:w="1770" w:type="dxa"/>
          </w:tcPr>
          <w:p w14:paraId="78FD7E6D" w14:textId="77777777" w:rsidR="00A97321" w:rsidRDefault="00A97321" w:rsidP="00587C75">
            <w:pPr>
              <w:pStyle w:val="TAH"/>
            </w:pPr>
            <w:r>
              <w:t>e.r.p.</w:t>
            </w:r>
          </w:p>
          <w:p w14:paraId="78FD7E6E" w14:textId="77777777" w:rsidR="00A97321" w:rsidRDefault="00A97321" w:rsidP="00587C75">
            <w:pPr>
              <w:pStyle w:val="TAH"/>
            </w:pPr>
            <w:r>
              <w:rPr>
                <w:rFonts w:hint="eastAsia"/>
                <w:lang w:val="en-US" w:eastAsia="zh-CN"/>
              </w:rPr>
              <w:t>(dBm)</w:t>
            </w:r>
          </w:p>
        </w:tc>
        <w:tc>
          <w:tcPr>
            <w:tcW w:w="1550" w:type="dxa"/>
          </w:tcPr>
          <w:p w14:paraId="78FD7E6F" w14:textId="77777777" w:rsidR="00A97321" w:rsidRDefault="00A97321" w:rsidP="00587C75">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587C75">
            <w:pPr>
              <w:pStyle w:val="TAH"/>
            </w:pPr>
            <w:r>
              <w:t>(NOTE 4)</w:t>
            </w:r>
          </w:p>
        </w:tc>
        <w:tc>
          <w:tcPr>
            <w:tcW w:w="1530" w:type="dxa"/>
          </w:tcPr>
          <w:p w14:paraId="78FD7E71" w14:textId="77777777" w:rsidR="00A97321" w:rsidRDefault="00A97321" w:rsidP="00587C75">
            <w:pPr>
              <w:pStyle w:val="TAH"/>
            </w:pPr>
            <w:r>
              <w:rPr>
                <w:color w:val="000000" w:themeColor="text1"/>
                <w:lang w:eastAsia="en-GB"/>
              </w:rPr>
              <w:t>Field strength at 10 m</w:t>
            </w:r>
          </w:p>
          <w:p w14:paraId="78FD7E72" w14:textId="77777777" w:rsidR="00A97321" w:rsidRDefault="00A97321" w:rsidP="00587C75">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587C75">
            <w:pPr>
              <w:pStyle w:val="TAH"/>
            </w:pPr>
            <w:r>
              <w:t>(NOTE 4)</w:t>
            </w:r>
          </w:p>
        </w:tc>
        <w:tc>
          <w:tcPr>
            <w:tcW w:w="1340" w:type="dxa"/>
          </w:tcPr>
          <w:p w14:paraId="78FD7E74" w14:textId="77777777" w:rsidR="00A97321" w:rsidRDefault="00A97321" w:rsidP="00587C75">
            <w:pPr>
              <w:pStyle w:val="TAH"/>
            </w:pPr>
            <w:r>
              <w:rPr>
                <w:lang w:eastAsia="en-GB"/>
              </w:rPr>
              <w:t>Reference bandwidth</w:t>
            </w:r>
          </w:p>
        </w:tc>
        <w:tc>
          <w:tcPr>
            <w:tcW w:w="817" w:type="dxa"/>
          </w:tcPr>
          <w:p w14:paraId="78FD7E75" w14:textId="77777777" w:rsidR="00A97321" w:rsidRDefault="00A97321" w:rsidP="00587C75">
            <w:pPr>
              <w:pStyle w:val="TAH"/>
            </w:pPr>
            <w:r>
              <w:t>NOTE</w:t>
            </w:r>
          </w:p>
        </w:tc>
      </w:tr>
      <w:tr w:rsidR="00A97321" w14:paraId="78FD7E7D" w14:textId="77777777" w:rsidTr="00A824FC">
        <w:trPr>
          <w:jc w:val="center"/>
        </w:trPr>
        <w:tc>
          <w:tcPr>
            <w:tcW w:w="2769" w:type="dxa"/>
          </w:tcPr>
          <w:p w14:paraId="78FD7E77" w14:textId="77777777" w:rsidR="00A97321" w:rsidRDefault="00A97321" w:rsidP="00587C75">
            <w:pPr>
              <w:pStyle w:val="TAC"/>
            </w:pPr>
            <w:r>
              <w:t>30 MHz ≤ f &lt; 1000 MHz</w:t>
            </w:r>
          </w:p>
        </w:tc>
        <w:tc>
          <w:tcPr>
            <w:tcW w:w="1770" w:type="dxa"/>
          </w:tcPr>
          <w:p w14:paraId="78FD7E78" w14:textId="77777777" w:rsidR="00A97321" w:rsidRDefault="00A97321" w:rsidP="00587C75">
            <w:pPr>
              <w:pStyle w:val="TAC"/>
            </w:pPr>
            <w:r>
              <w:t>-36</w:t>
            </w:r>
          </w:p>
        </w:tc>
        <w:tc>
          <w:tcPr>
            <w:tcW w:w="1550" w:type="dxa"/>
          </w:tcPr>
          <w:p w14:paraId="78FD7E79" w14:textId="77777777" w:rsidR="00A97321" w:rsidRDefault="00A97321" w:rsidP="00587C75">
            <w:pPr>
              <w:pStyle w:val="TAC"/>
            </w:pPr>
            <w:r>
              <w:rPr>
                <w:color w:val="000000" w:themeColor="text1"/>
                <w:lang w:eastAsia="ko-KR"/>
              </w:rPr>
              <w:t>65.4 (NOTE 5)</w:t>
            </w:r>
          </w:p>
        </w:tc>
        <w:tc>
          <w:tcPr>
            <w:tcW w:w="1530" w:type="dxa"/>
          </w:tcPr>
          <w:p w14:paraId="78FD7E7A" w14:textId="77777777" w:rsidR="00A97321" w:rsidRDefault="00A97321" w:rsidP="00587C75">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587C75">
            <w:pPr>
              <w:pStyle w:val="TAC"/>
            </w:pPr>
            <w:r>
              <w:t>100 kHz</w:t>
            </w:r>
          </w:p>
        </w:tc>
        <w:tc>
          <w:tcPr>
            <w:tcW w:w="817" w:type="dxa"/>
          </w:tcPr>
          <w:p w14:paraId="78FD7E7C" w14:textId="77777777" w:rsidR="00A97321" w:rsidRDefault="00A97321" w:rsidP="00587C75">
            <w:pPr>
              <w:pStyle w:val="TAC"/>
            </w:pPr>
          </w:p>
        </w:tc>
      </w:tr>
      <w:tr w:rsidR="00A97321" w14:paraId="78FD7E84" w14:textId="77777777" w:rsidTr="00A824FC">
        <w:trPr>
          <w:jc w:val="center"/>
        </w:trPr>
        <w:tc>
          <w:tcPr>
            <w:tcW w:w="2769" w:type="dxa"/>
          </w:tcPr>
          <w:p w14:paraId="78FD7E7E" w14:textId="77777777" w:rsidR="00A97321" w:rsidRDefault="00A97321" w:rsidP="00587C75">
            <w:pPr>
              <w:pStyle w:val="TAC"/>
            </w:pPr>
            <w:r>
              <w:t>1 GHz ≤ f &lt; 12.75 GHz</w:t>
            </w:r>
          </w:p>
        </w:tc>
        <w:tc>
          <w:tcPr>
            <w:tcW w:w="1770" w:type="dxa"/>
          </w:tcPr>
          <w:p w14:paraId="78FD7E7F" w14:textId="77777777" w:rsidR="00A97321" w:rsidRDefault="00A97321" w:rsidP="00587C75">
            <w:pPr>
              <w:pStyle w:val="TAC"/>
            </w:pPr>
            <w:r>
              <w:t>-30</w:t>
            </w:r>
          </w:p>
        </w:tc>
        <w:tc>
          <w:tcPr>
            <w:tcW w:w="1550" w:type="dxa"/>
          </w:tcPr>
          <w:p w14:paraId="78FD7E80" w14:textId="77777777" w:rsidR="00A97321" w:rsidRDefault="00A97321" w:rsidP="00587C75">
            <w:pPr>
              <w:pStyle w:val="TAC"/>
            </w:pPr>
            <w:r>
              <w:rPr>
                <w:color w:val="000000" w:themeColor="text1"/>
                <w:lang w:eastAsia="ko-KR"/>
              </w:rPr>
              <w:t>67.4</w:t>
            </w:r>
          </w:p>
        </w:tc>
        <w:tc>
          <w:tcPr>
            <w:tcW w:w="1530" w:type="dxa"/>
          </w:tcPr>
          <w:p w14:paraId="78FD7E81" w14:textId="77777777" w:rsidR="00A97321" w:rsidRDefault="00A97321" w:rsidP="00587C75">
            <w:pPr>
              <w:pStyle w:val="TAC"/>
            </w:pPr>
            <w:r>
              <w:rPr>
                <w:color w:val="000000" w:themeColor="text1"/>
                <w:lang w:eastAsia="ko-KR"/>
              </w:rPr>
              <w:t>Not applicable</w:t>
            </w:r>
          </w:p>
        </w:tc>
        <w:tc>
          <w:tcPr>
            <w:tcW w:w="1340" w:type="dxa"/>
          </w:tcPr>
          <w:p w14:paraId="78FD7E82" w14:textId="77777777" w:rsidR="00A97321" w:rsidRDefault="00A97321" w:rsidP="00587C75">
            <w:pPr>
              <w:pStyle w:val="TAC"/>
            </w:pPr>
            <w:r>
              <w:t>1 MHz</w:t>
            </w:r>
          </w:p>
        </w:tc>
        <w:tc>
          <w:tcPr>
            <w:tcW w:w="817" w:type="dxa"/>
          </w:tcPr>
          <w:p w14:paraId="78FD7E83" w14:textId="77777777" w:rsidR="00A97321" w:rsidRDefault="00A97321" w:rsidP="00587C75">
            <w:pPr>
              <w:pStyle w:val="TAC"/>
            </w:pPr>
          </w:p>
        </w:tc>
      </w:tr>
      <w:tr w:rsidR="00A97321" w14:paraId="78FD7E8B" w14:textId="77777777" w:rsidTr="00A824FC">
        <w:trPr>
          <w:jc w:val="center"/>
        </w:trPr>
        <w:tc>
          <w:tcPr>
            <w:tcW w:w="2769" w:type="dxa"/>
            <w:vAlign w:val="center"/>
          </w:tcPr>
          <w:p w14:paraId="78FD7E85" w14:textId="77777777" w:rsidR="00A97321" w:rsidRDefault="00A97321" w:rsidP="00587C75">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587C75">
            <w:pPr>
              <w:pStyle w:val="TAC"/>
            </w:pPr>
            <w:r>
              <w:t>-30</w:t>
            </w:r>
          </w:p>
        </w:tc>
        <w:tc>
          <w:tcPr>
            <w:tcW w:w="1550" w:type="dxa"/>
          </w:tcPr>
          <w:p w14:paraId="78FD7E87" w14:textId="77777777" w:rsidR="00A97321" w:rsidRDefault="00A97321" w:rsidP="00587C75">
            <w:pPr>
              <w:pStyle w:val="TAC"/>
            </w:pPr>
            <w:r>
              <w:rPr>
                <w:color w:val="000000" w:themeColor="text1"/>
                <w:lang w:eastAsia="ko-KR"/>
              </w:rPr>
              <w:t>67.4</w:t>
            </w:r>
          </w:p>
        </w:tc>
        <w:tc>
          <w:tcPr>
            <w:tcW w:w="1530" w:type="dxa"/>
          </w:tcPr>
          <w:p w14:paraId="78FD7E88" w14:textId="77777777" w:rsidR="00A97321" w:rsidRDefault="00A97321" w:rsidP="00587C75">
            <w:pPr>
              <w:pStyle w:val="TAC"/>
            </w:pPr>
            <w:r>
              <w:rPr>
                <w:color w:val="000000" w:themeColor="text1"/>
                <w:lang w:eastAsia="ko-KR"/>
              </w:rPr>
              <w:t>Not applicable</w:t>
            </w:r>
          </w:p>
        </w:tc>
        <w:tc>
          <w:tcPr>
            <w:tcW w:w="1340" w:type="dxa"/>
          </w:tcPr>
          <w:p w14:paraId="78FD7E89" w14:textId="77777777" w:rsidR="00A97321" w:rsidRDefault="00A97321" w:rsidP="00587C75">
            <w:pPr>
              <w:pStyle w:val="TAC"/>
            </w:pPr>
            <w:r>
              <w:t>1 MHz</w:t>
            </w:r>
          </w:p>
        </w:tc>
        <w:tc>
          <w:tcPr>
            <w:tcW w:w="817" w:type="dxa"/>
            <w:vAlign w:val="center"/>
          </w:tcPr>
          <w:p w14:paraId="78FD7E8A" w14:textId="77777777" w:rsidR="00A97321" w:rsidRDefault="00A97321" w:rsidP="00587C75">
            <w:pPr>
              <w:pStyle w:val="TAC"/>
            </w:pPr>
            <w:r>
              <w:t>1</w:t>
            </w:r>
          </w:p>
        </w:tc>
      </w:tr>
      <w:tr w:rsidR="009F388D" w14:paraId="78FD7E92" w14:textId="77777777" w:rsidTr="005E2FE6">
        <w:trPr>
          <w:jc w:val="center"/>
        </w:trPr>
        <w:tc>
          <w:tcPr>
            <w:tcW w:w="2769" w:type="dxa"/>
            <w:vAlign w:val="center"/>
          </w:tcPr>
          <w:p w14:paraId="78FD7E8C" w14:textId="259978EC" w:rsidR="009F388D" w:rsidRDefault="009F388D" w:rsidP="00587C75">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9F388D" w:rsidRDefault="009F388D" w:rsidP="00587C75">
            <w:pPr>
              <w:pStyle w:val="TAC"/>
            </w:pPr>
            <w:r>
              <w:rPr>
                <w:lang w:eastAsia="en-GB"/>
              </w:rPr>
              <w:t>Not defined</w:t>
            </w:r>
          </w:p>
        </w:tc>
        <w:tc>
          <w:tcPr>
            <w:tcW w:w="1550" w:type="dxa"/>
            <w:tcBorders>
              <w:bottom w:val="nil"/>
            </w:tcBorders>
          </w:tcPr>
          <w:p w14:paraId="78FD7E8E" w14:textId="77777777" w:rsidR="009F388D" w:rsidRDefault="009F388D" w:rsidP="00587C75">
            <w:pPr>
              <w:pStyle w:val="TAC"/>
            </w:pPr>
            <w:r>
              <w:rPr>
                <w:lang w:eastAsia="en-GB"/>
              </w:rPr>
              <w:t>Not defined</w:t>
            </w:r>
          </w:p>
        </w:tc>
        <w:tc>
          <w:tcPr>
            <w:tcW w:w="1530" w:type="dxa"/>
            <w:tcBorders>
              <w:bottom w:val="nil"/>
            </w:tcBorders>
          </w:tcPr>
          <w:p w14:paraId="78FD7E8F" w14:textId="77777777" w:rsidR="009F388D" w:rsidRDefault="009F388D" w:rsidP="00587C75">
            <w:pPr>
              <w:pStyle w:val="TAC"/>
            </w:pPr>
            <w:r>
              <w:rPr>
                <w:lang w:eastAsia="en-GB"/>
              </w:rPr>
              <w:t>Not defined</w:t>
            </w:r>
          </w:p>
        </w:tc>
        <w:tc>
          <w:tcPr>
            <w:tcW w:w="1340" w:type="dxa"/>
            <w:tcBorders>
              <w:bottom w:val="nil"/>
            </w:tcBorders>
          </w:tcPr>
          <w:p w14:paraId="78FD7E90" w14:textId="77777777" w:rsidR="009F388D" w:rsidRDefault="009F388D" w:rsidP="00587C75">
            <w:pPr>
              <w:pStyle w:val="TAC"/>
            </w:pPr>
            <w:r>
              <w:rPr>
                <w:lang w:eastAsia="en-GB"/>
              </w:rPr>
              <w:t>Not defined</w:t>
            </w:r>
          </w:p>
        </w:tc>
        <w:tc>
          <w:tcPr>
            <w:tcW w:w="817" w:type="dxa"/>
            <w:tcBorders>
              <w:bottom w:val="nil"/>
            </w:tcBorders>
            <w:vAlign w:val="center"/>
          </w:tcPr>
          <w:p w14:paraId="78FD7E91" w14:textId="77777777" w:rsidR="009F388D" w:rsidRDefault="009F388D" w:rsidP="00587C75">
            <w:pPr>
              <w:pStyle w:val="TAC"/>
            </w:pPr>
            <w:r>
              <w:rPr>
                <w:rFonts w:hint="eastAsia"/>
                <w:lang w:val="en-US" w:eastAsia="zh-CN"/>
              </w:rPr>
              <w:t>2,3</w:t>
            </w:r>
          </w:p>
        </w:tc>
      </w:tr>
      <w:tr w:rsidR="009F388D" w14:paraId="1EF8715A" w14:textId="77777777" w:rsidTr="005E2FE6">
        <w:trPr>
          <w:jc w:val="center"/>
        </w:trPr>
        <w:tc>
          <w:tcPr>
            <w:tcW w:w="2769" w:type="dxa"/>
            <w:vAlign w:val="center"/>
          </w:tcPr>
          <w:p w14:paraId="21F76C5A" w14:textId="0BC0C802" w:rsidR="009F388D" w:rsidRDefault="009F388D" w:rsidP="00587C75">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C048BB8" w14:textId="77777777" w:rsidR="009F388D" w:rsidRDefault="009F388D" w:rsidP="00587C75">
            <w:pPr>
              <w:pStyle w:val="TAC"/>
              <w:rPr>
                <w:lang w:eastAsia="en-GB"/>
              </w:rPr>
            </w:pPr>
          </w:p>
        </w:tc>
        <w:tc>
          <w:tcPr>
            <w:tcW w:w="1550" w:type="dxa"/>
            <w:tcBorders>
              <w:top w:val="nil"/>
            </w:tcBorders>
          </w:tcPr>
          <w:p w14:paraId="4570CF36" w14:textId="77777777" w:rsidR="009F388D" w:rsidRDefault="009F388D" w:rsidP="00587C75">
            <w:pPr>
              <w:pStyle w:val="TAC"/>
              <w:rPr>
                <w:lang w:eastAsia="en-GB"/>
              </w:rPr>
            </w:pPr>
          </w:p>
        </w:tc>
        <w:tc>
          <w:tcPr>
            <w:tcW w:w="1530" w:type="dxa"/>
            <w:tcBorders>
              <w:top w:val="nil"/>
            </w:tcBorders>
          </w:tcPr>
          <w:p w14:paraId="13CA1B65" w14:textId="77777777" w:rsidR="009F388D" w:rsidRDefault="009F388D" w:rsidP="00587C75">
            <w:pPr>
              <w:pStyle w:val="TAC"/>
              <w:rPr>
                <w:lang w:eastAsia="en-GB"/>
              </w:rPr>
            </w:pPr>
          </w:p>
        </w:tc>
        <w:tc>
          <w:tcPr>
            <w:tcW w:w="1340" w:type="dxa"/>
            <w:tcBorders>
              <w:top w:val="nil"/>
            </w:tcBorders>
          </w:tcPr>
          <w:p w14:paraId="4B899DD3" w14:textId="77777777" w:rsidR="009F388D" w:rsidRDefault="009F388D" w:rsidP="00587C75">
            <w:pPr>
              <w:pStyle w:val="TAC"/>
              <w:rPr>
                <w:lang w:eastAsia="en-GB"/>
              </w:rPr>
            </w:pPr>
          </w:p>
        </w:tc>
        <w:tc>
          <w:tcPr>
            <w:tcW w:w="817" w:type="dxa"/>
            <w:tcBorders>
              <w:top w:val="nil"/>
            </w:tcBorders>
            <w:vAlign w:val="center"/>
          </w:tcPr>
          <w:p w14:paraId="797880F7" w14:textId="77777777" w:rsidR="009F388D" w:rsidRDefault="009F388D" w:rsidP="00587C75">
            <w:pPr>
              <w:pStyle w:val="TAC"/>
              <w:rPr>
                <w:lang w:val="en-US" w:eastAsia="zh-CN"/>
              </w:rPr>
            </w:pPr>
          </w:p>
        </w:tc>
      </w:tr>
      <w:tr w:rsidR="00A97321" w14:paraId="78FD7E98" w14:textId="77777777" w:rsidTr="00200727">
        <w:trPr>
          <w:jc w:val="center"/>
        </w:trPr>
        <w:tc>
          <w:tcPr>
            <w:tcW w:w="9776" w:type="dxa"/>
            <w:gridSpan w:val="6"/>
          </w:tcPr>
          <w:p w14:paraId="2132E8F1" w14:textId="77777777" w:rsidR="009F388D" w:rsidRDefault="009F388D" w:rsidP="00587C75">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391F27A3" w14:textId="77777777" w:rsidR="009F388D" w:rsidRDefault="009F388D" w:rsidP="00587C75">
            <w:pPr>
              <w:pStyle w:val="TAN"/>
              <w:rPr>
                <w:color w:val="000000"/>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B4079FE" w14:textId="77777777" w:rsidR="009F388D" w:rsidRDefault="009F388D" w:rsidP="00587C75">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395070C" w14:textId="77777777" w:rsidR="009F388D" w:rsidRDefault="009F388D" w:rsidP="00587C75">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373C4847" w:rsidR="00A97321" w:rsidRPr="00A97321" w:rsidRDefault="009F388D" w:rsidP="00587C75">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481" w:name="_Toc37268313"/>
      <w:bookmarkStart w:id="482" w:name="_Toc37268407"/>
      <w:bookmarkStart w:id="483" w:name="_Toc29812121"/>
      <w:bookmarkStart w:id="484" w:name="_Toc20994262"/>
      <w:bookmarkStart w:id="485" w:name="_Toc37139309"/>
      <w:bookmarkStart w:id="486" w:name="_Toc45879617"/>
      <w:bookmarkStart w:id="487" w:name="_Toc61184220"/>
      <w:bookmarkStart w:id="488" w:name="_Toc74643049"/>
      <w:bookmarkStart w:id="489" w:name="_Toc76541667"/>
      <w:bookmarkStart w:id="490" w:name="_Toc76541752"/>
      <w:bookmarkStart w:id="491" w:name="_Toc82447360"/>
      <w:bookmarkStart w:id="492" w:name="_Toc114143262"/>
      <w:bookmarkStart w:id="493" w:name="_Toc130399665"/>
      <w:r>
        <w:t>8.2.1.4</w:t>
      </w:r>
      <w:r>
        <w:tab/>
        <w:t>Interpretation of the measurement results</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494" w:name="_Toc61184221"/>
      <w:bookmarkStart w:id="495" w:name="_Toc74643050"/>
      <w:bookmarkStart w:id="496" w:name="_Toc76541668"/>
      <w:bookmarkStart w:id="497" w:name="_Toc76541753"/>
      <w:bookmarkStart w:id="498" w:name="_Toc82447361"/>
      <w:bookmarkStart w:id="499" w:name="_Toc114143263"/>
      <w:bookmarkStart w:id="500" w:name="_Toc130399666"/>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432"/>
      <w:bookmarkEnd w:id="433"/>
      <w:bookmarkEnd w:id="434"/>
      <w:bookmarkEnd w:id="435"/>
      <w:bookmarkEnd w:id="436"/>
      <w:bookmarkEnd w:id="437"/>
      <w:bookmarkEnd w:id="438"/>
      <w:bookmarkEnd w:id="439"/>
      <w:bookmarkEnd w:id="440"/>
      <w:bookmarkEnd w:id="441"/>
      <w:bookmarkEnd w:id="494"/>
      <w:bookmarkEnd w:id="495"/>
      <w:bookmarkEnd w:id="496"/>
      <w:bookmarkEnd w:id="497"/>
      <w:bookmarkEnd w:id="498"/>
      <w:bookmarkEnd w:id="499"/>
      <w:bookmarkEnd w:id="500"/>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501" w:name="_Toc20994264"/>
      <w:bookmarkStart w:id="502" w:name="_Toc29812123"/>
      <w:bookmarkStart w:id="503" w:name="_Toc37268315"/>
      <w:bookmarkStart w:id="504" w:name="_Toc37268409"/>
      <w:bookmarkStart w:id="505" w:name="_Toc45879619"/>
      <w:bookmarkStart w:id="506" w:name="_Toc49507528"/>
      <w:bookmarkStart w:id="507" w:name="_Toc37139311"/>
      <w:bookmarkStart w:id="508" w:name="_Toc53219016"/>
      <w:bookmarkStart w:id="509" w:name="_Toc53219723"/>
      <w:bookmarkStart w:id="510" w:name="_Toc53220166"/>
      <w:bookmarkStart w:id="511" w:name="_Toc61184222"/>
      <w:bookmarkStart w:id="512" w:name="_Toc74643051"/>
      <w:bookmarkStart w:id="513" w:name="_Toc76541669"/>
      <w:bookmarkStart w:id="514" w:name="_Toc76541754"/>
      <w:bookmarkStart w:id="515" w:name="_Toc82447362"/>
      <w:bookmarkStart w:id="516" w:name="_Toc114143264"/>
      <w:bookmarkStart w:id="517" w:name="_Toc130399667"/>
      <w:r w:rsidRPr="00B558CC">
        <w:t>8.2.2.1</w:t>
      </w:r>
      <w:r w:rsidRPr="00B558CC">
        <w:rPr>
          <w:rFonts w:eastAsia="SimSun" w:hint="eastAsia"/>
          <w:lang w:val="en-US" w:eastAsia="zh-CN"/>
        </w:rPr>
        <w:tab/>
      </w:r>
      <w:r w:rsidRPr="00B558CC">
        <w:t>Definition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518" w:name="_Toc45879620"/>
      <w:bookmarkStart w:id="519" w:name="_Toc20994265"/>
      <w:bookmarkStart w:id="520" w:name="_Toc37139312"/>
      <w:bookmarkStart w:id="521" w:name="_Toc29812124"/>
      <w:bookmarkStart w:id="522" w:name="_Toc37268410"/>
      <w:bookmarkStart w:id="523" w:name="_Toc37268316"/>
      <w:bookmarkStart w:id="524" w:name="_Toc49507529"/>
      <w:bookmarkStart w:id="525" w:name="_Toc53219017"/>
      <w:bookmarkStart w:id="526" w:name="_Toc53219724"/>
      <w:bookmarkStart w:id="527" w:name="_Toc53220167"/>
      <w:bookmarkStart w:id="528" w:name="_Toc61184223"/>
      <w:bookmarkStart w:id="529" w:name="_Toc74643052"/>
      <w:bookmarkStart w:id="530" w:name="_Toc76541670"/>
      <w:bookmarkStart w:id="531" w:name="_Toc76541755"/>
      <w:bookmarkStart w:id="532" w:name="_Toc82447363"/>
      <w:bookmarkStart w:id="533" w:name="_Toc114143265"/>
      <w:bookmarkStart w:id="534" w:name="_Toc130399668"/>
      <w:r w:rsidRPr="00B558CC">
        <w:t>8.2.2.2</w:t>
      </w:r>
      <w:r w:rsidRPr="00B558CC">
        <w:tab/>
        <w:t>Test method</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535" w:name="_Toc37268317"/>
      <w:bookmarkStart w:id="536" w:name="_Toc29812125"/>
      <w:bookmarkStart w:id="537" w:name="_Toc45879621"/>
      <w:bookmarkStart w:id="538" w:name="_Toc37268411"/>
      <w:bookmarkStart w:id="539" w:name="_Toc37139313"/>
      <w:bookmarkStart w:id="540" w:name="_Toc20994266"/>
      <w:bookmarkStart w:id="541" w:name="_Toc49507530"/>
      <w:bookmarkStart w:id="542" w:name="_Toc53219018"/>
      <w:bookmarkStart w:id="543" w:name="_Toc53219725"/>
      <w:bookmarkStart w:id="544" w:name="_Toc53220168"/>
      <w:bookmarkStart w:id="545" w:name="_Toc61184224"/>
      <w:bookmarkStart w:id="546" w:name="_Toc74643053"/>
      <w:bookmarkStart w:id="547" w:name="_Toc76541671"/>
      <w:bookmarkStart w:id="548" w:name="_Toc76541756"/>
      <w:bookmarkStart w:id="549" w:name="_Toc82447364"/>
      <w:bookmarkStart w:id="550" w:name="_Toc114143266"/>
      <w:bookmarkStart w:id="551" w:name="_Toc130399669"/>
      <w:r w:rsidRPr="00B558CC">
        <w:t>8.2.2.3</w:t>
      </w:r>
      <w:r w:rsidRPr="00B558CC">
        <w:tab/>
        <w:t>Limits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552" w:name="_Toc47081158"/>
      <w:bookmarkStart w:id="553" w:name="_Toc49507531"/>
      <w:bookmarkStart w:id="554" w:name="_Toc53219019"/>
      <w:bookmarkStart w:id="555" w:name="_Toc53219726"/>
      <w:bookmarkStart w:id="556" w:name="_Toc53220169"/>
      <w:bookmarkStart w:id="557" w:name="_Toc61184225"/>
      <w:bookmarkStart w:id="558" w:name="_Toc74643054"/>
      <w:bookmarkStart w:id="559" w:name="_Toc76541672"/>
      <w:bookmarkStart w:id="560" w:name="_Toc76541757"/>
      <w:bookmarkStart w:id="561" w:name="_Toc82447365"/>
      <w:bookmarkStart w:id="562" w:name="_Toc114143267"/>
      <w:bookmarkStart w:id="563" w:name="_Toc130399670"/>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552"/>
      <w:bookmarkEnd w:id="553"/>
      <w:bookmarkEnd w:id="554"/>
      <w:bookmarkEnd w:id="555"/>
      <w:bookmarkEnd w:id="556"/>
      <w:bookmarkEnd w:id="557"/>
      <w:bookmarkEnd w:id="558"/>
      <w:bookmarkEnd w:id="559"/>
      <w:bookmarkEnd w:id="560"/>
      <w:bookmarkEnd w:id="561"/>
      <w:bookmarkEnd w:id="562"/>
      <w:bookmarkEnd w:id="563"/>
    </w:p>
    <w:p w14:paraId="78FD7EC9" w14:textId="77777777" w:rsidR="00B558CC" w:rsidRPr="00B558CC" w:rsidRDefault="00B558CC" w:rsidP="00587C75">
      <w:pPr>
        <w:rPr>
          <w:i/>
        </w:rPr>
      </w:pPr>
      <w:r w:rsidRPr="00B558CC">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t>clause</w:t>
      </w:r>
      <w:r w:rsidRPr="00B558CC">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564" w:name="_Toc37139315"/>
      <w:bookmarkStart w:id="565" w:name="_Toc29812127"/>
      <w:bookmarkStart w:id="566" w:name="_Toc37268319"/>
      <w:bookmarkStart w:id="567" w:name="_Toc37268413"/>
      <w:bookmarkStart w:id="568" w:name="_Toc45879623"/>
      <w:bookmarkStart w:id="569" w:name="_Toc20994268"/>
      <w:bookmarkStart w:id="570" w:name="_Toc49507532"/>
      <w:bookmarkStart w:id="571" w:name="_Toc53219020"/>
      <w:bookmarkStart w:id="572" w:name="_Toc53219727"/>
      <w:bookmarkStart w:id="573" w:name="_Toc53220170"/>
      <w:bookmarkStart w:id="574" w:name="_Toc61184226"/>
      <w:bookmarkStart w:id="575" w:name="_Toc74643055"/>
      <w:bookmarkStart w:id="576" w:name="_Toc76541673"/>
      <w:bookmarkStart w:id="577" w:name="_Toc76541758"/>
      <w:bookmarkStart w:id="578" w:name="_Toc82447366"/>
      <w:bookmarkStart w:id="579" w:name="_Toc114143268"/>
      <w:bookmarkStart w:id="580" w:name="_Toc130399671"/>
      <w:r w:rsidRPr="00B558CC">
        <w:lastRenderedPageBreak/>
        <w:t>8.3.1</w:t>
      </w:r>
      <w:r w:rsidRPr="00B558CC">
        <w:rPr>
          <w:rFonts w:eastAsia="SimSun" w:hint="eastAsia"/>
          <w:lang w:val="en-US" w:eastAsia="zh-CN"/>
        </w:rPr>
        <w:tab/>
      </w:r>
      <w:r w:rsidRPr="00B558CC">
        <w:t>Definition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581" w:name="_Toc20994269"/>
      <w:bookmarkStart w:id="582" w:name="_Toc29812128"/>
      <w:bookmarkStart w:id="583" w:name="_Toc37268414"/>
      <w:bookmarkStart w:id="584" w:name="_Toc37268320"/>
      <w:bookmarkStart w:id="585" w:name="_Toc45879624"/>
      <w:bookmarkStart w:id="586" w:name="_Toc37139316"/>
      <w:bookmarkStart w:id="587" w:name="_Toc49507533"/>
      <w:bookmarkStart w:id="588" w:name="_Toc53219021"/>
      <w:bookmarkStart w:id="589" w:name="_Toc53219728"/>
      <w:bookmarkStart w:id="590" w:name="_Toc53220171"/>
      <w:bookmarkStart w:id="591" w:name="_Toc61184227"/>
      <w:bookmarkStart w:id="592" w:name="_Toc74643056"/>
      <w:bookmarkStart w:id="593" w:name="_Toc76541674"/>
      <w:bookmarkStart w:id="594" w:name="_Toc76541759"/>
      <w:bookmarkStart w:id="595" w:name="_Toc82447367"/>
      <w:bookmarkStart w:id="596" w:name="_Toc114143269"/>
      <w:bookmarkStart w:id="597" w:name="_Toc130399672"/>
      <w:r w:rsidRPr="00B558CC">
        <w:t>8.3.2</w:t>
      </w:r>
      <w:r w:rsidRPr="00B558CC">
        <w:tab/>
        <w:t>Test method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598" w:name="_Toc45879625"/>
      <w:bookmarkStart w:id="599" w:name="_Toc37268415"/>
      <w:bookmarkStart w:id="600" w:name="_Toc29812129"/>
      <w:bookmarkStart w:id="601" w:name="_Toc37139317"/>
      <w:bookmarkStart w:id="602" w:name="_Toc37268321"/>
      <w:bookmarkStart w:id="603" w:name="_Toc20994270"/>
      <w:bookmarkStart w:id="604" w:name="_Toc49507534"/>
      <w:bookmarkStart w:id="605" w:name="_Toc53219022"/>
      <w:bookmarkStart w:id="606" w:name="_Toc53219729"/>
      <w:bookmarkStart w:id="607" w:name="_Toc53220172"/>
      <w:bookmarkStart w:id="608" w:name="_Toc61184228"/>
      <w:bookmarkStart w:id="609" w:name="_Toc74643057"/>
      <w:bookmarkStart w:id="610" w:name="_Toc76541675"/>
      <w:bookmarkStart w:id="611" w:name="_Toc76541760"/>
      <w:bookmarkStart w:id="612" w:name="_Toc82447368"/>
      <w:bookmarkStart w:id="613" w:name="_Toc114143270"/>
      <w:bookmarkStart w:id="614" w:name="_Toc130399673"/>
      <w:r w:rsidRPr="00B558CC">
        <w:t>8.3.3</w:t>
      </w:r>
      <w:r w:rsidRPr="00B558CC">
        <w:tab/>
        <w:t>Limits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615" w:name="_Toc47081159"/>
      <w:bookmarkStart w:id="616" w:name="_Toc49507535"/>
      <w:bookmarkStart w:id="617" w:name="_Toc53219023"/>
      <w:bookmarkStart w:id="618" w:name="_Toc53219730"/>
      <w:bookmarkStart w:id="619" w:name="_Toc53220173"/>
      <w:bookmarkStart w:id="620" w:name="_Toc61184229"/>
      <w:bookmarkStart w:id="621" w:name="_Toc74643058"/>
      <w:bookmarkStart w:id="622" w:name="_Toc76541676"/>
      <w:bookmarkStart w:id="623" w:name="_Toc76541761"/>
      <w:bookmarkStart w:id="624" w:name="_Toc82447369"/>
      <w:bookmarkStart w:id="625" w:name="_Toc114143271"/>
      <w:bookmarkStart w:id="626" w:name="_Toc130399674"/>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615"/>
      <w:bookmarkEnd w:id="616"/>
      <w:bookmarkEnd w:id="617"/>
      <w:bookmarkEnd w:id="618"/>
      <w:bookmarkEnd w:id="619"/>
      <w:bookmarkEnd w:id="620"/>
      <w:bookmarkEnd w:id="621"/>
      <w:bookmarkEnd w:id="622"/>
      <w:bookmarkEnd w:id="623"/>
      <w:bookmarkEnd w:id="624"/>
      <w:bookmarkEnd w:id="625"/>
      <w:bookmarkEnd w:id="626"/>
    </w:p>
    <w:p w14:paraId="78FD7ED6" w14:textId="77777777" w:rsidR="00B558CC" w:rsidRPr="00B558CC" w:rsidRDefault="00B558CC" w:rsidP="00587C75">
      <w:r w:rsidRPr="00B558CC">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627" w:name="_Toc20994272"/>
      <w:bookmarkStart w:id="628" w:name="_Toc45879627"/>
      <w:bookmarkStart w:id="629" w:name="_Toc37268417"/>
      <w:bookmarkStart w:id="630" w:name="_Toc29812131"/>
      <w:bookmarkStart w:id="631" w:name="_Toc37268323"/>
      <w:bookmarkStart w:id="632" w:name="_Toc37139319"/>
      <w:bookmarkStart w:id="633" w:name="_Toc49507536"/>
      <w:bookmarkStart w:id="634" w:name="_Toc53219024"/>
      <w:bookmarkStart w:id="635" w:name="_Toc53219731"/>
      <w:bookmarkStart w:id="636" w:name="_Toc53220174"/>
      <w:bookmarkStart w:id="637" w:name="_Toc61184230"/>
      <w:bookmarkStart w:id="638" w:name="_Toc74643059"/>
      <w:bookmarkStart w:id="639" w:name="_Toc76541677"/>
      <w:bookmarkStart w:id="640" w:name="_Toc76541762"/>
      <w:bookmarkStart w:id="641" w:name="_Toc82447370"/>
      <w:bookmarkStart w:id="642" w:name="_Toc114143272"/>
      <w:bookmarkStart w:id="643" w:name="_Toc130399675"/>
      <w:r w:rsidRPr="00B558CC">
        <w:t>8.4.1</w:t>
      </w:r>
      <w:r w:rsidRPr="00B558CC">
        <w:tab/>
        <w:t>Definition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644" w:name="_Toc37268418"/>
      <w:bookmarkStart w:id="645" w:name="_Toc37139320"/>
      <w:bookmarkStart w:id="646" w:name="_Toc29812132"/>
      <w:bookmarkStart w:id="647" w:name="_Toc45879628"/>
      <w:bookmarkStart w:id="648" w:name="_Toc20994273"/>
      <w:bookmarkStart w:id="649" w:name="_Toc37268324"/>
      <w:bookmarkStart w:id="650" w:name="_Toc49507537"/>
      <w:bookmarkStart w:id="651" w:name="_Toc53219025"/>
      <w:bookmarkStart w:id="652" w:name="_Toc53219732"/>
      <w:bookmarkStart w:id="653" w:name="_Toc53220175"/>
      <w:bookmarkStart w:id="654" w:name="_Toc61184231"/>
      <w:bookmarkStart w:id="655" w:name="_Toc74643060"/>
      <w:bookmarkStart w:id="656" w:name="_Toc76541678"/>
      <w:bookmarkStart w:id="657" w:name="_Toc76541763"/>
      <w:bookmarkStart w:id="658" w:name="_Toc82447371"/>
      <w:bookmarkStart w:id="659" w:name="_Toc114143273"/>
      <w:bookmarkStart w:id="660" w:name="_Toc130399676"/>
      <w:r w:rsidRPr="00B558CC">
        <w:t>8.4.2</w:t>
      </w:r>
      <w:r w:rsidRPr="00B558CC">
        <w:tab/>
        <w:t>Test method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661" w:name="_Toc37268325"/>
      <w:bookmarkStart w:id="662" w:name="_Toc45879629"/>
      <w:bookmarkStart w:id="663" w:name="_Toc20994274"/>
      <w:bookmarkStart w:id="664" w:name="_Toc37268419"/>
      <w:bookmarkStart w:id="665" w:name="_Toc37139321"/>
      <w:bookmarkStart w:id="666" w:name="_Toc29812133"/>
      <w:bookmarkStart w:id="667" w:name="_Toc49507538"/>
      <w:bookmarkStart w:id="668" w:name="_Toc53219026"/>
      <w:bookmarkStart w:id="669" w:name="_Toc53219733"/>
      <w:bookmarkStart w:id="670" w:name="_Toc53220176"/>
      <w:bookmarkStart w:id="671" w:name="_Toc61184232"/>
      <w:bookmarkStart w:id="672" w:name="_Toc74643061"/>
      <w:bookmarkStart w:id="673" w:name="_Toc76541679"/>
      <w:bookmarkStart w:id="674" w:name="_Toc76541764"/>
      <w:bookmarkStart w:id="675" w:name="_Toc82447372"/>
      <w:bookmarkStart w:id="676" w:name="_Toc114143274"/>
      <w:bookmarkStart w:id="677" w:name="_Toc130399677"/>
      <w:r w:rsidRPr="00B558CC">
        <w:t>8.4.3</w:t>
      </w:r>
      <w:r w:rsidRPr="00B558CC">
        <w:tab/>
        <w:t>Limits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678" w:name="_Toc49507539"/>
      <w:bookmarkStart w:id="679" w:name="_Toc47081160"/>
      <w:bookmarkStart w:id="680" w:name="_Toc53219027"/>
      <w:bookmarkStart w:id="681" w:name="_Toc53219734"/>
      <w:bookmarkStart w:id="682" w:name="_Toc53220177"/>
      <w:bookmarkStart w:id="683" w:name="_Toc61184233"/>
      <w:bookmarkStart w:id="684" w:name="_Toc74643062"/>
      <w:bookmarkStart w:id="685" w:name="_Toc76541680"/>
      <w:bookmarkStart w:id="686" w:name="_Toc76541765"/>
      <w:bookmarkStart w:id="687" w:name="_Toc82447373"/>
      <w:bookmarkStart w:id="688" w:name="_Toc114143275"/>
      <w:bookmarkStart w:id="689" w:name="_Toc130399678"/>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678"/>
      <w:bookmarkEnd w:id="679"/>
      <w:bookmarkEnd w:id="680"/>
      <w:bookmarkEnd w:id="681"/>
      <w:bookmarkEnd w:id="682"/>
      <w:bookmarkEnd w:id="683"/>
      <w:bookmarkEnd w:id="684"/>
      <w:bookmarkEnd w:id="685"/>
      <w:bookmarkEnd w:id="686"/>
      <w:bookmarkEnd w:id="687"/>
      <w:bookmarkEnd w:id="688"/>
      <w:bookmarkEnd w:id="689"/>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690" w:name="_Toc37268327"/>
      <w:bookmarkStart w:id="691" w:name="_Toc29812135"/>
      <w:bookmarkStart w:id="692" w:name="_Toc37139323"/>
      <w:bookmarkStart w:id="693" w:name="_Toc20994276"/>
      <w:bookmarkStart w:id="694" w:name="_Toc45879631"/>
      <w:bookmarkStart w:id="695" w:name="_Toc37268421"/>
      <w:bookmarkStart w:id="696" w:name="_Toc49507540"/>
      <w:bookmarkStart w:id="697" w:name="_Toc53219028"/>
      <w:bookmarkStart w:id="698" w:name="_Toc53219735"/>
      <w:bookmarkStart w:id="699" w:name="_Toc53220178"/>
      <w:bookmarkStart w:id="700" w:name="_Toc61184234"/>
      <w:bookmarkStart w:id="701" w:name="_Toc74643063"/>
      <w:bookmarkStart w:id="702" w:name="_Toc76541681"/>
      <w:bookmarkStart w:id="703" w:name="_Toc76541766"/>
      <w:bookmarkStart w:id="704" w:name="_Toc82447374"/>
      <w:bookmarkStart w:id="705" w:name="_Toc114143276"/>
      <w:bookmarkStart w:id="706" w:name="_Toc130399679"/>
      <w:r w:rsidRPr="00B558CC">
        <w:t>8.</w:t>
      </w:r>
      <w:r w:rsidRPr="00B558CC">
        <w:rPr>
          <w:rFonts w:hint="eastAsia"/>
        </w:rPr>
        <w:t>5</w:t>
      </w:r>
      <w:r w:rsidRPr="00B558CC">
        <w:t>.1</w:t>
      </w:r>
      <w:r w:rsidRPr="00B558CC">
        <w:tab/>
        <w:t>Definition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707" w:name="_Toc37139324"/>
      <w:bookmarkStart w:id="708" w:name="_Toc37268328"/>
      <w:bookmarkStart w:id="709" w:name="_Toc29812136"/>
      <w:bookmarkStart w:id="710" w:name="_Toc20994277"/>
      <w:bookmarkStart w:id="711" w:name="_Toc37268422"/>
      <w:bookmarkStart w:id="712" w:name="_Toc45879632"/>
      <w:bookmarkStart w:id="713" w:name="_Toc49507541"/>
      <w:bookmarkStart w:id="714" w:name="_Toc53219029"/>
      <w:bookmarkStart w:id="715" w:name="_Toc53219736"/>
      <w:bookmarkStart w:id="716" w:name="_Toc53220179"/>
      <w:bookmarkStart w:id="717" w:name="_Toc61184235"/>
      <w:bookmarkStart w:id="718" w:name="_Toc74643064"/>
      <w:bookmarkStart w:id="719" w:name="_Toc76541682"/>
      <w:bookmarkStart w:id="720" w:name="_Toc76541767"/>
      <w:bookmarkStart w:id="721" w:name="_Toc82447375"/>
      <w:bookmarkStart w:id="722" w:name="_Toc114143277"/>
      <w:bookmarkStart w:id="723" w:name="_Toc130399680"/>
      <w:r w:rsidRPr="00B558CC">
        <w:t>8.</w:t>
      </w:r>
      <w:r w:rsidRPr="00B558CC">
        <w:rPr>
          <w:rFonts w:hint="eastAsia"/>
        </w:rPr>
        <w:t>5</w:t>
      </w:r>
      <w:r w:rsidRPr="00B558CC">
        <w:t>.2</w:t>
      </w:r>
      <w:r w:rsidRPr="00B558CC">
        <w:tab/>
        <w:t>Test method</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724" w:name="_Toc29812137"/>
      <w:bookmarkStart w:id="725" w:name="_Toc20994278"/>
      <w:bookmarkStart w:id="726" w:name="_Toc37268329"/>
      <w:bookmarkStart w:id="727" w:name="_Toc37139325"/>
      <w:bookmarkStart w:id="728" w:name="_Toc37268423"/>
      <w:bookmarkStart w:id="729" w:name="_Toc45879633"/>
      <w:bookmarkStart w:id="730" w:name="_Toc49507542"/>
      <w:bookmarkStart w:id="731" w:name="_Toc53219030"/>
      <w:bookmarkStart w:id="732" w:name="_Toc53219737"/>
      <w:bookmarkStart w:id="733" w:name="_Toc53220180"/>
      <w:bookmarkStart w:id="734" w:name="_Toc61184236"/>
      <w:bookmarkStart w:id="735" w:name="_Toc74643065"/>
      <w:bookmarkStart w:id="736" w:name="_Toc76541683"/>
      <w:bookmarkStart w:id="737" w:name="_Toc76541768"/>
      <w:bookmarkStart w:id="738" w:name="_Toc82447376"/>
      <w:bookmarkStart w:id="739" w:name="_Toc114143278"/>
      <w:bookmarkStart w:id="740" w:name="_Toc130399681"/>
      <w:r w:rsidRPr="00B558CC">
        <w:t>8.</w:t>
      </w:r>
      <w:r w:rsidRPr="00B558CC">
        <w:rPr>
          <w:rFonts w:hint="eastAsia"/>
        </w:rPr>
        <w:t>5</w:t>
      </w:r>
      <w:r w:rsidRPr="00B558CC">
        <w:t>.3</w:t>
      </w:r>
      <w:r w:rsidRPr="00B558CC">
        <w:tab/>
        <w:t>Limits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741" w:name="_Toc49507543"/>
      <w:bookmarkStart w:id="742" w:name="_Toc47081161"/>
      <w:bookmarkStart w:id="743" w:name="_Toc53219031"/>
      <w:bookmarkStart w:id="744" w:name="_Toc53219738"/>
      <w:bookmarkStart w:id="745" w:name="_Toc53220181"/>
      <w:bookmarkStart w:id="746" w:name="_Toc61184237"/>
      <w:bookmarkStart w:id="747" w:name="_Toc74643066"/>
      <w:bookmarkStart w:id="748" w:name="_Toc76541684"/>
      <w:bookmarkStart w:id="749" w:name="_Toc76541769"/>
      <w:bookmarkStart w:id="750" w:name="_Toc82447377"/>
      <w:bookmarkStart w:id="751" w:name="_Toc114143279"/>
      <w:bookmarkStart w:id="752" w:name="_Toc130399682"/>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741"/>
      <w:bookmarkEnd w:id="742"/>
      <w:bookmarkEnd w:id="743"/>
      <w:bookmarkEnd w:id="744"/>
      <w:bookmarkEnd w:id="745"/>
      <w:bookmarkEnd w:id="746"/>
      <w:bookmarkEnd w:id="747"/>
      <w:bookmarkEnd w:id="748"/>
      <w:bookmarkEnd w:id="749"/>
      <w:bookmarkEnd w:id="750"/>
      <w:bookmarkEnd w:id="751"/>
      <w:bookmarkEnd w:id="752"/>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753" w:name="_Toc47081162"/>
      <w:bookmarkStart w:id="754" w:name="_Toc49507544"/>
      <w:bookmarkStart w:id="755" w:name="_Toc53219032"/>
      <w:bookmarkStart w:id="756" w:name="_Toc53219739"/>
      <w:bookmarkStart w:id="757" w:name="_Toc53220182"/>
      <w:bookmarkStart w:id="758" w:name="_Toc61184238"/>
      <w:bookmarkStart w:id="759" w:name="_Toc74643067"/>
      <w:bookmarkStart w:id="760" w:name="_Toc76541685"/>
      <w:bookmarkStart w:id="761" w:name="_Toc76541770"/>
      <w:bookmarkStart w:id="762" w:name="_Toc82447378"/>
      <w:bookmarkStart w:id="763" w:name="_Toc114143280"/>
      <w:bookmarkStart w:id="764" w:name="_Toc130399683"/>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753"/>
      <w:bookmarkEnd w:id="754"/>
      <w:bookmarkEnd w:id="755"/>
      <w:bookmarkEnd w:id="756"/>
      <w:bookmarkEnd w:id="757"/>
      <w:bookmarkEnd w:id="758"/>
      <w:bookmarkEnd w:id="759"/>
      <w:bookmarkEnd w:id="760"/>
      <w:bookmarkEnd w:id="761"/>
      <w:bookmarkEnd w:id="762"/>
      <w:bookmarkEnd w:id="763"/>
      <w:bookmarkEnd w:id="764"/>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765" w:name="_Toc47081163"/>
      <w:bookmarkStart w:id="766" w:name="_Toc49507545"/>
      <w:bookmarkStart w:id="767" w:name="_Toc53219033"/>
      <w:bookmarkStart w:id="768" w:name="_Toc53219740"/>
      <w:bookmarkStart w:id="769" w:name="_Toc53220183"/>
      <w:bookmarkStart w:id="770" w:name="_Toc61184239"/>
      <w:bookmarkStart w:id="771" w:name="_Toc74643068"/>
      <w:bookmarkStart w:id="772" w:name="_Toc76541686"/>
      <w:bookmarkStart w:id="773" w:name="_Toc76541771"/>
      <w:bookmarkStart w:id="774" w:name="_Toc82447379"/>
      <w:bookmarkStart w:id="775" w:name="_Toc114143281"/>
      <w:bookmarkStart w:id="776" w:name="_Toc130399684"/>
      <w:r w:rsidRPr="00B558CC">
        <w:rPr>
          <w:rFonts w:eastAsia="SimSun"/>
          <w:lang w:val="en-US" w:eastAsia="zh-CN"/>
        </w:rPr>
        <w:t>9</w:t>
      </w:r>
      <w:r w:rsidRPr="00B558CC">
        <w:tab/>
      </w:r>
      <w:r w:rsidRPr="00B558CC">
        <w:rPr>
          <w:rFonts w:eastAsia="SimSun"/>
          <w:lang w:val="en-US" w:eastAsia="zh-CN"/>
        </w:rPr>
        <w:t>Immunity</w:t>
      </w:r>
      <w:bookmarkEnd w:id="765"/>
      <w:bookmarkEnd w:id="766"/>
      <w:bookmarkEnd w:id="767"/>
      <w:bookmarkEnd w:id="768"/>
      <w:bookmarkEnd w:id="769"/>
      <w:bookmarkEnd w:id="770"/>
      <w:bookmarkEnd w:id="771"/>
      <w:bookmarkEnd w:id="772"/>
      <w:bookmarkEnd w:id="773"/>
      <w:bookmarkEnd w:id="774"/>
      <w:bookmarkEnd w:id="775"/>
      <w:bookmarkEnd w:id="776"/>
    </w:p>
    <w:p w14:paraId="78FD7EF5" w14:textId="77777777" w:rsidR="00B558CC" w:rsidRPr="00B558CC" w:rsidRDefault="00B558CC" w:rsidP="00B558CC">
      <w:pPr>
        <w:pStyle w:val="Heading2"/>
      </w:pPr>
      <w:bookmarkStart w:id="777" w:name="_Toc47081164"/>
      <w:bookmarkStart w:id="778" w:name="_Toc49507546"/>
      <w:bookmarkStart w:id="779" w:name="_Toc53219034"/>
      <w:bookmarkStart w:id="780" w:name="_Toc53219741"/>
      <w:bookmarkStart w:id="781" w:name="_Toc53220184"/>
      <w:bookmarkStart w:id="782" w:name="_Toc61184240"/>
      <w:bookmarkStart w:id="783" w:name="_Toc74643069"/>
      <w:bookmarkStart w:id="784" w:name="_Toc76541687"/>
      <w:bookmarkStart w:id="785" w:name="_Toc76541772"/>
      <w:bookmarkStart w:id="786" w:name="_Toc82447380"/>
      <w:bookmarkStart w:id="787" w:name="_Toc114143282"/>
      <w:bookmarkStart w:id="788" w:name="_Toc130399685"/>
      <w:r w:rsidRPr="00B558CC">
        <w:rPr>
          <w:rFonts w:eastAsia="SimSun"/>
          <w:lang w:val="en-US" w:eastAsia="zh-CN"/>
        </w:rPr>
        <w:t>9</w:t>
      </w:r>
      <w:r w:rsidRPr="00B558CC">
        <w:t>.1</w:t>
      </w:r>
      <w:r w:rsidRPr="00B558CC">
        <w:tab/>
        <w:t>Test configurations</w:t>
      </w:r>
      <w:bookmarkEnd w:id="777"/>
      <w:bookmarkEnd w:id="778"/>
      <w:bookmarkEnd w:id="779"/>
      <w:bookmarkEnd w:id="780"/>
      <w:bookmarkEnd w:id="781"/>
      <w:bookmarkEnd w:id="782"/>
      <w:bookmarkEnd w:id="783"/>
      <w:bookmarkEnd w:id="784"/>
      <w:bookmarkEnd w:id="785"/>
      <w:bookmarkEnd w:id="786"/>
      <w:bookmarkEnd w:id="787"/>
      <w:bookmarkEnd w:id="788"/>
    </w:p>
    <w:p w14:paraId="78FD7EF6" w14:textId="77777777" w:rsidR="00EE5FAA" w:rsidRDefault="00EE5FAA" w:rsidP="00EE5FAA">
      <w:pPr>
        <w:rPr>
          <w:rFonts w:cs="v4.2.0"/>
        </w:rPr>
      </w:pPr>
      <w:bookmarkStart w:id="789" w:name="_Toc47081165"/>
      <w:bookmarkStart w:id="790" w:name="_Toc49507547"/>
      <w:bookmarkStart w:id="791" w:name="_Toc53219035"/>
      <w:bookmarkStart w:id="792" w:name="_Toc53219742"/>
      <w:bookmarkStart w:id="793"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794" w:name="_Toc61184241"/>
      <w:bookmarkStart w:id="795" w:name="_Toc74643070"/>
      <w:bookmarkStart w:id="796" w:name="_Toc76541688"/>
      <w:bookmarkStart w:id="797" w:name="_Toc76541773"/>
      <w:bookmarkStart w:id="798" w:name="_Toc82447381"/>
      <w:bookmarkStart w:id="799" w:name="_Toc114143283"/>
      <w:bookmarkStart w:id="800" w:name="_Toc130399686"/>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789"/>
      <w:bookmarkEnd w:id="790"/>
      <w:bookmarkEnd w:id="791"/>
      <w:bookmarkEnd w:id="792"/>
      <w:bookmarkEnd w:id="793"/>
      <w:bookmarkEnd w:id="794"/>
      <w:bookmarkEnd w:id="795"/>
      <w:bookmarkEnd w:id="796"/>
      <w:bookmarkEnd w:id="797"/>
      <w:bookmarkEnd w:id="798"/>
      <w:bookmarkEnd w:id="799"/>
      <w:bookmarkEnd w:id="800"/>
    </w:p>
    <w:p w14:paraId="78FD7F03" w14:textId="77777777" w:rsidR="00B558CC" w:rsidRPr="00B558CC" w:rsidRDefault="00B558CC" w:rsidP="00587C75">
      <w:pPr>
        <w:rPr>
          <w:i/>
        </w:rPr>
      </w:pPr>
      <w:bookmarkStart w:id="801" w:name="_Toc478463327"/>
      <w:r w:rsidRPr="00B558CC">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802" w:name="_Toc37139336"/>
      <w:bookmarkStart w:id="803" w:name="_Toc29812148"/>
      <w:bookmarkStart w:id="804" w:name="_Toc37268434"/>
      <w:bookmarkStart w:id="805" w:name="_Toc20994289"/>
      <w:bookmarkStart w:id="806" w:name="_Toc37268340"/>
      <w:bookmarkStart w:id="807" w:name="_Toc49507548"/>
      <w:bookmarkStart w:id="808" w:name="_Toc53219036"/>
      <w:bookmarkStart w:id="809" w:name="_Toc53219743"/>
      <w:bookmarkStart w:id="810" w:name="_Toc53220186"/>
      <w:bookmarkStart w:id="811" w:name="_Toc61184242"/>
      <w:bookmarkStart w:id="812" w:name="_Toc74643071"/>
      <w:bookmarkStart w:id="813" w:name="_Toc76541689"/>
      <w:bookmarkStart w:id="814" w:name="_Toc76541774"/>
      <w:bookmarkStart w:id="815" w:name="_Toc82447382"/>
      <w:bookmarkStart w:id="816" w:name="_Toc114143284"/>
      <w:bookmarkStart w:id="817" w:name="_Toc130399687"/>
      <w:r w:rsidRPr="00B558CC">
        <w:t>9.2.1</w:t>
      </w:r>
      <w:r w:rsidRPr="00B558CC">
        <w:tab/>
        <w:t>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818" w:name="_Toc20994290"/>
      <w:bookmarkStart w:id="819" w:name="_Toc37268435"/>
      <w:bookmarkStart w:id="820" w:name="_Toc37268341"/>
      <w:bookmarkStart w:id="821" w:name="_Toc37139337"/>
      <w:bookmarkStart w:id="822" w:name="_Toc29812149"/>
      <w:bookmarkStart w:id="823" w:name="_Toc49507549"/>
      <w:bookmarkStart w:id="824" w:name="_Toc53219037"/>
      <w:bookmarkStart w:id="825" w:name="_Toc53219744"/>
      <w:bookmarkStart w:id="826" w:name="_Toc53220187"/>
      <w:bookmarkStart w:id="827" w:name="_Toc61184243"/>
      <w:bookmarkStart w:id="828" w:name="_Toc74643072"/>
      <w:bookmarkStart w:id="829" w:name="_Toc76541690"/>
      <w:bookmarkStart w:id="830" w:name="_Toc76541775"/>
      <w:bookmarkStart w:id="831" w:name="_Toc82447383"/>
      <w:bookmarkStart w:id="832" w:name="_Toc114143285"/>
      <w:bookmarkStart w:id="833" w:name="_Toc130399688"/>
      <w:r w:rsidRPr="00B558CC">
        <w:t>9.2.2</w:t>
      </w:r>
      <w:r w:rsidRPr="00B558CC">
        <w:tab/>
        <w:t>Test method and level</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78FD7F07" w14:textId="5F5AA1B1" w:rsidR="00B558CC" w:rsidRPr="00B558CC" w:rsidRDefault="00587C75"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CED5EEC" w:rsidR="00B558CC" w:rsidRPr="00B558CC" w:rsidRDefault="00587C75" w:rsidP="00B558CC">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834" w:name="_Toc20994291"/>
      <w:bookmarkStart w:id="835" w:name="_Toc29812150"/>
      <w:bookmarkStart w:id="836" w:name="_Toc37268436"/>
      <w:bookmarkStart w:id="837" w:name="_Toc37268342"/>
      <w:bookmarkStart w:id="838" w:name="_Toc37139338"/>
      <w:bookmarkStart w:id="839" w:name="_Toc49507550"/>
      <w:bookmarkStart w:id="840" w:name="_Toc53219038"/>
      <w:bookmarkStart w:id="841" w:name="_Toc53219745"/>
      <w:bookmarkStart w:id="842" w:name="_Toc53220188"/>
      <w:bookmarkStart w:id="843"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7DC5FD58" w:rsidR="00680588" w:rsidRDefault="00587C75" w:rsidP="00680588">
      <w:pPr>
        <w:pStyle w:val="B1"/>
      </w:pPr>
      <w:bookmarkStart w:id="844" w:name="_Toc76541691"/>
      <w:bookmarkStart w:id="845" w:name="_Toc74643073"/>
      <w:bookmarkStart w:id="846"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587C75"/>
    <w:p w14:paraId="78FD7F0F" w14:textId="1536600B" w:rsidR="00B558CC" w:rsidRPr="00B558CC" w:rsidRDefault="00B558CC" w:rsidP="000D3573">
      <w:pPr>
        <w:pStyle w:val="Heading3"/>
      </w:pPr>
      <w:bookmarkStart w:id="847" w:name="_Toc82447384"/>
      <w:bookmarkStart w:id="848" w:name="_Toc114143286"/>
      <w:bookmarkStart w:id="849" w:name="_Toc130399689"/>
      <w:r w:rsidRPr="00B558CC">
        <w:t>9.2.3</w:t>
      </w:r>
      <w:r w:rsidRPr="00B558CC">
        <w:tab/>
        <w:t>Performance criteria</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850" w:name="_Toc47081166"/>
      <w:bookmarkStart w:id="851" w:name="_Toc49507551"/>
      <w:bookmarkStart w:id="852" w:name="_Toc53219039"/>
      <w:bookmarkStart w:id="853" w:name="_Toc53219746"/>
      <w:bookmarkStart w:id="854" w:name="_Toc53220189"/>
      <w:bookmarkStart w:id="855" w:name="_Toc61184245"/>
      <w:bookmarkStart w:id="856" w:name="_Toc74643074"/>
      <w:bookmarkStart w:id="857" w:name="_Toc76541692"/>
      <w:bookmarkStart w:id="858" w:name="_Toc76541777"/>
      <w:bookmarkStart w:id="859" w:name="_Toc82447385"/>
      <w:bookmarkStart w:id="860" w:name="_Toc114143287"/>
      <w:bookmarkStart w:id="861" w:name="_Toc130399690"/>
      <w:bookmarkEnd w:id="801"/>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850"/>
      <w:bookmarkEnd w:id="851"/>
      <w:bookmarkEnd w:id="852"/>
      <w:bookmarkEnd w:id="853"/>
      <w:bookmarkEnd w:id="854"/>
      <w:bookmarkEnd w:id="855"/>
      <w:bookmarkEnd w:id="856"/>
      <w:bookmarkEnd w:id="857"/>
      <w:bookmarkEnd w:id="858"/>
      <w:bookmarkEnd w:id="859"/>
      <w:bookmarkEnd w:id="860"/>
      <w:bookmarkEnd w:id="861"/>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862" w:name="_Toc37268438"/>
      <w:bookmarkStart w:id="863" w:name="_Toc20994293"/>
      <w:bookmarkStart w:id="864" w:name="_Toc37139340"/>
      <w:bookmarkStart w:id="865" w:name="_Toc37268344"/>
      <w:bookmarkStart w:id="866" w:name="_Toc29812152"/>
      <w:bookmarkStart w:id="867" w:name="_Toc49507552"/>
      <w:bookmarkStart w:id="868" w:name="_Toc53219040"/>
      <w:bookmarkStart w:id="869" w:name="_Toc53219747"/>
      <w:bookmarkStart w:id="870" w:name="_Toc53220190"/>
      <w:bookmarkStart w:id="871" w:name="_Toc61184246"/>
      <w:bookmarkStart w:id="872" w:name="_Toc74643075"/>
      <w:bookmarkStart w:id="873" w:name="_Toc76541693"/>
      <w:bookmarkStart w:id="874" w:name="_Toc76541778"/>
      <w:bookmarkStart w:id="875" w:name="_Toc82447386"/>
      <w:bookmarkStart w:id="876" w:name="_Toc114143288"/>
      <w:bookmarkStart w:id="877" w:name="_Toc130399691"/>
      <w:r w:rsidRPr="00B558CC">
        <w:t>9.3.1</w:t>
      </w:r>
      <w:r w:rsidRPr="00B558CC">
        <w:tab/>
        <w:t>Definition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878" w:name="_Toc20994294"/>
      <w:bookmarkStart w:id="879" w:name="_Toc37268439"/>
      <w:bookmarkStart w:id="880" w:name="_Toc37139341"/>
      <w:bookmarkStart w:id="881" w:name="_Toc29812153"/>
      <w:bookmarkStart w:id="882" w:name="_Toc49507553"/>
      <w:bookmarkStart w:id="883" w:name="_Toc37268345"/>
      <w:bookmarkStart w:id="884" w:name="_Toc53219041"/>
      <w:bookmarkStart w:id="885" w:name="_Toc53219748"/>
      <w:bookmarkStart w:id="886" w:name="_Toc53220191"/>
      <w:bookmarkStart w:id="887" w:name="_Toc61184247"/>
      <w:bookmarkStart w:id="888" w:name="_Toc74643076"/>
      <w:bookmarkStart w:id="889" w:name="_Toc76541694"/>
      <w:bookmarkStart w:id="890" w:name="_Toc76541779"/>
      <w:bookmarkStart w:id="891" w:name="_Toc82447387"/>
      <w:bookmarkStart w:id="892" w:name="_Toc114143289"/>
      <w:bookmarkStart w:id="893" w:name="_Toc130399692"/>
      <w:r w:rsidRPr="00B558CC">
        <w:lastRenderedPageBreak/>
        <w:t>9.3.2</w:t>
      </w:r>
      <w:r w:rsidRPr="00B558CC">
        <w:tab/>
        <w:t>Test method and level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894" w:name="_Toc37268440"/>
      <w:bookmarkStart w:id="895" w:name="_Toc37268346"/>
      <w:bookmarkStart w:id="896" w:name="_Toc37139342"/>
      <w:bookmarkStart w:id="897" w:name="_Toc20994295"/>
      <w:bookmarkStart w:id="898" w:name="_Toc29812154"/>
      <w:bookmarkStart w:id="899" w:name="_Toc49507554"/>
      <w:bookmarkStart w:id="900" w:name="_Toc53219042"/>
      <w:bookmarkStart w:id="901" w:name="_Toc53219749"/>
      <w:bookmarkStart w:id="902" w:name="_Toc53220192"/>
      <w:bookmarkStart w:id="903" w:name="_Toc61184248"/>
      <w:bookmarkStart w:id="904" w:name="_Toc74643077"/>
      <w:bookmarkStart w:id="905" w:name="_Toc76541695"/>
      <w:bookmarkStart w:id="906" w:name="_Toc76541780"/>
      <w:bookmarkStart w:id="907" w:name="_Toc82447388"/>
      <w:bookmarkStart w:id="908" w:name="_Toc114143290"/>
      <w:bookmarkStart w:id="909" w:name="_Toc130399693"/>
      <w:r w:rsidRPr="00B558CC">
        <w:t>9.3.3</w:t>
      </w:r>
      <w:r w:rsidRPr="00B558CC">
        <w:tab/>
        <w:t>Performance criteria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910" w:name="_Toc49507555"/>
      <w:bookmarkStart w:id="911" w:name="_Toc47081167"/>
      <w:bookmarkStart w:id="912" w:name="_Toc53219043"/>
      <w:bookmarkStart w:id="913" w:name="_Toc53219750"/>
      <w:bookmarkStart w:id="914" w:name="_Toc53220193"/>
      <w:bookmarkStart w:id="915" w:name="_Toc61184249"/>
      <w:bookmarkStart w:id="916" w:name="_Toc74643078"/>
      <w:bookmarkStart w:id="917" w:name="_Toc76541696"/>
      <w:bookmarkStart w:id="918" w:name="_Toc76541781"/>
      <w:bookmarkStart w:id="919" w:name="_Toc82447389"/>
      <w:bookmarkStart w:id="920" w:name="_Toc114143291"/>
      <w:bookmarkStart w:id="921" w:name="_Toc130399694"/>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910"/>
      <w:bookmarkEnd w:id="911"/>
      <w:bookmarkEnd w:id="912"/>
      <w:bookmarkEnd w:id="913"/>
      <w:bookmarkEnd w:id="914"/>
      <w:bookmarkEnd w:id="915"/>
      <w:bookmarkEnd w:id="916"/>
      <w:bookmarkEnd w:id="917"/>
      <w:bookmarkEnd w:id="918"/>
      <w:bookmarkEnd w:id="919"/>
      <w:bookmarkEnd w:id="920"/>
      <w:bookmarkEnd w:id="921"/>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922" w:name="_Toc37268348"/>
      <w:bookmarkStart w:id="923" w:name="_Toc37268442"/>
      <w:bookmarkStart w:id="924" w:name="_Toc37139344"/>
      <w:bookmarkStart w:id="925" w:name="_Toc29812156"/>
      <w:bookmarkStart w:id="926" w:name="_Toc20994297"/>
      <w:bookmarkStart w:id="927" w:name="_Toc49507556"/>
      <w:bookmarkStart w:id="928" w:name="_Toc53219044"/>
      <w:bookmarkStart w:id="929" w:name="_Toc53219751"/>
      <w:bookmarkStart w:id="930" w:name="_Toc53220194"/>
      <w:bookmarkStart w:id="931" w:name="_Toc61184250"/>
      <w:bookmarkStart w:id="932" w:name="_Toc74643079"/>
      <w:bookmarkStart w:id="933" w:name="_Toc76541697"/>
      <w:bookmarkStart w:id="934" w:name="_Toc76541782"/>
      <w:bookmarkStart w:id="935" w:name="_Toc82447390"/>
      <w:bookmarkStart w:id="936" w:name="_Toc114143292"/>
      <w:bookmarkStart w:id="937" w:name="_Toc130399695"/>
      <w:r w:rsidRPr="00B558CC">
        <w:t>9.4.1</w:t>
      </w:r>
      <w:r w:rsidRPr="00B558CC">
        <w:tab/>
        <w:t>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938" w:name="_Toc20994298"/>
      <w:bookmarkStart w:id="939" w:name="_Toc29812157"/>
      <w:bookmarkStart w:id="940" w:name="_Toc37268443"/>
      <w:bookmarkStart w:id="941" w:name="_Toc37268349"/>
      <w:bookmarkStart w:id="942" w:name="_Toc37139345"/>
      <w:bookmarkStart w:id="943" w:name="_Toc49507557"/>
      <w:bookmarkStart w:id="944" w:name="_Toc53219045"/>
      <w:bookmarkStart w:id="945" w:name="_Toc53219752"/>
      <w:bookmarkStart w:id="946" w:name="_Toc53220195"/>
      <w:bookmarkStart w:id="947" w:name="_Toc61184251"/>
      <w:bookmarkStart w:id="948" w:name="_Toc74643080"/>
      <w:bookmarkStart w:id="949" w:name="_Toc76541698"/>
      <w:bookmarkStart w:id="950" w:name="_Toc76541783"/>
      <w:bookmarkStart w:id="951" w:name="_Toc82447391"/>
      <w:bookmarkStart w:id="952" w:name="_Toc114143293"/>
      <w:bookmarkStart w:id="953" w:name="_Toc130399696"/>
      <w:r w:rsidRPr="00B558CC">
        <w:t>9.4.2</w:t>
      </w:r>
      <w:r w:rsidRPr="00B558CC">
        <w:tab/>
        <w:t>Test method and level</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954" w:name="_Toc37268444"/>
      <w:bookmarkStart w:id="955" w:name="_Toc37139346"/>
      <w:bookmarkStart w:id="956" w:name="_Toc29812158"/>
      <w:bookmarkStart w:id="957" w:name="_Toc20994299"/>
      <w:bookmarkStart w:id="958" w:name="_Toc37268350"/>
      <w:bookmarkStart w:id="959" w:name="_Toc49507558"/>
      <w:bookmarkStart w:id="960" w:name="_Toc53219046"/>
      <w:bookmarkStart w:id="961" w:name="_Toc53219753"/>
      <w:bookmarkStart w:id="962" w:name="_Toc53220196"/>
      <w:bookmarkStart w:id="963" w:name="_Toc61184252"/>
      <w:bookmarkStart w:id="964" w:name="_Toc74643081"/>
      <w:bookmarkStart w:id="965" w:name="_Toc76541699"/>
      <w:bookmarkStart w:id="966" w:name="_Toc76541784"/>
      <w:bookmarkStart w:id="967" w:name="_Toc82447392"/>
      <w:bookmarkStart w:id="968" w:name="_Toc114143294"/>
      <w:bookmarkStart w:id="969" w:name="_Toc130399697"/>
      <w:r w:rsidRPr="00B558CC">
        <w:t>9.4.3</w:t>
      </w:r>
      <w:r w:rsidRPr="00B558CC">
        <w:tab/>
        <w:t>Performance criteria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970" w:name="_Toc47081168"/>
      <w:bookmarkStart w:id="971" w:name="_Toc49507559"/>
      <w:bookmarkStart w:id="972" w:name="_Toc53219047"/>
      <w:bookmarkStart w:id="973" w:name="_Toc53219754"/>
      <w:bookmarkStart w:id="974" w:name="_Toc53220197"/>
      <w:bookmarkStart w:id="975" w:name="_Toc61184253"/>
      <w:bookmarkStart w:id="976" w:name="_Toc74643082"/>
      <w:bookmarkStart w:id="977" w:name="_Toc76541700"/>
      <w:bookmarkStart w:id="978" w:name="_Toc76541785"/>
      <w:bookmarkStart w:id="979" w:name="_Toc82447393"/>
      <w:bookmarkStart w:id="980" w:name="_Toc114143295"/>
      <w:bookmarkStart w:id="981" w:name="_Toc130399698"/>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970"/>
      <w:bookmarkEnd w:id="971"/>
      <w:bookmarkEnd w:id="972"/>
      <w:bookmarkEnd w:id="973"/>
      <w:bookmarkEnd w:id="974"/>
      <w:bookmarkEnd w:id="975"/>
      <w:bookmarkEnd w:id="976"/>
      <w:bookmarkEnd w:id="977"/>
      <w:bookmarkEnd w:id="978"/>
      <w:bookmarkEnd w:id="979"/>
      <w:bookmarkEnd w:id="980"/>
      <w:bookmarkEnd w:id="981"/>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F95053E" w:rsidR="00B558CC" w:rsidRPr="00B558CC" w:rsidRDefault="00587C75"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982" w:name="_Toc20994301"/>
      <w:bookmarkStart w:id="983" w:name="_Toc29812160"/>
      <w:bookmarkStart w:id="984" w:name="_Toc37139348"/>
      <w:bookmarkStart w:id="985" w:name="_Toc37268446"/>
      <w:bookmarkStart w:id="986" w:name="_Toc37268352"/>
      <w:bookmarkStart w:id="987" w:name="_Toc49507560"/>
      <w:bookmarkStart w:id="988" w:name="_Toc53219048"/>
      <w:bookmarkStart w:id="989" w:name="_Toc53219755"/>
      <w:bookmarkStart w:id="990" w:name="_Toc53220198"/>
      <w:bookmarkStart w:id="991" w:name="_Toc61184254"/>
      <w:bookmarkStart w:id="992" w:name="_Toc74643083"/>
      <w:bookmarkStart w:id="993" w:name="_Toc76541701"/>
      <w:bookmarkStart w:id="994" w:name="_Toc76541786"/>
      <w:bookmarkStart w:id="995" w:name="_Toc82447394"/>
      <w:bookmarkStart w:id="996" w:name="_Toc114143296"/>
      <w:bookmarkStart w:id="997" w:name="_Toc130399699"/>
      <w:r w:rsidRPr="00B558CC">
        <w:t>9.5.1</w:t>
      </w:r>
      <w:r w:rsidRPr="00B558CC">
        <w:tab/>
        <w:t>Definition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998" w:name="_Toc37139349"/>
      <w:bookmarkStart w:id="999" w:name="_Toc20994302"/>
      <w:bookmarkStart w:id="1000" w:name="_Toc37268447"/>
      <w:bookmarkStart w:id="1001" w:name="_Toc37268353"/>
      <w:bookmarkStart w:id="1002" w:name="_Toc29812161"/>
      <w:bookmarkStart w:id="1003" w:name="_Toc49507561"/>
      <w:bookmarkStart w:id="1004" w:name="_Toc53219049"/>
      <w:bookmarkStart w:id="1005" w:name="_Toc53219756"/>
      <w:bookmarkStart w:id="1006" w:name="_Toc53220199"/>
      <w:bookmarkStart w:id="1007" w:name="_Toc61184255"/>
      <w:bookmarkStart w:id="1008" w:name="_Toc74643084"/>
      <w:bookmarkStart w:id="1009" w:name="_Toc76541702"/>
      <w:bookmarkStart w:id="1010" w:name="_Toc76541787"/>
      <w:bookmarkStart w:id="1011" w:name="_Toc82447395"/>
      <w:bookmarkStart w:id="1012" w:name="_Toc114143297"/>
      <w:bookmarkStart w:id="1013" w:name="_Toc130399700"/>
      <w:r w:rsidRPr="00B558CC">
        <w:t>9.5.2</w:t>
      </w:r>
      <w:r w:rsidRPr="00B558CC">
        <w:tab/>
        <w:t>Test method and level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014" w:name="_Toc20994303"/>
      <w:bookmarkStart w:id="1015" w:name="_Toc29812162"/>
      <w:bookmarkStart w:id="1016" w:name="_Toc37268354"/>
      <w:bookmarkStart w:id="1017" w:name="_Toc37139350"/>
      <w:bookmarkStart w:id="1018" w:name="_Toc37268448"/>
      <w:bookmarkStart w:id="1019" w:name="_Toc49507562"/>
      <w:bookmarkStart w:id="1020" w:name="_Toc53219050"/>
      <w:bookmarkStart w:id="1021" w:name="_Toc53219757"/>
      <w:bookmarkStart w:id="1022" w:name="_Toc53220200"/>
      <w:bookmarkStart w:id="1023" w:name="_Toc61184256"/>
      <w:bookmarkStart w:id="1024" w:name="_Toc74643085"/>
      <w:bookmarkStart w:id="1025" w:name="_Toc76541703"/>
      <w:bookmarkStart w:id="1026" w:name="_Toc76541788"/>
      <w:bookmarkStart w:id="1027" w:name="_Toc82447396"/>
      <w:bookmarkStart w:id="1028" w:name="_Toc114143298"/>
      <w:bookmarkStart w:id="1029" w:name="_Toc130399701"/>
      <w:r w:rsidRPr="00B558CC">
        <w:t>9.5.3</w:t>
      </w:r>
      <w:r w:rsidRPr="00B558CC">
        <w:tab/>
        <w:t>Performance criteria</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030" w:name="_Toc49507563"/>
      <w:bookmarkStart w:id="1031" w:name="_Toc47081169"/>
      <w:bookmarkStart w:id="1032" w:name="_Toc53219051"/>
      <w:bookmarkStart w:id="1033" w:name="_Toc53219758"/>
      <w:bookmarkStart w:id="1034" w:name="_Toc53220201"/>
      <w:bookmarkStart w:id="1035" w:name="_Toc61184257"/>
      <w:bookmarkStart w:id="1036" w:name="_Toc74643086"/>
      <w:bookmarkStart w:id="1037" w:name="_Toc76541704"/>
      <w:bookmarkStart w:id="1038" w:name="_Toc76541789"/>
      <w:bookmarkStart w:id="1039" w:name="_Toc82447397"/>
      <w:bookmarkStart w:id="1040" w:name="_Toc114143299"/>
      <w:bookmarkStart w:id="1041" w:name="_Toc130399702"/>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030"/>
      <w:bookmarkEnd w:id="1031"/>
      <w:bookmarkEnd w:id="1032"/>
      <w:bookmarkEnd w:id="1033"/>
      <w:bookmarkEnd w:id="1034"/>
      <w:bookmarkEnd w:id="1035"/>
      <w:bookmarkEnd w:id="1036"/>
      <w:bookmarkEnd w:id="1037"/>
      <w:bookmarkEnd w:id="1038"/>
      <w:bookmarkEnd w:id="1039"/>
      <w:bookmarkEnd w:id="1040"/>
      <w:bookmarkEnd w:id="1041"/>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042" w:name="_Toc20994305"/>
      <w:bookmarkStart w:id="1043" w:name="_Toc37139352"/>
      <w:bookmarkStart w:id="1044" w:name="_Toc37268356"/>
      <w:bookmarkStart w:id="1045" w:name="_Toc37268450"/>
      <w:bookmarkStart w:id="1046" w:name="_Toc29812164"/>
      <w:bookmarkStart w:id="1047" w:name="_Toc49507564"/>
      <w:bookmarkStart w:id="1048" w:name="_Toc53219052"/>
      <w:bookmarkStart w:id="1049" w:name="_Toc53219759"/>
      <w:bookmarkStart w:id="1050" w:name="_Toc53220202"/>
      <w:bookmarkStart w:id="1051" w:name="_Toc61184258"/>
      <w:bookmarkStart w:id="1052" w:name="_Toc74643087"/>
      <w:bookmarkStart w:id="1053" w:name="_Toc76541705"/>
      <w:bookmarkStart w:id="1054" w:name="_Toc76541790"/>
      <w:bookmarkStart w:id="1055" w:name="_Toc82447398"/>
      <w:bookmarkStart w:id="1056" w:name="_Toc114143300"/>
      <w:bookmarkStart w:id="1057" w:name="_Toc130399703"/>
      <w:r w:rsidRPr="00B558CC">
        <w:lastRenderedPageBreak/>
        <w:t>9.6.1</w:t>
      </w:r>
      <w:r w:rsidRPr="00B558CC">
        <w:tab/>
        <w:t>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058" w:name="_Toc20994306"/>
      <w:bookmarkStart w:id="1059" w:name="_Toc37139353"/>
      <w:bookmarkStart w:id="1060" w:name="_Toc29812165"/>
      <w:bookmarkStart w:id="1061" w:name="_Toc37268357"/>
      <w:bookmarkStart w:id="1062" w:name="_Toc37268451"/>
      <w:bookmarkStart w:id="1063" w:name="_Toc49507565"/>
      <w:bookmarkStart w:id="1064" w:name="_Toc53219053"/>
      <w:bookmarkStart w:id="1065" w:name="_Toc53219760"/>
      <w:bookmarkStart w:id="1066" w:name="_Toc53220203"/>
      <w:bookmarkStart w:id="1067" w:name="_Toc61184259"/>
      <w:bookmarkStart w:id="1068" w:name="_Toc74643088"/>
      <w:bookmarkStart w:id="1069" w:name="_Toc76541706"/>
      <w:bookmarkStart w:id="1070" w:name="_Toc76541791"/>
      <w:bookmarkStart w:id="1071" w:name="_Toc82447399"/>
      <w:bookmarkStart w:id="1072" w:name="_Toc114143301"/>
      <w:bookmarkStart w:id="1073" w:name="_Toc130399704"/>
      <w:r w:rsidRPr="00B558CC">
        <w:t>9.6.2</w:t>
      </w:r>
      <w:r w:rsidRPr="00B558CC">
        <w:tab/>
        <w:t>Test method and level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074" w:name="_Toc37139354"/>
      <w:bookmarkStart w:id="1075" w:name="_Toc37268452"/>
      <w:bookmarkStart w:id="1076" w:name="_Toc20994307"/>
      <w:bookmarkStart w:id="1077" w:name="_Toc29812166"/>
      <w:bookmarkStart w:id="1078" w:name="_Toc37268358"/>
      <w:bookmarkStart w:id="1079" w:name="_Toc49507566"/>
      <w:bookmarkStart w:id="1080" w:name="_Toc53219054"/>
      <w:bookmarkStart w:id="1081" w:name="_Toc53219761"/>
      <w:bookmarkStart w:id="1082" w:name="_Toc53220204"/>
      <w:bookmarkStart w:id="1083" w:name="_Toc61184260"/>
      <w:bookmarkStart w:id="1084" w:name="_Toc74643089"/>
      <w:bookmarkStart w:id="1085" w:name="_Toc76541707"/>
      <w:bookmarkStart w:id="1086" w:name="_Toc76541792"/>
      <w:bookmarkStart w:id="1087" w:name="_Toc82447400"/>
      <w:bookmarkStart w:id="1088" w:name="_Toc114143302"/>
      <w:bookmarkStart w:id="1089" w:name="_Toc130399705"/>
      <w:r w:rsidRPr="00B558CC">
        <w:t>9.6.3</w:t>
      </w:r>
      <w:r w:rsidRPr="00B558CC">
        <w:tab/>
        <w:t>Performance criteria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78FD7F58" w14:textId="77777777" w:rsidR="00EE5FAA" w:rsidRPr="00B558CC" w:rsidRDefault="00EE5FAA" w:rsidP="00EE5FAA">
      <w:pPr>
        <w:rPr>
          <w:rFonts w:cs="v4.2.0"/>
        </w:rPr>
      </w:pPr>
      <w:bookmarkStart w:id="1090" w:name="_Toc49507567"/>
      <w:bookmarkStart w:id="1091" w:name="_Toc47081170"/>
      <w:bookmarkStart w:id="1092" w:name="_Toc53219055"/>
      <w:bookmarkStart w:id="1093" w:name="_Toc53219762"/>
      <w:bookmarkStart w:id="1094"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095" w:name="_Toc61184261"/>
      <w:bookmarkStart w:id="1096" w:name="_Toc74643090"/>
      <w:bookmarkStart w:id="1097" w:name="_Toc76541708"/>
      <w:bookmarkStart w:id="1098" w:name="_Toc76541793"/>
      <w:bookmarkStart w:id="1099" w:name="_Toc82447401"/>
      <w:bookmarkStart w:id="1100" w:name="_Toc114143303"/>
      <w:bookmarkStart w:id="1101" w:name="_Toc130399706"/>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090"/>
      <w:bookmarkEnd w:id="1091"/>
      <w:bookmarkEnd w:id="1092"/>
      <w:bookmarkEnd w:id="1093"/>
      <w:bookmarkEnd w:id="1094"/>
      <w:bookmarkEnd w:id="1095"/>
      <w:bookmarkEnd w:id="1096"/>
      <w:bookmarkEnd w:id="1097"/>
      <w:bookmarkEnd w:id="1098"/>
      <w:bookmarkEnd w:id="1099"/>
      <w:bookmarkEnd w:id="1100"/>
      <w:bookmarkEnd w:id="1101"/>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102" w:name="_Toc29812168"/>
      <w:bookmarkStart w:id="1103" w:name="_Toc20994309"/>
      <w:bookmarkStart w:id="1104" w:name="_Toc37268454"/>
      <w:bookmarkStart w:id="1105" w:name="_Toc37139356"/>
      <w:bookmarkStart w:id="1106" w:name="_Toc37268360"/>
      <w:bookmarkStart w:id="1107" w:name="_Toc49507568"/>
      <w:bookmarkStart w:id="1108" w:name="_Toc53219056"/>
      <w:bookmarkStart w:id="1109" w:name="_Toc53219763"/>
      <w:bookmarkStart w:id="1110" w:name="_Toc53220206"/>
      <w:bookmarkStart w:id="1111" w:name="_Toc61184262"/>
      <w:bookmarkStart w:id="1112" w:name="_Toc74643091"/>
      <w:bookmarkStart w:id="1113" w:name="_Toc76541709"/>
      <w:bookmarkStart w:id="1114" w:name="_Toc76541794"/>
      <w:bookmarkStart w:id="1115" w:name="_Toc82447402"/>
      <w:bookmarkStart w:id="1116" w:name="_Toc114143304"/>
      <w:bookmarkStart w:id="1117" w:name="_Toc130399707"/>
      <w:r w:rsidRPr="00B558CC">
        <w:t>9.7.1</w:t>
      </w:r>
      <w:r w:rsidRPr="00B558CC">
        <w:tab/>
        <w:t>Definition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118" w:name="_Toc37268455"/>
      <w:bookmarkStart w:id="1119" w:name="_Toc29812169"/>
      <w:bookmarkStart w:id="1120" w:name="_Toc20994310"/>
      <w:bookmarkStart w:id="1121" w:name="_Toc37268361"/>
      <w:bookmarkStart w:id="1122" w:name="_Toc37139357"/>
      <w:bookmarkStart w:id="1123" w:name="_Toc49507569"/>
      <w:bookmarkStart w:id="1124" w:name="_Toc53219057"/>
      <w:bookmarkStart w:id="1125" w:name="_Toc53219764"/>
      <w:bookmarkStart w:id="1126" w:name="_Toc53220207"/>
      <w:bookmarkStart w:id="1127" w:name="_Toc61184263"/>
      <w:bookmarkStart w:id="1128" w:name="_Toc74643092"/>
      <w:bookmarkStart w:id="1129" w:name="_Toc76541710"/>
      <w:bookmarkStart w:id="1130" w:name="_Toc76541795"/>
      <w:bookmarkStart w:id="1131" w:name="_Toc82447403"/>
      <w:bookmarkStart w:id="1132" w:name="_Toc114143305"/>
      <w:bookmarkStart w:id="1133" w:name="_Toc130399708"/>
      <w:r w:rsidRPr="00B558CC">
        <w:t>9.7.2</w:t>
      </w:r>
      <w:r w:rsidRPr="00B558CC">
        <w:tab/>
        <w:t>Test method and level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134" w:name="_Toc37139358"/>
      <w:bookmarkStart w:id="1135" w:name="_Toc29812170"/>
      <w:bookmarkStart w:id="1136" w:name="_Toc37268456"/>
      <w:bookmarkStart w:id="1137" w:name="_Toc20994311"/>
      <w:bookmarkStart w:id="1138" w:name="_Toc37268362"/>
      <w:bookmarkStart w:id="1139" w:name="_Toc49507570"/>
      <w:bookmarkStart w:id="1140" w:name="_Toc53219058"/>
      <w:bookmarkStart w:id="1141" w:name="_Toc53219765"/>
      <w:bookmarkStart w:id="1142" w:name="_Toc53220208"/>
      <w:bookmarkStart w:id="1143" w:name="_Toc61184264"/>
      <w:bookmarkStart w:id="1144" w:name="_Toc74643093"/>
      <w:bookmarkStart w:id="1145" w:name="_Toc76541711"/>
      <w:bookmarkStart w:id="1146" w:name="_Toc76541796"/>
      <w:bookmarkStart w:id="1147" w:name="_Toc82447404"/>
      <w:bookmarkStart w:id="1148" w:name="_Toc114143306"/>
      <w:bookmarkStart w:id="1149" w:name="_Toc130399709"/>
      <w:r w:rsidRPr="00B558CC">
        <w:t>9.7.2.1</w:t>
      </w:r>
      <w:r w:rsidRPr="00B558CC">
        <w:tab/>
        <w:t>Test method for telecommunication ports directly connected to outdoor cables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150" w:name="_Toc37268457"/>
      <w:bookmarkStart w:id="1151" w:name="_Toc37139359"/>
      <w:bookmarkStart w:id="1152" w:name="_Toc20994312"/>
      <w:bookmarkStart w:id="1153" w:name="_Toc29812171"/>
      <w:bookmarkStart w:id="1154" w:name="_Toc37268363"/>
      <w:bookmarkStart w:id="1155" w:name="_Toc49507571"/>
      <w:bookmarkStart w:id="1156" w:name="_Toc53219059"/>
      <w:bookmarkStart w:id="1157" w:name="_Toc53219766"/>
      <w:bookmarkStart w:id="1158" w:name="_Toc53220209"/>
      <w:bookmarkStart w:id="1159" w:name="_Toc61184265"/>
      <w:bookmarkStart w:id="1160" w:name="_Toc74643094"/>
      <w:bookmarkStart w:id="1161" w:name="_Toc76541712"/>
      <w:bookmarkStart w:id="1162" w:name="_Toc76541797"/>
      <w:bookmarkStart w:id="1163" w:name="_Toc82447405"/>
      <w:bookmarkStart w:id="1164" w:name="_Toc114143307"/>
      <w:bookmarkStart w:id="1165" w:name="_Toc130399710"/>
      <w:r w:rsidRPr="00B558CC">
        <w:t>9.7.2.2</w:t>
      </w:r>
      <w:r w:rsidRPr="00B558CC">
        <w:tab/>
        <w:t>Test method for telecommunication ports connected to indoor cables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166" w:name="_Toc37268364"/>
      <w:bookmarkStart w:id="1167" w:name="_Toc29812172"/>
      <w:bookmarkStart w:id="1168" w:name="_Toc20994313"/>
      <w:bookmarkStart w:id="1169" w:name="_Toc37268458"/>
      <w:bookmarkStart w:id="1170" w:name="_Toc37139360"/>
      <w:bookmarkStart w:id="1171" w:name="_Toc49507572"/>
      <w:bookmarkStart w:id="1172" w:name="_Toc53219060"/>
      <w:bookmarkStart w:id="1173" w:name="_Toc53219767"/>
      <w:bookmarkStart w:id="1174" w:name="_Toc53220210"/>
      <w:bookmarkStart w:id="1175" w:name="_Toc61184266"/>
      <w:bookmarkStart w:id="1176" w:name="_Toc74643095"/>
      <w:bookmarkStart w:id="1177" w:name="_Toc76541713"/>
      <w:bookmarkStart w:id="1178" w:name="_Toc76541798"/>
      <w:bookmarkStart w:id="1179" w:name="_Toc82447406"/>
      <w:bookmarkStart w:id="1180" w:name="_Toc114143308"/>
      <w:bookmarkStart w:id="1181" w:name="_Toc130399711"/>
      <w:r w:rsidRPr="00B558CC">
        <w:t>9.7.2.3</w:t>
      </w:r>
      <w:r w:rsidRPr="00B558CC">
        <w:tab/>
        <w:t>Test method for AC power ports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182" w:name="_Toc20994314"/>
      <w:bookmarkStart w:id="1183" w:name="_Toc37268459"/>
      <w:bookmarkStart w:id="1184" w:name="_Toc37268365"/>
      <w:bookmarkStart w:id="1185" w:name="_Toc37139361"/>
      <w:bookmarkStart w:id="1186" w:name="_Toc29812173"/>
      <w:bookmarkStart w:id="1187" w:name="_Toc49507573"/>
      <w:bookmarkStart w:id="1188" w:name="_Toc53219061"/>
      <w:bookmarkStart w:id="1189" w:name="_Toc53219768"/>
      <w:bookmarkStart w:id="1190" w:name="_Toc53220211"/>
      <w:bookmarkStart w:id="1191" w:name="_Toc61184267"/>
      <w:bookmarkStart w:id="1192" w:name="_Toc74643096"/>
      <w:bookmarkStart w:id="1193" w:name="_Toc76541714"/>
      <w:bookmarkStart w:id="1194" w:name="_Toc76541799"/>
      <w:bookmarkStart w:id="1195" w:name="_Toc82447407"/>
      <w:bookmarkStart w:id="1196" w:name="_Toc114143309"/>
      <w:bookmarkStart w:id="1197" w:name="_Toc130399712"/>
      <w:r w:rsidRPr="00B558CC">
        <w:t>9.7.3</w:t>
      </w:r>
      <w:r w:rsidRPr="00B558CC">
        <w:tab/>
        <w:t>Performance criteria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198" w:name="_Toc18916202"/>
      <w:bookmarkStart w:id="1199" w:name="_Toc47081171"/>
      <w:bookmarkStart w:id="1200" w:name="_Toc49507574"/>
      <w:bookmarkStart w:id="1201" w:name="_Toc53219062"/>
      <w:bookmarkStart w:id="1202" w:name="_Toc53219769"/>
      <w:bookmarkStart w:id="1203" w:name="_Toc53220212"/>
      <w:bookmarkStart w:id="1204" w:name="_Toc61184268"/>
      <w:bookmarkStart w:id="1205" w:name="_Toc74643097"/>
      <w:bookmarkStart w:id="1206" w:name="_Toc76541715"/>
      <w:bookmarkStart w:id="1207" w:name="_Toc76541800"/>
      <w:bookmarkStart w:id="1208" w:name="_Toc82447408"/>
      <w:bookmarkStart w:id="1209" w:name="_Toc114143310"/>
      <w:bookmarkStart w:id="1210" w:name="_Toc130399713"/>
      <w:r w:rsidRPr="00B558CC">
        <w:t xml:space="preserve">Annex </w:t>
      </w:r>
      <w:r w:rsidRPr="00B558CC">
        <w:rPr>
          <w:rFonts w:eastAsia="SimSun"/>
          <w:lang w:val="en-US" w:eastAsia="zh-CN"/>
        </w:rPr>
        <w:t>A</w:t>
      </w:r>
      <w:r w:rsidRPr="00B558CC">
        <w:t xml:space="preserve"> (informative):</w:t>
      </w:r>
      <w:r w:rsidRPr="00B558CC">
        <w:br/>
        <w:t>Change history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78FD7F7B" w14:textId="77777777" w:rsidR="003C3971" w:rsidRPr="00B558CC" w:rsidRDefault="003C3971" w:rsidP="003C3971">
      <w:bookmarkStart w:id="1211" w:name="historyclause"/>
      <w:bookmarkEnd w:id="39"/>
      <w:bookmarkEnd w:id="1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r w:rsidR="00FC18F1" w14:paraId="280C7309" w14:textId="77777777" w:rsidTr="00A824FC">
        <w:tc>
          <w:tcPr>
            <w:tcW w:w="800" w:type="dxa"/>
            <w:shd w:val="solid" w:color="FFFFFF" w:fill="auto"/>
          </w:tcPr>
          <w:p w14:paraId="11434CFF" w14:textId="566C9F9B" w:rsidR="00FC18F1" w:rsidRDefault="00FC18F1" w:rsidP="00BB4EBA">
            <w:pPr>
              <w:pStyle w:val="TAL"/>
              <w:rPr>
                <w:rFonts w:eastAsia="SimSun"/>
                <w:sz w:val="16"/>
                <w:szCs w:val="16"/>
                <w:lang w:val="en-US" w:eastAsia="zh-CN"/>
              </w:rPr>
            </w:pPr>
            <w:r>
              <w:rPr>
                <w:rFonts w:eastAsia="SimSun"/>
                <w:sz w:val="16"/>
                <w:szCs w:val="16"/>
                <w:lang w:val="en-US" w:eastAsia="zh-CN"/>
              </w:rPr>
              <w:t>2022-09</w:t>
            </w:r>
          </w:p>
        </w:tc>
        <w:tc>
          <w:tcPr>
            <w:tcW w:w="930" w:type="dxa"/>
            <w:shd w:val="solid" w:color="FFFFFF" w:fill="auto"/>
          </w:tcPr>
          <w:p w14:paraId="5DED855D" w14:textId="530860E6" w:rsidR="00FC18F1" w:rsidRDefault="00FC18F1" w:rsidP="00BB4EBA">
            <w:pPr>
              <w:pStyle w:val="TAL"/>
              <w:rPr>
                <w:rFonts w:eastAsia="SimSun"/>
                <w:sz w:val="16"/>
                <w:szCs w:val="16"/>
                <w:lang w:val="en-US" w:eastAsia="zh-CN"/>
              </w:rPr>
            </w:pPr>
            <w:r>
              <w:rPr>
                <w:rFonts w:eastAsia="SimSun"/>
                <w:sz w:val="16"/>
                <w:szCs w:val="16"/>
                <w:lang w:val="en-US" w:eastAsia="zh-CN"/>
              </w:rPr>
              <w:t>RAN#97</w:t>
            </w:r>
          </w:p>
        </w:tc>
        <w:tc>
          <w:tcPr>
            <w:tcW w:w="964" w:type="dxa"/>
            <w:shd w:val="solid" w:color="FFFFFF" w:fill="auto"/>
          </w:tcPr>
          <w:p w14:paraId="7C22197F" w14:textId="629CDD06" w:rsidR="00FC18F1" w:rsidRPr="00C15E71" w:rsidRDefault="00FC18F1" w:rsidP="00BB4EBA">
            <w:pPr>
              <w:pStyle w:val="TAL"/>
              <w:rPr>
                <w:rFonts w:cs="Arial"/>
                <w:sz w:val="16"/>
                <w:szCs w:val="16"/>
              </w:rPr>
            </w:pPr>
            <w:r w:rsidRPr="00FC18F1">
              <w:rPr>
                <w:rFonts w:cs="Arial"/>
                <w:sz w:val="16"/>
                <w:szCs w:val="16"/>
              </w:rPr>
              <w:t>RP-222024</w:t>
            </w:r>
          </w:p>
        </w:tc>
        <w:tc>
          <w:tcPr>
            <w:tcW w:w="519" w:type="dxa"/>
            <w:shd w:val="solid" w:color="FFFFFF" w:fill="auto"/>
          </w:tcPr>
          <w:p w14:paraId="43391FBD" w14:textId="0C1F5263" w:rsidR="00FC18F1" w:rsidRDefault="00FC18F1" w:rsidP="00BB4EBA">
            <w:pPr>
              <w:pStyle w:val="TAC"/>
              <w:rPr>
                <w:rFonts w:cs="Arial"/>
                <w:sz w:val="16"/>
                <w:szCs w:val="16"/>
              </w:rPr>
            </w:pPr>
            <w:r w:rsidRPr="00FC18F1">
              <w:rPr>
                <w:rFonts w:cs="Arial"/>
                <w:sz w:val="16"/>
                <w:szCs w:val="16"/>
              </w:rPr>
              <w:t>0021</w:t>
            </w:r>
          </w:p>
        </w:tc>
        <w:tc>
          <w:tcPr>
            <w:tcW w:w="331" w:type="dxa"/>
            <w:shd w:val="solid" w:color="FFFFFF" w:fill="auto"/>
          </w:tcPr>
          <w:p w14:paraId="01836038" w14:textId="77777777" w:rsidR="00FC18F1" w:rsidRDefault="00FC18F1" w:rsidP="00BB4EBA">
            <w:pPr>
              <w:pStyle w:val="TAC"/>
              <w:rPr>
                <w:rFonts w:cs="Arial"/>
                <w:sz w:val="16"/>
                <w:szCs w:val="16"/>
              </w:rPr>
            </w:pPr>
          </w:p>
        </w:tc>
        <w:tc>
          <w:tcPr>
            <w:tcW w:w="425" w:type="dxa"/>
            <w:shd w:val="solid" w:color="FFFFFF" w:fill="auto"/>
          </w:tcPr>
          <w:p w14:paraId="280EED8E" w14:textId="22474F93" w:rsidR="00FC18F1" w:rsidRDefault="00FC18F1" w:rsidP="00BB4EBA">
            <w:pPr>
              <w:pStyle w:val="TAC"/>
              <w:rPr>
                <w:rFonts w:cs="Arial"/>
                <w:sz w:val="16"/>
                <w:szCs w:val="16"/>
              </w:rPr>
            </w:pPr>
            <w:r>
              <w:rPr>
                <w:rFonts w:cs="Arial"/>
                <w:sz w:val="16"/>
                <w:szCs w:val="16"/>
              </w:rPr>
              <w:t>F</w:t>
            </w:r>
          </w:p>
        </w:tc>
        <w:tc>
          <w:tcPr>
            <w:tcW w:w="4962" w:type="dxa"/>
            <w:shd w:val="solid" w:color="FFFFFF" w:fill="auto"/>
          </w:tcPr>
          <w:p w14:paraId="5FBC36AE" w14:textId="170071D1" w:rsidR="00FC18F1" w:rsidRPr="00C15E71" w:rsidRDefault="00FC18F1" w:rsidP="00BB4EBA">
            <w:pPr>
              <w:pStyle w:val="TAL"/>
              <w:rPr>
                <w:rFonts w:cs="Arial"/>
                <w:sz w:val="16"/>
                <w:szCs w:val="16"/>
              </w:rPr>
            </w:pPr>
            <w:r w:rsidRPr="00FC18F1">
              <w:rPr>
                <w:rFonts w:cs="Arial"/>
                <w:sz w:val="16"/>
                <w:szCs w:val="16"/>
              </w:rPr>
              <w:t>Big CR for TS 38.175 Maintenance (Rel-16, CAT F)</w:t>
            </w:r>
          </w:p>
        </w:tc>
        <w:tc>
          <w:tcPr>
            <w:tcW w:w="708" w:type="dxa"/>
            <w:shd w:val="solid" w:color="FFFFFF" w:fill="auto"/>
          </w:tcPr>
          <w:p w14:paraId="528A8B3D" w14:textId="0BAEA275" w:rsidR="00FC18F1" w:rsidRDefault="00FC18F1" w:rsidP="00BB4EBA">
            <w:pPr>
              <w:pStyle w:val="TAC"/>
              <w:rPr>
                <w:rFonts w:eastAsia="SimSun"/>
                <w:sz w:val="16"/>
                <w:szCs w:val="16"/>
                <w:lang w:val="en-US" w:eastAsia="zh-CN"/>
              </w:rPr>
            </w:pPr>
            <w:r>
              <w:rPr>
                <w:rFonts w:eastAsia="SimSun"/>
                <w:sz w:val="16"/>
                <w:szCs w:val="16"/>
                <w:lang w:val="en-US" w:eastAsia="zh-CN"/>
              </w:rPr>
              <w:t>16.4.0</w:t>
            </w:r>
          </w:p>
        </w:tc>
      </w:tr>
      <w:tr w:rsidR="009B14ED" w14:paraId="2EC8DD6E" w14:textId="77777777" w:rsidTr="00A824FC">
        <w:tc>
          <w:tcPr>
            <w:tcW w:w="800" w:type="dxa"/>
            <w:shd w:val="solid" w:color="FFFFFF" w:fill="auto"/>
          </w:tcPr>
          <w:p w14:paraId="7B0122BC" w14:textId="47AA7D5A" w:rsidR="009B14ED" w:rsidRDefault="009B14ED" w:rsidP="00BB4EB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759E8154" w14:textId="0DFD9622" w:rsidR="009B14ED" w:rsidRDefault="009B14ED" w:rsidP="00BB4EB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5CD4573E" w14:textId="1AFB4C63" w:rsidR="009B14ED" w:rsidRPr="00FC18F1" w:rsidRDefault="00BC340A" w:rsidP="00BB4EBA">
            <w:pPr>
              <w:pStyle w:val="TAL"/>
              <w:rPr>
                <w:rFonts w:cs="Arial"/>
                <w:sz w:val="16"/>
                <w:szCs w:val="16"/>
              </w:rPr>
            </w:pPr>
            <w:r w:rsidRPr="00BC340A">
              <w:rPr>
                <w:rFonts w:cs="Arial"/>
                <w:sz w:val="16"/>
                <w:szCs w:val="16"/>
              </w:rPr>
              <w:t>RP-230502</w:t>
            </w:r>
          </w:p>
        </w:tc>
        <w:tc>
          <w:tcPr>
            <w:tcW w:w="519" w:type="dxa"/>
            <w:shd w:val="solid" w:color="FFFFFF" w:fill="auto"/>
          </w:tcPr>
          <w:p w14:paraId="5923DCBC" w14:textId="19138243" w:rsidR="009B14ED" w:rsidRPr="00FC18F1" w:rsidRDefault="00BC340A" w:rsidP="00BB4EBA">
            <w:pPr>
              <w:pStyle w:val="TAC"/>
              <w:rPr>
                <w:rFonts w:cs="Arial"/>
                <w:sz w:val="16"/>
                <w:szCs w:val="16"/>
              </w:rPr>
            </w:pPr>
            <w:r w:rsidRPr="00BC340A">
              <w:rPr>
                <w:rFonts w:cs="Arial"/>
                <w:sz w:val="16"/>
                <w:szCs w:val="16"/>
              </w:rPr>
              <w:t>0023</w:t>
            </w:r>
          </w:p>
        </w:tc>
        <w:tc>
          <w:tcPr>
            <w:tcW w:w="331" w:type="dxa"/>
            <w:shd w:val="solid" w:color="FFFFFF" w:fill="auto"/>
          </w:tcPr>
          <w:p w14:paraId="4FD7F1C3" w14:textId="77777777" w:rsidR="009B14ED" w:rsidRDefault="009B14ED" w:rsidP="00BB4EBA">
            <w:pPr>
              <w:pStyle w:val="TAC"/>
              <w:rPr>
                <w:rFonts w:cs="Arial"/>
                <w:sz w:val="16"/>
                <w:szCs w:val="16"/>
              </w:rPr>
            </w:pPr>
          </w:p>
        </w:tc>
        <w:tc>
          <w:tcPr>
            <w:tcW w:w="425" w:type="dxa"/>
            <w:shd w:val="solid" w:color="FFFFFF" w:fill="auto"/>
          </w:tcPr>
          <w:p w14:paraId="2A629B09" w14:textId="414333B9" w:rsidR="009B14ED" w:rsidRDefault="00BC340A" w:rsidP="00BB4EBA">
            <w:pPr>
              <w:pStyle w:val="TAC"/>
              <w:rPr>
                <w:rFonts w:cs="Arial"/>
                <w:sz w:val="16"/>
                <w:szCs w:val="16"/>
              </w:rPr>
            </w:pPr>
            <w:r>
              <w:rPr>
                <w:rFonts w:cs="Arial"/>
                <w:sz w:val="16"/>
                <w:szCs w:val="16"/>
              </w:rPr>
              <w:t>F</w:t>
            </w:r>
          </w:p>
        </w:tc>
        <w:tc>
          <w:tcPr>
            <w:tcW w:w="4962" w:type="dxa"/>
            <w:shd w:val="solid" w:color="FFFFFF" w:fill="auto"/>
          </w:tcPr>
          <w:p w14:paraId="23E26FE7" w14:textId="665031C5" w:rsidR="009B14ED" w:rsidRPr="00FC18F1" w:rsidRDefault="00BC340A" w:rsidP="00BB4EBA">
            <w:pPr>
              <w:pStyle w:val="TAL"/>
              <w:rPr>
                <w:rFonts w:cs="Arial"/>
                <w:sz w:val="16"/>
                <w:szCs w:val="16"/>
              </w:rPr>
            </w:pPr>
            <w:r w:rsidRPr="00BC340A">
              <w:rPr>
                <w:rFonts w:cs="Arial"/>
                <w:sz w:val="16"/>
                <w:szCs w:val="16"/>
              </w:rPr>
              <w:t>CR to TS 38.175 IAB clause 4.1, 5.2, 6.1, 6.2 R16</w:t>
            </w:r>
          </w:p>
        </w:tc>
        <w:tc>
          <w:tcPr>
            <w:tcW w:w="708" w:type="dxa"/>
            <w:shd w:val="solid" w:color="FFFFFF" w:fill="auto"/>
          </w:tcPr>
          <w:p w14:paraId="40EBBD45" w14:textId="613A82B1" w:rsidR="009B14ED" w:rsidRDefault="009B14ED" w:rsidP="00BB4EBA">
            <w:pPr>
              <w:pStyle w:val="TAC"/>
              <w:rPr>
                <w:rFonts w:eastAsia="SimSun"/>
                <w:sz w:val="16"/>
                <w:szCs w:val="16"/>
                <w:lang w:val="en-US" w:eastAsia="zh-CN"/>
              </w:rPr>
            </w:pPr>
            <w:r>
              <w:rPr>
                <w:rFonts w:eastAsia="SimSun"/>
                <w:sz w:val="16"/>
                <w:szCs w:val="16"/>
                <w:lang w:val="en-US" w:eastAsia="zh-CN"/>
              </w:rPr>
              <w:t>16.5.0</w:t>
            </w:r>
          </w:p>
        </w:tc>
      </w:tr>
      <w:tr w:rsidR="00BC340A" w14:paraId="73A1F830" w14:textId="77777777" w:rsidTr="00A824FC">
        <w:tc>
          <w:tcPr>
            <w:tcW w:w="800" w:type="dxa"/>
            <w:shd w:val="solid" w:color="FFFFFF" w:fill="auto"/>
          </w:tcPr>
          <w:p w14:paraId="1D5CA85E" w14:textId="739C8DC1" w:rsidR="00BC340A" w:rsidRDefault="00BC340A" w:rsidP="00BC340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06B3D2D4" w14:textId="57F71B46" w:rsidR="00BC340A" w:rsidRDefault="00BC340A" w:rsidP="00BC340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3BABB6BA" w14:textId="6C3E2CE9" w:rsidR="00BC340A" w:rsidRPr="00FC18F1" w:rsidRDefault="00BC340A" w:rsidP="00BC340A">
            <w:pPr>
              <w:pStyle w:val="TAL"/>
              <w:rPr>
                <w:rFonts w:cs="Arial"/>
                <w:sz w:val="16"/>
                <w:szCs w:val="16"/>
              </w:rPr>
            </w:pPr>
            <w:r w:rsidRPr="00BC340A">
              <w:rPr>
                <w:rFonts w:cs="Arial"/>
                <w:sz w:val="16"/>
                <w:szCs w:val="16"/>
              </w:rPr>
              <w:t>RP-230515</w:t>
            </w:r>
          </w:p>
        </w:tc>
        <w:tc>
          <w:tcPr>
            <w:tcW w:w="519" w:type="dxa"/>
            <w:shd w:val="solid" w:color="FFFFFF" w:fill="auto"/>
          </w:tcPr>
          <w:p w14:paraId="458DE1C0" w14:textId="1F837C94" w:rsidR="00BC340A" w:rsidRPr="00FC18F1" w:rsidRDefault="00BC340A" w:rsidP="00BC340A">
            <w:pPr>
              <w:pStyle w:val="TAC"/>
              <w:rPr>
                <w:rFonts w:cs="Arial"/>
                <w:sz w:val="16"/>
                <w:szCs w:val="16"/>
              </w:rPr>
            </w:pPr>
            <w:r w:rsidRPr="00BC340A">
              <w:rPr>
                <w:rFonts w:cs="Arial"/>
                <w:sz w:val="16"/>
                <w:szCs w:val="16"/>
              </w:rPr>
              <w:t>0027</w:t>
            </w:r>
          </w:p>
        </w:tc>
        <w:tc>
          <w:tcPr>
            <w:tcW w:w="331" w:type="dxa"/>
            <w:shd w:val="solid" w:color="FFFFFF" w:fill="auto"/>
          </w:tcPr>
          <w:p w14:paraId="6F1A56F8" w14:textId="77777777" w:rsidR="00BC340A" w:rsidRDefault="00BC340A" w:rsidP="00BC340A">
            <w:pPr>
              <w:pStyle w:val="TAC"/>
              <w:rPr>
                <w:rFonts w:cs="Arial"/>
                <w:sz w:val="16"/>
                <w:szCs w:val="16"/>
              </w:rPr>
            </w:pPr>
          </w:p>
        </w:tc>
        <w:tc>
          <w:tcPr>
            <w:tcW w:w="425" w:type="dxa"/>
            <w:shd w:val="solid" w:color="FFFFFF" w:fill="auto"/>
          </w:tcPr>
          <w:p w14:paraId="6087483A" w14:textId="573E94E3" w:rsidR="00BC340A" w:rsidRDefault="00BC340A" w:rsidP="00BC340A">
            <w:pPr>
              <w:pStyle w:val="TAC"/>
              <w:rPr>
                <w:rFonts w:cs="Arial"/>
                <w:sz w:val="16"/>
                <w:szCs w:val="16"/>
              </w:rPr>
            </w:pPr>
            <w:r>
              <w:rPr>
                <w:rFonts w:cs="Arial"/>
                <w:sz w:val="16"/>
                <w:szCs w:val="16"/>
              </w:rPr>
              <w:t>F</w:t>
            </w:r>
          </w:p>
        </w:tc>
        <w:tc>
          <w:tcPr>
            <w:tcW w:w="4962" w:type="dxa"/>
            <w:shd w:val="solid" w:color="FFFFFF" w:fill="auto"/>
          </w:tcPr>
          <w:p w14:paraId="40EAB4B5" w14:textId="2E2138D2" w:rsidR="00BC340A" w:rsidRPr="00FC18F1" w:rsidRDefault="00BC340A" w:rsidP="00BC340A">
            <w:pPr>
              <w:pStyle w:val="TAL"/>
              <w:rPr>
                <w:rFonts w:cs="Arial"/>
                <w:sz w:val="16"/>
                <w:szCs w:val="16"/>
              </w:rPr>
            </w:pPr>
            <w:r w:rsidRPr="00BC340A">
              <w:rPr>
                <w:rFonts w:cs="Arial"/>
                <w:sz w:val="16"/>
                <w:szCs w:val="16"/>
              </w:rPr>
              <w:t>TS 38.175: Corrections in clause 1 Scope and clause 9 Immunity</w:t>
            </w:r>
          </w:p>
        </w:tc>
        <w:tc>
          <w:tcPr>
            <w:tcW w:w="708" w:type="dxa"/>
            <w:shd w:val="solid" w:color="FFFFFF" w:fill="auto"/>
          </w:tcPr>
          <w:p w14:paraId="07236337" w14:textId="3B964628" w:rsidR="00BC340A" w:rsidRDefault="00BC340A" w:rsidP="00BC340A">
            <w:pPr>
              <w:pStyle w:val="TAC"/>
              <w:rPr>
                <w:rFonts w:eastAsia="SimSun"/>
                <w:sz w:val="16"/>
                <w:szCs w:val="16"/>
                <w:lang w:val="en-US" w:eastAsia="zh-CN"/>
              </w:rPr>
            </w:pPr>
            <w:r>
              <w:rPr>
                <w:rFonts w:eastAsia="SimSun"/>
                <w:sz w:val="16"/>
                <w:szCs w:val="16"/>
                <w:lang w:val="en-US" w:eastAsia="zh-CN"/>
              </w:rPr>
              <w:t>16.5.0</w:t>
            </w:r>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891E7" w14:textId="77777777" w:rsidR="00F81C3F" w:rsidRDefault="00F81C3F">
      <w:r>
        <w:separator/>
      </w:r>
    </w:p>
  </w:endnote>
  <w:endnote w:type="continuationSeparator" w:id="0">
    <w:p w14:paraId="1DD0B9F6" w14:textId="77777777" w:rsidR="00F81C3F" w:rsidRDefault="00F8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FD1A5" w14:textId="77777777" w:rsidR="00F81C3F" w:rsidRDefault="00F81C3F">
      <w:r>
        <w:separator/>
      </w:r>
    </w:p>
  </w:footnote>
  <w:footnote w:type="continuationSeparator" w:id="0">
    <w:p w14:paraId="1DE3BE6F" w14:textId="77777777" w:rsidR="00F81C3F" w:rsidRDefault="00F81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40489D30"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99C">
      <w:rPr>
        <w:rFonts w:ascii="Arial" w:hAnsi="Arial" w:cs="Arial"/>
        <w:b/>
        <w:noProof/>
        <w:sz w:val="18"/>
        <w:szCs w:val="18"/>
      </w:rPr>
      <w:t>3GPP TS 38.175 V16.5.0 (2023-03)</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24328ADA"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99C">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51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06739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643306">
    <w:abstractNumId w:val="1"/>
  </w:num>
  <w:num w:numId="4" w16cid:durableId="381834240">
    <w:abstractNumId w:val="4"/>
  </w:num>
  <w:num w:numId="5" w16cid:durableId="1911184660">
    <w:abstractNumId w:val="2"/>
  </w:num>
  <w:num w:numId="6" w16cid:durableId="957878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80512"/>
    <w:rsid w:val="000A3210"/>
    <w:rsid w:val="000C47C3"/>
    <w:rsid w:val="000D3573"/>
    <w:rsid w:val="000D58AB"/>
    <w:rsid w:val="0012347D"/>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82BBB"/>
    <w:rsid w:val="002B6339"/>
    <w:rsid w:val="002E00EE"/>
    <w:rsid w:val="003172DC"/>
    <w:rsid w:val="0035462D"/>
    <w:rsid w:val="003765B8"/>
    <w:rsid w:val="003A334A"/>
    <w:rsid w:val="003C3971"/>
    <w:rsid w:val="00423334"/>
    <w:rsid w:val="004345EC"/>
    <w:rsid w:val="0045059D"/>
    <w:rsid w:val="00465515"/>
    <w:rsid w:val="0048197E"/>
    <w:rsid w:val="00497B71"/>
    <w:rsid w:val="004B63DE"/>
    <w:rsid w:val="004D3578"/>
    <w:rsid w:val="004E213A"/>
    <w:rsid w:val="004F0988"/>
    <w:rsid w:val="004F32E4"/>
    <w:rsid w:val="004F3340"/>
    <w:rsid w:val="0053388B"/>
    <w:rsid w:val="00535773"/>
    <w:rsid w:val="00543E6C"/>
    <w:rsid w:val="00565087"/>
    <w:rsid w:val="005675F3"/>
    <w:rsid w:val="00587C75"/>
    <w:rsid w:val="005913C3"/>
    <w:rsid w:val="00597B11"/>
    <w:rsid w:val="005B4B4F"/>
    <w:rsid w:val="005B63AC"/>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02CD3"/>
    <w:rsid w:val="00713C44"/>
    <w:rsid w:val="00734A5B"/>
    <w:rsid w:val="0074026F"/>
    <w:rsid w:val="007429F6"/>
    <w:rsid w:val="00744E76"/>
    <w:rsid w:val="00774DA4"/>
    <w:rsid w:val="00781F0F"/>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B14ED"/>
    <w:rsid w:val="009D19D0"/>
    <w:rsid w:val="009F37B7"/>
    <w:rsid w:val="009F388D"/>
    <w:rsid w:val="00A10F02"/>
    <w:rsid w:val="00A164B4"/>
    <w:rsid w:val="00A26956"/>
    <w:rsid w:val="00A27486"/>
    <w:rsid w:val="00A53724"/>
    <w:rsid w:val="00A56066"/>
    <w:rsid w:val="00A73129"/>
    <w:rsid w:val="00A82346"/>
    <w:rsid w:val="00A824FC"/>
    <w:rsid w:val="00A92BA1"/>
    <w:rsid w:val="00A97321"/>
    <w:rsid w:val="00AC18FE"/>
    <w:rsid w:val="00AC6BC6"/>
    <w:rsid w:val="00AE6593"/>
    <w:rsid w:val="00AE65E2"/>
    <w:rsid w:val="00AF43D8"/>
    <w:rsid w:val="00B15449"/>
    <w:rsid w:val="00B558CC"/>
    <w:rsid w:val="00B93086"/>
    <w:rsid w:val="00BA19ED"/>
    <w:rsid w:val="00BA4B8D"/>
    <w:rsid w:val="00BB4EBA"/>
    <w:rsid w:val="00BC0F7D"/>
    <w:rsid w:val="00BC340A"/>
    <w:rsid w:val="00BD7D31"/>
    <w:rsid w:val="00BE3255"/>
    <w:rsid w:val="00BF128E"/>
    <w:rsid w:val="00C00D92"/>
    <w:rsid w:val="00C074DD"/>
    <w:rsid w:val="00C1496A"/>
    <w:rsid w:val="00C15E71"/>
    <w:rsid w:val="00C33079"/>
    <w:rsid w:val="00C45231"/>
    <w:rsid w:val="00C72833"/>
    <w:rsid w:val="00C80F1D"/>
    <w:rsid w:val="00C93F40"/>
    <w:rsid w:val="00CA3D0C"/>
    <w:rsid w:val="00CB5487"/>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0799C"/>
    <w:rsid w:val="00F13360"/>
    <w:rsid w:val="00F22EC7"/>
    <w:rsid w:val="00F325C8"/>
    <w:rsid w:val="00F653B8"/>
    <w:rsid w:val="00F81C3F"/>
    <w:rsid w:val="00F81D7F"/>
    <w:rsid w:val="00F9008D"/>
    <w:rsid w:val="00FA1266"/>
    <w:rsid w:val="00FC1192"/>
    <w:rsid w:val="00FC1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FC18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30</Pages>
  <Words>10946</Words>
  <Characters>62395</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2021-09-30T23:31:00Z</dcterms:created>
  <dcterms:modified xsi:type="dcterms:W3CDTF">2023-04-05T20:17:00Z</dcterms:modified>
</cp:coreProperties>
</file>