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6CAD057D"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r w:rsidR="008739FE">
              <w:t>1</w:t>
            </w:r>
            <w:r w:rsidR="00512D82">
              <w:t>.0</w:t>
            </w:r>
            <w:r w:rsidR="004F0988" w:rsidRPr="00033949">
              <w:t xml:space="preserve"> </w:t>
            </w:r>
            <w:r w:rsidR="004F0988" w:rsidRPr="00033949">
              <w:rPr>
                <w:sz w:val="32"/>
              </w:rPr>
              <w:t>(</w:t>
            </w:r>
            <w:r w:rsidR="008739FE">
              <w:rPr>
                <w:sz w:val="32"/>
              </w:rPr>
              <w:t>2021</w:t>
            </w:r>
            <w:r w:rsidR="00512D82">
              <w:rPr>
                <w:sz w:val="32"/>
              </w:rPr>
              <w:t>-06</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DFCBE5B"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2021</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7336EBE4" w14:textId="294378ED" w:rsidR="00714E17" w:rsidRDefault="00714E1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_Toc76542220 \h </w:instrText>
      </w:r>
      <w:r>
        <w:fldChar w:fldCharType="separate"/>
      </w:r>
      <w:r>
        <w:t>5</w:t>
      </w:r>
      <w:r>
        <w:fldChar w:fldCharType="end"/>
      </w:r>
    </w:p>
    <w:p w14:paraId="1D047547" w14:textId="21036DB4" w:rsidR="00714E17" w:rsidRDefault="00714E1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_Toc76542221 \h </w:instrText>
      </w:r>
      <w:r>
        <w:fldChar w:fldCharType="separate"/>
      </w:r>
      <w:r>
        <w:t>7</w:t>
      </w:r>
      <w:r>
        <w:fldChar w:fldCharType="end"/>
      </w:r>
    </w:p>
    <w:p w14:paraId="4F13EA8D" w14:textId="1C970E2B" w:rsidR="00714E17" w:rsidRDefault="00714E1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_Toc76542222 \h </w:instrText>
      </w:r>
      <w:r>
        <w:fldChar w:fldCharType="separate"/>
      </w:r>
      <w:r>
        <w:t>7</w:t>
      </w:r>
      <w:r>
        <w:fldChar w:fldCharType="end"/>
      </w:r>
    </w:p>
    <w:p w14:paraId="4A1A012F" w14:textId="31CC0B62" w:rsidR="00714E17" w:rsidRDefault="00714E1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_Toc76542223 \h </w:instrText>
      </w:r>
      <w:r>
        <w:fldChar w:fldCharType="separate"/>
      </w:r>
      <w:r>
        <w:t>8</w:t>
      </w:r>
      <w:r>
        <w:fldChar w:fldCharType="end"/>
      </w:r>
    </w:p>
    <w:p w14:paraId="62AC395F" w14:textId="496163FF" w:rsidR="00714E17" w:rsidRDefault="00714E1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_Toc76542224 \h </w:instrText>
      </w:r>
      <w:r>
        <w:fldChar w:fldCharType="separate"/>
      </w:r>
      <w:r>
        <w:t>8</w:t>
      </w:r>
      <w:r>
        <w:fldChar w:fldCharType="end"/>
      </w:r>
    </w:p>
    <w:p w14:paraId="0421CE6D" w14:textId="264378FB" w:rsidR="00714E17" w:rsidRDefault="00714E1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_Toc76542225 \h </w:instrText>
      </w:r>
      <w:r>
        <w:fldChar w:fldCharType="separate"/>
      </w:r>
      <w:r>
        <w:t>8</w:t>
      </w:r>
      <w:r>
        <w:fldChar w:fldCharType="end"/>
      </w:r>
    </w:p>
    <w:p w14:paraId="1FF8E811" w14:textId="2F3733FD" w:rsidR="00714E17" w:rsidRDefault="00714E1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_Toc76542226 \h </w:instrText>
      </w:r>
      <w:r>
        <w:fldChar w:fldCharType="separate"/>
      </w:r>
      <w:r>
        <w:t>9</w:t>
      </w:r>
      <w:r>
        <w:fldChar w:fldCharType="end"/>
      </w:r>
    </w:p>
    <w:p w14:paraId="2AEB9E0F" w14:textId="1A4CCBAF" w:rsidR="00714E17" w:rsidRDefault="00714E17">
      <w:pPr>
        <w:pStyle w:val="TOC2"/>
        <w:rPr>
          <w:rFonts w:asciiTheme="minorHAnsi" w:eastAsiaTheme="minorEastAsia" w:hAnsiTheme="minorHAnsi" w:cstheme="minorBidi"/>
          <w:sz w:val="22"/>
          <w:szCs w:val="22"/>
          <w:lang w:eastAsia="en-GB"/>
        </w:rPr>
      </w:pPr>
      <w:r w:rsidRPr="00743E4D">
        <w:rPr>
          <w:rFonts w:cs="v4.2.0"/>
          <w:snapToGrid w:val="0"/>
        </w:rPr>
        <w:t>3.4</w:t>
      </w:r>
      <w:r>
        <w:rPr>
          <w:rFonts w:asciiTheme="minorHAnsi" w:eastAsiaTheme="minorEastAsia" w:hAnsiTheme="minorHAnsi" w:cstheme="minorBidi"/>
          <w:sz w:val="22"/>
          <w:szCs w:val="22"/>
          <w:lang w:eastAsia="en-GB"/>
        </w:rPr>
        <w:tab/>
      </w:r>
      <w:r w:rsidRPr="00743E4D">
        <w:rPr>
          <w:rFonts w:cs="v4.2.0"/>
          <w:snapToGrid w:val="0"/>
        </w:rPr>
        <w:t>Test tolerances</w:t>
      </w:r>
      <w:r>
        <w:tab/>
      </w:r>
      <w:r>
        <w:fldChar w:fldCharType="begin"/>
      </w:r>
      <w:r>
        <w:instrText xml:space="preserve"> PAGEREF _Toc76542227 \h </w:instrText>
      </w:r>
      <w:r>
        <w:fldChar w:fldCharType="separate"/>
      </w:r>
      <w:r>
        <w:t>9</w:t>
      </w:r>
      <w:r>
        <w:fldChar w:fldCharType="end"/>
      </w:r>
    </w:p>
    <w:p w14:paraId="2C1B5CAC" w14:textId="729364C9" w:rsidR="00714E17" w:rsidRDefault="00714E1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_Toc76542228 \h </w:instrText>
      </w:r>
      <w:r>
        <w:fldChar w:fldCharType="separate"/>
      </w:r>
      <w:r>
        <w:t>10</w:t>
      </w:r>
      <w:r>
        <w:fldChar w:fldCharType="end"/>
      </w:r>
    </w:p>
    <w:p w14:paraId="30BF074E" w14:textId="79B7DFF4" w:rsidR="00714E17" w:rsidRDefault="00714E1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_Toc76542229 \h </w:instrText>
      </w:r>
      <w:r>
        <w:fldChar w:fldCharType="separate"/>
      </w:r>
      <w:r>
        <w:t>10</w:t>
      </w:r>
      <w:r>
        <w:fldChar w:fldCharType="end"/>
      </w:r>
    </w:p>
    <w:p w14:paraId="2B88067E" w14:textId="5C90F4A7" w:rsidR="00714E17" w:rsidRDefault="00714E1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_Toc76542230 \h </w:instrText>
      </w:r>
      <w:r>
        <w:fldChar w:fldCharType="separate"/>
      </w:r>
      <w:r>
        <w:t>10</w:t>
      </w:r>
      <w:r>
        <w:fldChar w:fldCharType="end"/>
      </w:r>
    </w:p>
    <w:p w14:paraId="1C6DCA5F" w14:textId="33899C7E" w:rsidR="00714E17" w:rsidRDefault="00714E17">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_Toc76542231 \h </w:instrText>
      </w:r>
      <w:r>
        <w:fldChar w:fldCharType="separate"/>
      </w:r>
      <w:r>
        <w:t>10</w:t>
      </w:r>
      <w:r>
        <w:fldChar w:fldCharType="end"/>
      </w:r>
    </w:p>
    <w:p w14:paraId="3AF953A3" w14:textId="22DCCCBE" w:rsidR="00714E17" w:rsidRDefault="00714E17">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_Toc76542232 \h </w:instrText>
      </w:r>
      <w:r>
        <w:fldChar w:fldCharType="separate"/>
      </w:r>
      <w:r>
        <w:t>10</w:t>
      </w:r>
      <w:r>
        <w:fldChar w:fldCharType="end"/>
      </w:r>
    </w:p>
    <w:p w14:paraId="0A0A65BE" w14:textId="3767EB61" w:rsidR="00714E17" w:rsidRDefault="00714E1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_Toc76542233 \h </w:instrText>
      </w:r>
      <w:r>
        <w:fldChar w:fldCharType="separate"/>
      </w:r>
      <w:r>
        <w:t>10</w:t>
      </w:r>
      <w:r>
        <w:fldChar w:fldCharType="end"/>
      </w:r>
    </w:p>
    <w:p w14:paraId="4BEDCF1D" w14:textId="7A998787" w:rsidR="00714E17" w:rsidRDefault="00714E1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_Toc76542234 \h </w:instrText>
      </w:r>
      <w:r>
        <w:fldChar w:fldCharType="separate"/>
      </w:r>
      <w:r>
        <w:t>10</w:t>
      </w:r>
      <w:r>
        <w:fldChar w:fldCharType="end"/>
      </w:r>
    </w:p>
    <w:p w14:paraId="7D2F6200" w14:textId="4A6122FE" w:rsidR="00714E17" w:rsidRDefault="00714E1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_Toc76542235 \h </w:instrText>
      </w:r>
      <w:r>
        <w:fldChar w:fldCharType="separate"/>
      </w:r>
      <w:r>
        <w:t>11</w:t>
      </w:r>
      <w:r>
        <w:fldChar w:fldCharType="end"/>
      </w:r>
    </w:p>
    <w:p w14:paraId="1DCF8B5E" w14:textId="06379E09" w:rsidR="00714E17" w:rsidRDefault="00714E1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_Toc76542236 \h </w:instrText>
      </w:r>
      <w:r>
        <w:fldChar w:fldCharType="separate"/>
      </w:r>
      <w:r>
        <w:t>11</w:t>
      </w:r>
      <w:r>
        <w:fldChar w:fldCharType="end"/>
      </w:r>
    </w:p>
    <w:p w14:paraId="3E22683F" w14:textId="00DC35C2" w:rsidR="00714E17" w:rsidRDefault="00714E1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_Toc76542237 \h </w:instrText>
      </w:r>
      <w:r>
        <w:fldChar w:fldCharType="separate"/>
      </w:r>
      <w:r>
        <w:t>11</w:t>
      </w:r>
      <w:r>
        <w:fldChar w:fldCharType="end"/>
      </w:r>
    </w:p>
    <w:p w14:paraId="4905FD39" w14:textId="660B4A6E" w:rsidR="00714E17" w:rsidRDefault="00714E1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_Toc76542238 \h </w:instrText>
      </w:r>
      <w:r>
        <w:fldChar w:fldCharType="separate"/>
      </w:r>
      <w:r>
        <w:t>12</w:t>
      </w:r>
      <w:r>
        <w:fldChar w:fldCharType="end"/>
      </w:r>
    </w:p>
    <w:p w14:paraId="05D0405D" w14:textId="5FB3B5C6" w:rsidR="00714E17" w:rsidRDefault="00714E17">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_Toc76542239 \h </w:instrText>
      </w:r>
      <w:r>
        <w:fldChar w:fldCharType="separate"/>
      </w:r>
      <w:r>
        <w:t>12</w:t>
      </w:r>
      <w:r>
        <w:fldChar w:fldCharType="end"/>
      </w:r>
    </w:p>
    <w:p w14:paraId="2141DC4B" w14:textId="1C3F131A" w:rsidR="00714E17" w:rsidRDefault="00714E1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_Toc76542240 \h </w:instrText>
      </w:r>
      <w:r>
        <w:fldChar w:fldCharType="separate"/>
      </w:r>
      <w:r>
        <w:t>12</w:t>
      </w:r>
      <w:r>
        <w:fldChar w:fldCharType="end"/>
      </w:r>
    </w:p>
    <w:p w14:paraId="76ACFF09" w14:textId="50D692C7" w:rsidR="00714E17" w:rsidRDefault="00714E1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_Toc76542241 \h </w:instrText>
      </w:r>
      <w:r>
        <w:fldChar w:fldCharType="separate"/>
      </w:r>
      <w:r>
        <w:t>12</w:t>
      </w:r>
      <w:r>
        <w:fldChar w:fldCharType="end"/>
      </w:r>
    </w:p>
    <w:p w14:paraId="65C0FBA5" w14:textId="03D91295" w:rsidR="00714E17" w:rsidRDefault="00714E17">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_Toc76542242 \h </w:instrText>
      </w:r>
      <w:r>
        <w:fldChar w:fldCharType="separate"/>
      </w:r>
      <w:r>
        <w:t>12</w:t>
      </w:r>
      <w:r>
        <w:fldChar w:fldCharType="end"/>
      </w:r>
    </w:p>
    <w:p w14:paraId="3782E10D" w14:textId="5DA8B884" w:rsidR="00714E17" w:rsidRDefault="00714E17">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_Toc76542243 \h </w:instrText>
      </w:r>
      <w:r>
        <w:fldChar w:fldCharType="separate"/>
      </w:r>
      <w:r>
        <w:t>12</w:t>
      </w:r>
      <w:r>
        <w:fldChar w:fldCharType="end"/>
      </w:r>
    </w:p>
    <w:p w14:paraId="33009015" w14:textId="661158FD" w:rsidR="00714E17" w:rsidRDefault="00714E17">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_Toc76542244 \h </w:instrText>
      </w:r>
      <w:r>
        <w:fldChar w:fldCharType="separate"/>
      </w:r>
      <w:r>
        <w:t>13</w:t>
      </w:r>
      <w:r>
        <w:fldChar w:fldCharType="end"/>
      </w:r>
    </w:p>
    <w:p w14:paraId="37A43FBC" w14:textId="2995892F" w:rsidR="00714E17" w:rsidRDefault="00714E1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_Toc76542245 \h </w:instrText>
      </w:r>
      <w:r>
        <w:fldChar w:fldCharType="separate"/>
      </w:r>
      <w:r>
        <w:t>13</w:t>
      </w:r>
      <w:r>
        <w:fldChar w:fldCharType="end"/>
      </w:r>
    </w:p>
    <w:p w14:paraId="332DDB6D" w14:textId="63115F45" w:rsidR="00714E17" w:rsidRDefault="00714E1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_Toc76542246 \h </w:instrText>
      </w:r>
      <w:r>
        <w:fldChar w:fldCharType="separate"/>
      </w:r>
      <w:r>
        <w:t>13</w:t>
      </w:r>
      <w:r>
        <w:fldChar w:fldCharType="end"/>
      </w:r>
    </w:p>
    <w:p w14:paraId="0147AD0F" w14:textId="79AF276D" w:rsidR="00714E17" w:rsidRDefault="00714E1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_Toc76542247 \h </w:instrText>
      </w:r>
      <w:r>
        <w:fldChar w:fldCharType="separate"/>
      </w:r>
      <w:r>
        <w:t>13</w:t>
      </w:r>
      <w:r>
        <w:fldChar w:fldCharType="end"/>
      </w:r>
    </w:p>
    <w:p w14:paraId="35C6BE5D" w14:textId="6634909B" w:rsidR="00714E17" w:rsidRDefault="00714E1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_Toc76542248 \h </w:instrText>
      </w:r>
      <w:r>
        <w:fldChar w:fldCharType="separate"/>
      </w:r>
      <w:r>
        <w:t>14</w:t>
      </w:r>
      <w:r>
        <w:fldChar w:fldCharType="end"/>
      </w:r>
    </w:p>
    <w:p w14:paraId="2481CC2E" w14:textId="16B67937" w:rsidR="00714E17" w:rsidRDefault="00714E1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_Toc76542249 \h </w:instrText>
      </w:r>
      <w:r>
        <w:fldChar w:fldCharType="separate"/>
      </w:r>
      <w:r>
        <w:t>14</w:t>
      </w:r>
      <w:r>
        <w:fldChar w:fldCharType="end"/>
      </w:r>
    </w:p>
    <w:p w14:paraId="2282D036" w14:textId="614CF143" w:rsidR="00714E17" w:rsidRDefault="00714E17">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_Toc76542250 \h </w:instrText>
      </w:r>
      <w:r>
        <w:fldChar w:fldCharType="separate"/>
      </w:r>
      <w:r>
        <w:t>14</w:t>
      </w:r>
      <w:r>
        <w:fldChar w:fldCharType="end"/>
      </w:r>
    </w:p>
    <w:p w14:paraId="0F7A76BF" w14:textId="6804DA0E" w:rsidR="00714E17" w:rsidRDefault="00714E1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_Toc76542251 \h </w:instrText>
      </w:r>
      <w:r>
        <w:fldChar w:fldCharType="separate"/>
      </w:r>
      <w:r>
        <w:t>15</w:t>
      </w:r>
      <w:r>
        <w:fldChar w:fldCharType="end"/>
      </w:r>
    </w:p>
    <w:p w14:paraId="682A29AB" w14:textId="1574A927" w:rsidR="00714E17" w:rsidRDefault="00714E17">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_Toc76542252 \h </w:instrText>
      </w:r>
      <w:r>
        <w:fldChar w:fldCharType="separate"/>
      </w:r>
      <w:r>
        <w:t>15</w:t>
      </w:r>
      <w:r>
        <w:fldChar w:fldCharType="end"/>
      </w:r>
    </w:p>
    <w:p w14:paraId="348D6C60" w14:textId="2EFD2453" w:rsidR="00714E17" w:rsidRDefault="00714E1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_Toc76542253 \h </w:instrText>
      </w:r>
      <w:r>
        <w:fldChar w:fldCharType="separate"/>
      </w:r>
      <w:r>
        <w:t>16</w:t>
      </w:r>
      <w:r>
        <w:fldChar w:fldCharType="end"/>
      </w:r>
    </w:p>
    <w:p w14:paraId="30835DE4" w14:textId="1F075AB4" w:rsidR="00714E17" w:rsidRDefault="00714E17">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_Toc76542254 \h </w:instrText>
      </w:r>
      <w:r>
        <w:fldChar w:fldCharType="separate"/>
      </w:r>
      <w:r>
        <w:t>16</w:t>
      </w:r>
      <w:r>
        <w:fldChar w:fldCharType="end"/>
      </w:r>
    </w:p>
    <w:p w14:paraId="3AB5C474" w14:textId="413C9340" w:rsidR="00714E17" w:rsidRDefault="00714E1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_Toc76542255 \h </w:instrText>
      </w:r>
      <w:r>
        <w:fldChar w:fldCharType="separate"/>
      </w:r>
      <w:r>
        <w:t>16</w:t>
      </w:r>
      <w:r>
        <w:fldChar w:fldCharType="end"/>
      </w:r>
    </w:p>
    <w:p w14:paraId="6A3E5AB3" w14:textId="3B4D68A2" w:rsidR="00714E17" w:rsidRDefault="00714E1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_Toc76542256 \h </w:instrText>
      </w:r>
      <w:r>
        <w:fldChar w:fldCharType="separate"/>
      </w:r>
      <w:r>
        <w:t>16</w:t>
      </w:r>
      <w:r>
        <w:fldChar w:fldCharType="end"/>
      </w:r>
    </w:p>
    <w:p w14:paraId="752A6695" w14:textId="6CFEA951" w:rsidR="00714E17" w:rsidRDefault="00714E17">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_Toc76542257 \h </w:instrText>
      </w:r>
      <w:r>
        <w:fldChar w:fldCharType="separate"/>
      </w:r>
      <w:r>
        <w:t>17</w:t>
      </w:r>
      <w:r>
        <w:fldChar w:fldCharType="end"/>
      </w:r>
    </w:p>
    <w:p w14:paraId="76AE4EFF" w14:textId="4BD93953" w:rsidR="00714E17" w:rsidRDefault="00714E1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_Toc76542258 \h </w:instrText>
      </w:r>
      <w:r>
        <w:fldChar w:fldCharType="separate"/>
      </w:r>
      <w:r>
        <w:t>17</w:t>
      </w:r>
      <w:r>
        <w:fldChar w:fldCharType="end"/>
      </w:r>
    </w:p>
    <w:p w14:paraId="181989FF" w14:textId="7BECE30A" w:rsidR="00714E17" w:rsidRDefault="00714E1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_Toc76542259 \h </w:instrText>
      </w:r>
      <w:r>
        <w:fldChar w:fldCharType="separate"/>
      </w:r>
      <w:r>
        <w:t>17</w:t>
      </w:r>
      <w:r>
        <w:fldChar w:fldCharType="end"/>
      </w:r>
    </w:p>
    <w:p w14:paraId="26CFAAC5" w14:textId="736E5962" w:rsidR="00714E17" w:rsidRDefault="00714E1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_Toc76542260 \h </w:instrText>
      </w:r>
      <w:r>
        <w:fldChar w:fldCharType="separate"/>
      </w:r>
      <w:r>
        <w:t>18</w:t>
      </w:r>
      <w:r>
        <w:fldChar w:fldCharType="end"/>
      </w:r>
    </w:p>
    <w:p w14:paraId="07D704B6" w14:textId="549B9EA8" w:rsidR="00714E17" w:rsidRDefault="00714E1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_Toc76542261 \h </w:instrText>
      </w:r>
      <w:r>
        <w:fldChar w:fldCharType="separate"/>
      </w:r>
      <w:r>
        <w:t>18</w:t>
      </w:r>
      <w:r>
        <w:fldChar w:fldCharType="end"/>
      </w:r>
    </w:p>
    <w:p w14:paraId="5EDC75FC" w14:textId="11B2F450" w:rsidR="00714E17" w:rsidRDefault="00714E1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_Toc76542262 \h </w:instrText>
      </w:r>
      <w:r>
        <w:fldChar w:fldCharType="separate"/>
      </w:r>
      <w:r>
        <w:t>19</w:t>
      </w:r>
      <w:r>
        <w:fldChar w:fldCharType="end"/>
      </w:r>
    </w:p>
    <w:p w14:paraId="4AA72368" w14:textId="492AD058" w:rsidR="00714E17" w:rsidRDefault="00714E1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_Toc76542263 \h </w:instrText>
      </w:r>
      <w:r>
        <w:fldChar w:fldCharType="separate"/>
      </w:r>
      <w:r>
        <w:t>19</w:t>
      </w:r>
      <w:r>
        <w:fldChar w:fldCharType="end"/>
      </w:r>
    </w:p>
    <w:p w14:paraId="090624FA" w14:textId="05AE7BE6" w:rsidR="00714E17" w:rsidRDefault="00714E1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_Toc76542264 \h </w:instrText>
      </w:r>
      <w:r>
        <w:fldChar w:fldCharType="separate"/>
      </w:r>
      <w:r>
        <w:t>19</w:t>
      </w:r>
      <w:r>
        <w:fldChar w:fldCharType="end"/>
      </w:r>
    </w:p>
    <w:p w14:paraId="4BC53647" w14:textId="7210D299" w:rsidR="00714E17" w:rsidRDefault="00714E1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_Toc76542265 \h </w:instrText>
      </w:r>
      <w:r>
        <w:fldChar w:fldCharType="separate"/>
      </w:r>
      <w:r>
        <w:t>20</w:t>
      </w:r>
      <w:r>
        <w:fldChar w:fldCharType="end"/>
      </w:r>
    </w:p>
    <w:p w14:paraId="67C0291E" w14:textId="2FC9F4C4" w:rsidR="00714E17" w:rsidRDefault="00714E1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_Toc76542266 \h </w:instrText>
      </w:r>
      <w:r>
        <w:fldChar w:fldCharType="separate"/>
      </w:r>
      <w:r>
        <w:t>20</w:t>
      </w:r>
      <w:r>
        <w:fldChar w:fldCharType="end"/>
      </w:r>
    </w:p>
    <w:p w14:paraId="51F6503E" w14:textId="4C912BB8" w:rsidR="00714E17" w:rsidRDefault="00714E1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_Toc76542267 \h </w:instrText>
      </w:r>
      <w:r>
        <w:fldChar w:fldCharType="separate"/>
      </w:r>
      <w:r>
        <w:t>21</w:t>
      </w:r>
      <w:r>
        <w:fldChar w:fldCharType="end"/>
      </w:r>
    </w:p>
    <w:p w14:paraId="71714D63" w14:textId="1CA24147" w:rsidR="00714E17" w:rsidRDefault="00714E17">
      <w:pPr>
        <w:pStyle w:val="TOC8"/>
        <w:rPr>
          <w:rFonts w:asciiTheme="minorHAnsi" w:eastAsiaTheme="minorEastAsia" w:hAnsiTheme="minorHAnsi" w:cstheme="minorBidi"/>
          <w:b w:val="0"/>
          <w:szCs w:val="22"/>
          <w:lang w:eastAsia="en-GB"/>
        </w:rPr>
      </w:pPr>
      <w:r>
        <w:lastRenderedPageBreak/>
        <w:t xml:space="preserve">Annex A (normative): </w:t>
      </w:r>
      <w:r w:rsidRPr="00743E4D">
        <w:rPr>
          <w:rFonts w:cs="v4.2.0"/>
        </w:rPr>
        <w:t>Test cases</w:t>
      </w:r>
      <w:r>
        <w:tab/>
      </w:r>
      <w:r>
        <w:fldChar w:fldCharType="begin"/>
      </w:r>
      <w:r>
        <w:instrText xml:space="preserve"> PAGEREF _Toc76542268 \h </w:instrText>
      </w:r>
      <w:r>
        <w:fldChar w:fldCharType="separate"/>
      </w:r>
      <w:r>
        <w:t>23</w:t>
      </w:r>
      <w:r>
        <w:fldChar w:fldCharType="end"/>
      </w:r>
    </w:p>
    <w:p w14:paraId="22B2BA44" w14:textId="401C4B74" w:rsidR="00714E17" w:rsidRDefault="00714E1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_Toc76542269 \h </w:instrText>
      </w:r>
      <w:r>
        <w:fldChar w:fldCharType="separate"/>
      </w:r>
      <w:r>
        <w:t>23</w:t>
      </w:r>
      <w:r>
        <w:fldChar w:fldCharType="end"/>
      </w:r>
    </w:p>
    <w:p w14:paraId="3DA07A60" w14:textId="269F06DC" w:rsidR="00714E17" w:rsidRDefault="00714E1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_Toc76542270 \h </w:instrText>
      </w:r>
      <w:r>
        <w:fldChar w:fldCharType="separate"/>
      </w:r>
      <w:r>
        <w:t>23</w:t>
      </w:r>
      <w:r>
        <w:fldChar w:fldCharType="end"/>
      </w:r>
    </w:p>
    <w:p w14:paraId="50838D24" w14:textId="50427A74" w:rsidR="00714E17" w:rsidRDefault="00714E17">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_Toc76542271 \h </w:instrText>
      </w:r>
      <w:r>
        <w:fldChar w:fldCharType="separate"/>
      </w:r>
      <w:r>
        <w:t>24</w:t>
      </w:r>
      <w:r>
        <w:fldChar w:fldCharType="end"/>
      </w:r>
    </w:p>
    <w:p w14:paraId="61CA76DE" w14:textId="5C205151" w:rsidR="00714E17" w:rsidRDefault="00714E1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_Toc76542272 \h </w:instrText>
      </w:r>
      <w:r>
        <w:fldChar w:fldCharType="separate"/>
      </w:r>
      <w:r>
        <w:t>24</w:t>
      </w:r>
      <w:r>
        <w:fldChar w:fldCharType="end"/>
      </w:r>
    </w:p>
    <w:p w14:paraId="2F3F05DB" w14:textId="7E128C1A" w:rsidR="00714E17" w:rsidRDefault="00714E17">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_Toc76542273 \h </w:instrText>
      </w:r>
      <w:r>
        <w:fldChar w:fldCharType="separate"/>
      </w:r>
      <w:r>
        <w:t>24</w:t>
      </w:r>
      <w:r>
        <w:fldChar w:fldCharType="end"/>
      </w:r>
    </w:p>
    <w:p w14:paraId="1FD068EB" w14:textId="3F185C2D" w:rsidR="00714E17" w:rsidRDefault="00714E17">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_Toc76542274 \h </w:instrText>
      </w:r>
      <w:r>
        <w:fldChar w:fldCharType="separate"/>
      </w:r>
      <w:r>
        <w:t>24</w:t>
      </w:r>
      <w:r>
        <w:fldChar w:fldCharType="end"/>
      </w:r>
    </w:p>
    <w:p w14:paraId="1955C85B" w14:textId="7B3D17FF" w:rsidR="00714E17" w:rsidRDefault="00714E17">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_Toc76542275 \h </w:instrText>
      </w:r>
      <w:r>
        <w:fldChar w:fldCharType="separate"/>
      </w:r>
      <w:r>
        <w:t>24</w:t>
      </w:r>
      <w:r>
        <w:fldChar w:fldCharType="end"/>
      </w:r>
    </w:p>
    <w:p w14:paraId="0AF3FB64" w14:textId="2AFBC3E8" w:rsidR="00714E17" w:rsidRDefault="00714E17">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_Toc76542276 \h </w:instrText>
      </w:r>
      <w:r>
        <w:fldChar w:fldCharType="separate"/>
      </w:r>
      <w:r>
        <w:t>25</w:t>
      </w:r>
      <w:r>
        <w:fldChar w:fldCharType="end"/>
      </w:r>
    </w:p>
    <w:p w14:paraId="4CFFE4DF" w14:textId="290D12B0" w:rsidR="00714E17" w:rsidRDefault="00714E17">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_Toc76542277 \h </w:instrText>
      </w:r>
      <w:r>
        <w:fldChar w:fldCharType="separate"/>
      </w:r>
      <w:r>
        <w:t>25</w:t>
      </w:r>
      <w:r>
        <w:fldChar w:fldCharType="end"/>
      </w:r>
    </w:p>
    <w:p w14:paraId="0FFC2C09" w14:textId="5073CDA1" w:rsidR="00714E17" w:rsidRDefault="00714E17">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_Toc76542278 \h </w:instrText>
      </w:r>
      <w:r>
        <w:fldChar w:fldCharType="separate"/>
      </w:r>
      <w:r>
        <w:t>25</w:t>
      </w:r>
      <w:r>
        <w:fldChar w:fldCharType="end"/>
      </w:r>
    </w:p>
    <w:p w14:paraId="583213C2" w14:textId="337D2850" w:rsidR="00714E17" w:rsidRDefault="00714E17">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_Toc76542279 \h </w:instrText>
      </w:r>
      <w:r>
        <w:fldChar w:fldCharType="separate"/>
      </w:r>
      <w:r>
        <w:t>25</w:t>
      </w:r>
      <w:r>
        <w:fldChar w:fldCharType="end"/>
      </w:r>
    </w:p>
    <w:p w14:paraId="142CE60D" w14:textId="7A03B29A" w:rsidR="00714E17" w:rsidRDefault="00714E17">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_Toc76542280 \h </w:instrText>
      </w:r>
      <w:r>
        <w:fldChar w:fldCharType="separate"/>
      </w:r>
      <w:r>
        <w:t>25</w:t>
      </w:r>
      <w:r>
        <w:fldChar w:fldCharType="end"/>
      </w:r>
    </w:p>
    <w:p w14:paraId="19823BC5" w14:textId="19195E9E" w:rsidR="00714E17" w:rsidRDefault="00714E17">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_Toc76542281 \h </w:instrText>
      </w:r>
      <w:r>
        <w:fldChar w:fldCharType="separate"/>
      </w:r>
      <w:r>
        <w:t>25</w:t>
      </w:r>
      <w:r>
        <w:fldChar w:fldCharType="end"/>
      </w:r>
    </w:p>
    <w:p w14:paraId="343BAD23" w14:textId="09D184C4" w:rsidR="00714E17" w:rsidRDefault="00714E17">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_Toc76542282 \h </w:instrText>
      </w:r>
      <w:r>
        <w:fldChar w:fldCharType="separate"/>
      </w:r>
      <w:r>
        <w:t>26</w:t>
      </w:r>
      <w:r>
        <w:fldChar w:fldCharType="end"/>
      </w:r>
    </w:p>
    <w:p w14:paraId="706DF6DF" w14:textId="3DD65FC5" w:rsidR="00714E17" w:rsidRDefault="00714E17">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_Toc76542283 \h </w:instrText>
      </w:r>
      <w:r>
        <w:fldChar w:fldCharType="separate"/>
      </w:r>
      <w:r>
        <w:t>26</w:t>
      </w:r>
      <w:r>
        <w:fldChar w:fldCharType="end"/>
      </w:r>
    </w:p>
    <w:p w14:paraId="45A4BD13" w14:textId="78745AE2" w:rsidR="00714E17" w:rsidRDefault="00714E17">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_Toc76542284 \h </w:instrText>
      </w:r>
      <w:r>
        <w:fldChar w:fldCharType="separate"/>
      </w:r>
      <w:r>
        <w:t>26</w:t>
      </w:r>
      <w:r>
        <w:fldChar w:fldCharType="end"/>
      </w:r>
    </w:p>
    <w:p w14:paraId="5BF669AD" w14:textId="7F5546BA" w:rsidR="00714E17" w:rsidRDefault="00714E17">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_Toc76542285 \h </w:instrText>
      </w:r>
      <w:r>
        <w:fldChar w:fldCharType="separate"/>
      </w:r>
      <w:r>
        <w:t>26</w:t>
      </w:r>
      <w:r>
        <w:fldChar w:fldCharType="end"/>
      </w:r>
    </w:p>
    <w:p w14:paraId="174101A5" w14:textId="1C0F2FEB" w:rsidR="00714E17" w:rsidRDefault="00714E17">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_Toc76542286 \h </w:instrText>
      </w:r>
      <w:r>
        <w:fldChar w:fldCharType="separate"/>
      </w:r>
      <w:r>
        <w:t>26</w:t>
      </w:r>
      <w:r>
        <w:fldChar w:fldCharType="end"/>
      </w:r>
    </w:p>
    <w:p w14:paraId="33E8CAB8" w14:textId="17AA23D3" w:rsidR="00714E17" w:rsidRDefault="00714E17">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_Toc76542287 \h </w:instrText>
      </w:r>
      <w:r>
        <w:fldChar w:fldCharType="separate"/>
      </w:r>
      <w:r>
        <w:t>27</w:t>
      </w:r>
      <w:r>
        <w:fldChar w:fldCharType="end"/>
      </w:r>
    </w:p>
    <w:p w14:paraId="04B5BC08" w14:textId="5EA48CA3" w:rsidR="00714E17" w:rsidRDefault="00714E1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_Toc76542288 \h </w:instrText>
      </w:r>
      <w:r>
        <w:fldChar w:fldCharType="separate"/>
      </w:r>
      <w:r>
        <w:t>27</w:t>
      </w:r>
      <w:r>
        <w:fldChar w:fldCharType="end"/>
      </w:r>
    </w:p>
    <w:p w14:paraId="4AFB2173" w14:textId="0883C27A" w:rsidR="00714E17" w:rsidRDefault="00714E1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_Toc76542289 \h </w:instrText>
      </w:r>
      <w:r>
        <w:fldChar w:fldCharType="separate"/>
      </w:r>
      <w:r>
        <w:t>27</w:t>
      </w:r>
      <w:r>
        <w:fldChar w:fldCharType="end"/>
      </w:r>
    </w:p>
    <w:p w14:paraId="1F3F0881" w14:textId="0F34110E" w:rsidR="00714E17" w:rsidRDefault="00714E17">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_Toc76542290 \h </w:instrText>
      </w:r>
      <w:r>
        <w:fldChar w:fldCharType="separate"/>
      </w:r>
      <w:r>
        <w:t>29</w:t>
      </w:r>
      <w:r>
        <w:fldChar w:fldCharType="end"/>
      </w:r>
    </w:p>
    <w:p w14:paraId="5035FA87" w14:textId="23CD00E7" w:rsidR="00714E17" w:rsidRDefault="00714E1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_Toc76542291 \h </w:instrText>
      </w:r>
      <w:r>
        <w:fldChar w:fldCharType="separate"/>
      </w:r>
      <w:r>
        <w:t>29</w:t>
      </w:r>
      <w:r>
        <w:fldChar w:fldCharType="end"/>
      </w:r>
    </w:p>
    <w:p w14:paraId="41D8F9B0" w14:textId="5E1952E7" w:rsidR="00714E17" w:rsidRDefault="00714E1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_Toc76542292 \h </w:instrText>
      </w:r>
      <w:r>
        <w:fldChar w:fldCharType="separate"/>
      </w:r>
      <w:r>
        <w:t>29</w:t>
      </w:r>
      <w:r>
        <w:fldChar w:fldCharType="end"/>
      </w:r>
    </w:p>
    <w:p w14:paraId="3BEFBD50" w14:textId="1F20A4A5" w:rsidR="00714E17" w:rsidRDefault="00714E17">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_Toc76542293 \h </w:instrText>
      </w:r>
      <w:r>
        <w:fldChar w:fldCharType="separate"/>
      </w:r>
      <w:r>
        <w:t>30</w:t>
      </w:r>
      <w:r>
        <w:fldChar w:fldCharType="end"/>
      </w:r>
    </w:p>
    <w:p w14:paraId="773E80DF" w14:textId="2DDF2A08" w:rsidR="00714E17" w:rsidRDefault="00714E17">
      <w:pPr>
        <w:pStyle w:val="TOC8"/>
        <w:rPr>
          <w:rFonts w:asciiTheme="minorHAnsi" w:eastAsiaTheme="minorEastAsia" w:hAnsiTheme="minorHAnsi" w:cstheme="minorBidi"/>
          <w:b w:val="0"/>
          <w:szCs w:val="22"/>
          <w:lang w:eastAsia="en-GB"/>
        </w:rPr>
      </w:pPr>
      <w:r w:rsidRPr="00743E4D">
        <w:rPr>
          <w:rFonts w:cs="v4.2.0"/>
        </w:rPr>
        <w:t xml:space="preserve">Annex E (normative): </w:t>
      </w:r>
      <w:r>
        <w:t>Assistance data required for testing</w:t>
      </w:r>
      <w:r>
        <w:tab/>
      </w:r>
      <w:r>
        <w:fldChar w:fldCharType="begin"/>
      </w:r>
      <w:r>
        <w:instrText xml:space="preserve"> PAGEREF _Toc76542294 \h </w:instrText>
      </w:r>
      <w:r>
        <w:fldChar w:fldCharType="separate"/>
      </w:r>
      <w:r>
        <w:t>33</w:t>
      </w:r>
      <w:r>
        <w:fldChar w:fldCharType="end"/>
      </w:r>
    </w:p>
    <w:p w14:paraId="33E2F0E9" w14:textId="0D6ED845" w:rsidR="00714E17" w:rsidRDefault="00714E17">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_Toc76542295 \h </w:instrText>
      </w:r>
      <w:r>
        <w:fldChar w:fldCharType="separate"/>
      </w:r>
      <w:r>
        <w:t>33</w:t>
      </w:r>
      <w:r>
        <w:fldChar w:fldCharType="end"/>
      </w:r>
    </w:p>
    <w:p w14:paraId="2440E4E7" w14:textId="7A9B2C3A" w:rsidR="00714E17" w:rsidRDefault="00714E17">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_Toc76542296 \h </w:instrText>
      </w:r>
      <w:r>
        <w:fldChar w:fldCharType="separate"/>
      </w:r>
      <w:r>
        <w:t>33</w:t>
      </w:r>
      <w:r>
        <w:fldChar w:fldCharType="end"/>
      </w:r>
    </w:p>
    <w:p w14:paraId="689A259E" w14:textId="55E91F0E" w:rsidR="00714E17" w:rsidRDefault="00714E17">
      <w:pPr>
        <w:pStyle w:val="TOC8"/>
        <w:rPr>
          <w:rFonts w:asciiTheme="minorHAnsi" w:eastAsiaTheme="minorEastAsia" w:hAnsiTheme="minorHAnsi" w:cstheme="minorBidi"/>
          <w:b w:val="0"/>
          <w:szCs w:val="22"/>
          <w:lang w:eastAsia="en-GB"/>
        </w:rPr>
      </w:pPr>
      <w:r w:rsidRPr="00743E4D">
        <w:rPr>
          <w:rFonts w:cs="v4.2.0"/>
        </w:rPr>
        <w:t xml:space="preserve">Annex F (normative): </w:t>
      </w:r>
      <w:r>
        <w:t>Converting UE-assisted measurement reports into position estimates</w:t>
      </w:r>
      <w:r>
        <w:tab/>
      </w:r>
      <w:r>
        <w:fldChar w:fldCharType="begin"/>
      </w:r>
      <w:r>
        <w:instrText xml:space="preserve"> PAGEREF _Toc76542297 \h </w:instrText>
      </w:r>
      <w:r>
        <w:fldChar w:fldCharType="separate"/>
      </w:r>
      <w:r>
        <w:t>37</w:t>
      </w:r>
      <w:r>
        <w:fldChar w:fldCharType="end"/>
      </w:r>
    </w:p>
    <w:p w14:paraId="7CA204F9" w14:textId="4CDB4A5C" w:rsidR="00714E17" w:rsidRDefault="00714E17">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_Toc76542298 \h </w:instrText>
      </w:r>
      <w:r>
        <w:fldChar w:fldCharType="separate"/>
      </w:r>
      <w:r>
        <w:t>37</w:t>
      </w:r>
      <w:r>
        <w:fldChar w:fldCharType="end"/>
      </w:r>
    </w:p>
    <w:p w14:paraId="6EA5B7D8" w14:textId="44487376" w:rsidR="00714E17" w:rsidRDefault="00714E17">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_Toc76542299 \h </w:instrText>
      </w:r>
      <w:r>
        <w:fldChar w:fldCharType="separate"/>
      </w:r>
      <w:r>
        <w:t>37</w:t>
      </w:r>
      <w:r>
        <w:fldChar w:fldCharType="end"/>
      </w:r>
    </w:p>
    <w:p w14:paraId="668ACF2E" w14:textId="79D573DC" w:rsidR="00714E17" w:rsidRDefault="00714E17">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_Toc76542300 \h </w:instrText>
      </w:r>
      <w:r>
        <w:fldChar w:fldCharType="separate"/>
      </w:r>
      <w:r>
        <w:t>37</w:t>
      </w:r>
      <w:r>
        <w:fldChar w:fldCharType="end"/>
      </w:r>
    </w:p>
    <w:p w14:paraId="763AFF55" w14:textId="495C9452" w:rsidR="00714E17" w:rsidRDefault="00714E17">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_Toc76542301 \h </w:instrText>
      </w:r>
      <w:r>
        <w:fldChar w:fldCharType="separate"/>
      </w:r>
      <w:r>
        <w:t>40</w:t>
      </w:r>
      <w:r>
        <w:fldChar w:fldCharType="end"/>
      </w:r>
    </w:p>
    <w:p w14:paraId="1783D98F" w14:textId="50626819" w:rsidR="00080512" w:rsidRPr="00033949" w:rsidRDefault="00714E17">
      <w:r>
        <w:rPr>
          <w:noProof/>
          <w:sz w:val="22"/>
        </w:rP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End w:id="11"/>
      <w:r w:rsidR="00D07530" w:rsidRPr="00033949">
        <w:lastRenderedPageBreak/>
        <w:t>Foreword</w:t>
      </w:r>
      <w:bookmarkEnd w:id="12"/>
      <w:bookmarkEnd w:id="13"/>
      <w:bookmarkEnd w:id="14"/>
      <w:bookmarkEnd w:id="15"/>
      <w:bookmarkEnd w:id="16"/>
      <w:bookmarkEnd w:id="17"/>
      <w:bookmarkEnd w:id="18"/>
      <w:bookmarkEnd w:id="19"/>
    </w:p>
    <w:p w14:paraId="3D1D9A05" w14:textId="77777777" w:rsidR="00080512" w:rsidRPr="00033949" w:rsidRDefault="00080512">
      <w:r w:rsidRPr="00033949">
        <w:t xml:space="preserve">This Technical </w:t>
      </w:r>
      <w:bookmarkStart w:id="20" w:name="spectype3"/>
      <w:r w:rsidRPr="00033949">
        <w:t>Specification</w:t>
      </w:r>
      <w:bookmarkEnd w:id="20"/>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1" w:name="scope"/>
      <w:bookmarkStart w:id="22" w:name="_Toc5282106"/>
      <w:bookmarkStart w:id="23" w:name="_Toc29812304"/>
      <w:bookmarkStart w:id="24" w:name="_Toc29812413"/>
      <w:bookmarkStart w:id="25" w:name="_Toc37140284"/>
      <w:bookmarkStart w:id="26" w:name="_Toc37140571"/>
      <w:bookmarkStart w:id="27" w:name="_Toc37140689"/>
      <w:bookmarkStart w:id="28" w:name="_Toc37268639"/>
      <w:bookmarkStart w:id="29" w:name="_Toc45880044"/>
      <w:bookmarkStart w:id="30" w:name="_Toc74642933"/>
      <w:bookmarkStart w:id="31" w:name="_Toc76542221"/>
      <w:bookmarkEnd w:id="21"/>
      <w:r w:rsidR="00D07530" w:rsidRPr="00033949">
        <w:lastRenderedPageBreak/>
        <w:t>1</w:t>
      </w:r>
      <w:r w:rsidR="00D07530" w:rsidRPr="00033949">
        <w:tab/>
        <w:t>Scope</w:t>
      </w:r>
      <w:bookmarkEnd w:id="22"/>
      <w:bookmarkEnd w:id="23"/>
      <w:bookmarkEnd w:id="24"/>
      <w:bookmarkEnd w:id="25"/>
      <w:bookmarkEnd w:id="26"/>
      <w:bookmarkEnd w:id="27"/>
      <w:bookmarkEnd w:id="28"/>
      <w:bookmarkEnd w:id="29"/>
      <w:bookmarkEnd w:id="30"/>
      <w:bookmarkEnd w:id="31"/>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2" w:name="_Toc5282107"/>
      <w:bookmarkStart w:id="33" w:name="_Toc29812305"/>
      <w:bookmarkStart w:id="34" w:name="_Toc29812414"/>
      <w:bookmarkStart w:id="35" w:name="_Toc37140285"/>
      <w:bookmarkStart w:id="36" w:name="_Toc37140572"/>
      <w:bookmarkStart w:id="37" w:name="_Toc37140690"/>
      <w:bookmarkStart w:id="38" w:name="_Toc37268640"/>
      <w:bookmarkStart w:id="39" w:name="_Toc45880045"/>
      <w:bookmarkStart w:id="40" w:name="_Toc74642934"/>
      <w:bookmarkStart w:id="41" w:name="_Toc76542222"/>
      <w:r w:rsidRPr="00033949">
        <w:t>2</w:t>
      </w:r>
      <w:r w:rsidRPr="00033949">
        <w:tab/>
        <w:t>References</w:t>
      </w:r>
      <w:bookmarkEnd w:id="32"/>
      <w:bookmarkEnd w:id="33"/>
      <w:bookmarkEnd w:id="34"/>
      <w:bookmarkEnd w:id="35"/>
      <w:bookmarkEnd w:id="36"/>
      <w:bookmarkEnd w:id="37"/>
      <w:bookmarkEnd w:id="38"/>
      <w:bookmarkEnd w:id="39"/>
      <w:bookmarkEnd w:id="40"/>
      <w:bookmarkEnd w:id="41"/>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658248F7"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42" w:name="_Toc5282108"/>
      <w:bookmarkStart w:id="43" w:name="_Toc29812306"/>
      <w:bookmarkStart w:id="44" w:name="_Toc29812415"/>
      <w:bookmarkStart w:id="45" w:name="_Toc37140286"/>
      <w:bookmarkStart w:id="46" w:name="_Toc37140573"/>
      <w:bookmarkStart w:id="47" w:name="_Toc37140691"/>
      <w:bookmarkStart w:id="48" w:name="_Toc37268641"/>
      <w:bookmarkStart w:id="49" w:name="_Toc45880046"/>
      <w:bookmarkStart w:id="50" w:name="_Toc74642935"/>
      <w:bookmarkStart w:id="51" w:name="_Toc76542223"/>
      <w:r w:rsidRPr="00033949">
        <w:t>3</w:t>
      </w:r>
      <w:r w:rsidRPr="00033949">
        <w:tab/>
        <w:t>Definitions, symbols and abbreviations</w:t>
      </w:r>
      <w:bookmarkEnd w:id="42"/>
      <w:bookmarkEnd w:id="43"/>
      <w:bookmarkEnd w:id="44"/>
      <w:bookmarkEnd w:id="45"/>
      <w:bookmarkEnd w:id="46"/>
      <w:bookmarkEnd w:id="47"/>
      <w:bookmarkEnd w:id="48"/>
      <w:bookmarkEnd w:id="49"/>
      <w:bookmarkEnd w:id="50"/>
      <w:bookmarkEnd w:id="51"/>
    </w:p>
    <w:p w14:paraId="5119CB0B" w14:textId="77777777" w:rsidR="00D07530" w:rsidRPr="00033949" w:rsidRDefault="00D07530" w:rsidP="00D07530">
      <w:pPr>
        <w:pStyle w:val="Heading2"/>
      </w:pPr>
      <w:bookmarkStart w:id="52" w:name="_Toc5282109"/>
      <w:bookmarkStart w:id="53" w:name="_Toc29812307"/>
      <w:bookmarkStart w:id="54" w:name="_Toc29812416"/>
      <w:bookmarkStart w:id="55" w:name="_Toc37140287"/>
      <w:bookmarkStart w:id="56" w:name="_Toc37140574"/>
      <w:bookmarkStart w:id="57" w:name="_Toc37140692"/>
      <w:bookmarkStart w:id="58" w:name="_Toc37268642"/>
      <w:bookmarkStart w:id="59" w:name="_Toc45880047"/>
      <w:bookmarkStart w:id="60" w:name="_Toc74642936"/>
      <w:bookmarkStart w:id="61" w:name="_Toc76542224"/>
      <w:r w:rsidRPr="00033949">
        <w:t>3.1</w:t>
      </w:r>
      <w:r w:rsidRPr="00033949">
        <w:tab/>
        <w:t>Definitions</w:t>
      </w:r>
      <w:bookmarkEnd w:id="52"/>
      <w:bookmarkEnd w:id="53"/>
      <w:bookmarkEnd w:id="54"/>
      <w:bookmarkEnd w:id="55"/>
      <w:bookmarkEnd w:id="56"/>
      <w:bookmarkEnd w:id="57"/>
      <w:bookmarkEnd w:id="58"/>
      <w:bookmarkEnd w:id="59"/>
      <w:bookmarkEnd w:id="60"/>
      <w:bookmarkEnd w:id="61"/>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62" w:name="_Hlk536552730"/>
      <w:r w:rsidRPr="00033949">
        <w:rPr>
          <w:rFonts w:eastAsia="SimSun"/>
        </w:rPr>
        <w:t xml:space="preserve">NR-NR Dual Connectivity </w:t>
      </w:r>
      <w:bookmarkEnd w:id="62"/>
      <w:r w:rsidRPr="00033949">
        <w:rPr>
          <w:rFonts w:eastAsia="SimSun"/>
        </w:rPr>
        <w:t>as defined in TS 37.340 [2].</w:t>
      </w:r>
    </w:p>
    <w:p w14:paraId="731C8244" w14:textId="77777777" w:rsidR="00D07530" w:rsidRPr="00033949" w:rsidRDefault="00D07530" w:rsidP="00D07530">
      <w:pPr>
        <w:pStyle w:val="Heading2"/>
      </w:pPr>
      <w:bookmarkStart w:id="63" w:name="_Toc5282110"/>
      <w:bookmarkStart w:id="64" w:name="_Toc29812308"/>
      <w:bookmarkStart w:id="65" w:name="_Toc29812417"/>
      <w:bookmarkStart w:id="66" w:name="_Toc37140288"/>
      <w:bookmarkStart w:id="67" w:name="_Toc37140575"/>
      <w:bookmarkStart w:id="68" w:name="_Toc37140693"/>
      <w:bookmarkStart w:id="69" w:name="_Toc37268643"/>
      <w:bookmarkStart w:id="70" w:name="_Toc45880048"/>
      <w:bookmarkStart w:id="71" w:name="_Toc74642937"/>
      <w:bookmarkStart w:id="72" w:name="_Toc76542225"/>
      <w:r w:rsidRPr="00033949">
        <w:t>3.2</w:t>
      </w:r>
      <w:r w:rsidRPr="00033949">
        <w:tab/>
        <w:t>Symbols</w:t>
      </w:r>
      <w:bookmarkEnd w:id="63"/>
      <w:bookmarkEnd w:id="64"/>
      <w:bookmarkEnd w:id="65"/>
      <w:bookmarkEnd w:id="66"/>
      <w:bookmarkEnd w:id="67"/>
      <w:bookmarkEnd w:id="68"/>
      <w:bookmarkEnd w:id="69"/>
      <w:bookmarkEnd w:id="70"/>
      <w:bookmarkEnd w:id="71"/>
      <w:bookmarkEnd w:id="72"/>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8.85pt" o:ole="">
            <v:imagedata r:id="rId17" o:title=""/>
          </v:shape>
          <o:OLEObject Type="Embed" ProgID="Equation.3" ShapeID="_x0000_i1025" DrawAspect="Content" ObjectID="_1687154983" r:id="rId18"/>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lastRenderedPageBreak/>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73" w:name="_Toc5282111"/>
      <w:bookmarkStart w:id="74" w:name="_Toc29812309"/>
      <w:bookmarkStart w:id="75" w:name="_Toc29812418"/>
      <w:bookmarkStart w:id="76" w:name="_Toc37140289"/>
      <w:bookmarkStart w:id="77" w:name="_Toc37140576"/>
      <w:bookmarkStart w:id="78" w:name="_Toc37140694"/>
      <w:bookmarkStart w:id="79" w:name="_Toc37268644"/>
      <w:bookmarkStart w:id="80" w:name="_Toc45880049"/>
      <w:bookmarkStart w:id="81" w:name="_Toc74642938"/>
      <w:bookmarkStart w:id="82" w:name="_Toc76542226"/>
      <w:r w:rsidRPr="00033949">
        <w:t>3.3</w:t>
      </w:r>
      <w:r w:rsidRPr="00033949">
        <w:tab/>
        <w:t>Abbreviations</w:t>
      </w:r>
      <w:bookmarkEnd w:id="73"/>
      <w:bookmarkEnd w:id="74"/>
      <w:bookmarkEnd w:id="75"/>
      <w:bookmarkEnd w:id="76"/>
      <w:bookmarkEnd w:id="77"/>
      <w:bookmarkEnd w:id="78"/>
      <w:bookmarkEnd w:id="79"/>
      <w:bookmarkEnd w:id="80"/>
      <w:bookmarkEnd w:id="81"/>
      <w:bookmarkEnd w:id="82"/>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83" w:name="_Toc5282112"/>
      <w:bookmarkStart w:id="84" w:name="_Toc29812310"/>
      <w:bookmarkStart w:id="85" w:name="_Toc29812419"/>
      <w:bookmarkStart w:id="86" w:name="_Toc37140290"/>
      <w:bookmarkStart w:id="87" w:name="_Toc37140577"/>
      <w:bookmarkStart w:id="88" w:name="_Toc37140695"/>
      <w:bookmarkStart w:id="89" w:name="_Toc37268645"/>
      <w:bookmarkStart w:id="90" w:name="_Toc45880050"/>
      <w:bookmarkStart w:id="91" w:name="_Toc74642939"/>
      <w:bookmarkStart w:id="92" w:name="_Toc76542227"/>
      <w:r w:rsidRPr="00033949">
        <w:rPr>
          <w:rFonts w:cs="v4.2.0"/>
          <w:snapToGrid w:val="0"/>
        </w:rPr>
        <w:t>3.4</w:t>
      </w:r>
      <w:r w:rsidRPr="00033949">
        <w:rPr>
          <w:rFonts w:cs="v4.2.0"/>
          <w:snapToGrid w:val="0"/>
        </w:rPr>
        <w:tab/>
        <w:t>Test tolerances</w:t>
      </w:r>
      <w:bookmarkEnd w:id="83"/>
      <w:bookmarkEnd w:id="84"/>
      <w:bookmarkEnd w:id="85"/>
      <w:bookmarkEnd w:id="86"/>
      <w:bookmarkEnd w:id="87"/>
      <w:bookmarkEnd w:id="88"/>
      <w:bookmarkEnd w:id="89"/>
      <w:bookmarkEnd w:id="90"/>
      <w:bookmarkEnd w:id="91"/>
      <w:bookmarkEnd w:id="92"/>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93" w:name="_Toc5282113"/>
      <w:bookmarkStart w:id="94" w:name="_Toc29812311"/>
      <w:bookmarkStart w:id="95" w:name="_Toc29812420"/>
      <w:bookmarkStart w:id="96" w:name="_Toc37140291"/>
      <w:bookmarkStart w:id="97" w:name="_Toc37140578"/>
      <w:bookmarkStart w:id="98" w:name="_Toc37140696"/>
      <w:bookmarkStart w:id="99" w:name="_Toc37268646"/>
      <w:bookmarkStart w:id="100" w:name="_Toc45880051"/>
      <w:bookmarkStart w:id="101" w:name="_Toc74642940"/>
      <w:bookmarkStart w:id="102" w:name="_Toc76542228"/>
      <w:r w:rsidRPr="00033949">
        <w:lastRenderedPageBreak/>
        <w:t>4</w:t>
      </w:r>
      <w:r w:rsidRPr="00033949">
        <w:tab/>
        <w:t>General</w:t>
      </w:r>
      <w:bookmarkEnd w:id="93"/>
      <w:bookmarkEnd w:id="94"/>
      <w:bookmarkEnd w:id="95"/>
      <w:bookmarkEnd w:id="96"/>
      <w:bookmarkEnd w:id="97"/>
      <w:bookmarkEnd w:id="98"/>
      <w:bookmarkEnd w:id="99"/>
      <w:bookmarkEnd w:id="100"/>
      <w:bookmarkEnd w:id="101"/>
      <w:bookmarkEnd w:id="102"/>
    </w:p>
    <w:p w14:paraId="05F76581" w14:textId="77777777" w:rsidR="00D07530" w:rsidRPr="00033949" w:rsidRDefault="00D07530" w:rsidP="00D07530">
      <w:pPr>
        <w:pStyle w:val="Heading2"/>
      </w:pPr>
      <w:bookmarkStart w:id="103" w:name="_Toc5282114"/>
      <w:bookmarkStart w:id="104" w:name="_Toc29812312"/>
      <w:bookmarkStart w:id="105" w:name="_Toc29812421"/>
      <w:bookmarkStart w:id="106" w:name="_Toc37140292"/>
      <w:bookmarkStart w:id="107" w:name="_Toc37140579"/>
      <w:bookmarkStart w:id="108" w:name="_Toc37140697"/>
      <w:bookmarkStart w:id="109" w:name="_Toc37268647"/>
      <w:bookmarkStart w:id="110" w:name="_Toc45880052"/>
      <w:bookmarkStart w:id="111" w:name="_Toc74642941"/>
      <w:bookmarkStart w:id="112" w:name="_Toc76542229"/>
      <w:r w:rsidRPr="00033949">
        <w:t>4.1</w:t>
      </w:r>
      <w:r w:rsidRPr="00033949">
        <w:tab/>
        <w:t>Introduction</w:t>
      </w:r>
      <w:bookmarkEnd w:id="103"/>
      <w:bookmarkEnd w:id="104"/>
      <w:bookmarkEnd w:id="105"/>
      <w:bookmarkEnd w:id="106"/>
      <w:bookmarkEnd w:id="107"/>
      <w:bookmarkEnd w:id="108"/>
      <w:bookmarkEnd w:id="109"/>
      <w:bookmarkEnd w:id="110"/>
      <w:bookmarkEnd w:id="111"/>
      <w:bookmarkEnd w:id="11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13" w:name="_Toc5282115"/>
      <w:bookmarkStart w:id="114" w:name="_Toc29812313"/>
      <w:bookmarkStart w:id="115" w:name="_Toc29812422"/>
      <w:bookmarkStart w:id="116" w:name="_Toc37140293"/>
      <w:bookmarkStart w:id="117" w:name="_Toc37140580"/>
      <w:bookmarkStart w:id="118" w:name="_Toc37140698"/>
      <w:bookmarkStart w:id="119" w:name="_Toc37268648"/>
      <w:bookmarkStart w:id="120" w:name="_Toc45880053"/>
      <w:bookmarkStart w:id="121" w:name="_Toc74642942"/>
      <w:bookmarkStart w:id="122" w:name="_Toc76542230"/>
      <w:r w:rsidRPr="00033949">
        <w:t>4.2</w:t>
      </w:r>
      <w:r w:rsidRPr="00033949">
        <w:tab/>
        <w:t>Measurement parameters</w:t>
      </w:r>
      <w:bookmarkEnd w:id="113"/>
      <w:bookmarkEnd w:id="114"/>
      <w:bookmarkEnd w:id="115"/>
      <w:bookmarkEnd w:id="116"/>
      <w:bookmarkEnd w:id="117"/>
      <w:bookmarkEnd w:id="118"/>
      <w:bookmarkEnd w:id="119"/>
      <w:bookmarkEnd w:id="120"/>
      <w:bookmarkEnd w:id="121"/>
      <w:bookmarkEnd w:id="122"/>
    </w:p>
    <w:p w14:paraId="67BB1C55" w14:textId="77777777" w:rsidR="00D07530" w:rsidRPr="00033949" w:rsidRDefault="00D07530" w:rsidP="00D07530">
      <w:pPr>
        <w:pStyle w:val="Heading3"/>
      </w:pPr>
      <w:bookmarkStart w:id="123" w:name="_Toc5282116"/>
      <w:bookmarkStart w:id="124" w:name="_Toc29812314"/>
      <w:bookmarkStart w:id="125" w:name="_Toc29812423"/>
      <w:bookmarkStart w:id="126" w:name="_Toc37140294"/>
      <w:bookmarkStart w:id="127" w:name="_Toc37140581"/>
      <w:bookmarkStart w:id="128" w:name="_Toc37140699"/>
      <w:bookmarkStart w:id="129" w:name="_Toc37268649"/>
      <w:bookmarkStart w:id="130" w:name="_Toc45880054"/>
      <w:bookmarkStart w:id="131" w:name="_Toc74642943"/>
      <w:bookmarkStart w:id="132" w:name="_Toc76542231"/>
      <w:r w:rsidRPr="00033949">
        <w:t>4.2.1</w:t>
      </w:r>
      <w:r w:rsidRPr="00033949">
        <w:tab/>
        <w:t>UE based A-GNSS measurement parameters</w:t>
      </w:r>
      <w:bookmarkEnd w:id="123"/>
      <w:bookmarkEnd w:id="124"/>
      <w:bookmarkEnd w:id="125"/>
      <w:bookmarkEnd w:id="126"/>
      <w:bookmarkEnd w:id="127"/>
      <w:bookmarkEnd w:id="128"/>
      <w:bookmarkEnd w:id="129"/>
      <w:bookmarkEnd w:id="130"/>
      <w:bookmarkEnd w:id="131"/>
      <w:bookmarkEnd w:id="132"/>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133" w:name="_Toc5282117"/>
      <w:bookmarkStart w:id="134" w:name="_Toc29812315"/>
      <w:bookmarkStart w:id="135" w:name="_Toc29812424"/>
      <w:bookmarkStart w:id="136" w:name="_Toc37140295"/>
      <w:bookmarkStart w:id="137" w:name="_Toc37140582"/>
      <w:bookmarkStart w:id="138" w:name="_Toc37140700"/>
      <w:bookmarkStart w:id="139" w:name="_Toc37268650"/>
      <w:bookmarkStart w:id="140" w:name="_Toc45880055"/>
      <w:bookmarkStart w:id="141" w:name="_Toc74642944"/>
      <w:bookmarkStart w:id="142" w:name="_Toc76542232"/>
      <w:r w:rsidRPr="00033949">
        <w:t>4.2.2</w:t>
      </w:r>
      <w:r w:rsidRPr="00033949">
        <w:tab/>
        <w:t>UE assisted A-GNSS measurement parameters</w:t>
      </w:r>
      <w:bookmarkEnd w:id="133"/>
      <w:bookmarkEnd w:id="134"/>
      <w:bookmarkEnd w:id="135"/>
      <w:bookmarkEnd w:id="136"/>
      <w:bookmarkEnd w:id="137"/>
      <w:bookmarkEnd w:id="138"/>
      <w:bookmarkEnd w:id="139"/>
      <w:bookmarkEnd w:id="140"/>
      <w:bookmarkEnd w:id="141"/>
      <w:bookmarkEnd w:id="142"/>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143" w:name="_Toc5282118"/>
      <w:bookmarkStart w:id="144" w:name="_Toc29812316"/>
      <w:bookmarkStart w:id="145" w:name="_Toc29812425"/>
      <w:bookmarkStart w:id="146" w:name="_Toc37140296"/>
      <w:bookmarkStart w:id="147" w:name="_Toc37140583"/>
      <w:bookmarkStart w:id="148" w:name="_Toc37140701"/>
      <w:bookmarkStart w:id="149" w:name="_Toc37268651"/>
      <w:bookmarkStart w:id="150" w:name="_Toc45880056"/>
      <w:bookmarkStart w:id="151" w:name="_Toc74642945"/>
      <w:bookmarkStart w:id="152" w:name="_Toc76542233"/>
      <w:r w:rsidRPr="00033949">
        <w:t>4.3</w:t>
      </w:r>
      <w:r w:rsidRPr="00033949">
        <w:tab/>
        <w:t>Response time</w:t>
      </w:r>
      <w:bookmarkEnd w:id="143"/>
      <w:bookmarkEnd w:id="144"/>
      <w:bookmarkEnd w:id="145"/>
      <w:bookmarkEnd w:id="146"/>
      <w:bookmarkEnd w:id="147"/>
      <w:bookmarkEnd w:id="148"/>
      <w:bookmarkEnd w:id="149"/>
      <w:bookmarkEnd w:id="150"/>
      <w:bookmarkEnd w:id="151"/>
      <w:bookmarkEnd w:id="152"/>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153" w:name="_Toc5282119"/>
      <w:bookmarkStart w:id="154" w:name="_Toc29812317"/>
      <w:bookmarkStart w:id="155" w:name="_Toc29812426"/>
      <w:bookmarkStart w:id="156" w:name="_Toc37140297"/>
      <w:bookmarkStart w:id="157" w:name="_Toc37140584"/>
      <w:bookmarkStart w:id="158" w:name="_Toc37140702"/>
      <w:bookmarkStart w:id="159" w:name="_Toc37268652"/>
      <w:bookmarkStart w:id="160" w:name="_Toc45880057"/>
      <w:bookmarkStart w:id="161" w:name="_Toc74642946"/>
      <w:bookmarkStart w:id="162" w:name="_Toc76542234"/>
      <w:r w:rsidRPr="00033949">
        <w:t>4.4</w:t>
      </w:r>
      <w:r w:rsidRPr="00033949">
        <w:tab/>
        <w:t>Time assistance</w:t>
      </w:r>
      <w:bookmarkEnd w:id="153"/>
      <w:bookmarkEnd w:id="154"/>
      <w:bookmarkEnd w:id="155"/>
      <w:bookmarkEnd w:id="156"/>
      <w:bookmarkEnd w:id="157"/>
      <w:bookmarkEnd w:id="158"/>
      <w:bookmarkEnd w:id="159"/>
      <w:bookmarkEnd w:id="160"/>
      <w:bookmarkEnd w:id="161"/>
      <w:bookmarkEnd w:id="162"/>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163" w:name="_Toc5282120"/>
      <w:bookmarkStart w:id="164" w:name="_Toc29812318"/>
      <w:bookmarkStart w:id="165" w:name="_Toc29812427"/>
      <w:bookmarkStart w:id="166" w:name="_Toc37140298"/>
      <w:bookmarkStart w:id="167" w:name="_Toc37140585"/>
      <w:bookmarkStart w:id="168" w:name="_Toc37140703"/>
      <w:bookmarkStart w:id="169" w:name="_Toc37268653"/>
      <w:bookmarkStart w:id="170" w:name="_Toc45880058"/>
      <w:bookmarkStart w:id="171" w:name="_Toc74642947"/>
      <w:bookmarkStart w:id="172" w:name="_Toc76542235"/>
      <w:r w:rsidRPr="00033949">
        <w:lastRenderedPageBreak/>
        <w:t>4.4.1</w:t>
      </w:r>
      <w:r w:rsidRPr="00033949">
        <w:tab/>
        <w:t>Use of fine time assistance</w:t>
      </w:r>
      <w:bookmarkEnd w:id="163"/>
      <w:bookmarkEnd w:id="164"/>
      <w:bookmarkEnd w:id="165"/>
      <w:bookmarkEnd w:id="166"/>
      <w:bookmarkEnd w:id="167"/>
      <w:bookmarkEnd w:id="168"/>
      <w:bookmarkEnd w:id="169"/>
      <w:bookmarkEnd w:id="170"/>
      <w:bookmarkEnd w:id="171"/>
      <w:bookmarkEnd w:id="172"/>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173" w:name="_Toc5282121"/>
      <w:bookmarkStart w:id="174" w:name="_Toc29812319"/>
      <w:bookmarkStart w:id="175" w:name="_Toc29812428"/>
      <w:bookmarkStart w:id="176" w:name="_Toc37140299"/>
      <w:bookmarkStart w:id="177" w:name="_Toc37140586"/>
      <w:bookmarkStart w:id="178" w:name="_Toc37140704"/>
      <w:bookmarkStart w:id="179" w:name="_Toc37268654"/>
      <w:bookmarkStart w:id="180" w:name="_Toc45880059"/>
      <w:bookmarkStart w:id="181" w:name="_Toc74642948"/>
      <w:bookmarkStart w:id="182" w:name="_Toc76542236"/>
      <w:r w:rsidRPr="00033949">
        <w:t>4.5</w:t>
      </w:r>
      <w:r w:rsidRPr="00033949">
        <w:tab/>
        <w:t>RRC states</w:t>
      </w:r>
      <w:bookmarkEnd w:id="173"/>
      <w:bookmarkEnd w:id="174"/>
      <w:bookmarkEnd w:id="175"/>
      <w:bookmarkEnd w:id="176"/>
      <w:bookmarkEnd w:id="177"/>
      <w:bookmarkEnd w:id="178"/>
      <w:bookmarkEnd w:id="179"/>
      <w:bookmarkEnd w:id="180"/>
      <w:bookmarkEnd w:id="181"/>
      <w:bookmarkEnd w:id="182"/>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183" w:name="_Toc5282122"/>
      <w:bookmarkStart w:id="184" w:name="_Toc29812320"/>
      <w:bookmarkStart w:id="185" w:name="_Toc29812429"/>
      <w:bookmarkStart w:id="186" w:name="_Toc37140300"/>
      <w:bookmarkStart w:id="187" w:name="_Toc37140587"/>
      <w:bookmarkStart w:id="188" w:name="_Toc37140705"/>
      <w:bookmarkStart w:id="189" w:name="_Toc37268655"/>
      <w:bookmarkStart w:id="190" w:name="_Toc45880060"/>
      <w:bookmarkStart w:id="191" w:name="_Toc74642949"/>
      <w:bookmarkStart w:id="192" w:name="_Toc76542237"/>
      <w:r w:rsidRPr="00033949">
        <w:t>4.6</w:t>
      </w:r>
      <w:r w:rsidRPr="00033949">
        <w:tab/>
        <w:t>Error definitions</w:t>
      </w:r>
      <w:bookmarkEnd w:id="183"/>
      <w:bookmarkEnd w:id="184"/>
      <w:bookmarkEnd w:id="185"/>
      <w:bookmarkEnd w:id="186"/>
      <w:bookmarkEnd w:id="187"/>
      <w:bookmarkEnd w:id="188"/>
      <w:bookmarkEnd w:id="189"/>
      <w:bookmarkEnd w:id="190"/>
      <w:bookmarkEnd w:id="191"/>
      <w:bookmarkEnd w:id="192"/>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193" w:name="OLE_LINK13"/>
      <w:bookmarkStart w:id="194" w:name="OLE_LINK14"/>
      <w:r w:rsidRPr="00033949">
        <w:t>unless otherwise specified</w:t>
      </w:r>
      <w:bookmarkEnd w:id="193"/>
      <w:bookmarkEnd w:id="194"/>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E949C7">
            <w:pPr>
              <w:pStyle w:val="TAH"/>
            </w:pPr>
          </w:p>
        </w:tc>
        <w:tc>
          <w:tcPr>
            <w:tcW w:w="1843" w:type="dxa"/>
            <w:gridSpan w:val="3"/>
          </w:tcPr>
          <w:p w14:paraId="245DB66B" w14:textId="77777777" w:rsidR="0040451E" w:rsidRPr="00033949" w:rsidRDefault="0040451E" w:rsidP="00E949C7">
            <w:pPr>
              <w:pStyle w:val="TAH"/>
            </w:pPr>
            <w:r w:rsidRPr="00033949">
              <w:t>BDS</w:t>
            </w:r>
          </w:p>
        </w:tc>
        <w:tc>
          <w:tcPr>
            <w:tcW w:w="1276" w:type="dxa"/>
            <w:gridSpan w:val="2"/>
          </w:tcPr>
          <w:p w14:paraId="3A2BE48A" w14:textId="77777777" w:rsidR="0040451E" w:rsidRPr="00033949" w:rsidRDefault="0040451E" w:rsidP="00E949C7">
            <w:pPr>
              <w:pStyle w:val="TAH"/>
            </w:pPr>
            <w:r w:rsidRPr="00033949">
              <w:t>Galileo</w:t>
            </w:r>
          </w:p>
        </w:tc>
        <w:tc>
          <w:tcPr>
            <w:tcW w:w="1275" w:type="dxa"/>
            <w:gridSpan w:val="2"/>
          </w:tcPr>
          <w:p w14:paraId="40EB486A" w14:textId="77777777" w:rsidR="0040451E" w:rsidRPr="00033949" w:rsidRDefault="0040451E" w:rsidP="00E949C7">
            <w:pPr>
              <w:pStyle w:val="TAH"/>
            </w:pPr>
            <w:r w:rsidRPr="00033949">
              <w:t>GLONASS</w:t>
            </w:r>
          </w:p>
        </w:tc>
        <w:tc>
          <w:tcPr>
            <w:tcW w:w="1701" w:type="dxa"/>
            <w:gridSpan w:val="2"/>
          </w:tcPr>
          <w:p w14:paraId="1D45F2E3" w14:textId="77777777" w:rsidR="0040451E" w:rsidRPr="00033949" w:rsidRDefault="0040451E" w:rsidP="00E949C7">
            <w:pPr>
              <w:pStyle w:val="TAH"/>
            </w:pPr>
            <w:r w:rsidRPr="00033949">
              <w:t>GPS/Modernized GPS</w:t>
            </w:r>
          </w:p>
        </w:tc>
        <w:tc>
          <w:tcPr>
            <w:tcW w:w="1701" w:type="dxa"/>
            <w:gridSpan w:val="2"/>
          </w:tcPr>
          <w:p w14:paraId="1F83A2EB" w14:textId="77777777" w:rsidR="0040451E" w:rsidRPr="00033949" w:rsidRDefault="0040451E" w:rsidP="00E949C7">
            <w:pPr>
              <w:pStyle w:val="TAH"/>
            </w:pPr>
            <w:r w:rsidRPr="00033949">
              <w:t>QZSS</w:t>
            </w:r>
          </w:p>
        </w:tc>
        <w:tc>
          <w:tcPr>
            <w:tcW w:w="1134" w:type="dxa"/>
            <w:gridSpan w:val="2"/>
          </w:tcPr>
          <w:p w14:paraId="180DCA8B" w14:textId="77777777" w:rsidR="0040451E" w:rsidRPr="00033949" w:rsidRDefault="0040451E" w:rsidP="00E949C7">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E949C7">
            <w:pPr>
              <w:pStyle w:val="TAL"/>
            </w:pPr>
            <w:r w:rsidRPr="00033949">
              <w:t>Signal power levels relative to reference power levels</w:t>
            </w:r>
          </w:p>
        </w:tc>
        <w:tc>
          <w:tcPr>
            <w:tcW w:w="567" w:type="dxa"/>
            <w:vMerge w:val="restart"/>
          </w:tcPr>
          <w:p w14:paraId="75BE6B3F" w14:textId="77777777" w:rsidR="0040451E" w:rsidRPr="00033949" w:rsidRDefault="0040451E" w:rsidP="00E949C7">
            <w:pPr>
              <w:pStyle w:val="TAC"/>
            </w:pPr>
            <w:r w:rsidRPr="00033949">
              <w:rPr>
                <w:lang w:eastAsia="zh-CN"/>
              </w:rPr>
              <w:t>B1I</w:t>
            </w:r>
          </w:p>
        </w:tc>
        <w:tc>
          <w:tcPr>
            <w:tcW w:w="567" w:type="dxa"/>
          </w:tcPr>
          <w:p w14:paraId="252542E7" w14:textId="77777777" w:rsidR="0040451E" w:rsidRPr="00033949" w:rsidRDefault="0040451E" w:rsidP="00E949C7">
            <w:pPr>
              <w:pStyle w:val="TAC"/>
            </w:pPr>
            <w:r w:rsidRPr="00033949">
              <w:rPr>
                <w:lang w:eastAsia="zh-CN"/>
              </w:rPr>
              <w:t>D1</w:t>
            </w:r>
          </w:p>
        </w:tc>
        <w:tc>
          <w:tcPr>
            <w:tcW w:w="709" w:type="dxa"/>
          </w:tcPr>
          <w:p w14:paraId="21846ADE" w14:textId="77777777" w:rsidR="0040451E" w:rsidRPr="00033949" w:rsidRDefault="0040451E" w:rsidP="00E949C7">
            <w:pPr>
              <w:pStyle w:val="TAC"/>
            </w:pPr>
            <w:r w:rsidRPr="00033949">
              <w:rPr>
                <w:lang w:eastAsia="zh-CN"/>
              </w:rPr>
              <w:t>0 dB</w:t>
            </w:r>
          </w:p>
        </w:tc>
        <w:tc>
          <w:tcPr>
            <w:tcW w:w="567" w:type="dxa"/>
            <w:vMerge w:val="restart"/>
          </w:tcPr>
          <w:p w14:paraId="70047D0B" w14:textId="77777777" w:rsidR="0040451E" w:rsidRPr="00033949" w:rsidRDefault="0040451E" w:rsidP="00E949C7">
            <w:pPr>
              <w:pStyle w:val="TAC"/>
            </w:pPr>
            <w:r w:rsidRPr="00033949">
              <w:t>E1</w:t>
            </w:r>
          </w:p>
        </w:tc>
        <w:tc>
          <w:tcPr>
            <w:tcW w:w="709" w:type="dxa"/>
            <w:vMerge w:val="restart"/>
          </w:tcPr>
          <w:p w14:paraId="773E0A40" w14:textId="77777777" w:rsidR="0040451E" w:rsidRPr="00033949" w:rsidRDefault="0040451E" w:rsidP="00E949C7">
            <w:pPr>
              <w:pStyle w:val="TAC"/>
            </w:pPr>
            <w:r w:rsidRPr="00033949">
              <w:t>0 dB</w:t>
            </w:r>
          </w:p>
        </w:tc>
        <w:tc>
          <w:tcPr>
            <w:tcW w:w="567" w:type="dxa"/>
            <w:vMerge w:val="restart"/>
          </w:tcPr>
          <w:p w14:paraId="221C31D0" w14:textId="77777777" w:rsidR="0040451E" w:rsidRPr="00033949" w:rsidRDefault="0040451E" w:rsidP="00E949C7">
            <w:pPr>
              <w:pStyle w:val="TAC"/>
            </w:pPr>
            <w:r w:rsidRPr="00033949">
              <w:t>G1</w:t>
            </w:r>
          </w:p>
        </w:tc>
        <w:tc>
          <w:tcPr>
            <w:tcW w:w="708" w:type="dxa"/>
            <w:vMerge w:val="restart"/>
          </w:tcPr>
          <w:p w14:paraId="2EAFB614" w14:textId="77777777" w:rsidR="0040451E" w:rsidRPr="00033949" w:rsidRDefault="0040451E" w:rsidP="00E949C7">
            <w:pPr>
              <w:pStyle w:val="TAC"/>
            </w:pPr>
            <w:r w:rsidRPr="00033949">
              <w:t>0 dB</w:t>
            </w:r>
          </w:p>
        </w:tc>
        <w:tc>
          <w:tcPr>
            <w:tcW w:w="851" w:type="dxa"/>
            <w:vMerge w:val="restart"/>
          </w:tcPr>
          <w:p w14:paraId="25E8FBFA" w14:textId="77777777" w:rsidR="0040451E" w:rsidRPr="00033949" w:rsidRDefault="0040451E" w:rsidP="00E949C7">
            <w:pPr>
              <w:pStyle w:val="TAC"/>
            </w:pPr>
            <w:r w:rsidRPr="00033949">
              <w:t>L1 C/A</w:t>
            </w:r>
          </w:p>
        </w:tc>
        <w:tc>
          <w:tcPr>
            <w:tcW w:w="850" w:type="dxa"/>
            <w:vMerge w:val="restart"/>
          </w:tcPr>
          <w:p w14:paraId="76177012" w14:textId="77777777" w:rsidR="0040451E" w:rsidRPr="00033949" w:rsidRDefault="0040451E" w:rsidP="00E949C7">
            <w:pPr>
              <w:pStyle w:val="TAC"/>
            </w:pPr>
            <w:r w:rsidRPr="00033949">
              <w:t>0 dB</w:t>
            </w:r>
          </w:p>
        </w:tc>
        <w:tc>
          <w:tcPr>
            <w:tcW w:w="851" w:type="dxa"/>
            <w:vMerge w:val="restart"/>
          </w:tcPr>
          <w:p w14:paraId="7C3362F6" w14:textId="77777777" w:rsidR="0040451E" w:rsidRPr="00033949" w:rsidRDefault="0040451E" w:rsidP="00E949C7">
            <w:pPr>
              <w:pStyle w:val="TAC"/>
            </w:pPr>
            <w:r w:rsidRPr="00033949">
              <w:t>L1 C/A</w:t>
            </w:r>
          </w:p>
        </w:tc>
        <w:tc>
          <w:tcPr>
            <w:tcW w:w="850" w:type="dxa"/>
            <w:vMerge w:val="restart"/>
          </w:tcPr>
          <w:p w14:paraId="5A688475" w14:textId="77777777" w:rsidR="0040451E" w:rsidRPr="00033949" w:rsidRDefault="0040451E" w:rsidP="00E949C7">
            <w:pPr>
              <w:pStyle w:val="TAC"/>
            </w:pPr>
            <w:r w:rsidRPr="00033949">
              <w:t>0 dB</w:t>
            </w:r>
          </w:p>
        </w:tc>
        <w:tc>
          <w:tcPr>
            <w:tcW w:w="426" w:type="dxa"/>
            <w:vMerge w:val="restart"/>
          </w:tcPr>
          <w:p w14:paraId="76AE578A" w14:textId="77777777" w:rsidR="0040451E" w:rsidRPr="00033949" w:rsidRDefault="0040451E" w:rsidP="00E949C7">
            <w:pPr>
              <w:pStyle w:val="TAC"/>
            </w:pPr>
            <w:r w:rsidRPr="00033949">
              <w:t>L1</w:t>
            </w:r>
          </w:p>
        </w:tc>
        <w:tc>
          <w:tcPr>
            <w:tcW w:w="708" w:type="dxa"/>
            <w:vMerge w:val="restart"/>
          </w:tcPr>
          <w:p w14:paraId="19613D93" w14:textId="77777777" w:rsidR="0040451E" w:rsidRPr="00033949" w:rsidRDefault="0040451E" w:rsidP="00E949C7">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E949C7">
            <w:pPr>
              <w:pStyle w:val="TAL"/>
            </w:pPr>
          </w:p>
        </w:tc>
        <w:tc>
          <w:tcPr>
            <w:tcW w:w="567" w:type="dxa"/>
            <w:vMerge/>
          </w:tcPr>
          <w:p w14:paraId="27007E3B" w14:textId="77777777" w:rsidR="0040451E" w:rsidRPr="00033949" w:rsidRDefault="0040451E" w:rsidP="00E949C7">
            <w:pPr>
              <w:pStyle w:val="TAC"/>
            </w:pPr>
          </w:p>
        </w:tc>
        <w:tc>
          <w:tcPr>
            <w:tcW w:w="567" w:type="dxa"/>
          </w:tcPr>
          <w:p w14:paraId="58F75361" w14:textId="77777777" w:rsidR="0040451E" w:rsidRPr="00033949" w:rsidRDefault="0040451E" w:rsidP="00E949C7">
            <w:pPr>
              <w:pStyle w:val="TAC"/>
            </w:pPr>
            <w:r w:rsidRPr="00033949">
              <w:rPr>
                <w:lang w:eastAsia="zh-CN"/>
              </w:rPr>
              <w:t>D2</w:t>
            </w:r>
          </w:p>
        </w:tc>
        <w:tc>
          <w:tcPr>
            <w:tcW w:w="709" w:type="dxa"/>
          </w:tcPr>
          <w:p w14:paraId="2346A80D" w14:textId="77777777" w:rsidR="0040451E" w:rsidRPr="00033949" w:rsidRDefault="0040451E" w:rsidP="00E949C7">
            <w:pPr>
              <w:pStyle w:val="TAC"/>
            </w:pPr>
            <w:r w:rsidRPr="00033949">
              <w:rPr>
                <w:lang w:eastAsia="zh-CN"/>
              </w:rPr>
              <w:t>+5 dB</w:t>
            </w:r>
          </w:p>
        </w:tc>
        <w:tc>
          <w:tcPr>
            <w:tcW w:w="567" w:type="dxa"/>
            <w:vMerge/>
          </w:tcPr>
          <w:p w14:paraId="68A9BF34" w14:textId="77777777" w:rsidR="0040451E" w:rsidRPr="00033949" w:rsidRDefault="0040451E" w:rsidP="00E949C7">
            <w:pPr>
              <w:pStyle w:val="TAC"/>
            </w:pPr>
          </w:p>
        </w:tc>
        <w:tc>
          <w:tcPr>
            <w:tcW w:w="709" w:type="dxa"/>
            <w:vMerge/>
          </w:tcPr>
          <w:p w14:paraId="53192ED7" w14:textId="77777777" w:rsidR="0040451E" w:rsidRPr="00033949" w:rsidRDefault="0040451E" w:rsidP="00E949C7">
            <w:pPr>
              <w:pStyle w:val="TAC"/>
            </w:pPr>
          </w:p>
        </w:tc>
        <w:tc>
          <w:tcPr>
            <w:tcW w:w="567" w:type="dxa"/>
            <w:vMerge/>
          </w:tcPr>
          <w:p w14:paraId="0826DF1A" w14:textId="77777777" w:rsidR="0040451E" w:rsidRPr="00033949" w:rsidRDefault="0040451E" w:rsidP="00E949C7">
            <w:pPr>
              <w:pStyle w:val="TAC"/>
            </w:pPr>
          </w:p>
        </w:tc>
        <w:tc>
          <w:tcPr>
            <w:tcW w:w="708" w:type="dxa"/>
            <w:vMerge/>
          </w:tcPr>
          <w:p w14:paraId="564998A0" w14:textId="77777777" w:rsidR="0040451E" w:rsidRPr="00033949" w:rsidRDefault="0040451E" w:rsidP="00E949C7">
            <w:pPr>
              <w:pStyle w:val="TAC"/>
            </w:pPr>
          </w:p>
        </w:tc>
        <w:tc>
          <w:tcPr>
            <w:tcW w:w="851" w:type="dxa"/>
            <w:vMerge/>
          </w:tcPr>
          <w:p w14:paraId="60710418" w14:textId="77777777" w:rsidR="0040451E" w:rsidRPr="00033949" w:rsidRDefault="0040451E" w:rsidP="00E949C7">
            <w:pPr>
              <w:pStyle w:val="TAC"/>
            </w:pPr>
          </w:p>
        </w:tc>
        <w:tc>
          <w:tcPr>
            <w:tcW w:w="850" w:type="dxa"/>
            <w:vMerge/>
          </w:tcPr>
          <w:p w14:paraId="6AB701FB" w14:textId="77777777" w:rsidR="0040451E" w:rsidRPr="00033949" w:rsidRDefault="0040451E" w:rsidP="00E949C7">
            <w:pPr>
              <w:pStyle w:val="TAC"/>
            </w:pPr>
          </w:p>
        </w:tc>
        <w:tc>
          <w:tcPr>
            <w:tcW w:w="851" w:type="dxa"/>
            <w:vMerge/>
          </w:tcPr>
          <w:p w14:paraId="09D3DE4B" w14:textId="77777777" w:rsidR="0040451E" w:rsidRPr="00033949" w:rsidRDefault="0040451E" w:rsidP="00E949C7">
            <w:pPr>
              <w:pStyle w:val="TAC"/>
            </w:pPr>
          </w:p>
        </w:tc>
        <w:tc>
          <w:tcPr>
            <w:tcW w:w="850" w:type="dxa"/>
            <w:vMerge/>
          </w:tcPr>
          <w:p w14:paraId="20038A23" w14:textId="77777777" w:rsidR="0040451E" w:rsidRPr="00033949" w:rsidRDefault="0040451E" w:rsidP="00E949C7">
            <w:pPr>
              <w:pStyle w:val="TAC"/>
            </w:pPr>
          </w:p>
        </w:tc>
        <w:tc>
          <w:tcPr>
            <w:tcW w:w="426" w:type="dxa"/>
            <w:vMerge/>
          </w:tcPr>
          <w:p w14:paraId="42D71E9B" w14:textId="77777777" w:rsidR="0040451E" w:rsidRPr="00033949" w:rsidRDefault="0040451E" w:rsidP="00E949C7">
            <w:pPr>
              <w:pStyle w:val="TAC"/>
            </w:pPr>
          </w:p>
        </w:tc>
        <w:tc>
          <w:tcPr>
            <w:tcW w:w="708" w:type="dxa"/>
            <w:vMerge/>
          </w:tcPr>
          <w:p w14:paraId="51BDFB7F" w14:textId="77777777" w:rsidR="0040451E" w:rsidRPr="00033949" w:rsidRDefault="0040451E" w:rsidP="00E949C7">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E949C7">
            <w:pPr>
              <w:pStyle w:val="TAL"/>
            </w:pPr>
          </w:p>
        </w:tc>
        <w:tc>
          <w:tcPr>
            <w:tcW w:w="567" w:type="dxa"/>
          </w:tcPr>
          <w:p w14:paraId="0B0071FF" w14:textId="77777777" w:rsidR="0040451E" w:rsidRPr="00033949" w:rsidRDefault="0040451E" w:rsidP="00E949C7">
            <w:pPr>
              <w:pStyle w:val="TAC"/>
            </w:pPr>
            <w:r>
              <w:t>B1C</w:t>
            </w:r>
          </w:p>
        </w:tc>
        <w:tc>
          <w:tcPr>
            <w:tcW w:w="567" w:type="dxa"/>
          </w:tcPr>
          <w:p w14:paraId="2B2204C0" w14:textId="77777777" w:rsidR="0040451E" w:rsidRPr="00033949" w:rsidRDefault="0040451E" w:rsidP="00E949C7">
            <w:pPr>
              <w:pStyle w:val="TAC"/>
            </w:pPr>
            <w:r w:rsidRPr="00033949">
              <w:rPr>
                <w:lang w:eastAsia="zh-CN"/>
              </w:rPr>
              <w:t>D1</w:t>
            </w:r>
          </w:p>
        </w:tc>
        <w:tc>
          <w:tcPr>
            <w:tcW w:w="709" w:type="dxa"/>
          </w:tcPr>
          <w:p w14:paraId="531D0DAB" w14:textId="77777777" w:rsidR="0040451E" w:rsidRPr="00033949" w:rsidRDefault="0040451E" w:rsidP="00E949C7">
            <w:pPr>
              <w:pStyle w:val="TAC"/>
            </w:pPr>
            <w:r w:rsidRPr="00033949">
              <w:rPr>
                <w:lang w:eastAsia="zh-CN"/>
              </w:rPr>
              <w:t>0 dB</w:t>
            </w:r>
          </w:p>
        </w:tc>
        <w:tc>
          <w:tcPr>
            <w:tcW w:w="567" w:type="dxa"/>
          </w:tcPr>
          <w:p w14:paraId="1CA243BF" w14:textId="77777777" w:rsidR="0040451E" w:rsidRPr="00033949" w:rsidRDefault="0040451E" w:rsidP="00E949C7">
            <w:pPr>
              <w:pStyle w:val="TAC"/>
            </w:pPr>
            <w:r w:rsidRPr="00033949">
              <w:t>E6</w:t>
            </w:r>
          </w:p>
        </w:tc>
        <w:tc>
          <w:tcPr>
            <w:tcW w:w="709" w:type="dxa"/>
          </w:tcPr>
          <w:p w14:paraId="180DBC13" w14:textId="77777777" w:rsidR="0040451E" w:rsidRPr="00033949" w:rsidRDefault="0040451E" w:rsidP="00E949C7">
            <w:pPr>
              <w:pStyle w:val="TAC"/>
            </w:pPr>
            <w:r w:rsidRPr="00033949">
              <w:t>+2 dB</w:t>
            </w:r>
          </w:p>
        </w:tc>
        <w:tc>
          <w:tcPr>
            <w:tcW w:w="567" w:type="dxa"/>
          </w:tcPr>
          <w:p w14:paraId="61F4D587" w14:textId="77777777" w:rsidR="0040451E" w:rsidRPr="00033949" w:rsidRDefault="0040451E" w:rsidP="00E949C7">
            <w:pPr>
              <w:pStyle w:val="TAC"/>
            </w:pPr>
            <w:r w:rsidRPr="00033949">
              <w:t>G2</w:t>
            </w:r>
          </w:p>
        </w:tc>
        <w:tc>
          <w:tcPr>
            <w:tcW w:w="708" w:type="dxa"/>
          </w:tcPr>
          <w:p w14:paraId="08B097D4" w14:textId="77777777" w:rsidR="0040451E" w:rsidRPr="00033949" w:rsidRDefault="0040451E" w:rsidP="00E949C7">
            <w:pPr>
              <w:pStyle w:val="TAC"/>
            </w:pPr>
            <w:r w:rsidRPr="00033949">
              <w:t>-6 dB</w:t>
            </w:r>
          </w:p>
        </w:tc>
        <w:tc>
          <w:tcPr>
            <w:tcW w:w="851" w:type="dxa"/>
          </w:tcPr>
          <w:p w14:paraId="79BD5630" w14:textId="77777777" w:rsidR="0040451E" w:rsidRPr="00033949" w:rsidRDefault="0040451E" w:rsidP="00E949C7">
            <w:pPr>
              <w:pStyle w:val="TAC"/>
            </w:pPr>
            <w:r w:rsidRPr="00033949">
              <w:t>L1C</w:t>
            </w:r>
          </w:p>
        </w:tc>
        <w:tc>
          <w:tcPr>
            <w:tcW w:w="850" w:type="dxa"/>
          </w:tcPr>
          <w:p w14:paraId="6FA055C9" w14:textId="77777777" w:rsidR="0040451E" w:rsidRPr="00033949" w:rsidRDefault="0040451E" w:rsidP="00E949C7">
            <w:pPr>
              <w:pStyle w:val="TAC"/>
            </w:pPr>
            <w:r w:rsidRPr="00033949">
              <w:t>+1.5 dB</w:t>
            </w:r>
          </w:p>
        </w:tc>
        <w:tc>
          <w:tcPr>
            <w:tcW w:w="851" w:type="dxa"/>
          </w:tcPr>
          <w:p w14:paraId="75080504" w14:textId="77777777" w:rsidR="0040451E" w:rsidRPr="00033949" w:rsidRDefault="0040451E" w:rsidP="00E949C7">
            <w:pPr>
              <w:pStyle w:val="TAC"/>
            </w:pPr>
            <w:r w:rsidRPr="00033949">
              <w:t>L1C</w:t>
            </w:r>
          </w:p>
        </w:tc>
        <w:tc>
          <w:tcPr>
            <w:tcW w:w="850" w:type="dxa"/>
          </w:tcPr>
          <w:p w14:paraId="4FB5542D" w14:textId="77777777" w:rsidR="0040451E" w:rsidRPr="00033949" w:rsidRDefault="0040451E" w:rsidP="00E949C7">
            <w:pPr>
              <w:pStyle w:val="TAC"/>
            </w:pPr>
            <w:r w:rsidRPr="00033949">
              <w:t>+1.5 dB</w:t>
            </w:r>
          </w:p>
        </w:tc>
        <w:tc>
          <w:tcPr>
            <w:tcW w:w="426" w:type="dxa"/>
          </w:tcPr>
          <w:p w14:paraId="7A6B2793" w14:textId="77777777" w:rsidR="0040451E" w:rsidRPr="00033949" w:rsidRDefault="0040451E" w:rsidP="00E949C7">
            <w:pPr>
              <w:pStyle w:val="TAC"/>
            </w:pPr>
          </w:p>
        </w:tc>
        <w:tc>
          <w:tcPr>
            <w:tcW w:w="708" w:type="dxa"/>
          </w:tcPr>
          <w:p w14:paraId="7BDA1B73" w14:textId="77777777" w:rsidR="0040451E" w:rsidRPr="00033949" w:rsidRDefault="0040451E" w:rsidP="00E949C7">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E949C7">
            <w:pPr>
              <w:pStyle w:val="TAL"/>
            </w:pPr>
          </w:p>
        </w:tc>
        <w:tc>
          <w:tcPr>
            <w:tcW w:w="567" w:type="dxa"/>
          </w:tcPr>
          <w:p w14:paraId="142D35B4" w14:textId="77777777" w:rsidR="0040451E" w:rsidRPr="00033949" w:rsidRDefault="0040451E" w:rsidP="00E949C7">
            <w:pPr>
              <w:pStyle w:val="TAC"/>
            </w:pPr>
          </w:p>
        </w:tc>
        <w:tc>
          <w:tcPr>
            <w:tcW w:w="567" w:type="dxa"/>
          </w:tcPr>
          <w:p w14:paraId="2571F164" w14:textId="77777777" w:rsidR="0040451E" w:rsidRPr="00033949" w:rsidRDefault="0040451E" w:rsidP="00E949C7">
            <w:pPr>
              <w:pStyle w:val="TAC"/>
            </w:pPr>
          </w:p>
        </w:tc>
        <w:tc>
          <w:tcPr>
            <w:tcW w:w="709" w:type="dxa"/>
          </w:tcPr>
          <w:p w14:paraId="1F46493F" w14:textId="77777777" w:rsidR="0040451E" w:rsidRPr="00033949" w:rsidRDefault="0040451E" w:rsidP="00E949C7">
            <w:pPr>
              <w:pStyle w:val="TAC"/>
            </w:pPr>
          </w:p>
        </w:tc>
        <w:tc>
          <w:tcPr>
            <w:tcW w:w="567" w:type="dxa"/>
          </w:tcPr>
          <w:p w14:paraId="6674A70A" w14:textId="77777777" w:rsidR="0040451E" w:rsidRPr="00033949" w:rsidRDefault="0040451E" w:rsidP="00E949C7">
            <w:pPr>
              <w:pStyle w:val="TAC"/>
            </w:pPr>
            <w:r w:rsidRPr="00033949">
              <w:t>E5</w:t>
            </w:r>
          </w:p>
        </w:tc>
        <w:tc>
          <w:tcPr>
            <w:tcW w:w="709" w:type="dxa"/>
          </w:tcPr>
          <w:p w14:paraId="24390A78" w14:textId="77777777" w:rsidR="0040451E" w:rsidRPr="00033949" w:rsidRDefault="0040451E" w:rsidP="00E949C7">
            <w:pPr>
              <w:pStyle w:val="TAC"/>
            </w:pPr>
            <w:r w:rsidRPr="00033949">
              <w:t>+2 dB</w:t>
            </w:r>
          </w:p>
        </w:tc>
        <w:tc>
          <w:tcPr>
            <w:tcW w:w="567" w:type="dxa"/>
          </w:tcPr>
          <w:p w14:paraId="3B535D49" w14:textId="77777777" w:rsidR="0040451E" w:rsidRPr="00033949" w:rsidRDefault="0040451E" w:rsidP="00E949C7">
            <w:pPr>
              <w:pStyle w:val="TAC"/>
            </w:pPr>
          </w:p>
        </w:tc>
        <w:tc>
          <w:tcPr>
            <w:tcW w:w="708" w:type="dxa"/>
          </w:tcPr>
          <w:p w14:paraId="082E7C22" w14:textId="77777777" w:rsidR="0040451E" w:rsidRPr="00033949" w:rsidRDefault="0040451E" w:rsidP="00E949C7">
            <w:pPr>
              <w:pStyle w:val="TAC"/>
            </w:pPr>
          </w:p>
        </w:tc>
        <w:tc>
          <w:tcPr>
            <w:tcW w:w="851" w:type="dxa"/>
          </w:tcPr>
          <w:p w14:paraId="7A5CEA2E" w14:textId="77777777" w:rsidR="0040451E" w:rsidRPr="00033949" w:rsidRDefault="0040451E" w:rsidP="00E949C7">
            <w:pPr>
              <w:pStyle w:val="TAC"/>
            </w:pPr>
            <w:r w:rsidRPr="00033949">
              <w:t>L2C</w:t>
            </w:r>
          </w:p>
        </w:tc>
        <w:tc>
          <w:tcPr>
            <w:tcW w:w="850" w:type="dxa"/>
          </w:tcPr>
          <w:p w14:paraId="5990F200" w14:textId="77777777" w:rsidR="0040451E" w:rsidRPr="00033949" w:rsidRDefault="0040451E" w:rsidP="00E949C7">
            <w:pPr>
              <w:pStyle w:val="TAC"/>
            </w:pPr>
            <w:r w:rsidRPr="00033949">
              <w:t>-1.5 dB</w:t>
            </w:r>
          </w:p>
        </w:tc>
        <w:tc>
          <w:tcPr>
            <w:tcW w:w="851" w:type="dxa"/>
          </w:tcPr>
          <w:p w14:paraId="28A0DD9E" w14:textId="77777777" w:rsidR="0040451E" w:rsidRPr="00033949" w:rsidRDefault="0040451E" w:rsidP="00E949C7">
            <w:pPr>
              <w:pStyle w:val="TAC"/>
            </w:pPr>
            <w:r w:rsidRPr="00033949">
              <w:t>L2C</w:t>
            </w:r>
          </w:p>
        </w:tc>
        <w:tc>
          <w:tcPr>
            <w:tcW w:w="850" w:type="dxa"/>
          </w:tcPr>
          <w:p w14:paraId="3E62B44A" w14:textId="77777777" w:rsidR="0040451E" w:rsidRPr="00033949" w:rsidRDefault="0040451E" w:rsidP="00E949C7">
            <w:pPr>
              <w:pStyle w:val="TAC"/>
            </w:pPr>
            <w:r w:rsidRPr="00033949">
              <w:t>-1.5 dB</w:t>
            </w:r>
          </w:p>
        </w:tc>
        <w:tc>
          <w:tcPr>
            <w:tcW w:w="426" w:type="dxa"/>
          </w:tcPr>
          <w:p w14:paraId="6BAB5611" w14:textId="77777777" w:rsidR="0040451E" w:rsidRPr="00033949" w:rsidRDefault="0040451E" w:rsidP="00E949C7">
            <w:pPr>
              <w:pStyle w:val="TAC"/>
            </w:pPr>
          </w:p>
        </w:tc>
        <w:tc>
          <w:tcPr>
            <w:tcW w:w="708" w:type="dxa"/>
          </w:tcPr>
          <w:p w14:paraId="2711CC8E" w14:textId="77777777" w:rsidR="0040451E" w:rsidRPr="00033949" w:rsidRDefault="0040451E" w:rsidP="00E949C7">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E949C7">
            <w:pPr>
              <w:pStyle w:val="TAL"/>
            </w:pPr>
          </w:p>
        </w:tc>
        <w:tc>
          <w:tcPr>
            <w:tcW w:w="567" w:type="dxa"/>
          </w:tcPr>
          <w:p w14:paraId="393A0D87" w14:textId="77777777" w:rsidR="0040451E" w:rsidRPr="00033949" w:rsidRDefault="0040451E" w:rsidP="00E949C7">
            <w:pPr>
              <w:pStyle w:val="TAC"/>
            </w:pPr>
          </w:p>
        </w:tc>
        <w:tc>
          <w:tcPr>
            <w:tcW w:w="567" w:type="dxa"/>
          </w:tcPr>
          <w:p w14:paraId="0325B456" w14:textId="77777777" w:rsidR="0040451E" w:rsidRPr="00033949" w:rsidRDefault="0040451E" w:rsidP="00E949C7">
            <w:pPr>
              <w:pStyle w:val="TAC"/>
            </w:pPr>
          </w:p>
        </w:tc>
        <w:tc>
          <w:tcPr>
            <w:tcW w:w="709" w:type="dxa"/>
          </w:tcPr>
          <w:p w14:paraId="5883F4DF" w14:textId="77777777" w:rsidR="0040451E" w:rsidRPr="00033949" w:rsidRDefault="0040451E" w:rsidP="00E949C7">
            <w:pPr>
              <w:pStyle w:val="TAC"/>
            </w:pPr>
          </w:p>
        </w:tc>
        <w:tc>
          <w:tcPr>
            <w:tcW w:w="567" w:type="dxa"/>
          </w:tcPr>
          <w:p w14:paraId="5956009B" w14:textId="77777777" w:rsidR="0040451E" w:rsidRPr="00033949" w:rsidRDefault="0040451E" w:rsidP="00E949C7">
            <w:pPr>
              <w:pStyle w:val="TAC"/>
            </w:pPr>
          </w:p>
        </w:tc>
        <w:tc>
          <w:tcPr>
            <w:tcW w:w="709" w:type="dxa"/>
          </w:tcPr>
          <w:p w14:paraId="536212DF" w14:textId="77777777" w:rsidR="0040451E" w:rsidRPr="00033949" w:rsidRDefault="0040451E" w:rsidP="00E949C7">
            <w:pPr>
              <w:pStyle w:val="TAC"/>
            </w:pPr>
          </w:p>
        </w:tc>
        <w:tc>
          <w:tcPr>
            <w:tcW w:w="567" w:type="dxa"/>
          </w:tcPr>
          <w:p w14:paraId="747AE9AC" w14:textId="77777777" w:rsidR="0040451E" w:rsidRPr="00033949" w:rsidRDefault="0040451E" w:rsidP="00E949C7">
            <w:pPr>
              <w:pStyle w:val="TAC"/>
            </w:pPr>
          </w:p>
        </w:tc>
        <w:tc>
          <w:tcPr>
            <w:tcW w:w="708" w:type="dxa"/>
          </w:tcPr>
          <w:p w14:paraId="2A636492" w14:textId="77777777" w:rsidR="0040451E" w:rsidRPr="00033949" w:rsidRDefault="0040451E" w:rsidP="00E949C7">
            <w:pPr>
              <w:pStyle w:val="TAC"/>
            </w:pPr>
          </w:p>
        </w:tc>
        <w:tc>
          <w:tcPr>
            <w:tcW w:w="851" w:type="dxa"/>
          </w:tcPr>
          <w:p w14:paraId="4215FCE5" w14:textId="77777777" w:rsidR="0040451E" w:rsidRPr="00033949" w:rsidRDefault="0040451E" w:rsidP="00E949C7">
            <w:pPr>
              <w:pStyle w:val="TAC"/>
            </w:pPr>
            <w:r w:rsidRPr="00033949">
              <w:t>L5</w:t>
            </w:r>
          </w:p>
        </w:tc>
        <w:tc>
          <w:tcPr>
            <w:tcW w:w="850" w:type="dxa"/>
          </w:tcPr>
          <w:p w14:paraId="6093BE72" w14:textId="77777777" w:rsidR="0040451E" w:rsidRPr="00033949" w:rsidRDefault="0040451E" w:rsidP="00E949C7">
            <w:pPr>
              <w:pStyle w:val="TAC"/>
            </w:pPr>
            <w:r w:rsidRPr="00033949">
              <w:t>+3.6 dB</w:t>
            </w:r>
          </w:p>
        </w:tc>
        <w:tc>
          <w:tcPr>
            <w:tcW w:w="851" w:type="dxa"/>
          </w:tcPr>
          <w:p w14:paraId="1EFE12C7" w14:textId="77777777" w:rsidR="0040451E" w:rsidRPr="00033949" w:rsidRDefault="0040451E" w:rsidP="00E949C7">
            <w:pPr>
              <w:pStyle w:val="TAC"/>
            </w:pPr>
            <w:r w:rsidRPr="00033949">
              <w:t>L5</w:t>
            </w:r>
          </w:p>
        </w:tc>
        <w:tc>
          <w:tcPr>
            <w:tcW w:w="850" w:type="dxa"/>
          </w:tcPr>
          <w:p w14:paraId="14231D55" w14:textId="77777777" w:rsidR="0040451E" w:rsidRPr="00033949" w:rsidRDefault="0040451E" w:rsidP="00E949C7">
            <w:pPr>
              <w:pStyle w:val="TAC"/>
            </w:pPr>
            <w:r w:rsidRPr="00033949">
              <w:t>+3.6 dB</w:t>
            </w:r>
          </w:p>
        </w:tc>
        <w:tc>
          <w:tcPr>
            <w:tcW w:w="426" w:type="dxa"/>
          </w:tcPr>
          <w:p w14:paraId="222912D5" w14:textId="77777777" w:rsidR="0040451E" w:rsidRPr="00033949" w:rsidRDefault="0040451E" w:rsidP="00E949C7">
            <w:pPr>
              <w:pStyle w:val="TAC"/>
            </w:pPr>
          </w:p>
        </w:tc>
        <w:tc>
          <w:tcPr>
            <w:tcW w:w="708" w:type="dxa"/>
          </w:tcPr>
          <w:p w14:paraId="1CC43DC3" w14:textId="77777777" w:rsidR="0040451E" w:rsidRPr="00033949" w:rsidRDefault="0040451E" w:rsidP="00E949C7">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195" w:name="_Toc5282123"/>
      <w:bookmarkStart w:id="196" w:name="_Toc29812321"/>
      <w:bookmarkStart w:id="197" w:name="_Toc29812430"/>
      <w:bookmarkStart w:id="198" w:name="_Toc37140301"/>
      <w:bookmarkStart w:id="199" w:name="_Toc37140588"/>
      <w:bookmarkStart w:id="200" w:name="_Toc37140706"/>
      <w:bookmarkStart w:id="201" w:name="_Toc37268656"/>
      <w:bookmarkStart w:id="202" w:name="_Toc45880061"/>
      <w:bookmarkStart w:id="203" w:name="_Toc74642950"/>
      <w:bookmarkStart w:id="204" w:name="_Toc76542238"/>
      <w:r w:rsidRPr="00033949">
        <w:lastRenderedPageBreak/>
        <w:t>5</w:t>
      </w:r>
      <w:r w:rsidRPr="00033949">
        <w:tab/>
        <w:t>A-GNSS minimum performance requirements (UE supports A-GPS L1 C/A only)</w:t>
      </w:r>
      <w:bookmarkEnd w:id="195"/>
      <w:bookmarkEnd w:id="196"/>
      <w:bookmarkEnd w:id="197"/>
      <w:bookmarkEnd w:id="198"/>
      <w:bookmarkEnd w:id="199"/>
      <w:bookmarkEnd w:id="200"/>
      <w:bookmarkEnd w:id="201"/>
      <w:bookmarkEnd w:id="202"/>
      <w:bookmarkEnd w:id="203"/>
      <w:bookmarkEnd w:id="204"/>
    </w:p>
    <w:p w14:paraId="0670417D" w14:textId="77777777" w:rsidR="00D07530" w:rsidRPr="00033949" w:rsidRDefault="00D07530" w:rsidP="00D07530">
      <w:pPr>
        <w:pStyle w:val="Heading2"/>
      </w:pPr>
      <w:bookmarkStart w:id="205" w:name="_Toc5282124"/>
      <w:bookmarkStart w:id="206" w:name="_Toc29812322"/>
      <w:bookmarkStart w:id="207" w:name="_Toc29812431"/>
      <w:bookmarkStart w:id="208" w:name="_Toc37140302"/>
      <w:bookmarkStart w:id="209" w:name="_Toc37140589"/>
      <w:bookmarkStart w:id="210" w:name="_Toc37140707"/>
      <w:bookmarkStart w:id="211" w:name="_Toc37268657"/>
      <w:bookmarkStart w:id="212" w:name="_Toc45880062"/>
      <w:bookmarkStart w:id="213" w:name="_Toc74642951"/>
      <w:bookmarkStart w:id="214" w:name="_Toc76542239"/>
      <w:r w:rsidRPr="00033949">
        <w:t>5.0</w:t>
      </w:r>
      <w:r w:rsidRPr="00033949">
        <w:tab/>
        <w:t>Introduction</w:t>
      </w:r>
      <w:bookmarkEnd w:id="205"/>
      <w:bookmarkEnd w:id="206"/>
      <w:bookmarkEnd w:id="207"/>
      <w:bookmarkEnd w:id="208"/>
      <w:bookmarkEnd w:id="209"/>
      <w:bookmarkEnd w:id="210"/>
      <w:bookmarkEnd w:id="211"/>
      <w:bookmarkEnd w:id="212"/>
      <w:bookmarkEnd w:id="213"/>
      <w:bookmarkEnd w:id="21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215" w:name="_Toc5282125"/>
      <w:bookmarkStart w:id="216" w:name="_Toc29812323"/>
      <w:bookmarkStart w:id="217" w:name="_Toc29812432"/>
      <w:bookmarkStart w:id="218" w:name="_Toc37140303"/>
      <w:bookmarkStart w:id="219" w:name="_Toc37140590"/>
      <w:bookmarkStart w:id="220" w:name="_Toc37140708"/>
      <w:bookmarkStart w:id="221" w:name="_Toc37268658"/>
      <w:bookmarkStart w:id="222" w:name="_Toc45880063"/>
      <w:bookmarkStart w:id="223" w:name="_Toc74642952"/>
      <w:bookmarkStart w:id="224" w:name="_Toc76542240"/>
      <w:r w:rsidRPr="00033949">
        <w:t>5.1</w:t>
      </w:r>
      <w:r w:rsidRPr="00033949">
        <w:tab/>
        <w:t>Sensitivity</w:t>
      </w:r>
      <w:bookmarkEnd w:id="215"/>
      <w:bookmarkEnd w:id="216"/>
      <w:bookmarkEnd w:id="217"/>
      <w:bookmarkEnd w:id="218"/>
      <w:bookmarkEnd w:id="219"/>
      <w:bookmarkEnd w:id="220"/>
      <w:bookmarkEnd w:id="221"/>
      <w:bookmarkEnd w:id="222"/>
      <w:bookmarkEnd w:id="223"/>
      <w:bookmarkEnd w:id="224"/>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225" w:name="_Toc5282126"/>
      <w:bookmarkStart w:id="226" w:name="_Toc29812324"/>
      <w:bookmarkStart w:id="227" w:name="_Toc29812433"/>
      <w:bookmarkStart w:id="228" w:name="_Toc37140304"/>
      <w:bookmarkStart w:id="229" w:name="_Toc37140591"/>
      <w:bookmarkStart w:id="230" w:name="_Toc37140709"/>
      <w:bookmarkStart w:id="231" w:name="_Toc37268659"/>
      <w:bookmarkStart w:id="232" w:name="_Toc45880064"/>
      <w:bookmarkStart w:id="233" w:name="_Toc74642953"/>
      <w:bookmarkStart w:id="234" w:name="_Toc76542241"/>
      <w:r w:rsidRPr="00033949">
        <w:t>5.1.1</w:t>
      </w:r>
      <w:r w:rsidRPr="00033949">
        <w:tab/>
        <w:t>Coarse time assistance</w:t>
      </w:r>
      <w:bookmarkEnd w:id="225"/>
      <w:bookmarkEnd w:id="226"/>
      <w:bookmarkEnd w:id="227"/>
      <w:bookmarkEnd w:id="228"/>
      <w:bookmarkEnd w:id="229"/>
      <w:bookmarkEnd w:id="230"/>
      <w:bookmarkEnd w:id="231"/>
      <w:bookmarkEnd w:id="232"/>
      <w:bookmarkEnd w:id="233"/>
      <w:bookmarkEnd w:id="234"/>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235" w:name="_Toc5282127"/>
      <w:bookmarkStart w:id="236" w:name="_Toc29812325"/>
      <w:bookmarkStart w:id="237" w:name="_Toc29812434"/>
      <w:bookmarkStart w:id="238" w:name="_Toc37140305"/>
      <w:bookmarkStart w:id="239" w:name="_Toc37140592"/>
      <w:bookmarkStart w:id="240" w:name="_Toc37140710"/>
      <w:bookmarkStart w:id="241" w:name="_Toc37268660"/>
      <w:bookmarkStart w:id="242" w:name="_Toc45880065"/>
      <w:bookmarkStart w:id="243" w:name="_Toc74642954"/>
      <w:bookmarkStart w:id="244" w:name="_Toc76542242"/>
      <w:r w:rsidRPr="00033949">
        <w:t>5.1.1.1</w:t>
      </w:r>
      <w:r w:rsidRPr="00033949">
        <w:tab/>
        <w:t>Minimum requirements (Coarse time assistance)</w:t>
      </w:r>
      <w:bookmarkEnd w:id="235"/>
      <w:bookmarkEnd w:id="236"/>
      <w:bookmarkEnd w:id="237"/>
      <w:bookmarkEnd w:id="238"/>
      <w:bookmarkEnd w:id="239"/>
      <w:bookmarkEnd w:id="240"/>
      <w:bookmarkEnd w:id="241"/>
      <w:bookmarkEnd w:id="242"/>
      <w:bookmarkEnd w:id="243"/>
      <w:bookmarkEnd w:id="244"/>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245" w:name="_Toc5282128"/>
      <w:bookmarkStart w:id="246" w:name="_Toc29812326"/>
      <w:bookmarkStart w:id="247" w:name="_Toc29812435"/>
      <w:bookmarkStart w:id="248" w:name="_Toc37140306"/>
      <w:bookmarkStart w:id="249" w:name="_Toc37140593"/>
      <w:bookmarkStart w:id="250" w:name="_Toc37140711"/>
      <w:bookmarkStart w:id="251" w:name="_Toc37268661"/>
      <w:bookmarkStart w:id="252" w:name="_Toc45880066"/>
      <w:bookmarkStart w:id="253" w:name="_Toc74642955"/>
      <w:bookmarkStart w:id="254" w:name="_Toc76542243"/>
      <w:r w:rsidRPr="00033949">
        <w:t>5.1.2</w:t>
      </w:r>
      <w:r w:rsidRPr="00033949">
        <w:tab/>
        <w:t>Fine time assistance</w:t>
      </w:r>
      <w:bookmarkEnd w:id="245"/>
      <w:bookmarkEnd w:id="246"/>
      <w:bookmarkEnd w:id="247"/>
      <w:bookmarkEnd w:id="248"/>
      <w:bookmarkEnd w:id="249"/>
      <w:bookmarkEnd w:id="250"/>
      <w:bookmarkEnd w:id="251"/>
      <w:bookmarkEnd w:id="252"/>
      <w:bookmarkEnd w:id="253"/>
      <w:bookmarkEnd w:id="254"/>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255" w:name="_Toc5282129"/>
      <w:bookmarkStart w:id="256" w:name="_Toc29812327"/>
      <w:bookmarkStart w:id="257" w:name="_Toc29812436"/>
      <w:bookmarkStart w:id="258" w:name="_Toc37140307"/>
      <w:bookmarkStart w:id="259" w:name="_Toc37140594"/>
      <w:bookmarkStart w:id="260" w:name="_Toc37140712"/>
      <w:bookmarkStart w:id="261" w:name="_Toc37268662"/>
      <w:bookmarkStart w:id="262" w:name="_Toc45880067"/>
      <w:bookmarkStart w:id="263" w:name="_Toc74642956"/>
      <w:bookmarkStart w:id="264" w:name="_Toc76542244"/>
      <w:r w:rsidRPr="00033949">
        <w:t>5.1.2.1</w:t>
      </w:r>
      <w:r w:rsidRPr="00033949">
        <w:tab/>
        <w:t>Minimum requirements (Fine time assistance)</w:t>
      </w:r>
      <w:bookmarkEnd w:id="255"/>
      <w:bookmarkEnd w:id="256"/>
      <w:bookmarkEnd w:id="257"/>
      <w:bookmarkEnd w:id="258"/>
      <w:bookmarkEnd w:id="259"/>
      <w:bookmarkEnd w:id="260"/>
      <w:bookmarkEnd w:id="261"/>
      <w:bookmarkEnd w:id="262"/>
      <w:bookmarkEnd w:id="263"/>
      <w:bookmarkEnd w:id="264"/>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265" w:name="_Toc5282130"/>
      <w:bookmarkStart w:id="266" w:name="_Toc29812328"/>
      <w:bookmarkStart w:id="267" w:name="_Toc29812437"/>
      <w:bookmarkStart w:id="268" w:name="_Toc37140308"/>
      <w:bookmarkStart w:id="269" w:name="_Toc37140595"/>
      <w:bookmarkStart w:id="270" w:name="_Toc37140713"/>
      <w:bookmarkStart w:id="271" w:name="_Toc37268663"/>
      <w:bookmarkStart w:id="272" w:name="_Toc45880068"/>
      <w:bookmarkStart w:id="273" w:name="_Toc74642957"/>
      <w:bookmarkStart w:id="274" w:name="_Toc76542245"/>
      <w:r w:rsidRPr="00033949">
        <w:t>5.2</w:t>
      </w:r>
      <w:r w:rsidRPr="00033949">
        <w:tab/>
        <w:t>Nominal accuracy</w:t>
      </w:r>
      <w:bookmarkEnd w:id="265"/>
      <w:bookmarkEnd w:id="266"/>
      <w:bookmarkEnd w:id="267"/>
      <w:bookmarkEnd w:id="268"/>
      <w:bookmarkEnd w:id="269"/>
      <w:bookmarkEnd w:id="270"/>
      <w:bookmarkEnd w:id="271"/>
      <w:bookmarkEnd w:id="272"/>
      <w:bookmarkEnd w:id="273"/>
      <w:bookmarkEnd w:id="274"/>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275" w:name="_Toc5282131"/>
      <w:bookmarkStart w:id="276" w:name="_Toc29812329"/>
      <w:bookmarkStart w:id="277" w:name="_Toc29812438"/>
      <w:bookmarkStart w:id="278" w:name="_Toc37140309"/>
      <w:bookmarkStart w:id="279" w:name="_Toc37140596"/>
      <w:bookmarkStart w:id="280" w:name="_Toc37140714"/>
      <w:bookmarkStart w:id="281" w:name="_Toc37268664"/>
      <w:bookmarkStart w:id="282" w:name="_Toc45880069"/>
      <w:bookmarkStart w:id="283" w:name="_Toc74642958"/>
      <w:bookmarkStart w:id="284" w:name="_Toc76542246"/>
      <w:r w:rsidRPr="00033949">
        <w:t>5.2.1</w:t>
      </w:r>
      <w:r w:rsidRPr="00033949">
        <w:tab/>
        <w:t>Minimum requirements (nominal accuracy)</w:t>
      </w:r>
      <w:bookmarkEnd w:id="275"/>
      <w:bookmarkEnd w:id="276"/>
      <w:bookmarkEnd w:id="277"/>
      <w:bookmarkEnd w:id="278"/>
      <w:bookmarkEnd w:id="279"/>
      <w:bookmarkEnd w:id="280"/>
      <w:bookmarkEnd w:id="281"/>
      <w:bookmarkEnd w:id="282"/>
      <w:bookmarkEnd w:id="283"/>
      <w:bookmarkEnd w:id="284"/>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285" w:name="_Toc5282132"/>
      <w:bookmarkStart w:id="286" w:name="_Toc29812330"/>
      <w:bookmarkStart w:id="287" w:name="_Toc29812439"/>
      <w:bookmarkStart w:id="288" w:name="_Toc37140310"/>
      <w:bookmarkStart w:id="289" w:name="_Toc37140597"/>
      <w:bookmarkStart w:id="290" w:name="_Toc37140715"/>
      <w:bookmarkStart w:id="291" w:name="_Toc37268665"/>
      <w:bookmarkStart w:id="292" w:name="_Toc45880070"/>
      <w:bookmarkStart w:id="293" w:name="_Toc74642959"/>
      <w:bookmarkStart w:id="294" w:name="_Toc76542247"/>
      <w:r w:rsidRPr="00033949">
        <w:t>5.3</w:t>
      </w:r>
      <w:r w:rsidRPr="00033949">
        <w:tab/>
        <w:t>Dynamic range</w:t>
      </w:r>
      <w:bookmarkEnd w:id="285"/>
      <w:bookmarkEnd w:id="286"/>
      <w:bookmarkEnd w:id="287"/>
      <w:bookmarkEnd w:id="288"/>
      <w:bookmarkEnd w:id="289"/>
      <w:bookmarkEnd w:id="290"/>
      <w:bookmarkEnd w:id="291"/>
      <w:bookmarkEnd w:id="292"/>
      <w:bookmarkEnd w:id="293"/>
      <w:bookmarkEnd w:id="294"/>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295" w:name="_Toc5282133"/>
      <w:bookmarkStart w:id="296" w:name="_Toc29812331"/>
      <w:bookmarkStart w:id="297" w:name="_Toc29812440"/>
      <w:bookmarkStart w:id="298" w:name="_Toc37140311"/>
      <w:bookmarkStart w:id="299" w:name="_Toc37140598"/>
      <w:bookmarkStart w:id="300" w:name="_Toc37140716"/>
      <w:bookmarkStart w:id="301" w:name="_Toc37268666"/>
      <w:bookmarkStart w:id="302" w:name="_Toc45880071"/>
      <w:bookmarkStart w:id="303" w:name="_Toc74642960"/>
      <w:bookmarkStart w:id="304" w:name="_Toc76542248"/>
      <w:r w:rsidRPr="00033949">
        <w:t>5.3.1</w:t>
      </w:r>
      <w:r w:rsidRPr="00033949">
        <w:tab/>
        <w:t>Minimum requirements (dynamic range)</w:t>
      </w:r>
      <w:bookmarkEnd w:id="295"/>
      <w:bookmarkEnd w:id="296"/>
      <w:bookmarkEnd w:id="297"/>
      <w:bookmarkEnd w:id="298"/>
      <w:bookmarkEnd w:id="299"/>
      <w:bookmarkEnd w:id="300"/>
      <w:bookmarkEnd w:id="301"/>
      <w:bookmarkEnd w:id="302"/>
      <w:bookmarkEnd w:id="303"/>
      <w:bookmarkEnd w:id="304"/>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305" w:name="_Toc5282134"/>
      <w:bookmarkStart w:id="306" w:name="_Toc29812332"/>
      <w:bookmarkStart w:id="307" w:name="_Toc29812441"/>
      <w:bookmarkStart w:id="308" w:name="_Toc37140312"/>
      <w:bookmarkStart w:id="309" w:name="_Toc37140599"/>
      <w:bookmarkStart w:id="310" w:name="_Toc37140717"/>
      <w:bookmarkStart w:id="311" w:name="_Toc37268667"/>
      <w:bookmarkStart w:id="312" w:name="_Toc45880072"/>
      <w:bookmarkStart w:id="313" w:name="_Toc74642961"/>
      <w:bookmarkStart w:id="314" w:name="_Toc76542249"/>
      <w:r w:rsidRPr="00033949">
        <w:t>5.4</w:t>
      </w:r>
      <w:r w:rsidRPr="00033949">
        <w:tab/>
        <w:t>Multi-path scenario</w:t>
      </w:r>
      <w:bookmarkEnd w:id="305"/>
      <w:bookmarkEnd w:id="306"/>
      <w:bookmarkEnd w:id="307"/>
      <w:bookmarkEnd w:id="308"/>
      <w:bookmarkEnd w:id="309"/>
      <w:bookmarkEnd w:id="310"/>
      <w:bookmarkEnd w:id="311"/>
      <w:bookmarkEnd w:id="312"/>
      <w:bookmarkEnd w:id="313"/>
      <w:bookmarkEnd w:id="31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315" w:name="_Toc5282135"/>
      <w:bookmarkStart w:id="316" w:name="_Toc29812333"/>
      <w:bookmarkStart w:id="317" w:name="_Toc29812442"/>
      <w:bookmarkStart w:id="318" w:name="_Toc37140313"/>
      <w:bookmarkStart w:id="319" w:name="_Toc37140600"/>
      <w:bookmarkStart w:id="320" w:name="_Toc37140718"/>
      <w:bookmarkStart w:id="321" w:name="_Toc37268668"/>
      <w:bookmarkStart w:id="322" w:name="_Toc45880073"/>
      <w:bookmarkStart w:id="323" w:name="_Toc74642962"/>
      <w:bookmarkStart w:id="324" w:name="_Toc76542250"/>
      <w:r w:rsidRPr="00033949">
        <w:t>5.4.1</w:t>
      </w:r>
      <w:r w:rsidRPr="00033949">
        <w:tab/>
        <w:t>Minimum requirements (multi-path scenario)</w:t>
      </w:r>
      <w:bookmarkEnd w:id="315"/>
      <w:bookmarkEnd w:id="316"/>
      <w:bookmarkEnd w:id="317"/>
      <w:bookmarkEnd w:id="318"/>
      <w:bookmarkEnd w:id="319"/>
      <w:bookmarkEnd w:id="320"/>
      <w:bookmarkEnd w:id="321"/>
      <w:bookmarkEnd w:id="322"/>
      <w:bookmarkEnd w:id="323"/>
      <w:bookmarkEnd w:id="324"/>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325" w:name="_Toc5282136"/>
      <w:bookmarkStart w:id="326" w:name="_Toc29812334"/>
      <w:bookmarkStart w:id="327" w:name="_Toc29812443"/>
      <w:bookmarkStart w:id="328" w:name="_Toc37140314"/>
      <w:bookmarkStart w:id="329" w:name="_Toc37140601"/>
      <w:bookmarkStart w:id="330" w:name="_Toc37140719"/>
      <w:bookmarkStart w:id="331" w:name="_Toc37268669"/>
      <w:bookmarkStart w:id="332" w:name="_Toc45880074"/>
      <w:bookmarkStart w:id="333" w:name="_Toc74642963"/>
      <w:bookmarkStart w:id="334" w:name="_Toc76542251"/>
      <w:r w:rsidRPr="00033949">
        <w:lastRenderedPageBreak/>
        <w:t>5.5</w:t>
      </w:r>
      <w:r w:rsidRPr="00033949">
        <w:tab/>
        <w:t>Moving scenario and periodic update</w:t>
      </w:r>
      <w:bookmarkEnd w:id="325"/>
      <w:bookmarkEnd w:id="326"/>
      <w:bookmarkEnd w:id="327"/>
      <w:bookmarkEnd w:id="328"/>
      <w:bookmarkEnd w:id="329"/>
      <w:bookmarkEnd w:id="330"/>
      <w:bookmarkEnd w:id="331"/>
      <w:bookmarkEnd w:id="332"/>
      <w:bookmarkEnd w:id="333"/>
      <w:bookmarkEnd w:id="334"/>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335" w:name="_Toc5282137"/>
      <w:bookmarkStart w:id="336" w:name="_Toc29812335"/>
      <w:bookmarkStart w:id="337" w:name="_Toc29812444"/>
      <w:bookmarkStart w:id="338" w:name="_Toc37140315"/>
      <w:bookmarkStart w:id="339" w:name="_Toc37140602"/>
      <w:bookmarkStart w:id="340" w:name="_Toc37140720"/>
      <w:bookmarkStart w:id="341" w:name="_Toc37268670"/>
      <w:bookmarkStart w:id="342" w:name="_Toc45880075"/>
      <w:bookmarkStart w:id="343" w:name="_Toc74642964"/>
      <w:bookmarkStart w:id="344" w:name="_Toc76542252"/>
      <w:r w:rsidRPr="00033949">
        <w:t>5.5.1</w:t>
      </w:r>
      <w:r w:rsidRPr="00033949">
        <w:tab/>
        <w:t>Minimum requirements (moving scenario and periodic update)</w:t>
      </w:r>
      <w:bookmarkEnd w:id="335"/>
      <w:bookmarkEnd w:id="336"/>
      <w:bookmarkEnd w:id="337"/>
      <w:bookmarkEnd w:id="338"/>
      <w:bookmarkEnd w:id="339"/>
      <w:bookmarkEnd w:id="340"/>
      <w:bookmarkEnd w:id="341"/>
      <w:bookmarkEnd w:id="342"/>
      <w:bookmarkEnd w:id="343"/>
      <w:bookmarkEnd w:id="344"/>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345" w:name="_Toc5282138"/>
      <w:bookmarkStart w:id="346" w:name="_Toc29812336"/>
      <w:bookmarkStart w:id="347" w:name="_Toc29812445"/>
      <w:bookmarkStart w:id="348" w:name="_Toc37140316"/>
      <w:bookmarkStart w:id="349" w:name="_Toc37140603"/>
      <w:bookmarkStart w:id="350" w:name="_Toc37140721"/>
      <w:bookmarkStart w:id="351" w:name="_Toc37268671"/>
      <w:bookmarkStart w:id="352" w:name="_Toc45880076"/>
      <w:bookmarkStart w:id="353" w:name="_Toc74642965"/>
      <w:bookmarkStart w:id="354" w:name="_Toc76542253"/>
      <w:r w:rsidRPr="00033949">
        <w:t>6</w:t>
      </w:r>
      <w:r w:rsidRPr="00033949">
        <w:tab/>
        <w:t>A-GNSS minimum performance requirements (UE supports other or additional GNSSs)</w:t>
      </w:r>
      <w:bookmarkEnd w:id="345"/>
      <w:bookmarkEnd w:id="346"/>
      <w:bookmarkEnd w:id="347"/>
      <w:bookmarkEnd w:id="348"/>
      <w:bookmarkEnd w:id="349"/>
      <w:bookmarkEnd w:id="350"/>
      <w:bookmarkEnd w:id="351"/>
      <w:bookmarkEnd w:id="352"/>
      <w:bookmarkEnd w:id="353"/>
      <w:bookmarkEnd w:id="354"/>
    </w:p>
    <w:p w14:paraId="1050FA7A" w14:textId="77777777" w:rsidR="00D07530" w:rsidRPr="00033949" w:rsidRDefault="00D07530" w:rsidP="00D07530">
      <w:pPr>
        <w:pStyle w:val="Heading2"/>
      </w:pPr>
      <w:bookmarkStart w:id="355" w:name="_Toc5282139"/>
      <w:bookmarkStart w:id="356" w:name="_Toc29812337"/>
      <w:bookmarkStart w:id="357" w:name="_Toc29812446"/>
      <w:bookmarkStart w:id="358" w:name="_Toc37140317"/>
      <w:bookmarkStart w:id="359" w:name="_Toc37140604"/>
      <w:bookmarkStart w:id="360" w:name="_Toc37140722"/>
      <w:bookmarkStart w:id="361" w:name="_Toc37268672"/>
      <w:bookmarkStart w:id="362" w:name="_Toc45880077"/>
      <w:bookmarkStart w:id="363" w:name="_Toc74642966"/>
      <w:bookmarkStart w:id="364" w:name="_Toc76542254"/>
      <w:r w:rsidRPr="00033949">
        <w:t>6.0</w:t>
      </w:r>
      <w:r w:rsidRPr="00033949">
        <w:tab/>
        <w:t>Introduction</w:t>
      </w:r>
      <w:bookmarkEnd w:id="355"/>
      <w:bookmarkEnd w:id="356"/>
      <w:bookmarkEnd w:id="357"/>
      <w:bookmarkEnd w:id="358"/>
      <w:bookmarkEnd w:id="359"/>
      <w:bookmarkEnd w:id="360"/>
      <w:bookmarkEnd w:id="361"/>
      <w:bookmarkEnd w:id="362"/>
      <w:bookmarkEnd w:id="363"/>
      <w:bookmarkEnd w:id="36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365" w:name="_Toc5282140"/>
      <w:bookmarkStart w:id="366" w:name="_Toc29812338"/>
      <w:bookmarkStart w:id="367" w:name="_Toc29812447"/>
      <w:bookmarkStart w:id="368" w:name="_Toc37140318"/>
      <w:bookmarkStart w:id="369" w:name="_Toc37140605"/>
      <w:bookmarkStart w:id="370" w:name="_Toc37140723"/>
      <w:bookmarkStart w:id="371" w:name="_Toc37268673"/>
      <w:bookmarkStart w:id="372" w:name="_Toc45880078"/>
      <w:bookmarkStart w:id="373" w:name="_Toc74642967"/>
      <w:bookmarkStart w:id="374" w:name="_Toc76542255"/>
      <w:r w:rsidRPr="00033949">
        <w:t>6.1</w:t>
      </w:r>
      <w:r w:rsidRPr="00033949">
        <w:tab/>
        <w:t>Sensitivity</w:t>
      </w:r>
      <w:bookmarkEnd w:id="365"/>
      <w:bookmarkEnd w:id="366"/>
      <w:bookmarkEnd w:id="367"/>
      <w:bookmarkEnd w:id="368"/>
      <w:bookmarkEnd w:id="369"/>
      <w:bookmarkEnd w:id="370"/>
      <w:bookmarkEnd w:id="371"/>
      <w:bookmarkEnd w:id="372"/>
      <w:bookmarkEnd w:id="373"/>
      <w:bookmarkEnd w:id="374"/>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375" w:name="_Toc5282141"/>
      <w:bookmarkStart w:id="376" w:name="_Toc29812339"/>
      <w:bookmarkStart w:id="377" w:name="_Toc29812448"/>
      <w:bookmarkStart w:id="378" w:name="_Toc37140319"/>
      <w:bookmarkStart w:id="379" w:name="_Toc37140606"/>
      <w:bookmarkStart w:id="380" w:name="_Toc37140724"/>
      <w:bookmarkStart w:id="381" w:name="_Toc37268674"/>
      <w:bookmarkStart w:id="382" w:name="_Toc45880079"/>
      <w:bookmarkStart w:id="383" w:name="_Toc74642968"/>
      <w:bookmarkStart w:id="384" w:name="_Toc76542256"/>
      <w:r w:rsidRPr="00033949">
        <w:t>6.1.1</w:t>
      </w:r>
      <w:r w:rsidRPr="00033949">
        <w:tab/>
        <w:t>Coarse time assistance</w:t>
      </w:r>
      <w:bookmarkEnd w:id="375"/>
      <w:bookmarkEnd w:id="376"/>
      <w:bookmarkEnd w:id="377"/>
      <w:bookmarkEnd w:id="378"/>
      <w:bookmarkEnd w:id="379"/>
      <w:bookmarkEnd w:id="380"/>
      <w:bookmarkEnd w:id="381"/>
      <w:bookmarkEnd w:id="382"/>
      <w:bookmarkEnd w:id="383"/>
      <w:bookmarkEnd w:id="384"/>
    </w:p>
    <w:p w14:paraId="6F6B8B7C" w14:textId="77777777" w:rsidR="00D07530" w:rsidRPr="00033949" w:rsidRDefault="00D07530" w:rsidP="00D07530">
      <w:r w:rsidRPr="00033949">
        <w:t>In this test case 6 satellites are generated for the terminal.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7777777" w:rsidR="00D07530" w:rsidRPr="00033949" w:rsidRDefault="00D07530" w:rsidP="008E1B9D">
            <w:pPr>
              <w:pStyle w:val="TAC"/>
            </w:pPr>
            <w:r w:rsidRPr="00033949">
              <w:t>6</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1230A03E"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385"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D07530" w:rsidRPr="00033949" w14:paraId="08725DCC" w14:textId="77777777" w:rsidTr="008E1B9D">
        <w:trPr>
          <w:cantSplit/>
          <w:trHeight w:val="20"/>
          <w:jc w:val="center"/>
        </w:trPr>
        <w:tc>
          <w:tcPr>
            <w:tcW w:w="1886" w:type="dxa"/>
            <w:vMerge w:val="restart"/>
          </w:tcPr>
          <w:p w14:paraId="45E5AD9F" w14:textId="77777777" w:rsidR="00D07530" w:rsidRPr="00033949" w:rsidRDefault="00D07530" w:rsidP="008E1B9D">
            <w:pPr>
              <w:pStyle w:val="TAL"/>
            </w:pPr>
            <w:r w:rsidRPr="00033949">
              <w:t>Triple constellation</w:t>
            </w:r>
          </w:p>
        </w:tc>
        <w:tc>
          <w:tcPr>
            <w:tcW w:w="1620" w:type="dxa"/>
          </w:tcPr>
          <w:p w14:paraId="174289C0" w14:textId="77777777" w:rsidR="00D07530" w:rsidRPr="00033949" w:rsidRDefault="00D07530" w:rsidP="008E1B9D">
            <w:pPr>
              <w:pStyle w:val="TAL"/>
            </w:pPr>
            <w:r w:rsidRPr="00033949">
              <w:t>High signal level</w:t>
            </w:r>
          </w:p>
        </w:tc>
        <w:tc>
          <w:tcPr>
            <w:tcW w:w="1170" w:type="dxa"/>
          </w:tcPr>
          <w:p w14:paraId="6EAB4E2F" w14:textId="77777777" w:rsidR="00D07530" w:rsidRPr="00033949" w:rsidRDefault="00D07530" w:rsidP="008E1B9D">
            <w:pPr>
              <w:pStyle w:val="TAC"/>
            </w:pPr>
            <w:r w:rsidRPr="00033949">
              <w:t>1</w:t>
            </w:r>
          </w:p>
        </w:tc>
        <w:tc>
          <w:tcPr>
            <w:tcW w:w="1080" w:type="dxa"/>
          </w:tcPr>
          <w:p w14:paraId="3CE34D32" w14:textId="77777777" w:rsidR="00D07530" w:rsidRPr="00033949" w:rsidRDefault="00D07530" w:rsidP="008E1B9D">
            <w:pPr>
              <w:pStyle w:val="TAC"/>
            </w:pPr>
            <w:r w:rsidRPr="00033949">
              <w:t>-</w:t>
            </w:r>
          </w:p>
        </w:tc>
        <w:tc>
          <w:tcPr>
            <w:tcW w:w="990" w:type="dxa"/>
          </w:tcPr>
          <w:p w14:paraId="77155532" w14:textId="77777777" w:rsidR="00D07530" w:rsidRPr="00033949" w:rsidRDefault="00D07530" w:rsidP="008E1B9D">
            <w:pPr>
              <w:pStyle w:val="TAC"/>
            </w:pPr>
            <w:r w:rsidRPr="00033949">
              <w:t>-</w:t>
            </w:r>
          </w:p>
        </w:tc>
      </w:tr>
      <w:tr w:rsidR="00D07530" w:rsidRPr="00033949" w14:paraId="58697B11" w14:textId="77777777" w:rsidTr="008E1B9D">
        <w:trPr>
          <w:cantSplit/>
          <w:trHeight w:val="20"/>
          <w:jc w:val="center"/>
        </w:trPr>
        <w:tc>
          <w:tcPr>
            <w:tcW w:w="1886" w:type="dxa"/>
            <w:vMerge/>
          </w:tcPr>
          <w:p w14:paraId="26850DB0" w14:textId="77777777" w:rsidR="00D07530" w:rsidRPr="00033949" w:rsidRDefault="00D07530" w:rsidP="008E1B9D">
            <w:pPr>
              <w:pStyle w:val="TAL"/>
            </w:pPr>
          </w:p>
        </w:tc>
        <w:tc>
          <w:tcPr>
            <w:tcW w:w="1620" w:type="dxa"/>
          </w:tcPr>
          <w:p w14:paraId="596AE3B7" w14:textId="77777777" w:rsidR="00D07530" w:rsidRPr="00033949" w:rsidRDefault="00D07530" w:rsidP="008E1B9D">
            <w:pPr>
              <w:pStyle w:val="TAL"/>
            </w:pPr>
            <w:r w:rsidRPr="00033949">
              <w:t>Low signal level</w:t>
            </w:r>
          </w:p>
        </w:tc>
        <w:tc>
          <w:tcPr>
            <w:tcW w:w="1170" w:type="dxa"/>
          </w:tcPr>
          <w:p w14:paraId="74AEC7F5" w14:textId="77777777" w:rsidR="00D07530" w:rsidRPr="00033949" w:rsidRDefault="00D07530" w:rsidP="008E1B9D">
            <w:pPr>
              <w:pStyle w:val="TAC"/>
            </w:pPr>
            <w:r w:rsidRPr="00033949">
              <w:t>1</w:t>
            </w:r>
          </w:p>
        </w:tc>
        <w:tc>
          <w:tcPr>
            <w:tcW w:w="1080" w:type="dxa"/>
          </w:tcPr>
          <w:p w14:paraId="7039F218" w14:textId="77777777" w:rsidR="00D07530" w:rsidRPr="00033949" w:rsidRDefault="00D07530" w:rsidP="008E1B9D">
            <w:pPr>
              <w:pStyle w:val="TAC"/>
            </w:pPr>
            <w:r w:rsidRPr="00033949">
              <w:t>2</w:t>
            </w:r>
          </w:p>
        </w:tc>
        <w:tc>
          <w:tcPr>
            <w:tcW w:w="990" w:type="dxa"/>
          </w:tcPr>
          <w:p w14:paraId="7A0978BA" w14:textId="77777777" w:rsidR="00D07530" w:rsidRPr="00033949" w:rsidRDefault="00D07530" w:rsidP="008E1B9D">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386" w:name="_Toc5282142"/>
      <w:bookmarkStart w:id="387" w:name="_Toc29812340"/>
      <w:bookmarkStart w:id="388" w:name="_Toc29812449"/>
      <w:bookmarkStart w:id="389" w:name="_Toc37140320"/>
      <w:bookmarkStart w:id="390" w:name="_Toc37140607"/>
      <w:bookmarkStart w:id="391" w:name="_Toc37140725"/>
      <w:bookmarkStart w:id="392" w:name="_Toc37268675"/>
      <w:bookmarkStart w:id="393" w:name="_Toc45880080"/>
      <w:bookmarkStart w:id="394" w:name="_Toc74642969"/>
      <w:bookmarkStart w:id="395" w:name="_Toc76542257"/>
      <w:bookmarkEnd w:id="385"/>
      <w:r w:rsidRPr="00033949">
        <w:t>6.1.1.1</w:t>
      </w:r>
      <w:r w:rsidRPr="00033949">
        <w:tab/>
        <w:t>Minimum requirements (Coarse time assistance)</w:t>
      </w:r>
      <w:bookmarkEnd w:id="386"/>
      <w:bookmarkEnd w:id="387"/>
      <w:bookmarkEnd w:id="388"/>
      <w:bookmarkEnd w:id="389"/>
      <w:bookmarkEnd w:id="390"/>
      <w:bookmarkEnd w:id="391"/>
      <w:bookmarkEnd w:id="392"/>
      <w:bookmarkEnd w:id="393"/>
      <w:bookmarkEnd w:id="394"/>
      <w:bookmarkEnd w:id="395"/>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396" w:name="_Toc5282143"/>
      <w:bookmarkStart w:id="397" w:name="_Toc29812341"/>
      <w:bookmarkStart w:id="398" w:name="_Toc29812450"/>
      <w:bookmarkStart w:id="399" w:name="_Toc37140321"/>
      <w:bookmarkStart w:id="400" w:name="_Toc37140608"/>
      <w:bookmarkStart w:id="401" w:name="_Toc37140726"/>
      <w:bookmarkStart w:id="402" w:name="_Toc37268676"/>
      <w:bookmarkStart w:id="403" w:name="_Toc45880081"/>
      <w:bookmarkStart w:id="404" w:name="_Toc74642970"/>
      <w:bookmarkStart w:id="405" w:name="_Toc76542258"/>
      <w:r w:rsidRPr="00033949">
        <w:t>6.1.2</w:t>
      </w:r>
      <w:r w:rsidRPr="00033949">
        <w:tab/>
        <w:t>Fine time assistance</w:t>
      </w:r>
      <w:bookmarkEnd w:id="396"/>
      <w:bookmarkEnd w:id="397"/>
      <w:bookmarkEnd w:id="398"/>
      <w:bookmarkEnd w:id="399"/>
      <w:bookmarkEnd w:id="400"/>
      <w:bookmarkEnd w:id="401"/>
      <w:bookmarkEnd w:id="402"/>
      <w:bookmarkEnd w:id="403"/>
      <w:bookmarkEnd w:id="404"/>
      <w:bookmarkEnd w:id="405"/>
    </w:p>
    <w:p w14:paraId="1CCE92E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 AWGN channel model is used.</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77777777" w:rsidR="00D07530" w:rsidRPr="00033949" w:rsidRDefault="00D07530" w:rsidP="008E1B9D">
            <w:pPr>
              <w:pStyle w:val="TAL"/>
              <w:jc w:val="center"/>
            </w:pPr>
            <w:r w:rsidRPr="00033949">
              <w:t>6</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341A82A0"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D07530" w:rsidRPr="00033949" w14:paraId="0EA2B158" w14:textId="77777777" w:rsidTr="008E1B9D">
        <w:trPr>
          <w:cantSplit/>
          <w:trHeight w:val="20"/>
          <w:jc w:val="center"/>
        </w:trPr>
        <w:tc>
          <w:tcPr>
            <w:tcW w:w="3506" w:type="dxa"/>
          </w:tcPr>
          <w:p w14:paraId="5BD20342" w14:textId="77777777" w:rsidR="00D07530" w:rsidRPr="00033949" w:rsidRDefault="00D07530" w:rsidP="008E1B9D">
            <w:pPr>
              <w:pStyle w:val="TAL"/>
            </w:pPr>
            <w:r w:rsidRPr="00033949">
              <w:t>Dual constellation</w:t>
            </w:r>
          </w:p>
        </w:tc>
        <w:tc>
          <w:tcPr>
            <w:tcW w:w="1170" w:type="dxa"/>
          </w:tcPr>
          <w:p w14:paraId="22D3D0FF" w14:textId="77777777" w:rsidR="00D07530" w:rsidRPr="00033949" w:rsidRDefault="00D07530" w:rsidP="008E1B9D">
            <w:pPr>
              <w:pStyle w:val="TAC"/>
            </w:pPr>
            <w:r w:rsidRPr="00033949">
              <w:t>3</w:t>
            </w:r>
          </w:p>
        </w:tc>
        <w:tc>
          <w:tcPr>
            <w:tcW w:w="1080" w:type="dxa"/>
          </w:tcPr>
          <w:p w14:paraId="33058E32" w14:textId="77777777" w:rsidR="00D07530" w:rsidRPr="00033949" w:rsidRDefault="00D07530" w:rsidP="008E1B9D">
            <w:pPr>
              <w:pStyle w:val="TAC"/>
            </w:pPr>
            <w:r w:rsidRPr="00033949">
              <w:t>3</w:t>
            </w:r>
          </w:p>
        </w:tc>
        <w:tc>
          <w:tcPr>
            <w:tcW w:w="990" w:type="dxa"/>
          </w:tcPr>
          <w:p w14:paraId="772CD98B" w14:textId="77777777" w:rsidR="00D07530" w:rsidRPr="00033949" w:rsidRDefault="00D07530" w:rsidP="008E1B9D">
            <w:pPr>
              <w:pStyle w:val="TAC"/>
            </w:pPr>
            <w:r w:rsidRPr="00033949">
              <w:t>-</w:t>
            </w:r>
          </w:p>
        </w:tc>
      </w:tr>
      <w:tr w:rsidR="00D07530" w:rsidRPr="00033949" w14:paraId="089EE36B" w14:textId="77777777" w:rsidTr="008E1B9D">
        <w:trPr>
          <w:cantSplit/>
          <w:trHeight w:val="20"/>
          <w:jc w:val="center"/>
        </w:trPr>
        <w:tc>
          <w:tcPr>
            <w:tcW w:w="3506" w:type="dxa"/>
          </w:tcPr>
          <w:p w14:paraId="127A3C96" w14:textId="77777777" w:rsidR="00D07530" w:rsidRPr="00033949" w:rsidRDefault="00D07530" w:rsidP="008E1B9D">
            <w:pPr>
              <w:pStyle w:val="TAL"/>
            </w:pPr>
            <w:r w:rsidRPr="00033949">
              <w:t>Triple constellation</w:t>
            </w:r>
          </w:p>
        </w:tc>
        <w:tc>
          <w:tcPr>
            <w:tcW w:w="1170" w:type="dxa"/>
          </w:tcPr>
          <w:p w14:paraId="76730222" w14:textId="77777777" w:rsidR="00D07530" w:rsidRPr="00033949" w:rsidRDefault="00D07530" w:rsidP="008E1B9D">
            <w:pPr>
              <w:pStyle w:val="TAC"/>
            </w:pPr>
            <w:r w:rsidRPr="00033949">
              <w:t>2</w:t>
            </w:r>
          </w:p>
        </w:tc>
        <w:tc>
          <w:tcPr>
            <w:tcW w:w="1080" w:type="dxa"/>
          </w:tcPr>
          <w:p w14:paraId="3525C2AC" w14:textId="77777777" w:rsidR="00D07530" w:rsidRPr="00033949" w:rsidRDefault="00D07530" w:rsidP="008E1B9D">
            <w:pPr>
              <w:pStyle w:val="TAC"/>
            </w:pPr>
            <w:r w:rsidRPr="00033949">
              <w:t>2</w:t>
            </w:r>
          </w:p>
        </w:tc>
        <w:tc>
          <w:tcPr>
            <w:tcW w:w="990" w:type="dxa"/>
          </w:tcPr>
          <w:p w14:paraId="04A9FEC1" w14:textId="77777777" w:rsidR="00D07530" w:rsidRPr="00033949" w:rsidRDefault="00D07530" w:rsidP="008E1B9D">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406" w:name="_Toc5282144"/>
      <w:bookmarkStart w:id="407" w:name="_Toc29812342"/>
      <w:bookmarkStart w:id="408" w:name="_Toc29812451"/>
      <w:bookmarkStart w:id="409" w:name="_Toc37140322"/>
      <w:bookmarkStart w:id="410" w:name="_Toc37140609"/>
      <w:bookmarkStart w:id="411" w:name="_Toc37140727"/>
      <w:bookmarkStart w:id="412" w:name="_Toc37268677"/>
      <w:bookmarkStart w:id="413" w:name="_Toc45880082"/>
      <w:bookmarkStart w:id="414" w:name="_Toc74642971"/>
      <w:bookmarkStart w:id="415" w:name="_Toc76542259"/>
      <w:r w:rsidRPr="00033949">
        <w:t>6.1.2.1</w:t>
      </w:r>
      <w:r w:rsidRPr="00033949">
        <w:tab/>
        <w:t>Minimum requirements (Fine time assistance)</w:t>
      </w:r>
      <w:bookmarkEnd w:id="406"/>
      <w:bookmarkEnd w:id="407"/>
      <w:bookmarkEnd w:id="408"/>
      <w:bookmarkEnd w:id="409"/>
      <w:bookmarkEnd w:id="410"/>
      <w:bookmarkEnd w:id="411"/>
      <w:bookmarkEnd w:id="412"/>
      <w:bookmarkEnd w:id="413"/>
      <w:bookmarkEnd w:id="414"/>
      <w:bookmarkEnd w:id="415"/>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416" w:name="_Toc5282145"/>
      <w:bookmarkStart w:id="417" w:name="_Toc29812343"/>
      <w:bookmarkStart w:id="418" w:name="_Toc29812452"/>
      <w:bookmarkStart w:id="419" w:name="_Toc37140323"/>
      <w:bookmarkStart w:id="420" w:name="_Toc37140610"/>
      <w:bookmarkStart w:id="421" w:name="_Toc37140728"/>
      <w:bookmarkStart w:id="422" w:name="_Toc37268678"/>
      <w:bookmarkStart w:id="423" w:name="_Toc45880083"/>
      <w:bookmarkStart w:id="424" w:name="_Toc74642972"/>
      <w:bookmarkStart w:id="425" w:name="_Toc76542260"/>
      <w:r w:rsidRPr="00033949">
        <w:t>6.2</w:t>
      </w:r>
      <w:r w:rsidRPr="00033949">
        <w:tab/>
        <w:t>Nominal accuracy</w:t>
      </w:r>
      <w:bookmarkEnd w:id="416"/>
      <w:bookmarkEnd w:id="417"/>
      <w:bookmarkEnd w:id="418"/>
      <w:bookmarkEnd w:id="419"/>
      <w:bookmarkEnd w:id="420"/>
      <w:bookmarkEnd w:id="421"/>
      <w:bookmarkEnd w:id="422"/>
      <w:bookmarkEnd w:id="423"/>
      <w:bookmarkEnd w:id="424"/>
      <w:bookmarkEnd w:id="425"/>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77777777" w:rsidR="00D07530" w:rsidRPr="00033949" w:rsidRDefault="00D07530" w:rsidP="00D07530">
      <w:pPr>
        <w:overflowPunct w:val="0"/>
        <w:autoSpaceDE w:val="0"/>
        <w:autoSpaceDN w:val="0"/>
        <w:adjustRightInd w:val="0"/>
        <w:textAlignment w:val="baseline"/>
      </w:pPr>
      <w:r w:rsidRPr="00033949">
        <w:t>In this requirement 6 satellites are generated for the terminal. If SBAS is to be tested one additional satellite shall be generated. AWGN channel model is used. The number of simulated satellites for each constellation is as defined in Table 6.8.</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77777777" w:rsidR="00D07530" w:rsidRPr="00033949" w:rsidRDefault="00D07530" w:rsidP="008E1B9D">
            <w:pPr>
              <w:pStyle w:val="TAC"/>
            </w:pPr>
            <w:r w:rsidRPr="00033949">
              <w:t>6 or 7</w:t>
            </w:r>
            <w:r w:rsidRPr="00033949">
              <w:rPr>
                <w:vertAlign w:val="superscript"/>
              </w:rPr>
              <w:t>(2)</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CF8B816" w14:textId="77777777" w:rsidR="00D07530" w:rsidRPr="00033949" w:rsidRDefault="00D07530" w:rsidP="008E1B9D">
            <w:pPr>
              <w:pStyle w:val="TAN"/>
            </w:pPr>
            <w:r w:rsidRPr="00033949">
              <w:t>NOTE 2:</w:t>
            </w:r>
            <w:r w:rsidRPr="00033949">
              <w:tab/>
              <w:t>7 satellites apply only for SBAS case.</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D07530" w:rsidRPr="00033949" w14:paraId="5767C5AE" w14:textId="77777777" w:rsidTr="008E1B9D">
        <w:trPr>
          <w:cantSplit/>
          <w:trHeight w:val="20"/>
          <w:jc w:val="center"/>
        </w:trPr>
        <w:tc>
          <w:tcPr>
            <w:tcW w:w="2882" w:type="dxa"/>
          </w:tcPr>
          <w:p w14:paraId="52C4C086" w14:textId="77777777" w:rsidR="00D07530" w:rsidRPr="00033949" w:rsidRDefault="00D07530" w:rsidP="008E1B9D">
            <w:pPr>
              <w:pStyle w:val="TAL"/>
            </w:pPr>
            <w:r w:rsidRPr="00033949">
              <w:t>Dual constellation</w:t>
            </w:r>
          </w:p>
        </w:tc>
        <w:tc>
          <w:tcPr>
            <w:tcW w:w="1260" w:type="dxa"/>
          </w:tcPr>
          <w:p w14:paraId="611AA4DA" w14:textId="77777777" w:rsidR="00D07530" w:rsidRPr="00033949" w:rsidRDefault="00D07530" w:rsidP="008E1B9D">
            <w:pPr>
              <w:pStyle w:val="TAC"/>
            </w:pPr>
            <w:r w:rsidRPr="00033949">
              <w:t>3</w:t>
            </w:r>
          </w:p>
        </w:tc>
        <w:tc>
          <w:tcPr>
            <w:tcW w:w="1170" w:type="dxa"/>
          </w:tcPr>
          <w:p w14:paraId="563326AC" w14:textId="77777777" w:rsidR="00D07530" w:rsidRPr="00033949" w:rsidRDefault="00D07530" w:rsidP="008E1B9D">
            <w:pPr>
              <w:pStyle w:val="TAC"/>
            </w:pPr>
            <w:r w:rsidRPr="00033949">
              <w:t>3</w:t>
            </w:r>
          </w:p>
        </w:tc>
        <w:tc>
          <w:tcPr>
            <w:tcW w:w="1080" w:type="dxa"/>
          </w:tcPr>
          <w:p w14:paraId="035F6868" w14:textId="77777777" w:rsidR="00D07530" w:rsidRPr="00033949" w:rsidRDefault="00D07530" w:rsidP="008E1B9D">
            <w:pPr>
              <w:pStyle w:val="TAC"/>
            </w:pPr>
            <w:r w:rsidRPr="00033949">
              <w:t>--</w:t>
            </w:r>
          </w:p>
        </w:tc>
        <w:tc>
          <w:tcPr>
            <w:tcW w:w="1260" w:type="dxa"/>
          </w:tcPr>
          <w:p w14:paraId="7E35220A" w14:textId="77777777" w:rsidR="00D07530" w:rsidRPr="00033949" w:rsidRDefault="00D07530" w:rsidP="008E1B9D">
            <w:pPr>
              <w:pStyle w:val="TAC"/>
            </w:pPr>
            <w:r w:rsidRPr="00033949">
              <w:t>1</w:t>
            </w:r>
          </w:p>
        </w:tc>
      </w:tr>
      <w:tr w:rsidR="00D07530" w:rsidRPr="00033949" w14:paraId="7468344C" w14:textId="77777777" w:rsidTr="008E1B9D">
        <w:trPr>
          <w:cantSplit/>
          <w:trHeight w:val="20"/>
          <w:jc w:val="center"/>
        </w:trPr>
        <w:tc>
          <w:tcPr>
            <w:tcW w:w="2882" w:type="dxa"/>
          </w:tcPr>
          <w:p w14:paraId="43177B5A" w14:textId="77777777" w:rsidR="00D07530" w:rsidRPr="00033949" w:rsidRDefault="00D07530" w:rsidP="008E1B9D">
            <w:pPr>
              <w:pStyle w:val="TAL"/>
            </w:pPr>
            <w:r w:rsidRPr="00033949">
              <w:t>Triple constellation</w:t>
            </w:r>
          </w:p>
        </w:tc>
        <w:tc>
          <w:tcPr>
            <w:tcW w:w="1260" w:type="dxa"/>
          </w:tcPr>
          <w:p w14:paraId="76E40F0C" w14:textId="77777777" w:rsidR="00D07530" w:rsidRPr="00033949" w:rsidRDefault="00D07530" w:rsidP="008E1B9D">
            <w:pPr>
              <w:pStyle w:val="TAC"/>
            </w:pPr>
            <w:r w:rsidRPr="00033949">
              <w:t>2</w:t>
            </w:r>
          </w:p>
        </w:tc>
        <w:tc>
          <w:tcPr>
            <w:tcW w:w="1170" w:type="dxa"/>
          </w:tcPr>
          <w:p w14:paraId="26223A05" w14:textId="77777777" w:rsidR="00D07530" w:rsidRPr="00033949" w:rsidRDefault="00D07530" w:rsidP="008E1B9D">
            <w:pPr>
              <w:pStyle w:val="TAC"/>
            </w:pPr>
            <w:r w:rsidRPr="00033949">
              <w:t>2</w:t>
            </w:r>
          </w:p>
        </w:tc>
        <w:tc>
          <w:tcPr>
            <w:tcW w:w="1080" w:type="dxa"/>
          </w:tcPr>
          <w:p w14:paraId="0A1892A2" w14:textId="77777777" w:rsidR="00D07530" w:rsidRPr="00033949" w:rsidRDefault="00D07530" w:rsidP="008E1B9D">
            <w:pPr>
              <w:pStyle w:val="TAC"/>
            </w:pPr>
            <w:r w:rsidRPr="00033949">
              <w:t>2</w:t>
            </w:r>
          </w:p>
        </w:tc>
        <w:tc>
          <w:tcPr>
            <w:tcW w:w="1260" w:type="dxa"/>
          </w:tcPr>
          <w:p w14:paraId="6BBE08E5" w14:textId="77777777" w:rsidR="00D07530" w:rsidRPr="00033949" w:rsidRDefault="00D07530" w:rsidP="008E1B9D">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426" w:name="_Toc5282146"/>
      <w:bookmarkStart w:id="427" w:name="_Toc29812344"/>
      <w:bookmarkStart w:id="428" w:name="_Toc29812453"/>
      <w:bookmarkStart w:id="429" w:name="_Toc37140324"/>
      <w:bookmarkStart w:id="430" w:name="_Toc37140611"/>
      <w:bookmarkStart w:id="431" w:name="_Toc37140729"/>
      <w:bookmarkStart w:id="432" w:name="_Toc37268679"/>
      <w:bookmarkStart w:id="433" w:name="_Toc45880084"/>
      <w:bookmarkStart w:id="434" w:name="_Toc74642973"/>
      <w:bookmarkStart w:id="435" w:name="_Toc76542261"/>
      <w:r w:rsidRPr="00033949">
        <w:t>6.2.1</w:t>
      </w:r>
      <w:r w:rsidRPr="00033949">
        <w:tab/>
        <w:t>Minimum requirements (nominal accuracy)</w:t>
      </w:r>
      <w:bookmarkEnd w:id="426"/>
      <w:bookmarkEnd w:id="427"/>
      <w:bookmarkEnd w:id="428"/>
      <w:bookmarkEnd w:id="429"/>
      <w:bookmarkEnd w:id="430"/>
      <w:bookmarkEnd w:id="431"/>
      <w:bookmarkEnd w:id="432"/>
      <w:bookmarkEnd w:id="433"/>
      <w:bookmarkEnd w:id="434"/>
      <w:bookmarkEnd w:id="435"/>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436" w:name="_Toc5282147"/>
      <w:bookmarkStart w:id="437" w:name="_Toc29812345"/>
      <w:bookmarkStart w:id="438" w:name="_Toc29812454"/>
      <w:bookmarkStart w:id="439" w:name="_Toc37140325"/>
      <w:bookmarkStart w:id="440" w:name="_Toc37140612"/>
      <w:bookmarkStart w:id="441" w:name="_Toc37140730"/>
      <w:bookmarkStart w:id="442" w:name="_Toc37268680"/>
      <w:bookmarkStart w:id="443" w:name="_Toc45880085"/>
      <w:bookmarkStart w:id="444" w:name="_Toc74642974"/>
      <w:bookmarkStart w:id="445" w:name="_Toc76542262"/>
      <w:r w:rsidRPr="00033949">
        <w:lastRenderedPageBreak/>
        <w:t>6.3</w:t>
      </w:r>
      <w:r w:rsidRPr="00033949">
        <w:tab/>
        <w:t>Dynamic range</w:t>
      </w:r>
      <w:bookmarkEnd w:id="436"/>
      <w:bookmarkEnd w:id="437"/>
      <w:bookmarkEnd w:id="438"/>
      <w:bookmarkEnd w:id="439"/>
      <w:bookmarkEnd w:id="440"/>
      <w:bookmarkEnd w:id="441"/>
      <w:bookmarkEnd w:id="442"/>
      <w:bookmarkEnd w:id="443"/>
      <w:bookmarkEnd w:id="444"/>
      <w:bookmarkEnd w:id="445"/>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77777777" w:rsidR="00D07530" w:rsidRPr="00033949" w:rsidRDefault="00D07530" w:rsidP="00D07530">
      <w:r w:rsidRPr="00033949">
        <w:t xml:space="preserve">In this requirement 6 satellites are generated for the terminal.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7777777" w:rsidR="00D07530" w:rsidRPr="00033949" w:rsidRDefault="00D07530" w:rsidP="008E1B9D">
            <w:pPr>
              <w:pStyle w:val="TAC"/>
            </w:pPr>
            <w:r w:rsidRPr="00033949">
              <w:t>6</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449E17C8"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D07530" w:rsidRPr="00033949" w14:paraId="2ABA2D9F" w14:textId="77777777" w:rsidTr="008E1B9D">
        <w:trPr>
          <w:cantSplit/>
          <w:trHeight w:val="20"/>
          <w:jc w:val="center"/>
        </w:trPr>
        <w:tc>
          <w:tcPr>
            <w:tcW w:w="1938" w:type="dxa"/>
            <w:vMerge w:val="restart"/>
          </w:tcPr>
          <w:p w14:paraId="7B7C7BFD" w14:textId="77777777" w:rsidR="00D07530" w:rsidRPr="00033949" w:rsidRDefault="00D07530" w:rsidP="008E1B9D">
            <w:pPr>
              <w:pStyle w:val="TAL"/>
            </w:pPr>
            <w:r w:rsidRPr="00033949">
              <w:t>Triple constellation</w:t>
            </w:r>
          </w:p>
        </w:tc>
        <w:tc>
          <w:tcPr>
            <w:tcW w:w="1559" w:type="dxa"/>
          </w:tcPr>
          <w:p w14:paraId="71AD8AB9" w14:textId="77777777" w:rsidR="00D07530" w:rsidRPr="00033949" w:rsidRDefault="00D07530" w:rsidP="008E1B9D">
            <w:pPr>
              <w:pStyle w:val="TAL"/>
            </w:pPr>
            <w:r w:rsidRPr="00033949">
              <w:t>High signal level</w:t>
            </w:r>
          </w:p>
        </w:tc>
        <w:tc>
          <w:tcPr>
            <w:tcW w:w="1324" w:type="dxa"/>
          </w:tcPr>
          <w:p w14:paraId="29AFD81D" w14:textId="77777777" w:rsidR="00D07530" w:rsidRPr="00033949" w:rsidRDefault="00D07530" w:rsidP="008E1B9D">
            <w:pPr>
              <w:pStyle w:val="TAC"/>
            </w:pPr>
            <w:r w:rsidRPr="00033949">
              <w:t>1</w:t>
            </w:r>
          </w:p>
        </w:tc>
        <w:tc>
          <w:tcPr>
            <w:tcW w:w="1228" w:type="dxa"/>
          </w:tcPr>
          <w:p w14:paraId="5A02A295" w14:textId="77777777" w:rsidR="00D07530" w:rsidRPr="00033949" w:rsidRDefault="00D07530" w:rsidP="008E1B9D">
            <w:pPr>
              <w:pStyle w:val="TAC"/>
            </w:pPr>
            <w:r w:rsidRPr="00033949">
              <w:t>1</w:t>
            </w:r>
          </w:p>
        </w:tc>
        <w:tc>
          <w:tcPr>
            <w:tcW w:w="1275" w:type="dxa"/>
          </w:tcPr>
          <w:p w14:paraId="322403FF" w14:textId="77777777" w:rsidR="00D07530" w:rsidRPr="00033949" w:rsidRDefault="00D07530" w:rsidP="008E1B9D">
            <w:pPr>
              <w:pStyle w:val="TAC"/>
            </w:pPr>
            <w:r w:rsidRPr="00033949">
              <w:t>1</w:t>
            </w:r>
          </w:p>
        </w:tc>
      </w:tr>
      <w:tr w:rsidR="00D07530" w:rsidRPr="00033949" w14:paraId="1BA8639C" w14:textId="77777777" w:rsidTr="008E1B9D">
        <w:trPr>
          <w:cantSplit/>
          <w:trHeight w:val="20"/>
          <w:jc w:val="center"/>
        </w:trPr>
        <w:tc>
          <w:tcPr>
            <w:tcW w:w="1938" w:type="dxa"/>
            <w:vMerge/>
          </w:tcPr>
          <w:p w14:paraId="4374FA63" w14:textId="77777777" w:rsidR="00D07530" w:rsidRPr="00033949" w:rsidRDefault="00D07530" w:rsidP="008E1B9D">
            <w:pPr>
              <w:pStyle w:val="TAL"/>
            </w:pPr>
          </w:p>
        </w:tc>
        <w:tc>
          <w:tcPr>
            <w:tcW w:w="1559" w:type="dxa"/>
          </w:tcPr>
          <w:p w14:paraId="79B688B2" w14:textId="77777777" w:rsidR="00D07530" w:rsidRPr="00033949" w:rsidRDefault="00D07530" w:rsidP="008E1B9D">
            <w:pPr>
              <w:pStyle w:val="TAL"/>
            </w:pPr>
            <w:r w:rsidRPr="00033949">
              <w:t>Low signal level</w:t>
            </w:r>
          </w:p>
        </w:tc>
        <w:tc>
          <w:tcPr>
            <w:tcW w:w="1324" w:type="dxa"/>
          </w:tcPr>
          <w:p w14:paraId="6AA7019C" w14:textId="77777777" w:rsidR="00D07530" w:rsidRPr="00033949" w:rsidRDefault="00D07530" w:rsidP="008E1B9D">
            <w:pPr>
              <w:pStyle w:val="TAC"/>
            </w:pPr>
            <w:r w:rsidRPr="00033949">
              <w:t>1</w:t>
            </w:r>
          </w:p>
        </w:tc>
        <w:tc>
          <w:tcPr>
            <w:tcW w:w="1228" w:type="dxa"/>
          </w:tcPr>
          <w:p w14:paraId="23F59BB5" w14:textId="77777777" w:rsidR="00D07530" w:rsidRPr="00033949" w:rsidRDefault="00D07530" w:rsidP="008E1B9D">
            <w:pPr>
              <w:pStyle w:val="TAC"/>
            </w:pPr>
            <w:r w:rsidRPr="00033949">
              <w:t>1</w:t>
            </w:r>
          </w:p>
        </w:tc>
        <w:tc>
          <w:tcPr>
            <w:tcW w:w="1275" w:type="dxa"/>
          </w:tcPr>
          <w:p w14:paraId="20634706" w14:textId="77777777" w:rsidR="00D07530" w:rsidRPr="00033949" w:rsidRDefault="00D07530" w:rsidP="008E1B9D">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446" w:name="_Toc5282148"/>
      <w:bookmarkStart w:id="447" w:name="_Toc29812346"/>
      <w:bookmarkStart w:id="448" w:name="_Toc29812455"/>
      <w:bookmarkStart w:id="449" w:name="_Toc37140326"/>
      <w:bookmarkStart w:id="450" w:name="_Toc37140613"/>
      <w:bookmarkStart w:id="451" w:name="_Toc37140731"/>
      <w:bookmarkStart w:id="452" w:name="_Toc37268681"/>
      <w:bookmarkStart w:id="453" w:name="_Toc45880086"/>
      <w:bookmarkStart w:id="454" w:name="_Toc74642975"/>
      <w:bookmarkStart w:id="455" w:name="_Toc76542263"/>
      <w:r w:rsidRPr="00033949">
        <w:t>6.3.1</w:t>
      </w:r>
      <w:r w:rsidRPr="00033949">
        <w:tab/>
        <w:t>Minimum requirements (dynamic range)</w:t>
      </w:r>
      <w:bookmarkEnd w:id="446"/>
      <w:bookmarkEnd w:id="447"/>
      <w:bookmarkEnd w:id="448"/>
      <w:bookmarkEnd w:id="449"/>
      <w:bookmarkEnd w:id="450"/>
      <w:bookmarkEnd w:id="451"/>
      <w:bookmarkEnd w:id="452"/>
      <w:bookmarkEnd w:id="453"/>
      <w:bookmarkEnd w:id="454"/>
      <w:bookmarkEnd w:id="455"/>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456" w:name="_Toc5282149"/>
      <w:bookmarkStart w:id="457" w:name="_Toc29812347"/>
      <w:bookmarkStart w:id="458" w:name="_Toc29812456"/>
      <w:bookmarkStart w:id="459" w:name="_Toc37140327"/>
      <w:bookmarkStart w:id="460" w:name="_Toc37140614"/>
      <w:bookmarkStart w:id="461" w:name="_Toc37140732"/>
      <w:bookmarkStart w:id="462" w:name="_Toc37268682"/>
      <w:bookmarkStart w:id="463" w:name="_Toc45880087"/>
      <w:bookmarkStart w:id="464" w:name="_Toc74642976"/>
      <w:bookmarkStart w:id="465" w:name="_Toc76542264"/>
      <w:r w:rsidRPr="00033949">
        <w:t>6.4</w:t>
      </w:r>
      <w:r w:rsidRPr="00033949">
        <w:tab/>
        <w:t>Multi-path scenario</w:t>
      </w:r>
      <w:bookmarkEnd w:id="456"/>
      <w:bookmarkEnd w:id="457"/>
      <w:bookmarkEnd w:id="458"/>
      <w:bookmarkEnd w:id="459"/>
      <w:bookmarkEnd w:id="460"/>
      <w:bookmarkEnd w:id="461"/>
      <w:bookmarkEnd w:id="462"/>
      <w:bookmarkEnd w:id="463"/>
      <w:bookmarkEnd w:id="464"/>
      <w:bookmarkEnd w:id="46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77777777" w:rsidR="00D07530" w:rsidRPr="00033949" w:rsidRDefault="00D07530" w:rsidP="00D07530">
      <w:r w:rsidRPr="00033949">
        <w:lastRenderedPageBreak/>
        <w:t>In this requirement 6 satellites are generated for the terminal.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7777777" w:rsidR="00D07530" w:rsidRPr="00033949" w:rsidRDefault="00D07530" w:rsidP="008E1B9D">
            <w:pPr>
              <w:pStyle w:val="TAC"/>
            </w:pPr>
            <w:r w:rsidRPr="00033949">
              <w:t>6</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65914B7D"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D07530" w:rsidRPr="00033949" w14:paraId="446CE951" w14:textId="77777777" w:rsidTr="008E1B9D">
        <w:trPr>
          <w:cantSplit/>
          <w:trHeight w:val="20"/>
          <w:jc w:val="center"/>
        </w:trPr>
        <w:tc>
          <w:tcPr>
            <w:tcW w:w="1886" w:type="dxa"/>
            <w:vMerge w:val="restart"/>
          </w:tcPr>
          <w:p w14:paraId="2AA283A6" w14:textId="77777777" w:rsidR="00D07530" w:rsidRPr="00033949" w:rsidRDefault="00D07530" w:rsidP="008E1B9D">
            <w:pPr>
              <w:pStyle w:val="TAL"/>
            </w:pPr>
            <w:r w:rsidRPr="00033949">
              <w:t>Triple constellation</w:t>
            </w:r>
          </w:p>
        </w:tc>
        <w:tc>
          <w:tcPr>
            <w:tcW w:w="1620" w:type="dxa"/>
          </w:tcPr>
          <w:p w14:paraId="37A13499" w14:textId="77777777" w:rsidR="00D07530" w:rsidRPr="00033949" w:rsidRDefault="00D07530" w:rsidP="008E1B9D">
            <w:pPr>
              <w:pStyle w:val="TAL"/>
            </w:pPr>
            <w:r w:rsidRPr="00033949">
              <w:t>One-tap channel</w:t>
            </w:r>
          </w:p>
        </w:tc>
        <w:tc>
          <w:tcPr>
            <w:tcW w:w="1170" w:type="dxa"/>
          </w:tcPr>
          <w:p w14:paraId="3E6B9B63" w14:textId="77777777" w:rsidR="00D07530" w:rsidRPr="00033949" w:rsidRDefault="00D07530" w:rsidP="008E1B9D">
            <w:pPr>
              <w:pStyle w:val="TAC"/>
            </w:pPr>
            <w:r w:rsidRPr="00033949">
              <w:t>1</w:t>
            </w:r>
          </w:p>
        </w:tc>
        <w:tc>
          <w:tcPr>
            <w:tcW w:w="1080" w:type="dxa"/>
          </w:tcPr>
          <w:p w14:paraId="4134FB95" w14:textId="77777777" w:rsidR="00D07530" w:rsidRPr="00033949" w:rsidRDefault="00D07530" w:rsidP="008E1B9D">
            <w:pPr>
              <w:pStyle w:val="TAC"/>
            </w:pPr>
            <w:r w:rsidRPr="00033949">
              <w:t>1</w:t>
            </w:r>
          </w:p>
        </w:tc>
        <w:tc>
          <w:tcPr>
            <w:tcW w:w="990" w:type="dxa"/>
          </w:tcPr>
          <w:p w14:paraId="28A45C12" w14:textId="77777777" w:rsidR="00D07530" w:rsidRPr="00033949" w:rsidRDefault="00D07530" w:rsidP="008E1B9D">
            <w:pPr>
              <w:pStyle w:val="TAC"/>
            </w:pPr>
            <w:r w:rsidRPr="00033949">
              <w:t>1</w:t>
            </w:r>
          </w:p>
        </w:tc>
      </w:tr>
      <w:tr w:rsidR="00D07530" w:rsidRPr="00033949" w14:paraId="1765FA7E" w14:textId="77777777" w:rsidTr="008E1B9D">
        <w:trPr>
          <w:cantSplit/>
          <w:trHeight w:val="20"/>
          <w:jc w:val="center"/>
        </w:trPr>
        <w:tc>
          <w:tcPr>
            <w:tcW w:w="1886" w:type="dxa"/>
            <w:vMerge/>
          </w:tcPr>
          <w:p w14:paraId="213FACE8" w14:textId="77777777" w:rsidR="00D07530" w:rsidRPr="00033949" w:rsidRDefault="00D07530" w:rsidP="008E1B9D">
            <w:pPr>
              <w:pStyle w:val="TAL"/>
            </w:pPr>
          </w:p>
        </w:tc>
        <w:tc>
          <w:tcPr>
            <w:tcW w:w="1620" w:type="dxa"/>
          </w:tcPr>
          <w:p w14:paraId="22D90A03" w14:textId="77777777" w:rsidR="00D07530" w:rsidRPr="00033949" w:rsidRDefault="00D07530" w:rsidP="008E1B9D">
            <w:pPr>
              <w:pStyle w:val="TAL"/>
            </w:pPr>
            <w:r w:rsidRPr="00033949">
              <w:t>Two-tap channel</w:t>
            </w:r>
          </w:p>
        </w:tc>
        <w:tc>
          <w:tcPr>
            <w:tcW w:w="1170" w:type="dxa"/>
          </w:tcPr>
          <w:p w14:paraId="7B61E4BC" w14:textId="77777777" w:rsidR="00D07530" w:rsidRPr="00033949" w:rsidRDefault="00D07530" w:rsidP="008E1B9D">
            <w:pPr>
              <w:pStyle w:val="TAC"/>
            </w:pPr>
            <w:r w:rsidRPr="00033949">
              <w:t>1</w:t>
            </w:r>
          </w:p>
        </w:tc>
        <w:tc>
          <w:tcPr>
            <w:tcW w:w="1080" w:type="dxa"/>
          </w:tcPr>
          <w:p w14:paraId="759103B8" w14:textId="77777777" w:rsidR="00D07530" w:rsidRPr="00033949" w:rsidRDefault="00D07530" w:rsidP="008E1B9D">
            <w:pPr>
              <w:pStyle w:val="TAC"/>
            </w:pPr>
            <w:r w:rsidRPr="00033949">
              <w:t>1</w:t>
            </w:r>
          </w:p>
        </w:tc>
        <w:tc>
          <w:tcPr>
            <w:tcW w:w="990" w:type="dxa"/>
          </w:tcPr>
          <w:p w14:paraId="57489AC2" w14:textId="77777777" w:rsidR="00D07530" w:rsidRPr="00033949" w:rsidRDefault="00D07530" w:rsidP="008E1B9D">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466" w:name="_Toc5282150"/>
      <w:bookmarkStart w:id="467" w:name="_Toc29812348"/>
      <w:bookmarkStart w:id="468" w:name="_Toc29812457"/>
      <w:bookmarkStart w:id="469" w:name="_Toc37140328"/>
      <w:bookmarkStart w:id="470" w:name="_Toc37140615"/>
      <w:bookmarkStart w:id="471" w:name="_Toc37140733"/>
      <w:bookmarkStart w:id="472" w:name="_Toc37268683"/>
      <w:bookmarkStart w:id="473" w:name="_Toc45880088"/>
      <w:bookmarkStart w:id="474" w:name="_Toc74642977"/>
      <w:bookmarkStart w:id="475" w:name="_Toc76542265"/>
      <w:r w:rsidRPr="00033949">
        <w:t>6.4.1</w:t>
      </w:r>
      <w:r w:rsidRPr="00033949">
        <w:tab/>
        <w:t>Minimum requirements (multi-path scenario)</w:t>
      </w:r>
      <w:bookmarkEnd w:id="466"/>
      <w:bookmarkEnd w:id="467"/>
      <w:bookmarkEnd w:id="468"/>
      <w:bookmarkEnd w:id="469"/>
      <w:bookmarkEnd w:id="470"/>
      <w:bookmarkEnd w:id="471"/>
      <w:bookmarkEnd w:id="472"/>
      <w:bookmarkEnd w:id="473"/>
      <w:bookmarkEnd w:id="474"/>
      <w:bookmarkEnd w:id="475"/>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476" w:name="_Toc5282151"/>
      <w:bookmarkStart w:id="477" w:name="_Toc29812349"/>
      <w:bookmarkStart w:id="478" w:name="_Toc29812458"/>
      <w:bookmarkStart w:id="479" w:name="_Toc37140329"/>
      <w:bookmarkStart w:id="480" w:name="_Toc37140616"/>
      <w:bookmarkStart w:id="481" w:name="_Toc37140734"/>
      <w:bookmarkStart w:id="482" w:name="_Toc37268684"/>
      <w:bookmarkStart w:id="483" w:name="_Toc45880089"/>
      <w:bookmarkStart w:id="484" w:name="_Toc74642978"/>
      <w:bookmarkStart w:id="485" w:name="_Toc76542266"/>
      <w:r w:rsidRPr="00033949">
        <w:t>6.5</w:t>
      </w:r>
      <w:r w:rsidRPr="00033949">
        <w:tab/>
        <w:t>Moving scenario and periodic update</w:t>
      </w:r>
      <w:bookmarkEnd w:id="476"/>
      <w:bookmarkEnd w:id="477"/>
      <w:bookmarkEnd w:id="478"/>
      <w:bookmarkEnd w:id="479"/>
      <w:bookmarkEnd w:id="480"/>
      <w:bookmarkEnd w:id="481"/>
      <w:bookmarkEnd w:id="482"/>
      <w:bookmarkEnd w:id="483"/>
      <w:bookmarkEnd w:id="484"/>
      <w:bookmarkEnd w:id="485"/>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In this requirement 6 satellites are generated for the terminal. The UE is requested to use periodical reporting with a reporting interval of 2 seconds.</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D07530" w:rsidRPr="00033949" w14:paraId="18ECEFE4" w14:textId="77777777" w:rsidTr="008E1B9D">
        <w:trPr>
          <w:cantSplit/>
          <w:jc w:val="center"/>
        </w:trPr>
        <w:tc>
          <w:tcPr>
            <w:tcW w:w="0" w:type="auto"/>
            <w:vMerge/>
          </w:tcPr>
          <w:p w14:paraId="7F448720" w14:textId="77777777" w:rsidR="00D07530" w:rsidRPr="00033949" w:rsidRDefault="00D07530" w:rsidP="008E1B9D">
            <w:pPr>
              <w:pStyle w:val="TAL"/>
            </w:pPr>
          </w:p>
        </w:tc>
        <w:tc>
          <w:tcPr>
            <w:tcW w:w="0" w:type="auto"/>
          </w:tcPr>
          <w:p w14:paraId="0300E31F" w14:textId="77777777" w:rsidR="00D07530" w:rsidRPr="00033949" w:rsidRDefault="00D07530" w:rsidP="008E1B9D">
            <w:pPr>
              <w:pStyle w:val="TAL"/>
            </w:pPr>
            <w:r w:rsidRPr="00033949">
              <w:t>Total number of generated satellites</w:t>
            </w:r>
          </w:p>
        </w:tc>
        <w:tc>
          <w:tcPr>
            <w:tcW w:w="0" w:type="auto"/>
          </w:tcPr>
          <w:p w14:paraId="5415BF8D" w14:textId="77777777" w:rsidR="00D07530" w:rsidRPr="00033949" w:rsidRDefault="00D07530" w:rsidP="008E1B9D">
            <w:pPr>
              <w:pStyle w:val="TAC"/>
            </w:pPr>
            <w:r w:rsidRPr="00033949">
              <w:t>-</w:t>
            </w:r>
          </w:p>
        </w:tc>
        <w:tc>
          <w:tcPr>
            <w:tcW w:w="0" w:type="auto"/>
          </w:tcPr>
          <w:p w14:paraId="61627344" w14:textId="77777777" w:rsidR="00D07530" w:rsidRPr="00033949" w:rsidRDefault="00D07530" w:rsidP="008E1B9D">
            <w:pPr>
              <w:pStyle w:val="TAC"/>
              <w:rPr>
                <w:rFonts w:cs="Arial"/>
                <w:szCs w:val="18"/>
              </w:rPr>
            </w:pPr>
            <w:r w:rsidRPr="00033949">
              <w:rPr>
                <w:rFonts w:cs="Arial"/>
                <w:szCs w:val="18"/>
              </w:rPr>
              <w:t>6</w:t>
            </w:r>
          </w:p>
        </w:tc>
      </w:tr>
      <w:tr w:rsidR="00D07530" w:rsidRPr="00033949" w14:paraId="1BBDDFCD" w14:textId="77777777" w:rsidTr="008E1B9D">
        <w:trPr>
          <w:cantSplit/>
          <w:jc w:val="center"/>
        </w:trPr>
        <w:tc>
          <w:tcPr>
            <w:tcW w:w="0" w:type="auto"/>
            <w:vMerge/>
          </w:tcPr>
          <w:p w14:paraId="54BBBECA" w14:textId="77777777" w:rsidR="00D07530" w:rsidRPr="00033949" w:rsidRDefault="00D07530" w:rsidP="008E1B9D">
            <w:pPr>
              <w:pStyle w:val="TAL"/>
            </w:pPr>
          </w:p>
        </w:tc>
        <w:tc>
          <w:tcPr>
            <w:tcW w:w="0" w:type="auto"/>
          </w:tcPr>
          <w:p w14:paraId="419337BB" w14:textId="77777777" w:rsidR="00D07530" w:rsidRPr="00033949" w:rsidRDefault="00D07530" w:rsidP="008E1B9D">
            <w:pPr>
              <w:pStyle w:val="TAL"/>
            </w:pPr>
            <w:r w:rsidRPr="00033949">
              <w:t>HDOP Range per system</w:t>
            </w:r>
          </w:p>
        </w:tc>
        <w:tc>
          <w:tcPr>
            <w:tcW w:w="0" w:type="auto"/>
          </w:tcPr>
          <w:p w14:paraId="47CDCD6F" w14:textId="77777777" w:rsidR="00D07530" w:rsidRPr="00033949" w:rsidRDefault="00D07530" w:rsidP="008E1B9D">
            <w:pPr>
              <w:pStyle w:val="TAC"/>
            </w:pPr>
            <w:r w:rsidRPr="00033949">
              <w:t>-</w:t>
            </w:r>
          </w:p>
        </w:tc>
        <w:tc>
          <w:tcPr>
            <w:tcW w:w="0" w:type="auto"/>
          </w:tcPr>
          <w:p w14:paraId="3D4F069F" w14:textId="77777777" w:rsidR="00D07530" w:rsidRPr="00033949" w:rsidRDefault="00D07530" w:rsidP="008E1B9D">
            <w:pPr>
              <w:pStyle w:val="TAC"/>
            </w:pPr>
            <w:r w:rsidRPr="00033949">
              <w:t>1.4 to 2.1</w:t>
            </w:r>
          </w:p>
        </w:tc>
      </w:tr>
      <w:tr w:rsidR="00D07530" w:rsidRPr="00033949" w14:paraId="2C6FFD56" w14:textId="77777777" w:rsidTr="008E1B9D">
        <w:trPr>
          <w:cantSplit/>
          <w:jc w:val="center"/>
        </w:trPr>
        <w:tc>
          <w:tcPr>
            <w:tcW w:w="0" w:type="auto"/>
            <w:vMerge/>
          </w:tcPr>
          <w:p w14:paraId="5E3F6D60" w14:textId="77777777" w:rsidR="00D07530" w:rsidRPr="00033949" w:rsidRDefault="00D07530" w:rsidP="008E1B9D">
            <w:pPr>
              <w:pStyle w:val="TAL"/>
            </w:pPr>
          </w:p>
        </w:tc>
        <w:tc>
          <w:tcPr>
            <w:tcW w:w="0" w:type="auto"/>
          </w:tcPr>
          <w:p w14:paraId="4253D4AA" w14:textId="77777777" w:rsidR="00D07530" w:rsidRPr="00033949" w:rsidRDefault="00D07530" w:rsidP="008E1B9D">
            <w:pPr>
              <w:pStyle w:val="TAL"/>
            </w:pPr>
            <w:r w:rsidRPr="00033949">
              <w:t xml:space="preserve">Propagation conditions </w:t>
            </w:r>
          </w:p>
        </w:tc>
        <w:tc>
          <w:tcPr>
            <w:tcW w:w="0" w:type="auto"/>
          </w:tcPr>
          <w:p w14:paraId="251260F7" w14:textId="77777777" w:rsidR="00D07530" w:rsidRPr="00033949" w:rsidRDefault="00D07530" w:rsidP="008E1B9D">
            <w:pPr>
              <w:pStyle w:val="TAC"/>
            </w:pPr>
            <w:r w:rsidRPr="00033949">
              <w:t>-</w:t>
            </w:r>
          </w:p>
        </w:tc>
        <w:tc>
          <w:tcPr>
            <w:tcW w:w="0" w:type="auto"/>
          </w:tcPr>
          <w:p w14:paraId="4D1EAA16" w14:textId="77777777" w:rsidR="00D07530" w:rsidRPr="00033949" w:rsidRDefault="00D07530" w:rsidP="008E1B9D">
            <w:pPr>
              <w:pStyle w:val="TAC"/>
            </w:pPr>
            <w:r w:rsidRPr="00033949">
              <w:t>AWGN</w:t>
            </w:r>
          </w:p>
        </w:tc>
      </w:tr>
      <w:tr w:rsidR="00D07530" w:rsidRPr="00033949" w14:paraId="01A10359" w14:textId="77777777" w:rsidTr="008E1B9D">
        <w:trPr>
          <w:cantSplit/>
          <w:jc w:val="center"/>
        </w:trPr>
        <w:tc>
          <w:tcPr>
            <w:tcW w:w="0" w:type="auto"/>
            <w:vMerge/>
          </w:tcPr>
          <w:p w14:paraId="5F56A2EF" w14:textId="77777777" w:rsidR="00D07530" w:rsidRPr="00033949" w:rsidRDefault="00D07530" w:rsidP="008E1B9D">
            <w:pPr>
              <w:pStyle w:val="TAL"/>
            </w:pPr>
          </w:p>
        </w:tc>
        <w:tc>
          <w:tcPr>
            <w:tcW w:w="0" w:type="auto"/>
          </w:tcPr>
          <w:p w14:paraId="19B58ABC" w14:textId="77777777" w:rsidR="00D07530" w:rsidRPr="00033949" w:rsidRDefault="00D07530" w:rsidP="008E1B9D">
            <w:pPr>
              <w:pStyle w:val="TAL"/>
            </w:pPr>
            <w:r w:rsidRPr="00033949">
              <w:t>GNSS coarse time assistance error range</w:t>
            </w:r>
          </w:p>
        </w:tc>
        <w:tc>
          <w:tcPr>
            <w:tcW w:w="0" w:type="auto"/>
          </w:tcPr>
          <w:p w14:paraId="649814F4" w14:textId="77777777" w:rsidR="00D07530" w:rsidRPr="00033949" w:rsidRDefault="00D07530" w:rsidP="008E1B9D">
            <w:pPr>
              <w:pStyle w:val="TAC"/>
            </w:pPr>
            <w:r w:rsidRPr="00033949">
              <w:t>seconds</w:t>
            </w:r>
          </w:p>
        </w:tc>
        <w:tc>
          <w:tcPr>
            <w:tcW w:w="0" w:type="auto"/>
          </w:tcPr>
          <w:p w14:paraId="3968B97F" w14:textId="77777777" w:rsidR="00D07530" w:rsidRPr="00033949" w:rsidRDefault="00D07530" w:rsidP="008E1B9D">
            <w:pPr>
              <w:pStyle w:val="TAC"/>
            </w:pPr>
            <w:r w:rsidRPr="00033949">
              <w:sym w:font="Symbol" w:char="F0B1"/>
            </w:r>
            <w:r w:rsidRPr="00033949">
              <w:t>2</w:t>
            </w:r>
          </w:p>
        </w:tc>
      </w:tr>
      <w:tr w:rsidR="00D07530" w:rsidRPr="00033949" w14:paraId="4AD8673F" w14:textId="77777777" w:rsidTr="008E1B9D">
        <w:trPr>
          <w:cantSplit/>
          <w:jc w:val="center"/>
        </w:trPr>
        <w:tc>
          <w:tcPr>
            <w:tcW w:w="0" w:type="auto"/>
            <w:vAlign w:val="center"/>
          </w:tcPr>
          <w:p w14:paraId="190A2861" w14:textId="77777777" w:rsidR="00D07530" w:rsidRPr="00033949" w:rsidRDefault="00D07530" w:rsidP="008E1B9D">
            <w:pPr>
              <w:pStyle w:val="TAL"/>
            </w:pPr>
            <w:r w:rsidRPr="00033949">
              <w:t>BDS</w:t>
            </w:r>
          </w:p>
        </w:tc>
        <w:tc>
          <w:tcPr>
            <w:tcW w:w="0" w:type="auto"/>
            <w:vAlign w:val="center"/>
          </w:tcPr>
          <w:p w14:paraId="35BBC9D0" w14:textId="77777777" w:rsidR="00D07530" w:rsidRPr="00033949" w:rsidRDefault="00D07530" w:rsidP="008E1B9D">
            <w:pPr>
              <w:pStyle w:val="TAL"/>
            </w:pPr>
            <w:r w:rsidRPr="00033949">
              <w:t>Reference signal power level for all satellites</w:t>
            </w:r>
          </w:p>
        </w:tc>
        <w:tc>
          <w:tcPr>
            <w:tcW w:w="0" w:type="auto"/>
            <w:vAlign w:val="center"/>
          </w:tcPr>
          <w:p w14:paraId="0039F4DD" w14:textId="77777777" w:rsidR="00D07530" w:rsidRPr="00033949" w:rsidRDefault="00D07530" w:rsidP="008E1B9D">
            <w:pPr>
              <w:pStyle w:val="TAC"/>
            </w:pPr>
            <w:r w:rsidRPr="00033949">
              <w:t>dBm</w:t>
            </w:r>
          </w:p>
        </w:tc>
        <w:tc>
          <w:tcPr>
            <w:tcW w:w="0" w:type="auto"/>
          </w:tcPr>
          <w:p w14:paraId="4A73783C" w14:textId="77777777" w:rsidR="00D07530" w:rsidRPr="00033949" w:rsidRDefault="00D07530" w:rsidP="008E1B9D">
            <w:pPr>
              <w:pStyle w:val="TAC"/>
            </w:pPr>
            <w:r w:rsidRPr="00033949">
              <w:rPr>
                <w:lang w:eastAsia="zh-CN"/>
              </w:rPr>
              <w:t>-133</w:t>
            </w:r>
          </w:p>
        </w:tc>
      </w:tr>
      <w:tr w:rsidR="00D07530" w:rsidRPr="00033949" w14:paraId="17ABAE20" w14:textId="77777777" w:rsidTr="008E1B9D">
        <w:trPr>
          <w:cantSplit/>
          <w:jc w:val="center"/>
        </w:trPr>
        <w:tc>
          <w:tcPr>
            <w:tcW w:w="0" w:type="auto"/>
            <w:vAlign w:val="center"/>
          </w:tcPr>
          <w:p w14:paraId="6AFDAEC1" w14:textId="77777777" w:rsidR="00D07530" w:rsidRPr="00033949" w:rsidRDefault="00D07530" w:rsidP="008E1B9D">
            <w:pPr>
              <w:pStyle w:val="TAL"/>
            </w:pPr>
            <w:r w:rsidRPr="00033949">
              <w:t>Galileo</w:t>
            </w:r>
          </w:p>
        </w:tc>
        <w:tc>
          <w:tcPr>
            <w:tcW w:w="0" w:type="auto"/>
            <w:vAlign w:val="center"/>
          </w:tcPr>
          <w:p w14:paraId="21261E46" w14:textId="77777777" w:rsidR="00D07530" w:rsidRPr="00033949" w:rsidRDefault="00D07530" w:rsidP="008E1B9D">
            <w:pPr>
              <w:pStyle w:val="TAL"/>
            </w:pPr>
            <w:r w:rsidRPr="00033949">
              <w:t>Reference signal power level for all satellites</w:t>
            </w:r>
          </w:p>
        </w:tc>
        <w:tc>
          <w:tcPr>
            <w:tcW w:w="0" w:type="auto"/>
            <w:vAlign w:val="center"/>
          </w:tcPr>
          <w:p w14:paraId="4E641628" w14:textId="77777777" w:rsidR="00D07530" w:rsidRPr="00033949" w:rsidRDefault="00D07530" w:rsidP="008E1B9D">
            <w:pPr>
              <w:pStyle w:val="TAC"/>
            </w:pPr>
            <w:r w:rsidRPr="00033949">
              <w:t>dBm</w:t>
            </w:r>
          </w:p>
        </w:tc>
        <w:tc>
          <w:tcPr>
            <w:tcW w:w="0" w:type="auto"/>
          </w:tcPr>
          <w:p w14:paraId="70B2D53E" w14:textId="77777777" w:rsidR="00D07530" w:rsidRPr="00033949" w:rsidRDefault="00D07530" w:rsidP="008E1B9D">
            <w:pPr>
              <w:pStyle w:val="TAC"/>
            </w:pPr>
            <w:r w:rsidRPr="00033949">
              <w:t>-127</w:t>
            </w:r>
          </w:p>
        </w:tc>
      </w:tr>
      <w:tr w:rsidR="00D07530" w:rsidRPr="00033949" w14:paraId="5F3BBC93" w14:textId="77777777" w:rsidTr="008E1B9D">
        <w:trPr>
          <w:cantSplit/>
          <w:jc w:val="center"/>
        </w:trPr>
        <w:tc>
          <w:tcPr>
            <w:tcW w:w="0" w:type="auto"/>
            <w:vAlign w:val="center"/>
          </w:tcPr>
          <w:p w14:paraId="3043CC2E" w14:textId="77777777" w:rsidR="00D07530" w:rsidRPr="00033949" w:rsidRDefault="00D07530" w:rsidP="008E1B9D">
            <w:pPr>
              <w:pStyle w:val="TAL"/>
            </w:pPr>
            <w:r w:rsidRPr="00033949">
              <w:t>GLONASS</w:t>
            </w:r>
          </w:p>
        </w:tc>
        <w:tc>
          <w:tcPr>
            <w:tcW w:w="0" w:type="auto"/>
            <w:vAlign w:val="center"/>
          </w:tcPr>
          <w:p w14:paraId="33FCD049" w14:textId="77777777" w:rsidR="00D07530" w:rsidRPr="00033949" w:rsidRDefault="00D07530" w:rsidP="008E1B9D">
            <w:pPr>
              <w:pStyle w:val="TAL"/>
            </w:pPr>
            <w:r w:rsidRPr="00033949">
              <w:t>Reference signal power level for all satellites</w:t>
            </w:r>
          </w:p>
        </w:tc>
        <w:tc>
          <w:tcPr>
            <w:tcW w:w="0" w:type="auto"/>
            <w:vAlign w:val="center"/>
          </w:tcPr>
          <w:p w14:paraId="04CF569E" w14:textId="77777777" w:rsidR="00D07530" w:rsidRPr="00033949" w:rsidRDefault="00D07530" w:rsidP="008E1B9D">
            <w:pPr>
              <w:pStyle w:val="TAC"/>
            </w:pPr>
            <w:r w:rsidRPr="00033949">
              <w:t>dBm</w:t>
            </w:r>
          </w:p>
        </w:tc>
        <w:tc>
          <w:tcPr>
            <w:tcW w:w="0" w:type="auto"/>
          </w:tcPr>
          <w:p w14:paraId="213A9390" w14:textId="77777777" w:rsidR="00D07530" w:rsidRPr="00033949" w:rsidRDefault="00D07530" w:rsidP="008E1B9D">
            <w:pPr>
              <w:pStyle w:val="TAC"/>
            </w:pPr>
            <w:r w:rsidRPr="00033949">
              <w:t>-131</w:t>
            </w:r>
          </w:p>
        </w:tc>
      </w:tr>
      <w:tr w:rsidR="00D07530" w:rsidRPr="00033949" w14:paraId="7CC534CB" w14:textId="77777777" w:rsidTr="008E1B9D">
        <w:trPr>
          <w:cantSplit/>
          <w:jc w:val="center"/>
        </w:trPr>
        <w:tc>
          <w:tcPr>
            <w:tcW w:w="0" w:type="auto"/>
            <w:vAlign w:val="center"/>
          </w:tcPr>
          <w:p w14:paraId="11BE3543"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490E075B" w14:textId="77777777" w:rsidR="00D07530" w:rsidRPr="00033949" w:rsidRDefault="00D07530" w:rsidP="008E1B9D">
            <w:pPr>
              <w:pStyle w:val="TAL"/>
            </w:pPr>
            <w:r w:rsidRPr="00033949">
              <w:t>Reference signal power level for all satellites</w:t>
            </w:r>
          </w:p>
        </w:tc>
        <w:tc>
          <w:tcPr>
            <w:tcW w:w="0" w:type="auto"/>
            <w:vAlign w:val="center"/>
          </w:tcPr>
          <w:p w14:paraId="3A3D1ADB" w14:textId="77777777" w:rsidR="00D07530" w:rsidRPr="00033949" w:rsidRDefault="00D07530" w:rsidP="008E1B9D">
            <w:pPr>
              <w:pStyle w:val="TAC"/>
            </w:pPr>
            <w:r w:rsidRPr="00033949">
              <w:t>dBm</w:t>
            </w:r>
          </w:p>
        </w:tc>
        <w:tc>
          <w:tcPr>
            <w:tcW w:w="0" w:type="auto"/>
          </w:tcPr>
          <w:p w14:paraId="553C1382" w14:textId="77777777" w:rsidR="00D07530" w:rsidRPr="00033949" w:rsidRDefault="00D07530" w:rsidP="008E1B9D">
            <w:pPr>
              <w:pStyle w:val="TAC"/>
            </w:pPr>
            <w:r w:rsidRPr="00033949">
              <w:t>-128.5</w:t>
            </w:r>
          </w:p>
        </w:tc>
      </w:tr>
      <w:tr w:rsidR="00D07530" w:rsidRPr="00033949" w14:paraId="470A23E7" w14:textId="77777777" w:rsidTr="008E1B9D">
        <w:trPr>
          <w:cantSplit/>
          <w:jc w:val="center"/>
        </w:trPr>
        <w:tc>
          <w:tcPr>
            <w:tcW w:w="0" w:type="auto"/>
            <w:gridSpan w:val="4"/>
            <w:vAlign w:val="center"/>
          </w:tcPr>
          <w:p w14:paraId="3487566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D07530" w:rsidRPr="00033949" w14:paraId="351BCE50" w14:textId="77777777" w:rsidTr="008E1B9D">
        <w:trPr>
          <w:cantSplit/>
          <w:trHeight w:val="20"/>
          <w:jc w:val="center"/>
        </w:trPr>
        <w:tc>
          <w:tcPr>
            <w:tcW w:w="2815" w:type="dxa"/>
          </w:tcPr>
          <w:p w14:paraId="7FD9E408" w14:textId="77777777" w:rsidR="00D07530" w:rsidRPr="00033949" w:rsidRDefault="00D07530" w:rsidP="008E1B9D">
            <w:pPr>
              <w:pStyle w:val="TAL"/>
            </w:pPr>
            <w:r w:rsidRPr="00033949">
              <w:t>Dual constellation</w:t>
            </w:r>
          </w:p>
        </w:tc>
        <w:tc>
          <w:tcPr>
            <w:tcW w:w="1311" w:type="dxa"/>
          </w:tcPr>
          <w:p w14:paraId="650E090E" w14:textId="77777777" w:rsidR="00D07530" w:rsidRPr="00033949" w:rsidRDefault="00D07530" w:rsidP="008E1B9D">
            <w:pPr>
              <w:pStyle w:val="TAC"/>
            </w:pPr>
            <w:r w:rsidRPr="00033949">
              <w:t>3</w:t>
            </w:r>
          </w:p>
        </w:tc>
        <w:tc>
          <w:tcPr>
            <w:tcW w:w="1311" w:type="dxa"/>
          </w:tcPr>
          <w:p w14:paraId="667E4B8E" w14:textId="77777777" w:rsidR="00D07530" w:rsidRPr="00033949" w:rsidRDefault="00D07530" w:rsidP="008E1B9D">
            <w:pPr>
              <w:pStyle w:val="TAC"/>
            </w:pPr>
            <w:r w:rsidRPr="00033949">
              <w:t>3</w:t>
            </w:r>
          </w:p>
        </w:tc>
        <w:tc>
          <w:tcPr>
            <w:tcW w:w="1311" w:type="dxa"/>
          </w:tcPr>
          <w:p w14:paraId="16256EE4" w14:textId="77777777" w:rsidR="00D07530" w:rsidRPr="00033949" w:rsidRDefault="00D07530" w:rsidP="008E1B9D">
            <w:pPr>
              <w:pStyle w:val="TAC"/>
            </w:pPr>
            <w:r w:rsidRPr="00033949">
              <w:t>--</w:t>
            </w:r>
          </w:p>
        </w:tc>
      </w:tr>
      <w:tr w:rsidR="00D07530" w:rsidRPr="00033949" w14:paraId="7317E0B3" w14:textId="77777777" w:rsidTr="008E1B9D">
        <w:trPr>
          <w:cantSplit/>
          <w:trHeight w:val="20"/>
          <w:jc w:val="center"/>
        </w:trPr>
        <w:tc>
          <w:tcPr>
            <w:tcW w:w="2815" w:type="dxa"/>
          </w:tcPr>
          <w:p w14:paraId="06C6905C" w14:textId="77777777" w:rsidR="00D07530" w:rsidRPr="00033949" w:rsidRDefault="00D07530" w:rsidP="008E1B9D">
            <w:pPr>
              <w:pStyle w:val="TAL"/>
            </w:pPr>
            <w:r w:rsidRPr="00033949">
              <w:t>Triple constellation</w:t>
            </w:r>
          </w:p>
        </w:tc>
        <w:tc>
          <w:tcPr>
            <w:tcW w:w="1311" w:type="dxa"/>
          </w:tcPr>
          <w:p w14:paraId="0A9CBCDE" w14:textId="77777777" w:rsidR="00D07530" w:rsidRPr="00033949" w:rsidRDefault="00D07530" w:rsidP="008E1B9D">
            <w:pPr>
              <w:pStyle w:val="TAC"/>
            </w:pPr>
            <w:r w:rsidRPr="00033949">
              <w:t>2</w:t>
            </w:r>
          </w:p>
        </w:tc>
        <w:tc>
          <w:tcPr>
            <w:tcW w:w="1311" w:type="dxa"/>
          </w:tcPr>
          <w:p w14:paraId="3A0640E7" w14:textId="77777777" w:rsidR="00D07530" w:rsidRPr="00033949" w:rsidRDefault="00D07530" w:rsidP="008E1B9D">
            <w:pPr>
              <w:pStyle w:val="TAC"/>
            </w:pPr>
            <w:r w:rsidRPr="00033949">
              <w:t>2</w:t>
            </w:r>
          </w:p>
        </w:tc>
        <w:tc>
          <w:tcPr>
            <w:tcW w:w="1311" w:type="dxa"/>
          </w:tcPr>
          <w:p w14:paraId="1CF4B6DC" w14:textId="77777777" w:rsidR="00D07530" w:rsidRPr="00033949" w:rsidRDefault="00D07530" w:rsidP="008E1B9D">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486" w:name="_Toc5282152"/>
      <w:bookmarkStart w:id="487" w:name="_Toc29812350"/>
      <w:bookmarkStart w:id="488" w:name="_Toc29812459"/>
      <w:bookmarkStart w:id="489" w:name="_Toc37140330"/>
      <w:bookmarkStart w:id="490" w:name="_Toc37140617"/>
      <w:bookmarkStart w:id="491" w:name="_Toc37140735"/>
      <w:bookmarkStart w:id="492" w:name="_Toc37268685"/>
      <w:bookmarkStart w:id="493" w:name="_Toc45880090"/>
      <w:bookmarkStart w:id="494" w:name="_Toc74642979"/>
      <w:bookmarkStart w:id="495" w:name="_Toc76542267"/>
      <w:r w:rsidRPr="00033949">
        <w:t>6.5.1</w:t>
      </w:r>
      <w:r w:rsidRPr="00033949">
        <w:tab/>
        <w:t>Minimum requirements (moving scenario and periodic update)</w:t>
      </w:r>
      <w:bookmarkEnd w:id="486"/>
      <w:bookmarkEnd w:id="487"/>
      <w:bookmarkEnd w:id="488"/>
      <w:bookmarkEnd w:id="489"/>
      <w:bookmarkEnd w:id="490"/>
      <w:bookmarkEnd w:id="491"/>
      <w:bookmarkEnd w:id="492"/>
      <w:bookmarkEnd w:id="493"/>
      <w:bookmarkEnd w:id="494"/>
      <w:bookmarkEnd w:id="495"/>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496" w:name="_Toc5282153"/>
      <w:bookmarkStart w:id="497" w:name="_Toc29812351"/>
      <w:bookmarkStart w:id="498" w:name="_Toc29812460"/>
      <w:bookmarkStart w:id="499" w:name="_Toc37140331"/>
      <w:bookmarkStart w:id="500" w:name="_Toc37140618"/>
      <w:bookmarkStart w:id="501" w:name="_Toc37140736"/>
      <w:bookmarkStart w:id="502" w:name="_Toc37268686"/>
      <w:bookmarkStart w:id="503" w:name="_Toc45880091"/>
      <w:bookmarkStart w:id="504" w:name="_Toc74642980"/>
      <w:bookmarkStart w:id="505" w:name="_Toc76542268"/>
      <w:r w:rsidRPr="00033949">
        <w:lastRenderedPageBreak/>
        <w:t>Annex A (normative):</w:t>
      </w:r>
      <w:r w:rsidRPr="00033949">
        <w:br/>
      </w:r>
      <w:r w:rsidRPr="00033949">
        <w:rPr>
          <w:rFonts w:cs="v4.2.0"/>
        </w:rPr>
        <w:t>Test cases</w:t>
      </w:r>
      <w:bookmarkEnd w:id="496"/>
      <w:bookmarkEnd w:id="497"/>
      <w:bookmarkEnd w:id="498"/>
      <w:bookmarkEnd w:id="499"/>
      <w:bookmarkEnd w:id="500"/>
      <w:bookmarkEnd w:id="501"/>
      <w:bookmarkEnd w:id="502"/>
      <w:bookmarkEnd w:id="503"/>
      <w:bookmarkEnd w:id="504"/>
      <w:bookmarkEnd w:id="505"/>
    </w:p>
    <w:p w14:paraId="78A5B86E" w14:textId="77777777" w:rsidR="00D07530" w:rsidRPr="00033949" w:rsidRDefault="00D07530" w:rsidP="00D07530">
      <w:pPr>
        <w:pStyle w:val="Heading1"/>
      </w:pPr>
      <w:bookmarkStart w:id="506" w:name="_Toc5282154"/>
      <w:bookmarkStart w:id="507" w:name="_Toc29812352"/>
      <w:bookmarkStart w:id="508" w:name="_Toc29812461"/>
      <w:bookmarkStart w:id="509" w:name="_Toc37140332"/>
      <w:bookmarkStart w:id="510" w:name="_Toc37140619"/>
      <w:bookmarkStart w:id="511" w:name="_Toc37140737"/>
      <w:bookmarkStart w:id="512" w:name="_Toc37268687"/>
      <w:bookmarkStart w:id="513" w:name="_Toc45880092"/>
      <w:bookmarkStart w:id="514" w:name="_Toc74642981"/>
      <w:bookmarkStart w:id="515" w:name="_Toc76542269"/>
      <w:r w:rsidRPr="00033949">
        <w:t>A.1</w:t>
      </w:r>
      <w:r w:rsidRPr="00033949">
        <w:tab/>
        <w:t>Conformance tests</w:t>
      </w:r>
      <w:bookmarkEnd w:id="506"/>
      <w:bookmarkEnd w:id="507"/>
      <w:bookmarkEnd w:id="508"/>
      <w:bookmarkEnd w:id="509"/>
      <w:bookmarkEnd w:id="510"/>
      <w:bookmarkEnd w:id="511"/>
      <w:bookmarkEnd w:id="512"/>
      <w:bookmarkEnd w:id="513"/>
      <w:bookmarkEnd w:id="514"/>
      <w:bookmarkEnd w:id="51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516" w:name="_Toc5282155"/>
      <w:bookmarkStart w:id="517" w:name="_Toc29812353"/>
      <w:bookmarkStart w:id="518" w:name="_Toc29812462"/>
      <w:bookmarkStart w:id="519" w:name="_Toc37140333"/>
      <w:bookmarkStart w:id="520" w:name="_Toc37140620"/>
      <w:bookmarkStart w:id="521" w:name="_Toc37140738"/>
      <w:bookmarkStart w:id="522" w:name="_Toc37268688"/>
      <w:bookmarkStart w:id="523" w:name="_Toc45880093"/>
      <w:bookmarkStart w:id="524" w:name="_Toc74642982"/>
      <w:bookmarkStart w:id="525" w:name="_Toc76542270"/>
      <w:r w:rsidRPr="00033949">
        <w:t>A.2</w:t>
      </w:r>
      <w:r w:rsidRPr="00033949">
        <w:tab/>
        <w:t>Requirement classification for statistical testing</w:t>
      </w:r>
      <w:bookmarkEnd w:id="516"/>
      <w:bookmarkEnd w:id="517"/>
      <w:bookmarkEnd w:id="518"/>
      <w:bookmarkEnd w:id="519"/>
      <w:bookmarkEnd w:id="520"/>
      <w:bookmarkEnd w:id="521"/>
      <w:bookmarkEnd w:id="522"/>
      <w:bookmarkEnd w:id="523"/>
      <w:bookmarkEnd w:id="524"/>
      <w:bookmarkEnd w:id="525"/>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526" w:name="_Toc5282156"/>
      <w:bookmarkStart w:id="527" w:name="_Toc29812354"/>
      <w:bookmarkStart w:id="528" w:name="_Toc29812463"/>
      <w:bookmarkStart w:id="529" w:name="_Toc37140334"/>
      <w:bookmarkStart w:id="530" w:name="_Toc37140621"/>
      <w:bookmarkStart w:id="531" w:name="_Toc37140739"/>
      <w:bookmarkStart w:id="532" w:name="_Toc37268689"/>
      <w:bookmarkStart w:id="533" w:name="_Toc45880094"/>
      <w:bookmarkStart w:id="534" w:name="_Toc74642983"/>
      <w:bookmarkStart w:id="535" w:name="_Toc76542271"/>
      <w:r w:rsidRPr="00033949">
        <w:lastRenderedPageBreak/>
        <w:t>Annex B (normative):</w:t>
      </w:r>
      <w:r w:rsidRPr="00033949">
        <w:br/>
        <w:t>Test conditions</w:t>
      </w:r>
      <w:bookmarkEnd w:id="526"/>
      <w:bookmarkEnd w:id="527"/>
      <w:bookmarkEnd w:id="528"/>
      <w:bookmarkEnd w:id="529"/>
      <w:bookmarkEnd w:id="530"/>
      <w:bookmarkEnd w:id="531"/>
      <w:bookmarkEnd w:id="532"/>
      <w:bookmarkEnd w:id="533"/>
      <w:bookmarkEnd w:id="534"/>
      <w:bookmarkEnd w:id="535"/>
    </w:p>
    <w:p w14:paraId="61025A28" w14:textId="77777777" w:rsidR="00D07530" w:rsidRPr="00033949" w:rsidRDefault="00D07530" w:rsidP="00D07530">
      <w:pPr>
        <w:pStyle w:val="Heading1"/>
      </w:pPr>
      <w:bookmarkStart w:id="536" w:name="_Toc5282157"/>
      <w:bookmarkStart w:id="537" w:name="_Toc29812355"/>
      <w:bookmarkStart w:id="538" w:name="_Toc29812464"/>
      <w:bookmarkStart w:id="539" w:name="_Toc37140335"/>
      <w:bookmarkStart w:id="540" w:name="_Toc37140622"/>
      <w:bookmarkStart w:id="541" w:name="_Toc37140740"/>
      <w:bookmarkStart w:id="542" w:name="_Toc37268690"/>
      <w:bookmarkStart w:id="543" w:name="_Toc45880095"/>
      <w:bookmarkStart w:id="544" w:name="_Toc74642984"/>
      <w:bookmarkStart w:id="545" w:name="_Toc76542272"/>
      <w:r w:rsidRPr="00033949">
        <w:t>B.1</w:t>
      </w:r>
      <w:r w:rsidRPr="00033949">
        <w:tab/>
        <w:t>General</w:t>
      </w:r>
      <w:bookmarkEnd w:id="536"/>
      <w:bookmarkEnd w:id="537"/>
      <w:bookmarkEnd w:id="538"/>
      <w:bookmarkEnd w:id="539"/>
      <w:bookmarkEnd w:id="540"/>
      <w:bookmarkEnd w:id="541"/>
      <w:bookmarkEnd w:id="542"/>
      <w:bookmarkEnd w:id="543"/>
      <w:bookmarkEnd w:id="544"/>
      <w:bookmarkEnd w:id="545"/>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546" w:name="_Toc5282158"/>
      <w:bookmarkStart w:id="547" w:name="_Toc29812356"/>
      <w:bookmarkStart w:id="548" w:name="_Toc29812465"/>
      <w:bookmarkStart w:id="549" w:name="_Toc37140336"/>
      <w:bookmarkStart w:id="550" w:name="_Toc37140623"/>
      <w:bookmarkStart w:id="551" w:name="_Toc37140741"/>
      <w:bookmarkStart w:id="552" w:name="_Toc37268691"/>
      <w:bookmarkStart w:id="553" w:name="_Toc45880096"/>
      <w:bookmarkStart w:id="554" w:name="_Toc74642985"/>
      <w:bookmarkStart w:id="555" w:name="_Toc76542273"/>
      <w:r w:rsidRPr="00033949">
        <w:t>B.1.1</w:t>
      </w:r>
      <w:r w:rsidRPr="00033949">
        <w:tab/>
        <w:t>Parameter values</w:t>
      </w:r>
      <w:bookmarkEnd w:id="546"/>
      <w:bookmarkEnd w:id="547"/>
      <w:bookmarkEnd w:id="548"/>
      <w:bookmarkEnd w:id="549"/>
      <w:bookmarkEnd w:id="550"/>
      <w:bookmarkEnd w:id="551"/>
      <w:bookmarkEnd w:id="552"/>
      <w:bookmarkEnd w:id="553"/>
      <w:bookmarkEnd w:id="554"/>
      <w:bookmarkEnd w:id="555"/>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556" w:name="_Toc5282159"/>
      <w:bookmarkStart w:id="557" w:name="_Toc29812357"/>
      <w:bookmarkStart w:id="558" w:name="_Toc29812466"/>
      <w:bookmarkStart w:id="559" w:name="_Toc37140337"/>
      <w:bookmarkStart w:id="560" w:name="_Toc37140624"/>
      <w:bookmarkStart w:id="561" w:name="_Toc37140742"/>
      <w:bookmarkStart w:id="562" w:name="_Toc37268692"/>
      <w:bookmarkStart w:id="563" w:name="_Toc45880097"/>
      <w:bookmarkStart w:id="564" w:name="_Toc74642986"/>
      <w:bookmarkStart w:id="565" w:name="_Toc76542274"/>
      <w:r w:rsidRPr="00033949">
        <w:t>B.1.2</w:t>
      </w:r>
      <w:r w:rsidRPr="00033949">
        <w:tab/>
        <w:t>Time assistance</w:t>
      </w:r>
      <w:bookmarkEnd w:id="556"/>
      <w:bookmarkEnd w:id="557"/>
      <w:bookmarkEnd w:id="558"/>
      <w:bookmarkEnd w:id="559"/>
      <w:bookmarkEnd w:id="560"/>
      <w:bookmarkEnd w:id="561"/>
      <w:bookmarkEnd w:id="562"/>
      <w:bookmarkEnd w:id="563"/>
      <w:bookmarkEnd w:id="564"/>
      <w:bookmarkEnd w:id="56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566" w:name="_Toc5282160"/>
      <w:bookmarkStart w:id="567" w:name="_Toc29812358"/>
      <w:bookmarkStart w:id="568" w:name="_Toc29812467"/>
      <w:bookmarkStart w:id="569" w:name="_Toc37140338"/>
      <w:bookmarkStart w:id="570" w:name="_Toc37140625"/>
      <w:bookmarkStart w:id="571" w:name="_Toc37140743"/>
      <w:bookmarkStart w:id="572" w:name="_Toc37268693"/>
      <w:bookmarkStart w:id="573" w:name="_Toc45880098"/>
      <w:bookmarkStart w:id="574" w:name="_Toc74642987"/>
      <w:bookmarkStart w:id="575" w:name="_Toc76542275"/>
      <w:r w:rsidRPr="00033949">
        <w:t>B.1.3</w:t>
      </w:r>
      <w:r w:rsidRPr="00033949">
        <w:tab/>
        <w:t>GNSS reference time</w:t>
      </w:r>
      <w:bookmarkEnd w:id="566"/>
      <w:bookmarkEnd w:id="567"/>
      <w:bookmarkEnd w:id="568"/>
      <w:bookmarkEnd w:id="569"/>
      <w:bookmarkEnd w:id="570"/>
      <w:bookmarkEnd w:id="571"/>
      <w:bookmarkEnd w:id="572"/>
      <w:bookmarkEnd w:id="573"/>
      <w:bookmarkEnd w:id="574"/>
      <w:bookmarkEnd w:id="575"/>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576" w:name="_Toc5282161"/>
      <w:bookmarkStart w:id="577" w:name="_Toc29812359"/>
      <w:bookmarkStart w:id="578" w:name="_Toc29812468"/>
      <w:bookmarkStart w:id="579" w:name="_Toc37140339"/>
      <w:bookmarkStart w:id="580" w:name="_Toc37140626"/>
      <w:bookmarkStart w:id="581" w:name="_Toc37140744"/>
      <w:bookmarkStart w:id="582" w:name="_Toc37268694"/>
      <w:bookmarkStart w:id="583" w:name="_Toc45880099"/>
      <w:bookmarkStart w:id="584" w:name="_Toc74642988"/>
      <w:bookmarkStart w:id="585" w:name="_Toc76542276"/>
      <w:r w:rsidRPr="00033949">
        <w:lastRenderedPageBreak/>
        <w:t>B.1.4</w:t>
      </w:r>
      <w:r w:rsidRPr="00033949">
        <w:tab/>
        <w:t>Reference and UE locations</w:t>
      </w:r>
      <w:bookmarkEnd w:id="576"/>
      <w:bookmarkEnd w:id="577"/>
      <w:bookmarkEnd w:id="578"/>
      <w:bookmarkEnd w:id="579"/>
      <w:bookmarkEnd w:id="580"/>
      <w:bookmarkEnd w:id="581"/>
      <w:bookmarkEnd w:id="582"/>
      <w:bookmarkEnd w:id="583"/>
      <w:bookmarkEnd w:id="584"/>
      <w:bookmarkEnd w:id="585"/>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586" w:name="_Toc5282162"/>
      <w:bookmarkStart w:id="587" w:name="_Toc29812360"/>
      <w:bookmarkStart w:id="588" w:name="_Toc29812469"/>
      <w:bookmarkStart w:id="589" w:name="_Toc37140340"/>
      <w:bookmarkStart w:id="590" w:name="_Toc37140627"/>
      <w:bookmarkStart w:id="591" w:name="_Toc37140745"/>
      <w:bookmarkStart w:id="592" w:name="_Toc37268695"/>
      <w:bookmarkStart w:id="593" w:name="_Toc45880100"/>
      <w:bookmarkStart w:id="594" w:name="_Toc74642989"/>
      <w:bookmarkStart w:id="595" w:name="_Toc76542277"/>
      <w:r w:rsidRPr="00033949">
        <w:t>B.1.5</w:t>
      </w:r>
      <w:r w:rsidRPr="00033949">
        <w:tab/>
        <w:t>Satellite constellation and assistance data</w:t>
      </w:r>
      <w:bookmarkEnd w:id="586"/>
      <w:bookmarkEnd w:id="587"/>
      <w:bookmarkEnd w:id="588"/>
      <w:bookmarkEnd w:id="589"/>
      <w:bookmarkEnd w:id="590"/>
      <w:bookmarkEnd w:id="591"/>
      <w:bookmarkEnd w:id="592"/>
      <w:bookmarkEnd w:id="593"/>
      <w:bookmarkEnd w:id="594"/>
      <w:bookmarkEnd w:id="595"/>
    </w:p>
    <w:p w14:paraId="6D505FBE" w14:textId="77777777" w:rsidR="00D07530" w:rsidRPr="00033949" w:rsidRDefault="00D07530" w:rsidP="00D07530">
      <w:pPr>
        <w:pStyle w:val="Heading3"/>
      </w:pPr>
      <w:bookmarkStart w:id="596" w:name="_Toc5282163"/>
      <w:bookmarkStart w:id="597" w:name="_Toc29812361"/>
      <w:bookmarkStart w:id="598" w:name="_Toc29812470"/>
      <w:bookmarkStart w:id="599" w:name="_Toc37140341"/>
      <w:bookmarkStart w:id="600" w:name="_Toc37140628"/>
      <w:bookmarkStart w:id="601" w:name="_Toc37140746"/>
      <w:bookmarkStart w:id="602" w:name="_Toc37268696"/>
      <w:bookmarkStart w:id="603" w:name="_Toc45880101"/>
      <w:bookmarkStart w:id="604" w:name="_Toc74642990"/>
      <w:bookmarkStart w:id="605" w:name="_Toc76542278"/>
      <w:r w:rsidRPr="00033949">
        <w:t>B.1.5.1</w:t>
      </w:r>
      <w:r w:rsidRPr="00033949">
        <w:tab/>
        <w:t>UE supports A-GPS L1 C/A only</w:t>
      </w:r>
      <w:bookmarkEnd w:id="596"/>
      <w:bookmarkEnd w:id="597"/>
      <w:bookmarkEnd w:id="598"/>
      <w:bookmarkEnd w:id="599"/>
      <w:bookmarkEnd w:id="600"/>
      <w:bookmarkEnd w:id="601"/>
      <w:bookmarkEnd w:id="602"/>
      <w:bookmarkEnd w:id="603"/>
      <w:bookmarkEnd w:id="604"/>
      <w:bookmarkEnd w:id="605"/>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606" w:name="_Toc5282164"/>
      <w:bookmarkStart w:id="607" w:name="_Toc29812362"/>
      <w:bookmarkStart w:id="608" w:name="_Toc29812471"/>
      <w:bookmarkStart w:id="609" w:name="_Toc37140342"/>
      <w:bookmarkStart w:id="610" w:name="_Toc37140629"/>
      <w:bookmarkStart w:id="611" w:name="_Toc37140747"/>
      <w:bookmarkStart w:id="612" w:name="_Toc37268697"/>
      <w:bookmarkStart w:id="613" w:name="_Toc45880102"/>
      <w:bookmarkStart w:id="614" w:name="_Toc74642991"/>
      <w:bookmarkStart w:id="615" w:name="_Toc76542279"/>
      <w:r w:rsidRPr="00033949">
        <w:t>B.1.5.2</w:t>
      </w:r>
      <w:r w:rsidRPr="00033949">
        <w:tab/>
        <w:t>UE supports other A-GNSSs</w:t>
      </w:r>
      <w:bookmarkEnd w:id="606"/>
      <w:bookmarkEnd w:id="607"/>
      <w:bookmarkEnd w:id="608"/>
      <w:bookmarkEnd w:id="609"/>
      <w:bookmarkEnd w:id="610"/>
      <w:bookmarkEnd w:id="611"/>
      <w:bookmarkEnd w:id="612"/>
      <w:bookmarkEnd w:id="613"/>
      <w:bookmarkEnd w:id="614"/>
      <w:bookmarkEnd w:id="615"/>
    </w:p>
    <w:p w14:paraId="37675334" w14:textId="77777777" w:rsidR="00D07530" w:rsidRPr="00033949" w:rsidRDefault="00D07530" w:rsidP="00D07530">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 xml:space="preserve">All other satellite specific assistance data shall be available for all visible satellites. In each test, signals are generated for only 6 satellites (or 7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616" w:name="_Toc5282165"/>
      <w:bookmarkStart w:id="617" w:name="_Toc29812363"/>
      <w:bookmarkStart w:id="618" w:name="_Toc29812472"/>
      <w:bookmarkStart w:id="619" w:name="_Toc37140343"/>
      <w:bookmarkStart w:id="620" w:name="_Toc37140630"/>
      <w:bookmarkStart w:id="621" w:name="_Toc37140748"/>
      <w:bookmarkStart w:id="622" w:name="_Toc37268698"/>
      <w:bookmarkStart w:id="623" w:name="_Toc45880103"/>
      <w:bookmarkStart w:id="624" w:name="_Toc74642992"/>
      <w:bookmarkStart w:id="625" w:name="_Toc76542280"/>
      <w:r w:rsidRPr="00033949">
        <w:t>B.1.6</w:t>
      </w:r>
      <w:r w:rsidRPr="00033949">
        <w:tab/>
        <w:t>Atmospheric delays</w:t>
      </w:r>
      <w:bookmarkEnd w:id="616"/>
      <w:bookmarkEnd w:id="617"/>
      <w:bookmarkEnd w:id="618"/>
      <w:bookmarkEnd w:id="619"/>
      <w:bookmarkEnd w:id="620"/>
      <w:bookmarkEnd w:id="621"/>
      <w:bookmarkEnd w:id="622"/>
      <w:bookmarkEnd w:id="623"/>
      <w:bookmarkEnd w:id="624"/>
      <w:bookmarkEnd w:id="625"/>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626" w:name="_Toc5282166"/>
      <w:bookmarkStart w:id="627" w:name="_Toc29812364"/>
      <w:bookmarkStart w:id="628" w:name="_Toc29812473"/>
      <w:bookmarkStart w:id="629" w:name="_Toc37140344"/>
      <w:bookmarkStart w:id="630" w:name="_Toc37140631"/>
      <w:bookmarkStart w:id="631" w:name="_Toc37140749"/>
      <w:bookmarkStart w:id="632" w:name="_Toc37268699"/>
      <w:bookmarkStart w:id="633" w:name="_Toc45880104"/>
      <w:bookmarkStart w:id="634" w:name="_Toc74642993"/>
      <w:bookmarkStart w:id="635" w:name="_Toc76542281"/>
      <w:r w:rsidRPr="00033949">
        <w:t>B.1.7</w:t>
      </w:r>
      <w:r w:rsidRPr="00033949">
        <w:tab/>
        <w:t>E-UTRA or NR frequency and frequency error</w:t>
      </w:r>
      <w:bookmarkEnd w:id="626"/>
      <w:bookmarkEnd w:id="627"/>
      <w:bookmarkEnd w:id="628"/>
      <w:bookmarkEnd w:id="629"/>
      <w:bookmarkEnd w:id="630"/>
      <w:bookmarkEnd w:id="631"/>
      <w:bookmarkEnd w:id="632"/>
      <w:bookmarkEnd w:id="633"/>
      <w:bookmarkEnd w:id="634"/>
      <w:bookmarkEnd w:id="635"/>
    </w:p>
    <w:p w14:paraId="096693E6" w14:textId="77777777"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14:paraId="3F448166" w14:textId="77777777" w:rsidR="00D07530" w:rsidRPr="00033949" w:rsidRDefault="00D07530" w:rsidP="00D07530">
      <w:pPr>
        <w:overflowPunct w:val="0"/>
        <w:autoSpaceDE w:val="0"/>
        <w:autoSpaceDN w:val="0"/>
        <w:adjustRightInd w:val="0"/>
        <w:textAlignment w:val="baseline"/>
        <w:rPr>
          <w:i/>
          <w:iCs/>
        </w:rPr>
      </w:pPr>
      <w:bookmarkStart w:id="636" w:name="_Toc5282167"/>
      <w:r w:rsidRPr="00033949">
        <w:t>In all test cases with NR, the NR frequency used shall be as specified in TS 38.508-1 [20], clause 4.3.1. The NR frequency with respect to the GNSS carrier frequency shall be offset by + 0.025 PPM.</w:t>
      </w:r>
    </w:p>
    <w:p w14:paraId="4224EB4A" w14:textId="77777777" w:rsidR="00D07530" w:rsidRPr="00033949" w:rsidRDefault="00D07530" w:rsidP="00D07530">
      <w:pPr>
        <w:pStyle w:val="Heading2"/>
      </w:pPr>
      <w:bookmarkStart w:id="637" w:name="_Toc29812365"/>
      <w:bookmarkStart w:id="638" w:name="_Toc29812474"/>
      <w:bookmarkStart w:id="639" w:name="_Toc37140345"/>
      <w:bookmarkStart w:id="640" w:name="_Toc37140632"/>
      <w:bookmarkStart w:id="641" w:name="_Toc37140750"/>
      <w:bookmarkStart w:id="642" w:name="_Toc37268700"/>
      <w:bookmarkStart w:id="643" w:name="_Toc45880105"/>
      <w:bookmarkStart w:id="644" w:name="_Toc74642994"/>
      <w:bookmarkStart w:id="645" w:name="_Toc76542282"/>
      <w:r w:rsidRPr="00033949">
        <w:lastRenderedPageBreak/>
        <w:t>B.1.8</w:t>
      </w:r>
      <w:r w:rsidRPr="00033949">
        <w:tab/>
        <w:t>Information elements</w:t>
      </w:r>
      <w:bookmarkEnd w:id="636"/>
      <w:bookmarkEnd w:id="637"/>
      <w:bookmarkEnd w:id="638"/>
      <w:bookmarkEnd w:id="639"/>
      <w:bookmarkEnd w:id="640"/>
      <w:bookmarkEnd w:id="641"/>
      <w:bookmarkEnd w:id="642"/>
      <w:bookmarkEnd w:id="643"/>
      <w:bookmarkEnd w:id="644"/>
      <w:bookmarkEnd w:id="645"/>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646" w:name="_Toc5282168"/>
      <w:bookmarkStart w:id="647" w:name="_Toc29812366"/>
      <w:bookmarkStart w:id="648" w:name="_Toc29812475"/>
      <w:bookmarkStart w:id="649" w:name="_Toc37140346"/>
      <w:bookmarkStart w:id="650" w:name="_Toc37140633"/>
      <w:bookmarkStart w:id="651" w:name="_Toc37140751"/>
      <w:bookmarkStart w:id="652" w:name="_Toc37268701"/>
      <w:bookmarkStart w:id="653" w:name="_Toc45880106"/>
      <w:bookmarkStart w:id="654" w:name="_Toc74642995"/>
      <w:bookmarkStart w:id="655" w:name="_Toc76542283"/>
      <w:r w:rsidRPr="00033949">
        <w:t>B.1.9</w:t>
      </w:r>
      <w:r w:rsidRPr="00033949">
        <w:tab/>
        <w:t>GNSS signals</w:t>
      </w:r>
      <w:bookmarkEnd w:id="646"/>
      <w:bookmarkEnd w:id="647"/>
      <w:bookmarkEnd w:id="648"/>
      <w:bookmarkEnd w:id="649"/>
      <w:bookmarkEnd w:id="650"/>
      <w:bookmarkEnd w:id="651"/>
      <w:bookmarkEnd w:id="652"/>
      <w:bookmarkEnd w:id="653"/>
      <w:bookmarkEnd w:id="654"/>
      <w:bookmarkEnd w:id="655"/>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656" w:name="_Toc5282169"/>
      <w:bookmarkStart w:id="657" w:name="_Toc29812367"/>
      <w:bookmarkStart w:id="658" w:name="_Toc29812476"/>
      <w:bookmarkStart w:id="659" w:name="_Toc37140347"/>
      <w:bookmarkStart w:id="660" w:name="_Toc37140634"/>
      <w:bookmarkStart w:id="661" w:name="_Toc37140752"/>
      <w:bookmarkStart w:id="662" w:name="_Toc37268702"/>
      <w:bookmarkStart w:id="663" w:name="_Toc45880107"/>
      <w:bookmarkStart w:id="664" w:name="_Toc74642996"/>
      <w:bookmarkStart w:id="665" w:name="_Toc76542284"/>
      <w:r w:rsidRPr="00033949">
        <w:t>B.1.10</w:t>
      </w:r>
      <w:r w:rsidRPr="00033949">
        <w:tab/>
        <w:t>RESET UE POSITIONING STORED INFORMATION Message</w:t>
      </w:r>
      <w:bookmarkEnd w:id="656"/>
      <w:bookmarkEnd w:id="657"/>
      <w:bookmarkEnd w:id="658"/>
      <w:bookmarkEnd w:id="659"/>
      <w:bookmarkEnd w:id="660"/>
      <w:bookmarkEnd w:id="661"/>
      <w:bookmarkEnd w:id="662"/>
      <w:bookmarkEnd w:id="663"/>
      <w:bookmarkEnd w:id="664"/>
      <w:bookmarkEnd w:id="665"/>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666" w:name="_Toc5282170"/>
      <w:bookmarkStart w:id="667" w:name="_Toc29812368"/>
      <w:bookmarkStart w:id="668" w:name="_Toc29812477"/>
      <w:bookmarkStart w:id="669" w:name="_Toc37140348"/>
      <w:bookmarkStart w:id="670" w:name="_Toc37140635"/>
      <w:bookmarkStart w:id="671" w:name="_Toc37140753"/>
      <w:bookmarkStart w:id="672" w:name="_Toc37268703"/>
      <w:bookmarkStart w:id="673" w:name="_Toc45880108"/>
      <w:bookmarkStart w:id="674" w:name="_Toc74642997"/>
      <w:bookmarkStart w:id="675" w:name="_Toc76542285"/>
      <w:r w:rsidRPr="00033949">
        <w:t>B.1.11</w:t>
      </w:r>
      <w:r w:rsidRPr="00033949">
        <w:tab/>
        <w:t>GNSS system time offsets</w:t>
      </w:r>
      <w:bookmarkEnd w:id="666"/>
      <w:bookmarkEnd w:id="667"/>
      <w:bookmarkEnd w:id="668"/>
      <w:bookmarkEnd w:id="669"/>
      <w:bookmarkEnd w:id="670"/>
      <w:bookmarkEnd w:id="671"/>
      <w:bookmarkEnd w:id="672"/>
      <w:bookmarkEnd w:id="673"/>
      <w:bookmarkEnd w:id="674"/>
      <w:bookmarkEnd w:id="675"/>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676" w:name="_Toc5282171"/>
      <w:bookmarkStart w:id="677" w:name="_Toc29812369"/>
      <w:bookmarkStart w:id="678" w:name="_Toc29812478"/>
      <w:bookmarkStart w:id="679" w:name="_Toc37140349"/>
      <w:bookmarkStart w:id="680" w:name="_Toc37140636"/>
      <w:bookmarkStart w:id="681" w:name="_Toc37140754"/>
      <w:bookmarkStart w:id="682" w:name="_Toc37268704"/>
      <w:bookmarkStart w:id="683" w:name="_Toc45880109"/>
      <w:bookmarkStart w:id="684" w:name="_Toc74642998"/>
      <w:bookmarkStart w:id="685" w:name="_Toc76542286"/>
      <w:r w:rsidRPr="00033949">
        <w:t>B.1.12</w:t>
      </w:r>
      <w:r w:rsidRPr="00033949">
        <w:tab/>
        <w:t>Sensors</w:t>
      </w:r>
      <w:bookmarkEnd w:id="676"/>
      <w:bookmarkEnd w:id="677"/>
      <w:bookmarkEnd w:id="678"/>
      <w:bookmarkEnd w:id="679"/>
      <w:bookmarkEnd w:id="680"/>
      <w:bookmarkEnd w:id="681"/>
      <w:bookmarkEnd w:id="682"/>
      <w:bookmarkEnd w:id="683"/>
      <w:bookmarkEnd w:id="684"/>
      <w:bookmarkEnd w:id="685"/>
    </w:p>
    <w:p w14:paraId="2BB30C85" w14:textId="77777777" w:rsidR="00D07530" w:rsidRPr="00033949" w:rsidRDefault="00D07530" w:rsidP="00D07530">
      <w:pPr>
        <w:overflowPunct w:val="0"/>
        <w:autoSpaceDE w:val="0"/>
        <w:autoSpaceDN w:val="0"/>
        <w:adjustRightInd w:val="0"/>
        <w:textAlignment w:val="baseline"/>
        <w:rPr>
          <w:i/>
          <w:iCs/>
        </w:rPr>
      </w:pPr>
      <w:r w:rsidRPr="00033949">
        <w:t>The minimum performances shall be met without the use of any data coming from sensors that can aid the positioning.</w:t>
      </w:r>
    </w:p>
    <w:p w14:paraId="0EF41433" w14:textId="77777777" w:rsidR="00D07530" w:rsidRPr="00033949" w:rsidRDefault="00D07530" w:rsidP="00D07530">
      <w:pPr>
        <w:pStyle w:val="Heading8"/>
      </w:pPr>
      <w:r w:rsidRPr="00033949">
        <w:rPr>
          <w:b/>
        </w:rPr>
        <w:br w:type="page"/>
      </w:r>
      <w:bookmarkStart w:id="686" w:name="_Toc5282172"/>
      <w:bookmarkStart w:id="687" w:name="_Toc29812370"/>
      <w:bookmarkStart w:id="688" w:name="_Toc29812479"/>
      <w:bookmarkStart w:id="689" w:name="_Toc37140350"/>
      <w:bookmarkStart w:id="690" w:name="_Toc37140637"/>
      <w:bookmarkStart w:id="691" w:name="_Toc37140755"/>
      <w:bookmarkStart w:id="692" w:name="_Toc37268705"/>
      <w:bookmarkStart w:id="693" w:name="_Toc45880110"/>
      <w:bookmarkStart w:id="694" w:name="_Toc74642999"/>
      <w:bookmarkStart w:id="695" w:name="_Toc76542287"/>
      <w:r w:rsidRPr="00033949">
        <w:lastRenderedPageBreak/>
        <w:t>Annex C (normative):</w:t>
      </w:r>
      <w:r w:rsidRPr="00033949">
        <w:br/>
        <w:t>Propagation conditions</w:t>
      </w:r>
      <w:bookmarkEnd w:id="686"/>
      <w:bookmarkEnd w:id="687"/>
      <w:bookmarkEnd w:id="688"/>
      <w:bookmarkEnd w:id="689"/>
      <w:bookmarkEnd w:id="690"/>
      <w:bookmarkEnd w:id="691"/>
      <w:bookmarkEnd w:id="692"/>
      <w:bookmarkEnd w:id="693"/>
      <w:bookmarkEnd w:id="694"/>
      <w:bookmarkEnd w:id="695"/>
    </w:p>
    <w:p w14:paraId="44B79FC0" w14:textId="77777777" w:rsidR="00D07530" w:rsidRPr="00033949" w:rsidRDefault="00D07530" w:rsidP="00D07530">
      <w:pPr>
        <w:pStyle w:val="Heading1"/>
      </w:pPr>
      <w:bookmarkStart w:id="696" w:name="_Toc5282173"/>
      <w:bookmarkStart w:id="697" w:name="_Toc29812371"/>
      <w:bookmarkStart w:id="698" w:name="_Toc29812480"/>
      <w:bookmarkStart w:id="699" w:name="_Toc37140351"/>
      <w:bookmarkStart w:id="700" w:name="_Toc37140638"/>
      <w:bookmarkStart w:id="701" w:name="_Toc37140756"/>
      <w:bookmarkStart w:id="702" w:name="_Toc37268706"/>
      <w:bookmarkStart w:id="703" w:name="_Toc45880111"/>
      <w:bookmarkStart w:id="704" w:name="_Toc74643000"/>
      <w:bookmarkStart w:id="705" w:name="_Toc76542288"/>
      <w:r w:rsidRPr="00033949">
        <w:t>C.1</w:t>
      </w:r>
      <w:r w:rsidRPr="00033949">
        <w:tab/>
        <w:t>Static propagation conditions</w:t>
      </w:r>
      <w:bookmarkEnd w:id="696"/>
      <w:bookmarkEnd w:id="697"/>
      <w:bookmarkEnd w:id="698"/>
      <w:bookmarkEnd w:id="699"/>
      <w:bookmarkEnd w:id="700"/>
      <w:bookmarkEnd w:id="701"/>
      <w:bookmarkEnd w:id="702"/>
      <w:bookmarkEnd w:id="703"/>
      <w:bookmarkEnd w:id="704"/>
      <w:bookmarkEnd w:id="705"/>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706" w:name="_Toc5282174"/>
      <w:bookmarkStart w:id="707" w:name="_Toc29812372"/>
      <w:bookmarkStart w:id="708" w:name="_Toc29812481"/>
      <w:bookmarkStart w:id="709" w:name="_Toc37140352"/>
      <w:bookmarkStart w:id="710" w:name="_Toc37140639"/>
      <w:bookmarkStart w:id="711" w:name="_Toc37140757"/>
      <w:bookmarkStart w:id="712" w:name="_Toc37268707"/>
      <w:bookmarkStart w:id="713" w:name="_Toc45880112"/>
      <w:bookmarkStart w:id="714" w:name="_Toc74643001"/>
      <w:bookmarkStart w:id="715" w:name="_Toc76542289"/>
      <w:r w:rsidRPr="00033949">
        <w:t>C.2</w:t>
      </w:r>
      <w:r w:rsidRPr="00033949">
        <w:tab/>
        <w:t>Multi-path case</w:t>
      </w:r>
      <w:bookmarkEnd w:id="706"/>
      <w:bookmarkEnd w:id="707"/>
      <w:bookmarkEnd w:id="708"/>
      <w:bookmarkEnd w:id="709"/>
      <w:bookmarkEnd w:id="710"/>
      <w:bookmarkEnd w:id="711"/>
      <w:bookmarkEnd w:id="712"/>
      <w:bookmarkEnd w:id="713"/>
      <w:bookmarkEnd w:id="714"/>
      <w:bookmarkEnd w:id="715"/>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6B2F21" w:rsidRPr="00033949" w14:paraId="393AECB1" w14:textId="77777777" w:rsidTr="008E1B9D">
        <w:trPr>
          <w:jc w:val="center"/>
        </w:trPr>
        <w:tc>
          <w:tcPr>
            <w:tcW w:w="1696" w:type="dxa"/>
            <w:vMerge/>
            <w:tcBorders>
              <w:bottom w:val="single" w:sz="4" w:space="0" w:color="auto"/>
            </w:tcBorders>
          </w:tcPr>
          <w:p w14:paraId="2C74BF87" w14:textId="77777777" w:rsidR="006B2F21" w:rsidRPr="00033949" w:rsidRDefault="006B2F21" w:rsidP="006B2F21">
            <w:pPr>
              <w:pStyle w:val="TAC"/>
              <w:rPr>
                <w:lang w:eastAsia="zh-CN"/>
              </w:rPr>
            </w:pPr>
          </w:p>
        </w:tc>
        <w:tc>
          <w:tcPr>
            <w:tcW w:w="1530" w:type="dxa"/>
            <w:tcBorders>
              <w:bottom w:val="single" w:sz="4" w:space="0" w:color="auto"/>
            </w:tcBorders>
          </w:tcPr>
          <w:p w14:paraId="15E469B9" w14:textId="77777777" w:rsidR="006B2F21" w:rsidRPr="00033949" w:rsidRDefault="006B2F21" w:rsidP="006B2F21">
            <w:pPr>
              <w:pStyle w:val="TAC"/>
            </w:pPr>
            <w:r>
              <w:rPr>
                <w:rFonts w:hint="eastAsia"/>
                <w:lang w:eastAsia="zh-CN"/>
              </w:rPr>
              <w:t>B1C</w:t>
            </w:r>
          </w:p>
        </w:tc>
        <w:tc>
          <w:tcPr>
            <w:tcW w:w="1139" w:type="dxa"/>
            <w:tcBorders>
              <w:bottom w:val="single" w:sz="4" w:space="0" w:color="auto"/>
            </w:tcBorders>
          </w:tcPr>
          <w:p w14:paraId="76B8A337" w14:textId="77777777" w:rsidR="006B2F21" w:rsidRPr="00033949" w:rsidRDefault="006B2F21" w:rsidP="006B2F21">
            <w:pPr>
              <w:pStyle w:val="TAC"/>
              <w:rPr>
                <w:lang w:eastAsia="zh-CN"/>
              </w:rPr>
            </w:pPr>
            <w:r>
              <w:rPr>
                <w:rFonts w:hint="eastAsia"/>
                <w:lang w:eastAsia="zh-CN"/>
              </w:rPr>
              <w:t>75</w:t>
            </w:r>
          </w:p>
        </w:tc>
        <w:tc>
          <w:tcPr>
            <w:tcW w:w="1080" w:type="dxa"/>
            <w:tcBorders>
              <w:bottom w:val="single" w:sz="4" w:space="0" w:color="auto"/>
            </w:tcBorders>
          </w:tcPr>
          <w:p w14:paraId="245A59FC" w14:textId="77777777" w:rsidR="006B2F21" w:rsidRPr="00033949" w:rsidRDefault="006B2F21" w:rsidP="006B2F21">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6B2F21" w:rsidRPr="00033949" w14:paraId="39EDB66B" w14:textId="77777777" w:rsidTr="008E1B9D">
        <w:trPr>
          <w:jc w:val="center"/>
        </w:trPr>
        <w:tc>
          <w:tcPr>
            <w:tcW w:w="1696" w:type="dxa"/>
            <w:vMerge/>
            <w:tcBorders>
              <w:bottom w:val="single" w:sz="4" w:space="0" w:color="auto"/>
            </w:tcBorders>
          </w:tcPr>
          <w:p w14:paraId="1B7268A1" w14:textId="77777777" w:rsidR="006B2F21" w:rsidRPr="00033949" w:rsidRDefault="006B2F21" w:rsidP="006B2F21">
            <w:pPr>
              <w:pStyle w:val="TAC"/>
              <w:rPr>
                <w:lang w:eastAsia="zh-CN"/>
              </w:rPr>
            </w:pPr>
          </w:p>
        </w:tc>
        <w:tc>
          <w:tcPr>
            <w:tcW w:w="1530" w:type="dxa"/>
            <w:tcBorders>
              <w:bottom w:val="single" w:sz="4" w:space="0" w:color="auto"/>
            </w:tcBorders>
          </w:tcPr>
          <w:p w14:paraId="0F24997F" w14:textId="77777777" w:rsidR="006B2F21" w:rsidRPr="00033949" w:rsidRDefault="006B2F21" w:rsidP="006B2F21">
            <w:pPr>
              <w:pStyle w:val="TAC"/>
            </w:pPr>
            <w:r>
              <w:rPr>
                <w:rFonts w:hint="eastAsia"/>
                <w:lang w:eastAsia="zh-CN"/>
              </w:rPr>
              <w:t>B1C</w:t>
            </w:r>
          </w:p>
        </w:tc>
        <w:tc>
          <w:tcPr>
            <w:tcW w:w="1890" w:type="dxa"/>
            <w:tcBorders>
              <w:bottom w:val="single" w:sz="4" w:space="0" w:color="auto"/>
            </w:tcBorders>
          </w:tcPr>
          <w:p w14:paraId="0A2148AC" w14:textId="77777777" w:rsidR="006B2F21" w:rsidRPr="00033949" w:rsidRDefault="006B2F21" w:rsidP="006B2F21">
            <w:pPr>
              <w:pStyle w:val="TAC"/>
              <w:rPr>
                <w:lang w:eastAsia="zh-CN"/>
              </w:rPr>
            </w:pPr>
            <w:r>
              <w:rPr>
                <w:rFonts w:hint="eastAsia"/>
                <w:lang w:eastAsia="zh-CN"/>
              </w:rPr>
              <w:t>770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716" w:name="_Toc5282175"/>
      <w:bookmarkStart w:id="717" w:name="_Toc29812373"/>
      <w:bookmarkStart w:id="718" w:name="_Toc29812482"/>
      <w:bookmarkStart w:id="719" w:name="_Toc37140353"/>
      <w:bookmarkStart w:id="720" w:name="_Toc37140640"/>
      <w:bookmarkStart w:id="721" w:name="_Toc37140758"/>
      <w:bookmarkStart w:id="722" w:name="_Toc37268708"/>
      <w:bookmarkStart w:id="723" w:name="_Toc45880113"/>
      <w:bookmarkStart w:id="724" w:name="_Toc74643002"/>
      <w:bookmarkStart w:id="725" w:name="_Toc76542290"/>
      <w:r w:rsidRPr="00033949">
        <w:lastRenderedPageBreak/>
        <w:t>Annex D (normative):</w:t>
      </w:r>
      <w:r w:rsidRPr="00033949">
        <w:br/>
        <w:t>Measurement sequence chart</w:t>
      </w:r>
      <w:bookmarkEnd w:id="716"/>
      <w:bookmarkEnd w:id="717"/>
      <w:bookmarkEnd w:id="718"/>
      <w:bookmarkEnd w:id="719"/>
      <w:bookmarkEnd w:id="720"/>
      <w:bookmarkEnd w:id="721"/>
      <w:bookmarkEnd w:id="722"/>
      <w:bookmarkEnd w:id="723"/>
      <w:bookmarkEnd w:id="724"/>
      <w:bookmarkEnd w:id="725"/>
    </w:p>
    <w:p w14:paraId="668BD1F6" w14:textId="77777777" w:rsidR="00D07530" w:rsidRPr="00033949" w:rsidRDefault="00D07530" w:rsidP="00D07530">
      <w:pPr>
        <w:pStyle w:val="Heading1"/>
      </w:pPr>
      <w:bookmarkStart w:id="726" w:name="_Toc5282176"/>
      <w:bookmarkStart w:id="727" w:name="_Toc29812374"/>
      <w:bookmarkStart w:id="728" w:name="_Toc29812483"/>
      <w:bookmarkStart w:id="729" w:name="_Toc37140354"/>
      <w:bookmarkStart w:id="730" w:name="_Toc37140641"/>
      <w:bookmarkStart w:id="731" w:name="_Toc37140759"/>
      <w:bookmarkStart w:id="732" w:name="_Toc37268709"/>
      <w:bookmarkStart w:id="733" w:name="_Toc45880114"/>
      <w:bookmarkStart w:id="734" w:name="_Toc74643003"/>
      <w:bookmarkStart w:id="735" w:name="_Toc76542291"/>
      <w:r w:rsidRPr="00033949">
        <w:t>D.1</w:t>
      </w:r>
      <w:r w:rsidRPr="00033949">
        <w:tab/>
        <w:t>General</w:t>
      </w:r>
      <w:bookmarkEnd w:id="726"/>
      <w:bookmarkEnd w:id="727"/>
      <w:bookmarkEnd w:id="728"/>
      <w:bookmarkEnd w:id="729"/>
      <w:bookmarkEnd w:id="730"/>
      <w:bookmarkEnd w:id="731"/>
      <w:bookmarkEnd w:id="732"/>
      <w:bookmarkEnd w:id="733"/>
      <w:bookmarkEnd w:id="734"/>
      <w:bookmarkEnd w:id="735"/>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736" w:name="_Toc5282177"/>
      <w:bookmarkStart w:id="737" w:name="_Toc29812375"/>
      <w:bookmarkStart w:id="738" w:name="_Toc29812484"/>
      <w:bookmarkStart w:id="739" w:name="_Toc37140355"/>
      <w:bookmarkStart w:id="740" w:name="_Toc37140642"/>
      <w:bookmarkStart w:id="741" w:name="_Toc37140760"/>
      <w:bookmarkStart w:id="742" w:name="_Toc37268710"/>
      <w:bookmarkStart w:id="743" w:name="_Toc45880115"/>
      <w:bookmarkStart w:id="744" w:name="_Toc74643004"/>
      <w:bookmarkStart w:id="745" w:name="_Toc76542292"/>
      <w:r w:rsidRPr="00033949">
        <w:t>D.2</w:t>
      </w:r>
      <w:r w:rsidRPr="00033949">
        <w:tab/>
        <w:t>TTFF measurement sequence chart</w:t>
      </w:r>
      <w:bookmarkEnd w:id="736"/>
      <w:bookmarkEnd w:id="737"/>
      <w:bookmarkEnd w:id="738"/>
      <w:bookmarkEnd w:id="739"/>
      <w:bookmarkEnd w:id="740"/>
      <w:bookmarkEnd w:id="741"/>
      <w:bookmarkEnd w:id="742"/>
      <w:bookmarkEnd w:id="743"/>
      <w:bookmarkEnd w:id="744"/>
      <w:bookmarkEnd w:id="745"/>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746" w:name="_MON_1321336327"/>
      <w:bookmarkStart w:id="747" w:name="_MON_1321336381"/>
      <w:bookmarkStart w:id="748" w:name="_MON_1321336410"/>
      <w:bookmarkEnd w:id="746"/>
      <w:bookmarkEnd w:id="747"/>
      <w:bookmarkEnd w:id="748"/>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749" w:name="OLE_LINK17"/>
      <w:bookmarkStart w:id="750" w:name="OLE_LINK18"/>
      <w:r w:rsidRPr="00033949">
        <w:t xml:space="preserve">SS sends an </w:t>
      </w:r>
      <w:bookmarkStart w:id="751" w:name="OLE_LINK15"/>
      <w:bookmarkStart w:id="752" w:name="OLE_LINK16"/>
      <w:r w:rsidRPr="00033949">
        <w:t xml:space="preserve">LPP message of type REQUEST CAPABILITIES </w:t>
      </w:r>
      <w:bookmarkEnd w:id="749"/>
      <w:bookmarkEnd w:id="750"/>
      <w:bookmarkEnd w:id="751"/>
      <w:bookmarkEnd w:id="752"/>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753"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753"/>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754" w:name="_Toc5282178"/>
      <w:bookmarkStart w:id="755" w:name="_Toc29812376"/>
      <w:bookmarkStart w:id="756" w:name="_Toc29812485"/>
      <w:bookmarkStart w:id="757" w:name="_Toc37140356"/>
      <w:bookmarkStart w:id="758" w:name="_Toc37140643"/>
      <w:bookmarkStart w:id="759" w:name="_Toc37140761"/>
      <w:bookmarkStart w:id="760" w:name="_Toc37268711"/>
      <w:bookmarkStart w:id="761" w:name="_Toc45880116"/>
      <w:bookmarkStart w:id="762" w:name="_Toc74643005"/>
      <w:bookmarkStart w:id="763" w:name="_Toc76542293"/>
      <w:r w:rsidRPr="00033949">
        <w:t>D.3</w:t>
      </w:r>
      <w:r w:rsidRPr="00033949">
        <w:tab/>
        <w:t>Moving scenario and periodic update measurement sequence chart</w:t>
      </w:r>
      <w:bookmarkEnd w:id="754"/>
      <w:bookmarkEnd w:id="755"/>
      <w:bookmarkEnd w:id="756"/>
      <w:bookmarkEnd w:id="757"/>
      <w:bookmarkEnd w:id="758"/>
      <w:bookmarkEnd w:id="759"/>
      <w:bookmarkEnd w:id="760"/>
      <w:bookmarkEnd w:id="761"/>
      <w:bookmarkEnd w:id="762"/>
      <w:bookmarkEnd w:id="763"/>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764" w:name="_Toc5282179"/>
      <w:bookmarkStart w:id="765" w:name="_Toc29812377"/>
      <w:bookmarkStart w:id="766" w:name="_Toc29812486"/>
      <w:bookmarkStart w:id="767" w:name="_Toc37140357"/>
      <w:bookmarkStart w:id="768" w:name="_Toc37140644"/>
      <w:bookmarkStart w:id="769" w:name="_Toc37140762"/>
      <w:bookmarkStart w:id="770" w:name="_Toc37268712"/>
      <w:bookmarkStart w:id="771" w:name="_Toc45880117"/>
      <w:bookmarkStart w:id="772" w:name="_Toc74643006"/>
      <w:bookmarkStart w:id="773" w:name="_Toc76542294"/>
      <w:r w:rsidRPr="00033949">
        <w:rPr>
          <w:rFonts w:cs="v4.2.0"/>
        </w:rPr>
        <w:lastRenderedPageBreak/>
        <w:t>Annex E (normative):</w:t>
      </w:r>
      <w:r w:rsidRPr="00033949">
        <w:rPr>
          <w:rFonts w:cs="v4.2.0"/>
        </w:rPr>
        <w:br/>
      </w:r>
      <w:r w:rsidRPr="00033949">
        <w:t>Assistance data required for testing</w:t>
      </w:r>
      <w:bookmarkEnd w:id="764"/>
      <w:bookmarkEnd w:id="765"/>
      <w:bookmarkEnd w:id="766"/>
      <w:bookmarkEnd w:id="767"/>
      <w:bookmarkEnd w:id="768"/>
      <w:bookmarkEnd w:id="769"/>
      <w:bookmarkEnd w:id="770"/>
      <w:bookmarkEnd w:id="771"/>
      <w:bookmarkEnd w:id="772"/>
      <w:bookmarkEnd w:id="773"/>
    </w:p>
    <w:p w14:paraId="7DAF97B1" w14:textId="77777777" w:rsidR="00D07530" w:rsidRPr="00033949" w:rsidRDefault="00D07530" w:rsidP="00D07530">
      <w:pPr>
        <w:pStyle w:val="Heading1"/>
      </w:pPr>
      <w:bookmarkStart w:id="774" w:name="_Toc5282180"/>
      <w:bookmarkStart w:id="775" w:name="_Toc29812378"/>
      <w:bookmarkStart w:id="776" w:name="_Toc29812487"/>
      <w:bookmarkStart w:id="777" w:name="_Toc37140358"/>
      <w:bookmarkStart w:id="778" w:name="_Toc37140645"/>
      <w:bookmarkStart w:id="779" w:name="_Toc37140763"/>
      <w:bookmarkStart w:id="780" w:name="_Toc37268713"/>
      <w:bookmarkStart w:id="781" w:name="_Toc45880118"/>
      <w:bookmarkStart w:id="782" w:name="_Toc74643007"/>
      <w:bookmarkStart w:id="783" w:name="_Toc76542295"/>
      <w:r w:rsidRPr="00033949">
        <w:t>E.1</w:t>
      </w:r>
      <w:r w:rsidRPr="00033949">
        <w:tab/>
        <w:t>Introduction</w:t>
      </w:r>
      <w:bookmarkEnd w:id="774"/>
      <w:bookmarkEnd w:id="775"/>
      <w:bookmarkEnd w:id="776"/>
      <w:bookmarkEnd w:id="777"/>
      <w:bookmarkEnd w:id="778"/>
      <w:bookmarkEnd w:id="779"/>
      <w:bookmarkEnd w:id="780"/>
      <w:bookmarkEnd w:id="781"/>
      <w:bookmarkEnd w:id="782"/>
      <w:bookmarkEnd w:id="783"/>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E949C7">
        <w:trPr>
          <w:jc w:val="center"/>
        </w:trPr>
        <w:tc>
          <w:tcPr>
            <w:tcW w:w="2881" w:type="dxa"/>
            <w:vMerge w:val="restart"/>
          </w:tcPr>
          <w:p w14:paraId="7FA90494" w14:textId="77777777" w:rsidR="0040451E" w:rsidRPr="00033949" w:rsidRDefault="0040451E" w:rsidP="00E949C7">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E949C7">
            <w:pPr>
              <w:pStyle w:val="TAH"/>
              <w:rPr>
                <w:rFonts w:eastAsia="Calibri"/>
              </w:rPr>
            </w:pPr>
            <w:r w:rsidRPr="00033949">
              <w:rPr>
                <w:rFonts w:eastAsia="Calibri"/>
              </w:rPr>
              <w:t>Mode used in test case</w:t>
            </w:r>
          </w:p>
        </w:tc>
      </w:tr>
      <w:tr w:rsidR="0040451E" w:rsidRPr="00033949" w14:paraId="0709411F" w14:textId="77777777" w:rsidTr="00E949C7">
        <w:trPr>
          <w:jc w:val="center"/>
        </w:trPr>
        <w:tc>
          <w:tcPr>
            <w:tcW w:w="2881" w:type="dxa"/>
            <w:vMerge/>
          </w:tcPr>
          <w:p w14:paraId="4FB71DD0" w14:textId="77777777" w:rsidR="0040451E" w:rsidRPr="00033949" w:rsidRDefault="0040451E" w:rsidP="00E949C7">
            <w:pPr>
              <w:pStyle w:val="TAH"/>
              <w:rPr>
                <w:rFonts w:eastAsia="Calibri"/>
              </w:rPr>
            </w:pPr>
          </w:p>
        </w:tc>
        <w:tc>
          <w:tcPr>
            <w:tcW w:w="1176" w:type="dxa"/>
          </w:tcPr>
          <w:p w14:paraId="3EFF8A81" w14:textId="77777777" w:rsidR="0040451E" w:rsidRPr="00033949" w:rsidRDefault="0040451E" w:rsidP="00E949C7">
            <w:pPr>
              <w:pStyle w:val="TAH"/>
              <w:rPr>
                <w:rFonts w:eastAsia="Calibri"/>
              </w:rPr>
            </w:pPr>
            <w:r w:rsidRPr="00033949">
              <w:rPr>
                <w:rFonts w:eastAsia="Calibri"/>
              </w:rPr>
              <w:t>UE-based</w:t>
            </w:r>
          </w:p>
        </w:tc>
        <w:tc>
          <w:tcPr>
            <w:tcW w:w="2552" w:type="dxa"/>
          </w:tcPr>
          <w:p w14:paraId="6C715DD0" w14:textId="77777777" w:rsidR="0040451E" w:rsidRPr="00033949" w:rsidRDefault="0040451E" w:rsidP="00E949C7">
            <w:pPr>
              <w:pStyle w:val="TAH"/>
              <w:rPr>
                <w:rFonts w:eastAsia="Calibri"/>
              </w:rPr>
            </w:pPr>
            <w:r w:rsidRPr="00033949">
              <w:rPr>
                <w:rFonts w:eastAsia="Calibri"/>
              </w:rPr>
              <w:t>UE-assisted,</w:t>
            </w:r>
          </w:p>
          <w:p w14:paraId="5428E46E" w14:textId="77777777" w:rsidR="0040451E" w:rsidRPr="00033949" w:rsidRDefault="0040451E" w:rsidP="00E949C7">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E949C7">
            <w:pPr>
              <w:pStyle w:val="TAH"/>
              <w:rPr>
                <w:rFonts w:eastAsia="Calibri"/>
              </w:rPr>
            </w:pPr>
            <w:r w:rsidRPr="00033949">
              <w:rPr>
                <w:rFonts w:eastAsia="Calibri"/>
              </w:rPr>
              <w:t>UE-assisted,</w:t>
            </w:r>
          </w:p>
          <w:p w14:paraId="30FA2279" w14:textId="77777777" w:rsidR="0040451E" w:rsidRPr="00033949" w:rsidRDefault="0040451E" w:rsidP="00E949C7">
            <w:pPr>
              <w:pStyle w:val="TAH"/>
              <w:rPr>
                <w:rFonts w:eastAsia="Calibri"/>
              </w:rPr>
            </w:pPr>
            <w:r w:rsidRPr="00033949">
              <w:rPr>
                <w:rFonts w:eastAsia="Calibri"/>
              </w:rPr>
              <w:t>GNSS-AcquisitionAssistance not supported by UE</w:t>
            </w:r>
          </w:p>
        </w:tc>
      </w:tr>
      <w:tr w:rsidR="0040451E" w:rsidRPr="00033949" w14:paraId="4A6A10C3" w14:textId="77777777" w:rsidTr="00E949C7">
        <w:trPr>
          <w:jc w:val="center"/>
        </w:trPr>
        <w:tc>
          <w:tcPr>
            <w:tcW w:w="2881" w:type="dxa"/>
          </w:tcPr>
          <w:p w14:paraId="0913E87B" w14:textId="77777777" w:rsidR="0040451E" w:rsidRPr="00033949" w:rsidRDefault="0040451E" w:rsidP="00E949C7">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E949C7">
            <w:pPr>
              <w:pStyle w:val="TAL"/>
              <w:rPr>
                <w:rFonts w:eastAsia="Calibri"/>
              </w:rPr>
            </w:pPr>
            <w:r w:rsidRPr="00033949">
              <w:rPr>
                <w:rFonts w:eastAsia="Calibri"/>
              </w:rPr>
              <w:t>Yes</w:t>
            </w:r>
          </w:p>
        </w:tc>
        <w:tc>
          <w:tcPr>
            <w:tcW w:w="2552" w:type="dxa"/>
          </w:tcPr>
          <w:p w14:paraId="7D40D09E" w14:textId="77777777" w:rsidR="0040451E" w:rsidRPr="00033949" w:rsidRDefault="0040451E" w:rsidP="00E949C7">
            <w:pPr>
              <w:pStyle w:val="TAL"/>
              <w:rPr>
                <w:rFonts w:eastAsia="Calibri"/>
              </w:rPr>
            </w:pPr>
            <w:r w:rsidRPr="00033949">
              <w:rPr>
                <w:rFonts w:eastAsia="Calibri"/>
              </w:rPr>
              <w:t>Yes</w:t>
            </w:r>
          </w:p>
        </w:tc>
        <w:tc>
          <w:tcPr>
            <w:tcW w:w="2298" w:type="dxa"/>
          </w:tcPr>
          <w:p w14:paraId="3A903C67" w14:textId="77777777" w:rsidR="0040451E" w:rsidRPr="00033949" w:rsidRDefault="0040451E" w:rsidP="00E949C7">
            <w:pPr>
              <w:pStyle w:val="TAL"/>
              <w:rPr>
                <w:rFonts w:eastAsia="Calibri"/>
              </w:rPr>
            </w:pPr>
            <w:r w:rsidRPr="00033949">
              <w:rPr>
                <w:rFonts w:eastAsia="Calibri"/>
              </w:rPr>
              <w:t>Yes</w:t>
            </w:r>
          </w:p>
        </w:tc>
      </w:tr>
      <w:tr w:rsidR="0040451E" w:rsidRPr="00033949" w14:paraId="66126CB8" w14:textId="77777777" w:rsidTr="00E949C7">
        <w:trPr>
          <w:jc w:val="center"/>
        </w:trPr>
        <w:tc>
          <w:tcPr>
            <w:tcW w:w="2881" w:type="dxa"/>
          </w:tcPr>
          <w:p w14:paraId="6211DE68" w14:textId="77777777" w:rsidR="0040451E" w:rsidRPr="00033949" w:rsidRDefault="0040451E" w:rsidP="00E949C7">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E949C7">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E949C7">
            <w:pPr>
              <w:pStyle w:val="TAL"/>
              <w:rPr>
                <w:rFonts w:eastAsia="Calibri"/>
              </w:rPr>
            </w:pPr>
            <w:r w:rsidRPr="00033949">
              <w:rPr>
                <w:rFonts w:eastAsia="Calibri"/>
              </w:rPr>
              <w:t>No</w:t>
            </w:r>
          </w:p>
        </w:tc>
        <w:tc>
          <w:tcPr>
            <w:tcW w:w="2298" w:type="dxa"/>
          </w:tcPr>
          <w:p w14:paraId="7B0ABD70" w14:textId="77777777" w:rsidR="0040451E" w:rsidRPr="00033949" w:rsidRDefault="0040451E" w:rsidP="00E949C7">
            <w:pPr>
              <w:pStyle w:val="TAL"/>
              <w:rPr>
                <w:rFonts w:eastAsia="Calibri"/>
              </w:rPr>
            </w:pPr>
            <w:r w:rsidRPr="00033949">
              <w:rPr>
                <w:rFonts w:eastAsia="Calibri"/>
              </w:rPr>
              <w:t>Yes</w:t>
            </w:r>
          </w:p>
        </w:tc>
      </w:tr>
      <w:tr w:rsidR="0040451E" w:rsidRPr="00033949" w14:paraId="2AFDEA31" w14:textId="77777777" w:rsidTr="00E949C7">
        <w:trPr>
          <w:jc w:val="center"/>
        </w:trPr>
        <w:tc>
          <w:tcPr>
            <w:tcW w:w="2881" w:type="dxa"/>
          </w:tcPr>
          <w:p w14:paraId="6BE1C980" w14:textId="77777777" w:rsidR="0040451E" w:rsidRPr="00033949" w:rsidRDefault="0040451E" w:rsidP="00E949C7">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E949C7">
            <w:pPr>
              <w:pStyle w:val="TAL"/>
              <w:rPr>
                <w:rFonts w:eastAsia="Calibri"/>
              </w:rPr>
            </w:pPr>
            <w:r w:rsidRPr="00033949">
              <w:rPr>
                <w:rFonts w:eastAsia="Calibri"/>
              </w:rPr>
              <w:t>Yes</w:t>
            </w:r>
          </w:p>
        </w:tc>
        <w:tc>
          <w:tcPr>
            <w:tcW w:w="2552" w:type="dxa"/>
          </w:tcPr>
          <w:p w14:paraId="15955D64" w14:textId="77777777" w:rsidR="0040451E" w:rsidRPr="00033949" w:rsidRDefault="0040451E" w:rsidP="00E949C7">
            <w:pPr>
              <w:pStyle w:val="TAL"/>
              <w:rPr>
                <w:rFonts w:eastAsia="Calibri"/>
              </w:rPr>
            </w:pPr>
            <w:r w:rsidRPr="00033949">
              <w:rPr>
                <w:rFonts w:eastAsia="Calibri"/>
              </w:rPr>
              <w:t>No</w:t>
            </w:r>
          </w:p>
        </w:tc>
        <w:tc>
          <w:tcPr>
            <w:tcW w:w="2298" w:type="dxa"/>
          </w:tcPr>
          <w:p w14:paraId="1E2C77D5" w14:textId="77777777" w:rsidR="0040451E" w:rsidRPr="00033949" w:rsidRDefault="0040451E" w:rsidP="00E949C7">
            <w:pPr>
              <w:pStyle w:val="TAL"/>
              <w:rPr>
                <w:rFonts w:eastAsia="Calibri"/>
              </w:rPr>
            </w:pPr>
            <w:r w:rsidRPr="00033949">
              <w:rPr>
                <w:rFonts w:eastAsia="Calibri"/>
              </w:rPr>
              <w:t>No</w:t>
            </w:r>
          </w:p>
        </w:tc>
      </w:tr>
      <w:tr w:rsidR="0040451E" w:rsidRPr="00033949" w14:paraId="6B4A725A" w14:textId="77777777" w:rsidTr="00E949C7">
        <w:trPr>
          <w:jc w:val="center"/>
        </w:trPr>
        <w:tc>
          <w:tcPr>
            <w:tcW w:w="2881" w:type="dxa"/>
          </w:tcPr>
          <w:p w14:paraId="6A0E1C09" w14:textId="77777777" w:rsidR="0040451E" w:rsidRPr="00033949" w:rsidRDefault="0040451E" w:rsidP="00E949C7">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E949C7">
            <w:pPr>
              <w:pStyle w:val="TAL"/>
              <w:rPr>
                <w:rFonts w:eastAsia="Calibri"/>
              </w:rPr>
            </w:pPr>
            <w:r w:rsidRPr="00033949">
              <w:rPr>
                <w:rFonts w:eastAsia="Calibri"/>
              </w:rPr>
              <w:t>No</w:t>
            </w:r>
          </w:p>
        </w:tc>
        <w:tc>
          <w:tcPr>
            <w:tcW w:w="2298" w:type="dxa"/>
          </w:tcPr>
          <w:p w14:paraId="3211ADEF"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E949C7">
        <w:trPr>
          <w:jc w:val="center"/>
        </w:trPr>
        <w:tc>
          <w:tcPr>
            <w:tcW w:w="2881" w:type="dxa"/>
          </w:tcPr>
          <w:p w14:paraId="2211E04E" w14:textId="77777777" w:rsidR="0040451E" w:rsidRPr="00033949" w:rsidRDefault="0040451E" w:rsidP="00E949C7">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E949C7">
            <w:pPr>
              <w:pStyle w:val="TAL"/>
              <w:rPr>
                <w:rFonts w:eastAsia="Calibri"/>
              </w:rPr>
            </w:pPr>
            <w:r w:rsidRPr="00033949">
              <w:rPr>
                <w:rFonts w:eastAsia="Calibri"/>
              </w:rPr>
              <w:t>Yes</w:t>
            </w:r>
          </w:p>
        </w:tc>
        <w:tc>
          <w:tcPr>
            <w:tcW w:w="2552" w:type="dxa"/>
          </w:tcPr>
          <w:p w14:paraId="28C31EF4" w14:textId="77777777" w:rsidR="0040451E" w:rsidRPr="00033949" w:rsidRDefault="0040451E" w:rsidP="00E949C7">
            <w:pPr>
              <w:pStyle w:val="TAL"/>
              <w:rPr>
                <w:rFonts w:eastAsia="Calibri"/>
              </w:rPr>
            </w:pPr>
            <w:r w:rsidRPr="00033949">
              <w:rPr>
                <w:rFonts w:eastAsia="Calibri"/>
              </w:rPr>
              <w:t>No</w:t>
            </w:r>
          </w:p>
        </w:tc>
        <w:tc>
          <w:tcPr>
            <w:tcW w:w="2298" w:type="dxa"/>
          </w:tcPr>
          <w:p w14:paraId="60874623" w14:textId="77777777" w:rsidR="0040451E" w:rsidRPr="00033949" w:rsidRDefault="0040451E" w:rsidP="00E949C7">
            <w:pPr>
              <w:pStyle w:val="TAL"/>
              <w:rPr>
                <w:rFonts w:eastAsia="Calibri"/>
              </w:rPr>
            </w:pPr>
            <w:r w:rsidRPr="00033949">
              <w:rPr>
                <w:rFonts w:eastAsia="Calibri"/>
              </w:rPr>
              <w:t>Yes</w:t>
            </w:r>
          </w:p>
        </w:tc>
      </w:tr>
      <w:tr w:rsidR="0040451E" w:rsidRPr="00033949" w14:paraId="05253EF2" w14:textId="77777777" w:rsidTr="00E949C7">
        <w:trPr>
          <w:jc w:val="center"/>
        </w:trPr>
        <w:tc>
          <w:tcPr>
            <w:tcW w:w="2881" w:type="dxa"/>
          </w:tcPr>
          <w:p w14:paraId="074D778A" w14:textId="77777777" w:rsidR="0040451E" w:rsidRPr="00033949" w:rsidRDefault="0040451E" w:rsidP="00E949C7">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E949C7">
            <w:pPr>
              <w:pStyle w:val="TAL"/>
              <w:rPr>
                <w:rFonts w:eastAsia="Calibri"/>
              </w:rPr>
            </w:pPr>
            <w:r w:rsidRPr="00033949">
              <w:rPr>
                <w:rFonts w:eastAsia="Calibri"/>
              </w:rPr>
              <w:t>No</w:t>
            </w:r>
          </w:p>
        </w:tc>
        <w:tc>
          <w:tcPr>
            <w:tcW w:w="2552" w:type="dxa"/>
          </w:tcPr>
          <w:p w14:paraId="225A6732" w14:textId="77777777" w:rsidR="0040451E" w:rsidRPr="00033949" w:rsidRDefault="0040451E" w:rsidP="00E949C7">
            <w:pPr>
              <w:pStyle w:val="TAL"/>
              <w:rPr>
                <w:rFonts w:eastAsia="Calibri"/>
              </w:rPr>
            </w:pPr>
            <w:r w:rsidRPr="00033949">
              <w:rPr>
                <w:rFonts w:eastAsia="Calibri"/>
              </w:rPr>
              <w:t>Yes</w:t>
            </w:r>
          </w:p>
        </w:tc>
        <w:tc>
          <w:tcPr>
            <w:tcW w:w="2298" w:type="dxa"/>
          </w:tcPr>
          <w:p w14:paraId="0135B9CB" w14:textId="77777777" w:rsidR="0040451E" w:rsidRPr="00033949" w:rsidRDefault="0040451E" w:rsidP="00E949C7">
            <w:pPr>
              <w:pStyle w:val="TAL"/>
              <w:rPr>
                <w:rFonts w:eastAsia="Calibri"/>
              </w:rPr>
            </w:pPr>
            <w:r w:rsidRPr="00033949">
              <w:rPr>
                <w:rFonts w:eastAsia="Calibri"/>
              </w:rPr>
              <w:t>No</w:t>
            </w:r>
          </w:p>
        </w:tc>
      </w:tr>
      <w:tr w:rsidR="0040451E" w:rsidRPr="00033949" w14:paraId="44D6F09D" w14:textId="77777777" w:rsidTr="00E949C7">
        <w:trPr>
          <w:jc w:val="center"/>
        </w:trPr>
        <w:tc>
          <w:tcPr>
            <w:tcW w:w="2881" w:type="dxa"/>
          </w:tcPr>
          <w:p w14:paraId="00EC851D" w14:textId="77777777" w:rsidR="0040451E" w:rsidRPr="00033949" w:rsidRDefault="0040451E" w:rsidP="00E949C7">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E949C7">
            <w:pPr>
              <w:pStyle w:val="TAL"/>
              <w:rPr>
                <w:rFonts w:eastAsia="Calibri"/>
              </w:rPr>
            </w:pPr>
            <w:r w:rsidRPr="00033949">
              <w:rPr>
                <w:rFonts w:eastAsia="Calibri"/>
              </w:rPr>
              <w:t>No</w:t>
            </w:r>
          </w:p>
        </w:tc>
        <w:tc>
          <w:tcPr>
            <w:tcW w:w="2552" w:type="dxa"/>
          </w:tcPr>
          <w:p w14:paraId="09BF7D4A" w14:textId="77777777" w:rsidR="0040451E" w:rsidRPr="00033949" w:rsidRDefault="0040451E" w:rsidP="00E949C7">
            <w:pPr>
              <w:pStyle w:val="TAL"/>
              <w:rPr>
                <w:rFonts w:eastAsia="Calibri"/>
              </w:rPr>
            </w:pPr>
            <w:r w:rsidRPr="00033949">
              <w:rPr>
                <w:rFonts w:eastAsia="Calibri"/>
              </w:rPr>
              <w:t>No</w:t>
            </w:r>
          </w:p>
        </w:tc>
        <w:tc>
          <w:tcPr>
            <w:tcW w:w="2298" w:type="dxa"/>
          </w:tcPr>
          <w:p w14:paraId="12363689" w14:textId="77777777" w:rsidR="0040451E" w:rsidRPr="00033949" w:rsidRDefault="0040451E" w:rsidP="00E949C7">
            <w:pPr>
              <w:pStyle w:val="TAL"/>
              <w:rPr>
                <w:rFonts w:eastAsia="Calibri"/>
              </w:rPr>
            </w:pPr>
            <w:r w:rsidRPr="00033949">
              <w:rPr>
                <w:rFonts w:eastAsia="Calibri"/>
              </w:rPr>
              <w:t>Yes</w:t>
            </w:r>
          </w:p>
        </w:tc>
      </w:tr>
      <w:tr w:rsidR="0040451E" w:rsidRPr="00033949" w14:paraId="3DAE5DCC" w14:textId="77777777" w:rsidTr="00E949C7">
        <w:trPr>
          <w:jc w:val="center"/>
        </w:trPr>
        <w:tc>
          <w:tcPr>
            <w:tcW w:w="2881" w:type="dxa"/>
          </w:tcPr>
          <w:p w14:paraId="04D9933D" w14:textId="77777777" w:rsidR="0040451E" w:rsidRPr="00033949" w:rsidRDefault="0040451E" w:rsidP="00E949C7">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E949C7">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E949C7">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E949C7">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E949C7">
        <w:trPr>
          <w:jc w:val="center"/>
        </w:trPr>
        <w:tc>
          <w:tcPr>
            <w:tcW w:w="2881" w:type="dxa"/>
          </w:tcPr>
          <w:p w14:paraId="65513B9D" w14:textId="77777777" w:rsidR="0040451E" w:rsidRPr="00033949" w:rsidRDefault="0040451E" w:rsidP="00E949C7">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E949C7">
        <w:trPr>
          <w:jc w:val="center"/>
        </w:trPr>
        <w:tc>
          <w:tcPr>
            <w:tcW w:w="8907" w:type="dxa"/>
            <w:gridSpan w:val="4"/>
          </w:tcPr>
          <w:p w14:paraId="04B36460" w14:textId="77777777" w:rsidR="0040451E" w:rsidRPr="00033949" w:rsidRDefault="0040451E" w:rsidP="00E949C7">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E949C7">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E949C7">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784" w:name="_Toc5282181"/>
      <w:bookmarkStart w:id="785" w:name="_Toc29812379"/>
      <w:bookmarkStart w:id="786" w:name="_Toc29812488"/>
      <w:bookmarkStart w:id="787" w:name="_Toc37140359"/>
      <w:bookmarkStart w:id="788" w:name="_Toc37140646"/>
      <w:bookmarkStart w:id="789" w:name="_Toc37140764"/>
      <w:bookmarkStart w:id="790" w:name="_Toc37268714"/>
      <w:bookmarkStart w:id="791" w:name="_Toc45880119"/>
      <w:bookmarkStart w:id="792" w:name="_Toc74643008"/>
      <w:bookmarkStart w:id="793" w:name="_Toc76542296"/>
      <w:r w:rsidRPr="00033949">
        <w:t>E.2</w:t>
      </w:r>
      <w:r w:rsidRPr="00033949">
        <w:tab/>
        <w:t>GNSS assistance data</w:t>
      </w:r>
      <w:bookmarkEnd w:id="784"/>
      <w:bookmarkEnd w:id="785"/>
      <w:bookmarkEnd w:id="786"/>
      <w:bookmarkEnd w:id="787"/>
      <w:bookmarkEnd w:id="788"/>
      <w:bookmarkEnd w:id="789"/>
      <w:bookmarkEnd w:id="790"/>
      <w:bookmarkEnd w:id="791"/>
      <w:bookmarkEnd w:id="792"/>
      <w:bookmarkEnd w:id="793"/>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E949C7">
        <w:trPr>
          <w:cantSplit/>
          <w:jc w:val="center"/>
        </w:trPr>
        <w:tc>
          <w:tcPr>
            <w:tcW w:w="2674" w:type="dxa"/>
            <w:noWrap/>
          </w:tcPr>
          <w:p w14:paraId="77757D99" w14:textId="77777777" w:rsidR="0040451E" w:rsidRPr="00033949" w:rsidRDefault="0040451E" w:rsidP="00E949C7">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E949C7">
            <w:pPr>
              <w:pStyle w:val="TAH"/>
              <w:rPr>
                <w:rFonts w:eastAsia="SimSun"/>
              </w:rPr>
            </w:pPr>
            <w:r w:rsidRPr="00033949">
              <w:rPr>
                <w:rFonts w:eastAsia="SimSun"/>
              </w:rPr>
              <w:t>Almanac Model choice</w:t>
            </w:r>
          </w:p>
        </w:tc>
      </w:tr>
      <w:tr w:rsidR="0040451E" w:rsidRPr="00033949" w14:paraId="6911C095" w14:textId="77777777" w:rsidTr="00E949C7">
        <w:trPr>
          <w:cantSplit/>
          <w:jc w:val="center"/>
        </w:trPr>
        <w:tc>
          <w:tcPr>
            <w:tcW w:w="2674" w:type="dxa"/>
            <w:noWrap/>
          </w:tcPr>
          <w:p w14:paraId="60C09A2D" w14:textId="77777777" w:rsidR="0040451E" w:rsidRPr="00033949" w:rsidRDefault="0040451E" w:rsidP="00E949C7">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E949C7">
            <w:pPr>
              <w:pStyle w:val="TAL"/>
              <w:rPr>
                <w:rFonts w:eastAsia="SimSun"/>
              </w:rPr>
            </w:pPr>
            <w:r w:rsidRPr="00033949">
              <w:rPr>
                <w:lang w:eastAsia="zh-CN"/>
              </w:rPr>
              <w:t>Model-7</w:t>
            </w:r>
          </w:p>
        </w:tc>
      </w:tr>
      <w:tr w:rsidR="0040451E" w:rsidRPr="00033949" w14:paraId="52F2E1CD" w14:textId="77777777" w:rsidTr="00E949C7">
        <w:trPr>
          <w:cantSplit/>
          <w:jc w:val="center"/>
        </w:trPr>
        <w:tc>
          <w:tcPr>
            <w:tcW w:w="2674" w:type="dxa"/>
            <w:noWrap/>
          </w:tcPr>
          <w:p w14:paraId="6915F6BB" w14:textId="77777777" w:rsidR="0040451E" w:rsidRPr="00033949" w:rsidRDefault="0040451E" w:rsidP="00E949C7">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E949C7">
            <w:pPr>
              <w:pStyle w:val="TAL"/>
              <w:rPr>
                <w:lang w:eastAsia="zh-CN"/>
              </w:rPr>
            </w:pPr>
            <w:r w:rsidRPr="00033949">
              <w:rPr>
                <w:lang w:eastAsia="zh-CN"/>
              </w:rPr>
              <w:t>Model-</w:t>
            </w:r>
            <w:r>
              <w:rPr>
                <w:lang w:eastAsia="zh-CN"/>
              </w:rPr>
              <w:t>3, 4</w:t>
            </w:r>
          </w:p>
        </w:tc>
      </w:tr>
      <w:tr w:rsidR="0040451E" w:rsidRPr="00033949" w14:paraId="0EB7F7A8" w14:textId="77777777" w:rsidTr="00E949C7">
        <w:trPr>
          <w:cantSplit/>
          <w:jc w:val="center"/>
        </w:trPr>
        <w:tc>
          <w:tcPr>
            <w:tcW w:w="2674" w:type="dxa"/>
            <w:noWrap/>
          </w:tcPr>
          <w:p w14:paraId="4ACD492B" w14:textId="77777777" w:rsidR="0040451E" w:rsidRPr="00033949" w:rsidRDefault="0040451E" w:rsidP="00E949C7">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E949C7">
            <w:pPr>
              <w:pStyle w:val="TAL"/>
              <w:rPr>
                <w:rFonts w:eastAsia="SimSun"/>
              </w:rPr>
            </w:pPr>
            <w:r w:rsidRPr="00033949">
              <w:rPr>
                <w:rFonts w:eastAsia="SimSun"/>
              </w:rPr>
              <w:t>Model-1</w:t>
            </w:r>
          </w:p>
        </w:tc>
      </w:tr>
      <w:tr w:rsidR="0040451E" w:rsidRPr="00033949" w14:paraId="6B4BB3BD" w14:textId="77777777" w:rsidTr="00E949C7">
        <w:trPr>
          <w:cantSplit/>
          <w:jc w:val="center"/>
        </w:trPr>
        <w:tc>
          <w:tcPr>
            <w:tcW w:w="2674" w:type="dxa"/>
            <w:noWrap/>
          </w:tcPr>
          <w:p w14:paraId="42A49789" w14:textId="77777777" w:rsidR="0040451E" w:rsidRPr="00033949" w:rsidRDefault="0040451E" w:rsidP="00E949C7">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E949C7">
            <w:pPr>
              <w:pStyle w:val="TAL"/>
              <w:rPr>
                <w:rFonts w:eastAsia="SimSun"/>
              </w:rPr>
            </w:pPr>
            <w:r w:rsidRPr="00033949">
              <w:rPr>
                <w:rFonts w:eastAsia="SimSun"/>
              </w:rPr>
              <w:t>Model-5</w:t>
            </w:r>
          </w:p>
        </w:tc>
      </w:tr>
      <w:tr w:rsidR="0040451E" w:rsidRPr="00033949" w14:paraId="29266A30" w14:textId="77777777" w:rsidTr="00E949C7">
        <w:trPr>
          <w:jc w:val="center"/>
        </w:trPr>
        <w:tc>
          <w:tcPr>
            <w:tcW w:w="2674" w:type="dxa"/>
            <w:noWrap/>
          </w:tcPr>
          <w:p w14:paraId="523B3A64" w14:textId="77777777" w:rsidR="0040451E" w:rsidRPr="00033949" w:rsidRDefault="0040451E" w:rsidP="00E949C7">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E949C7">
            <w:pPr>
              <w:pStyle w:val="TAL"/>
              <w:rPr>
                <w:rFonts w:eastAsia="SimSun"/>
              </w:rPr>
            </w:pPr>
            <w:r w:rsidRPr="00033949">
              <w:rPr>
                <w:rFonts w:eastAsia="SimSun"/>
              </w:rPr>
              <w:t>Model-2</w:t>
            </w:r>
          </w:p>
        </w:tc>
      </w:tr>
      <w:tr w:rsidR="0040451E" w:rsidRPr="00033949" w14:paraId="045D8545" w14:textId="77777777" w:rsidTr="00E949C7">
        <w:trPr>
          <w:jc w:val="center"/>
        </w:trPr>
        <w:tc>
          <w:tcPr>
            <w:tcW w:w="2674" w:type="dxa"/>
            <w:noWrap/>
          </w:tcPr>
          <w:p w14:paraId="41C479A5" w14:textId="77777777" w:rsidR="0040451E" w:rsidRPr="00033949" w:rsidRDefault="0040451E" w:rsidP="00E949C7">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E949C7">
            <w:pPr>
              <w:pStyle w:val="TAL"/>
              <w:rPr>
                <w:rFonts w:eastAsia="SimSun"/>
              </w:rPr>
            </w:pPr>
            <w:r w:rsidRPr="00033949">
              <w:rPr>
                <w:rFonts w:eastAsia="SimSun"/>
              </w:rPr>
              <w:t>Model-3, 4</w:t>
            </w:r>
          </w:p>
        </w:tc>
      </w:tr>
      <w:tr w:rsidR="0040451E" w:rsidRPr="00033949" w14:paraId="0CAC6A40" w14:textId="77777777" w:rsidTr="00E949C7">
        <w:trPr>
          <w:jc w:val="center"/>
        </w:trPr>
        <w:tc>
          <w:tcPr>
            <w:tcW w:w="2674" w:type="dxa"/>
            <w:noWrap/>
          </w:tcPr>
          <w:p w14:paraId="12CE60DD" w14:textId="77777777" w:rsidR="0040451E" w:rsidRPr="00033949" w:rsidRDefault="0040451E" w:rsidP="00E949C7">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E949C7">
            <w:pPr>
              <w:pStyle w:val="TAL"/>
              <w:rPr>
                <w:rFonts w:eastAsia="SimSun"/>
              </w:rPr>
            </w:pPr>
            <w:r w:rsidRPr="00033949">
              <w:rPr>
                <w:rFonts w:eastAsia="SimSun"/>
              </w:rPr>
              <w:t>Model-2</w:t>
            </w:r>
          </w:p>
        </w:tc>
      </w:tr>
      <w:tr w:rsidR="0040451E" w:rsidRPr="00033949" w14:paraId="6977570B" w14:textId="77777777" w:rsidTr="00E949C7">
        <w:trPr>
          <w:jc w:val="center"/>
        </w:trPr>
        <w:tc>
          <w:tcPr>
            <w:tcW w:w="2674" w:type="dxa"/>
            <w:noWrap/>
          </w:tcPr>
          <w:p w14:paraId="4D74DBB6" w14:textId="77777777" w:rsidR="0040451E" w:rsidRPr="00033949" w:rsidRDefault="0040451E" w:rsidP="00E949C7">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E949C7">
            <w:pPr>
              <w:pStyle w:val="TAL"/>
              <w:rPr>
                <w:rFonts w:eastAsia="SimSun"/>
              </w:rPr>
            </w:pPr>
            <w:r w:rsidRPr="00033949">
              <w:rPr>
                <w:rFonts w:eastAsia="SimSun"/>
              </w:rPr>
              <w:t>Model-3, 4</w:t>
            </w:r>
          </w:p>
        </w:tc>
      </w:tr>
      <w:tr w:rsidR="0040451E" w:rsidRPr="00033949" w14:paraId="49265A7D" w14:textId="77777777" w:rsidTr="00E949C7">
        <w:trPr>
          <w:jc w:val="center"/>
        </w:trPr>
        <w:tc>
          <w:tcPr>
            <w:tcW w:w="2674" w:type="dxa"/>
            <w:noWrap/>
          </w:tcPr>
          <w:p w14:paraId="225333CA" w14:textId="77777777" w:rsidR="0040451E" w:rsidRPr="00033949" w:rsidRDefault="0040451E" w:rsidP="00E949C7">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E949C7">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794" w:name="_Toc5282182"/>
      <w:bookmarkStart w:id="795" w:name="_Toc29812380"/>
      <w:bookmarkStart w:id="796" w:name="_Toc29812489"/>
      <w:bookmarkStart w:id="797" w:name="_Toc37140360"/>
      <w:bookmarkStart w:id="798" w:name="_Toc37140647"/>
      <w:bookmarkStart w:id="799" w:name="_Toc37140765"/>
      <w:bookmarkStart w:id="800" w:name="_Toc37268715"/>
      <w:bookmarkStart w:id="801" w:name="_Toc45880120"/>
      <w:bookmarkStart w:id="802" w:name="_Toc74643009"/>
      <w:bookmarkStart w:id="803" w:name="_Toc76542297"/>
      <w:r w:rsidRPr="00033949">
        <w:rPr>
          <w:rFonts w:cs="v4.2.0"/>
        </w:rPr>
        <w:lastRenderedPageBreak/>
        <w:t>Annex F (normative):</w:t>
      </w:r>
      <w:r w:rsidRPr="00033949">
        <w:rPr>
          <w:rFonts w:cs="v4.2.0"/>
        </w:rPr>
        <w:br/>
      </w:r>
      <w:r w:rsidRPr="00033949">
        <w:t>Converting UE-assisted measurement reports into position estimates</w:t>
      </w:r>
      <w:bookmarkEnd w:id="794"/>
      <w:bookmarkEnd w:id="795"/>
      <w:bookmarkEnd w:id="796"/>
      <w:bookmarkEnd w:id="797"/>
      <w:bookmarkEnd w:id="798"/>
      <w:bookmarkEnd w:id="799"/>
      <w:bookmarkEnd w:id="800"/>
      <w:bookmarkEnd w:id="801"/>
      <w:bookmarkEnd w:id="802"/>
      <w:bookmarkEnd w:id="803"/>
    </w:p>
    <w:p w14:paraId="160A4CAF" w14:textId="77777777" w:rsidR="00D07530" w:rsidRPr="00033949" w:rsidRDefault="00D07530" w:rsidP="00D07530">
      <w:pPr>
        <w:pStyle w:val="Heading1"/>
      </w:pPr>
      <w:bookmarkStart w:id="804" w:name="_Toc5282183"/>
      <w:bookmarkStart w:id="805" w:name="_Toc29812381"/>
      <w:bookmarkStart w:id="806" w:name="_Toc29812490"/>
      <w:bookmarkStart w:id="807" w:name="_Toc37140361"/>
      <w:bookmarkStart w:id="808" w:name="_Toc37140648"/>
      <w:bookmarkStart w:id="809" w:name="_Toc37140766"/>
      <w:bookmarkStart w:id="810" w:name="_Toc37268716"/>
      <w:bookmarkStart w:id="811" w:name="_Toc45880121"/>
      <w:bookmarkStart w:id="812" w:name="_Toc74643010"/>
      <w:bookmarkStart w:id="813" w:name="_Toc76542298"/>
      <w:r w:rsidRPr="00033949">
        <w:t>F.1</w:t>
      </w:r>
      <w:r w:rsidRPr="00033949">
        <w:tab/>
        <w:t>Introduction</w:t>
      </w:r>
      <w:bookmarkEnd w:id="804"/>
      <w:bookmarkEnd w:id="805"/>
      <w:bookmarkEnd w:id="806"/>
      <w:bookmarkEnd w:id="807"/>
      <w:bookmarkEnd w:id="808"/>
      <w:bookmarkEnd w:id="809"/>
      <w:bookmarkEnd w:id="810"/>
      <w:bookmarkEnd w:id="811"/>
      <w:bookmarkEnd w:id="812"/>
      <w:bookmarkEnd w:id="813"/>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814" w:name="_Toc5282184"/>
      <w:bookmarkStart w:id="815" w:name="_Toc29812382"/>
      <w:bookmarkStart w:id="816" w:name="_Toc29812491"/>
      <w:bookmarkStart w:id="817" w:name="_Toc37140362"/>
      <w:bookmarkStart w:id="818" w:name="_Toc37140649"/>
      <w:bookmarkStart w:id="819" w:name="_Toc37140767"/>
      <w:bookmarkStart w:id="820" w:name="_Toc37268717"/>
      <w:bookmarkStart w:id="821" w:name="_Toc45880122"/>
      <w:bookmarkStart w:id="822" w:name="_Toc74643011"/>
      <w:bookmarkStart w:id="823" w:name="_Toc76542299"/>
      <w:r w:rsidRPr="00033949">
        <w:t>F.2</w:t>
      </w:r>
      <w:r w:rsidRPr="00033949">
        <w:tab/>
        <w:t>UE measurement reports</w:t>
      </w:r>
      <w:bookmarkEnd w:id="814"/>
      <w:bookmarkEnd w:id="815"/>
      <w:bookmarkEnd w:id="816"/>
      <w:bookmarkEnd w:id="817"/>
      <w:bookmarkEnd w:id="818"/>
      <w:bookmarkEnd w:id="819"/>
      <w:bookmarkEnd w:id="820"/>
      <w:bookmarkEnd w:id="821"/>
      <w:bookmarkEnd w:id="822"/>
      <w:bookmarkEnd w:id="823"/>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824" w:name="_Toc5282185"/>
      <w:bookmarkStart w:id="825" w:name="_Toc29812383"/>
      <w:bookmarkStart w:id="826" w:name="_Toc29812492"/>
      <w:bookmarkStart w:id="827" w:name="_Toc37140363"/>
      <w:bookmarkStart w:id="828" w:name="_Toc37140650"/>
      <w:bookmarkStart w:id="829" w:name="_Toc37140768"/>
      <w:bookmarkStart w:id="830" w:name="_Toc37268718"/>
      <w:bookmarkStart w:id="831" w:name="_Toc45880123"/>
      <w:bookmarkStart w:id="832" w:name="_Toc74643012"/>
      <w:bookmarkStart w:id="833" w:name="_Toc76542300"/>
      <w:r w:rsidRPr="00033949">
        <w:t>F.3</w:t>
      </w:r>
      <w:r w:rsidRPr="00033949">
        <w:tab/>
        <w:t>WLS position solution</w:t>
      </w:r>
      <w:bookmarkEnd w:id="824"/>
      <w:bookmarkEnd w:id="825"/>
      <w:bookmarkEnd w:id="826"/>
      <w:bookmarkEnd w:id="827"/>
      <w:bookmarkEnd w:id="828"/>
      <w:bookmarkEnd w:id="829"/>
      <w:bookmarkEnd w:id="830"/>
      <w:bookmarkEnd w:id="831"/>
      <w:bookmarkEnd w:id="832"/>
      <w:bookmarkEnd w:id="833"/>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7pt;height:18.85pt" o:ole="">
            <v:imagedata r:id="rId24" o:title=""/>
          </v:shape>
          <o:OLEObject Type="Embed" ProgID="Equation.3" ShapeID="_x0000_i1026" DrawAspect="Content" ObjectID="_1687154984" r:id="rId25"/>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5pt;height:18.85pt" o:ole="">
            <v:imagedata r:id="rId17" o:title=""/>
          </v:shape>
          <o:OLEObject Type="Embed" ProgID="Equation.3" ShapeID="_x0000_i1027" DrawAspect="Content" ObjectID="_1687154985" r:id="rId26"/>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25pt;height:18.85pt" o:ole="">
            <v:imagedata r:id="rId27" o:title=""/>
          </v:shape>
          <o:OLEObject Type="Embed" ProgID="Equation.3" ShapeID="_x0000_i1028" DrawAspect="Content" ObjectID="_1687154986" r:id="rId28"/>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2pt;height:18.85pt" o:ole="">
            <v:imagedata r:id="rId29" o:title=""/>
          </v:shape>
          <o:OLEObject Type="Embed" ProgID="Equation.3" ShapeID="_x0000_i1029" DrawAspect="Content" ObjectID="_1687154987" r:id="rId30"/>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2.1pt;height:20.5pt" o:ole="">
            <v:imagedata r:id="rId32" o:title=""/>
          </v:shape>
          <o:OLEObject Type="Embed" ProgID="Equation.3" ShapeID="_x0000_i1030" DrawAspect="Content" ObjectID="_1687154988" r:id="rId33"/>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05pt;height:167.8pt" o:ole="">
            <v:imagedata r:id="rId35" o:title=""/>
          </v:shape>
          <o:OLEObject Type="Embed" ProgID="Equation.3" ShapeID="_x0000_i1031" DrawAspect="Content" ObjectID="_1687154989" r:id="rId36"/>
        </w:object>
      </w:r>
      <w:r w:rsidRPr="00033949">
        <w:t xml:space="preserve"> with </w:t>
      </w:r>
      <w:r w:rsidRPr="00033949">
        <w:rPr>
          <w:position w:val="-42"/>
        </w:rPr>
        <w:object w:dxaOrig="2040" w:dyaOrig="859" w14:anchorId="2DD3D305">
          <v:shape id="_x0000_i1032" type="#_x0000_t75" style="width:101.9pt;height:43.75pt" o:ole="">
            <v:imagedata r:id="rId37" o:title=""/>
          </v:shape>
          <o:OLEObject Type="Embed" ProgID="Equation.3" ShapeID="_x0000_i1032" DrawAspect="Content" ObjectID="_1687154990" r:id="rId38"/>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2pt;height:18.3pt" o:ole="">
            <v:imagedata r:id="rId39" o:title=""/>
          </v:shape>
          <o:OLEObject Type="Embed" ProgID="Equation.3" ShapeID="_x0000_i1033" DrawAspect="Content" ObjectID="_1687154991" r:id="rId40"/>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834" w:name="_Toc5282186"/>
      <w:bookmarkStart w:id="835" w:name="_Toc29812384"/>
      <w:bookmarkStart w:id="836" w:name="_Toc29812493"/>
      <w:bookmarkStart w:id="837" w:name="_Toc37140364"/>
      <w:bookmarkStart w:id="838" w:name="_Toc37140651"/>
      <w:bookmarkStart w:id="839" w:name="_Toc37140769"/>
      <w:bookmarkStart w:id="840" w:name="_Toc37268719"/>
      <w:bookmarkStart w:id="841" w:name="_Toc45880124"/>
      <w:bookmarkStart w:id="842" w:name="_Toc74643013"/>
      <w:bookmarkStart w:id="843" w:name="historyclause"/>
      <w:bookmarkStart w:id="844" w:name="_Toc76542301"/>
      <w:r w:rsidRPr="00033949">
        <w:lastRenderedPageBreak/>
        <w:t>Annex G (informative):</w:t>
      </w:r>
      <w:r w:rsidRPr="00033949">
        <w:br/>
        <w:t>Change history</w:t>
      </w:r>
      <w:bookmarkEnd w:id="834"/>
      <w:bookmarkEnd w:id="835"/>
      <w:bookmarkEnd w:id="836"/>
      <w:bookmarkEnd w:id="837"/>
      <w:bookmarkEnd w:id="838"/>
      <w:bookmarkEnd w:id="839"/>
      <w:bookmarkEnd w:id="840"/>
      <w:bookmarkEnd w:id="841"/>
      <w:bookmarkEnd w:id="842"/>
      <w:bookmarkEnd w:id="844"/>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843"/>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bl>
    <w:p w14:paraId="4B28DAA4" w14:textId="77777777" w:rsidR="00D07530" w:rsidRPr="00232390" w:rsidRDefault="00D07530" w:rsidP="00D07530"/>
    <w:p w14:paraId="7958AFE6" w14:textId="77777777" w:rsidR="00080512" w:rsidRDefault="00080512"/>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E5B74" w14:textId="77777777" w:rsidR="000E53CC" w:rsidRDefault="000E53CC">
      <w:r>
        <w:separator/>
      </w:r>
    </w:p>
  </w:endnote>
  <w:endnote w:type="continuationSeparator" w:id="0">
    <w:p w14:paraId="2A4739F9" w14:textId="77777777" w:rsidR="000E53CC" w:rsidRDefault="000E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FF4C" w14:textId="77777777" w:rsidR="00942974" w:rsidRDefault="00942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2B61A" w14:textId="77777777" w:rsidR="00942974" w:rsidRDefault="009429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0F6D" w14:textId="77777777" w:rsidR="00942974" w:rsidRDefault="009429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6715" w14:textId="77777777" w:rsidR="008E1B9D" w:rsidRDefault="008E1B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B4AB3" w14:textId="77777777" w:rsidR="000E53CC" w:rsidRDefault="000E53CC">
      <w:r>
        <w:separator/>
      </w:r>
    </w:p>
  </w:footnote>
  <w:footnote w:type="continuationSeparator" w:id="0">
    <w:p w14:paraId="30ED861A" w14:textId="77777777" w:rsidR="000E53CC" w:rsidRDefault="000E5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32188" w14:textId="77777777" w:rsidR="00942974" w:rsidRDefault="009429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BCD50" w14:textId="77777777" w:rsidR="00942974" w:rsidRDefault="00942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78CA1" w14:textId="77777777" w:rsidR="00942974" w:rsidRDefault="009429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3B6FB" w14:textId="3045C4DB" w:rsidR="008E1B9D" w:rsidRDefault="008E1B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E17">
      <w:rPr>
        <w:rFonts w:ascii="Arial" w:hAnsi="Arial" w:cs="Arial"/>
        <w:b/>
        <w:noProof/>
        <w:sz w:val="18"/>
        <w:szCs w:val="18"/>
      </w:rPr>
      <w:t>3GPP TS 38.171 V16.1.0 (2021-06)</w:t>
    </w:r>
    <w:r>
      <w:rPr>
        <w:rFonts w:ascii="Arial" w:hAnsi="Arial" w:cs="Arial"/>
        <w:b/>
        <w:sz w:val="18"/>
        <w:szCs w:val="18"/>
      </w:rPr>
      <w:fldChar w:fldCharType="end"/>
    </w:r>
  </w:p>
  <w:p w14:paraId="303F9D0B" w14:textId="77777777" w:rsidR="008E1B9D" w:rsidRDefault="008E1B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65EF24F8" w:rsidR="008E1B9D" w:rsidRDefault="008E1B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E17">
      <w:rPr>
        <w:rFonts w:ascii="Arial" w:hAnsi="Arial" w:cs="Arial"/>
        <w:b/>
        <w:noProof/>
        <w:sz w:val="18"/>
        <w:szCs w:val="18"/>
      </w:rPr>
      <w:t>Release 16</w:t>
    </w:r>
    <w:r>
      <w:rPr>
        <w:rFonts w:ascii="Arial" w:hAnsi="Arial" w:cs="Arial"/>
        <w:b/>
        <w:sz w:val="18"/>
        <w:szCs w:val="18"/>
      </w:rPr>
      <w:fldChar w:fldCharType="end"/>
    </w:r>
  </w:p>
  <w:p w14:paraId="0DAE3EE4" w14:textId="77777777" w:rsidR="008E1B9D" w:rsidRDefault="008E1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3286"/>
    <w:rsid w:val="00353570"/>
    <w:rsid w:val="0035462D"/>
    <w:rsid w:val="003765B8"/>
    <w:rsid w:val="00386C09"/>
    <w:rsid w:val="003B7D0C"/>
    <w:rsid w:val="003C3971"/>
    <w:rsid w:val="003F5206"/>
    <w:rsid w:val="0040451E"/>
    <w:rsid w:val="00423334"/>
    <w:rsid w:val="004345EC"/>
    <w:rsid w:val="00465515"/>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3255"/>
    <w:rsid w:val="00BF128E"/>
    <w:rsid w:val="00C074DD"/>
    <w:rsid w:val="00C1496A"/>
    <w:rsid w:val="00C33079"/>
    <w:rsid w:val="00C45231"/>
    <w:rsid w:val="00C72833"/>
    <w:rsid w:val="00C80F1D"/>
    <w:rsid w:val="00C93F40"/>
    <w:rsid w:val="00C94B25"/>
    <w:rsid w:val="00CA3D0C"/>
    <w:rsid w:val="00D0753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8.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image" Target="media/image11.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9.bin"/><Relationship Id="rId45" Type="http://schemas.openxmlformats.org/officeDocument/2006/relationships/image" Target="media/image22.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8.emf"/><Relationship Id="rId28" Type="http://schemas.openxmlformats.org/officeDocument/2006/relationships/oleObject" Target="embeddings/oleObject4.bin"/><Relationship Id="rId36" Type="http://schemas.openxmlformats.org/officeDocument/2006/relationships/oleObject" Target="embeddings/oleObject7.bin"/><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40</Pages>
  <Words>11148</Words>
  <Characters>62487</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2020-07-17T10:08:00Z</dcterms:created>
  <dcterms:modified xsi:type="dcterms:W3CDTF">2021-07-07T07:23:00Z</dcterms:modified>
</cp:coreProperties>
</file>