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2E40C50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471889">
              <w:t>9</w:t>
            </w:r>
            <w:r w:rsidRPr="00B6427E">
              <w:t>.</w:t>
            </w:r>
            <w:r w:rsidR="00471889">
              <w:t>0</w:t>
            </w:r>
            <w:r w:rsidRPr="00B6427E">
              <w:t>.</w:t>
            </w:r>
            <w:bookmarkEnd w:id="3"/>
            <w:r w:rsidR="003F518E">
              <w:t>0</w:t>
            </w:r>
            <w:r w:rsidR="003F518E" w:rsidRPr="00B6427E">
              <w:t xml:space="preserve"> </w:t>
            </w:r>
            <w:r w:rsidRPr="00B6427E">
              <w:rPr>
                <w:sz w:val="32"/>
              </w:rPr>
              <w:t>(</w:t>
            </w:r>
            <w:bookmarkStart w:id="4" w:name="issueDate"/>
            <w:r w:rsidR="00B05808" w:rsidRPr="00B6427E">
              <w:rPr>
                <w:sz w:val="32"/>
              </w:rPr>
              <w:t>202</w:t>
            </w:r>
            <w:r w:rsidR="00B05808">
              <w:rPr>
                <w:sz w:val="32"/>
              </w:rPr>
              <w:t>5</w:t>
            </w:r>
            <w:r w:rsidRPr="00B6427E">
              <w:rPr>
                <w:sz w:val="32"/>
              </w:rPr>
              <w:t>-</w:t>
            </w:r>
            <w:bookmarkEnd w:id="4"/>
            <w:r w:rsidR="00B05808">
              <w:rPr>
                <w:sz w:val="32"/>
              </w:rPr>
              <w:t>0</w:t>
            </w:r>
            <w:r w:rsidR="00471889">
              <w:rPr>
                <w:sz w:val="32"/>
              </w:rPr>
              <w:t>9</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0C69ADA3" w:rsidR="00B6427E" w:rsidRPr="00B6427E" w:rsidRDefault="00B6427E" w:rsidP="00B6427E">
            <w:pPr>
              <w:pStyle w:val="ZT"/>
              <w:framePr w:wrap="auto" w:hAnchor="text" w:yAlign="inline"/>
              <w:rPr>
                <w:i/>
                <w:sz w:val="28"/>
              </w:rPr>
            </w:pPr>
            <w:r w:rsidRPr="00B6427E">
              <w:t>(</w:t>
            </w:r>
            <w:r w:rsidRPr="00B6427E">
              <w:rPr>
                <w:rStyle w:val="ZGSM"/>
              </w:rPr>
              <w:t>Release 1</w:t>
            </w:r>
            <w:r w:rsidR="00471889">
              <w:rPr>
                <w:rStyle w:val="ZGSM"/>
              </w:rPr>
              <w:t>9</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6D854599" w:rsidR="00E16509" w:rsidRPr="00133525" w:rsidRDefault="00E16509" w:rsidP="00133525">
            <w:pPr>
              <w:pStyle w:val="FP"/>
              <w:jc w:val="center"/>
              <w:rPr>
                <w:noProof/>
                <w:sz w:val="18"/>
              </w:rPr>
            </w:pPr>
            <w:r w:rsidRPr="00133525">
              <w:rPr>
                <w:noProof/>
                <w:sz w:val="18"/>
              </w:rPr>
              <w:t xml:space="preserve">© </w:t>
            </w:r>
            <w:r w:rsidR="00B05808" w:rsidRPr="00DC71DD">
              <w:rPr>
                <w:noProof/>
                <w:sz w:val="18"/>
              </w:rPr>
              <w:t>20</w:t>
            </w:r>
            <w:r w:rsidR="00B05808">
              <w:rPr>
                <w:noProof/>
                <w:sz w:val="18"/>
              </w:rPr>
              <w:t>25</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Default="007109BB">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_Toc187257285 \h </w:instrText>
      </w:r>
      <w:r>
        <w:fldChar w:fldCharType="separate"/>
      </w:r>
      <w:r>
        <w:t>72</w:t>
      </w:r>
      <w:r>
        <w:fldChar w:fldCharType="end"/>
      </w:r>
    </w:p>
    <w:p w14:paraId="09E80978" w14:textId="6D912CFA" w:rsidR="007109BB" w:rsidRDefault="007109BB">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_Toc187257286 \h </w:instrText>
      </w:r>
      <w:r>
        <w:fldChar w:fldCharType="separate"/>
      </w:r>
      <w:r>
        <w:t>72</w:t>
      </w:r>
      <w:r>
        <w:fldChar w:fldCharType="end"/>
      </w:r>
    </w:p>
    <w:p w14:paraId="25BFF605" w14:textId="2A517E57" w:rsidR="007109BB" w:rsidRDefault="007109BB">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_Toc187257287 \h </w:instrText>
      </w:r>
      <w:r>
        <w:fldChar w:fldCharType="separate"/>
      </w:r>
      <w:r>
        <w:t>76</w:t>
      </w:r>
      <w:r>
        <w:fldChar w:fldCharType="end"/>
      </w:r>
    </w:p>
    <w:p w14:paraId="504DE4D9" w14:textId="0A000363" w:rsidR="007109BB" w:rsidRDefault="007109BB">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_Toc187257288 \h </w:instrText>
      </w:r>
      <w:r>
        <w:fldChar w:fldCharType="separate"/>
      </w:r>
      <w:r>
        <w:t>81</w:t>
      </w:r>
      <w:r>
        <w:fldChar w:fldCharType="end"/>
      </w:r>
    </w:p>
    <w:p w14:paraId="57513A2A" w14:textId="46B1C937" w:rsidR="007109BB" w:rsidRDefault="007109BB">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_Toc187257289 \h </w:instrText>
      </w:r>
      <w:r>
        <w:fldChar w:fldCharType="separate"/>
      </w:r>
      <w:r>
        <w:t>81</w:t>
      </w:r>
      <w:r>
        <w:fldChar w:fldCharType="end"/>
      </w:r>
    </w:p>
    <w:p w14:paraId="62313539" w14:textId="5C196407" w:rsidR="007109BB" w:rsidRDefault="007109BB">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_Toc187257290 \h </w:instrText>
      </w:r>
      <w:r>
        <w:fldChar w:fldCharType="separate"/>
      </w:r>
      <w:r>
        <w:t>81</w:t>
      </w:r>
      <w:r>
        <w:fldChar w:fldCharType="end"/>
      </w:r>
    </w:p>
    <w:p w14:paraId="14D3AEFD" w14:textId="6F1BD630" w:rsidR="007109BB" w:rsidRDefault="007109BB">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_Toc187257291 \h </w:instrText>
      </w:r>
      <w:r>
        <w:fldChar w:fldCharType="separate"/>
      </w:r>
      <w: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Start w:id="28" w:name="_Toc18725720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6356"/>
      <w:bookmarkStart w:id="44" w:name="_Toc176785778"/>
      <w:bookmarkStart w:id="45" w:name="_Toc18725721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6357"/>
      <w:bookmarkStart w:id="59" w:name="_Toc176785779"/>
      <w:bookmarkStart w:id="60" w:name="_Toc187257211"/>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6358"/>
      <w:bookmarkStart w:id="74" w:name="_Toc176785780"/>
      <w:bookmarkStart w:id="75" w:name="_Toc187257212"/>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6359"/>
      <w:bookmarkStart w:id="88" w:name="_Toc176785781"/>
      <w:bookmarkStart w:id="89" w:name="_Toc1872572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6360"/>
      <w:bookmarkStart w:id="102" w:name="_Toc176785782"/>
      <w:bookmarkStart w:id="103" w:name="_Toc187257214"/>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6361"/>
      <w:bookmarkStart w:id="116" w:name="_Toc176785783"/>
      <w:bookmarkStart w:id="117" w:name="_Toc187257215"/>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6362"/>
      <w:bookmarkStart w:id="131" w:name="_Toc176785784"/>
      <w:bookmarkStart w:id="132" w:name="_Toc187257216"/>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6363"/>
      <w:bookmarkStart w:id="145" w:name="_Toc176785785"/>
      <w:bookmarkStart w:id="146" w:name="_Toc187257217"/>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6364"/>
      <w:bookmarkStart w:id="159" w:name="_Toc176785786"/>
      <w:bookmarkStart w:id="160" w:name="_Toc187257218"/>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6365"/>
      <w:bookmarkStart w:id="165" w:name="_Toc176785787"/>
      <w:bookmarkStart w:id="166" w:name="_Toc187257219"/>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6366"/>
      <w:bookmarkStart w:id="181" w:name="_Toc176785788"/>
      <w:bookmarkStart w:id="182" w:name="_Toc187257220"/>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6367"/>
      <w:bookmarkStart w:id="195" w:name="_Toc176785789"/>
      <w:bookmarkStart w:id="196" w:name="_Toc187257221"/>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6368"/>
      <w:bookmarkStart w:id="209" w:name="_Toc176785790"/>
      <w:bookmarkStart w:id="210" w:name="_Toc187257222"/>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6369"/>
      <w:bookmarkStart w:id="223" w:name="_Toc176785791"/>
      <w:bookmarkStart w:id="224" w:name="_Toc187257223"/>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6370"/>
      <w:bookmarkStart w:id="238" w:name="_Toc176785792"/>
      <w:bookmarkStart w:id="239" w:name="_Toc187257224"/>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6371"/>
      <w:bookmarkStart w:id="250" w:name="_Toc176785793"/>
      <w:bookmarkStart w:id="251" w:name="_Toc187257225"/>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6372"/>
      <w:bookmarkStart w:id="261" w:name="_Toc176785794"/>
      <w:bookmarkStart w:id="262"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5" o:title=""/>
          </v:shape>
          <o:OLEObject Type="Embed" ProgID="Equation.DSMT4" ShapeID="_x0000_i1025" DrawAspect="Content" ObjectID="_1819026639"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5pt;height:36.5pt" o:ole="">
            <v:imagedata r:id="rId17" o:title=""/>
          </v:shape>
          <o:OLEObject Type="Embed" ProgID="Equation.DSMT4" ShapeID="_x0000_i1026" DrawAspect="Content" ObjectID="_1819026640"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63"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6373"/>
      <w:bookmarkStart w:id="279" w:name="_Toc176785795"/>
      <w:bookmarkStart w:id="280" w:name="_Toc187257227"/>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End w:id="281"/>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93" w:name="_Toc169786374"/>
      <w:bookmarkStart w:id="294" w:name="_Toc176785796"/>
      <w:bookmarkStart w:id="295" w:name="_Toc187257228"/>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6375"/>
      <w:bookmarkStart w:id="309" w:name="_Toc176785797"/>
      <w:bookmarkStart w:id="310" w:name="_Toc187257229"/>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6376"/>
      <w:bookmarkStart w:id="320" w:name="_Toc176785798"/>
      <w:bookmarkStart w:id="321"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6377"/>
      <w:bookmarkStart w:id="335" w:name="_Toc176785799"/>
      <w:bookmarkStart w:id="336" w:name="_Toc187257231"/>
      <w:r>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6378"/>
      <w:bookmarkStart w:id="350" w:name="_Toc176785800"/>
      <w:bookmarkStart w:id="351" w:name="_Toc187257232"/>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6379"/>
      <w:bookmarkStart w:id="366" w:name="_Toc176785801"/>
      <w:bookmarkStart w:id="367" w:name="_Toc187257233"/>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6380"/>
      <w:bookmarkStart w:id="381" w:name="_Toc176785802"/>
      <w:bookmarkStart w:id="382" w:name="_Toc187257234"/>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6381"/>
      <w:bookmarkStart w:id="397" w:name="_Toc176785803"/>
      <w:bookmarkStart w:id="398"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6382"/>
      <w:bookmarkStart w:id="411" w:name="_Toc176785804"/>
      <w:bookmarkStart w:id="412" w:name="_Toc187257236"/>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6383"/>
      <w:bookmarkStart w:id="425" w:name="_Toc176785805"/>
      <w:bookmarkStart w:id="426" w:name="_Toc187257237"/>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6384"/>
      <w:bookmarkStart w:id="440" w:name="_Toc176785806"/>
      <w:bookmarkStart w:id="441" w:name="_Toc187257238"/>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1CBB0C38">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6385"/>
      <w:bookmarkStart w:id="455" w:name="_Toc176785807"/>
      <w:bookmarkStart w:id="456"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6386"/>
      <w:bookmarkStart w:id="470" w:name="_Toc176785808"/>
      <w:bookmarkStart w:id="471" w:name="_Toc187257240"/>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6387"/>
      <w:bookmarkStart w:id="485" w:name="_Toc176785809"/>
      <w:bookmarkStart w:id="486" w:name="_Toc187257241"/>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6388"/>
      <w:bookmarkStart w:id="499" w:name="_Toc176785810"/>
      <w:bookmarkStart w:id="500" w:name="_Toc187257242"/>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6389"/>
      <w:bookmarkStart w:id="513" w:name="_Toc176785811"/>
      <w:bookmarkStart w:id="514" w:name="_Toc187257243"/>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6390"/>
      <w:bookmarkStart w:id="527" w:name="_Toc176785812"/>
      <w:bookmarkStart w:id="528" w:name="_Toc187257244"/>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092CF4E1">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4479507">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6391"/>
      <w:bookmarkStart w:id="545" w:name="_Toc176785813"/>
      <w:bookmarkStart w:id="546" w:name="_Toc187257245"/>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6392"/>
      <w:bookmarkStart w:id="559" w:name="_Toc176785814"/>
      <w:bookmarkStart w:id="560" w:name="_Toc187257246"/>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6393"/>
      <w:bookmarkStart w:id="573" w:name="_Toc176785815"/>
      <w:bookmarkStart w:id="574" w:name="_Toc187257247"/>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6394"/>
      <w:bookmarkStart w:id="587" w:name="_Toc176785816"/>
      <w:bookmarkStart w:id="588"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6395"/>
      <w:bookmarkStart w:id="602" w:name="_Toc176785817"/>
      <w:bookmarkStart w:id="603" w:name="_Toc187257249"/>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4961B41D">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6396"/>
      <w:bookmarkStart w:id="616" w:name="_Toc176785818"/>
      <w:bookmarkStart w:id="617" w:name="_Toc187257250"/>
      <w:r>
        <w:lastRenderedPageBreak/>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6397"/>
      <w:bookmarkStart w:id="632" w:name="_Toc176785819"/>
      <w:bookmarkStart w:id="633" w:name="_Toc187257251"/>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6398"/>
      <w:bookmarkStart w:id="646" w:name="_Toc176785820"/>
      <w:bookmarkStart w:id="647" w:name="_Toc187257252"/>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48" w:name="_Toc97807440"/>
      <w:bookmarkStart w:id="649" w:name="_Toc106185663"/>
      <w:bookmarkStart w:id="650" w:name="_Toc114141552"/>
    </w:p>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6399"/>
      <w:bookmarkStart w:id="660" w:name="_Toc176785821"/>
      <w:bookmarkStart w:id="661" w:name="_Toc187257253"/>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6400"/>
      <w:bookmarkStart w:id="678" w:name="_Toc176785822"/>
      <w:bookmarkStart w:id="679" w:name="_Toc187257254"/>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6401"/>
      <w:bookmarkStart w:id="692" w:name="_Toc176785823"/>
      <w:bookmarkStart w:id="693" w:name="_Toc187257255"/>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6402"/>
      <w:bookmarkStart w:id="706" w:name="_Toc176785824"/>
      <w:bookmarkStart w:id="707" w:name="_Toc187257256"/>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5pt" o:ole="">
            <v:imagedata r:id="rId40" o:title=""/>
          </v:shape>
          <o:OLEObject Type="Embed" ProgID="Equation.3" ShapeID="_x0000_i1027" DrawAspect="Content" ObjectID="_1819026641"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6403"/>
      <w:bookmarkStart w:id="720" w:name="_Toc176785825"/>
      <w:bookmarkStart w:id="721" w:name="_Toc187257257"/>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pt;height:16.5pt" o:ole="">
            <v:imagedata r:id="rId45" o:title=""/>
          </v:shape>
          <o:OLEObject Type="Embed" ProgID="Equation.3" ShapeID="_x0000_i1028" DrawAspect="Content" ObjectID="_1819026642"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6404"/>
      <w:bookmarkStart w:id="734" w:name="_Toc176785826"/>
      <w:bookmarkStart w:id="735" w:name="_Toc187257258"/>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471889">
        <w:rPr>
          <w:position w:val="-8"/>
        </w:rPr>
        <w:pict w14:anchorId="33B04A42">
          <v:shape id="_x0000_i1029"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471889">
        <w:rPr>
          <w:position w:val="-8"/>
        </w:rPr>
        <w:pict w14:anchorId="67E028BF">
          <v:shape id="_x0000_i1030"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471889">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471889">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471889">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471889">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471889">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471889">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471889">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471889">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471889">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471889">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471889">
        <w:rPr>
          <w:position w:val="-8"/>
        </w:rPr>
        <w:pict w14:anchorId="2AADF616">
          <v:shape id="_x0000_i1041"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471889">
        <w:rPr>
          <w:position w:val="-8"/>
        </w:rPr>
        <w:pict w14:anchorId="64A2ADB8">
          <v:shape id="_x0000_i1042"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471889">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18</w:t>
      </w:r>
      <w:r w:rsidR="00C20518">
        <w:t>8</w:t>
      </w:r>
      <w:r w:rsidR="00C20518" w:rsidRPr="00964AA3">
        <w:t>0 MHz and equal to or greater than 18</w:t>
      </w:r>
      <w:r w:rsidR="00C20518">
        <w:t>8</w:t>
      </w:r>
      <w:r w:rsidR="00C2051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lastRenderedPageBreak/>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lastRenderedPageBreak/>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6405"/>
      <w:bookmarkStart w:id="750" w:name="_Toc176785827"/>
      <w:bookmarkStart w:id="751" w:name="_Toc187257259"/>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471889"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m:t>
                          </m:r>
                          <m:r>
                            <w:rPr>
                              <w:rFonts w:ascii="Cambria Math"/>
                            </w:rPr>
                            <m:t>t</m:t>
                          </m:r>
                          <m:r>
                            <w:rPr>
                              <w:rFonts w:ascii="Cambria Math"/>
                            </w:rPr>
                            <m:t>,</m:t>
                          </m:r>
                          <m:r>
                            <w:rPr>
                              <w:rFonts w:ascii="Cambria Math"/>
                            </w:rPr>
                            <m:t>f</m:t>
                          </m:r>
                          <m:r>
                            <w:rPr>
                              <w:rFonts w:ascii="Cambria Math"/>
                            </w:rPr>
                            <m:t>)</m:t>
                          </m:r>
                        </m:e>
                      </m:d>
                    </m:e>
                    <m:sup>
                      <m:r>
                        <w:rPr>
                          <w:rFonts w:ascii="Cambria Math"/>
                        </w:rPr>
                        <m:t>2</m:t>
                      </m:r>
                    </m:sup>
                  </m:sSup>
                </m:e>
              </m:nary>
            </m:e>
          </m:nary>
          <m:r>
            <w:rPr>
              <w:rFonts w:ascii="Cambria Math"/>
            </w:rPr>
            <m:t xml:space="preserve">  </m:t>
          </m:r>
        </m:oMath>
      </m:oMathPara>
    </w:p>
    <w:p w14:paraId="0EB357D4" w14:textId="77777777" w:rsidR="00220A59" w:rsidRDefault="00471889"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m:t>
                          </m:r>
                          <m:r>
                            <w:rPr>
                              <w:rFonts w:ascii="Cambria Math"/>
                            </w:rPr>
                            <m:t>t</m:t>
                          </m:r>
                          <m:r>
                            <w:rPr>
                              <w:rFonts w:ascii="Cambria Math"/>
                            </w:rPr>
                            <m:t>,</m:t>
                          </m:r>
                          <m:r>
                            <w:rPr>
                              <w:rFonts w:ascii="Cambria Math"/>
                            </w:rPr>
                            <m:t>f</m:t>
                          </m:r>
                          <m:r>
                            <w:rPr>
                              <w:rFonts w:ascii="Cambria Math"/>
                            </w:rPr>
                            <m:t>)</m:t>
                          </m:r>
                        </m:e>
                      </m:d>
                    </m:e>
                    <m:sup>
                      <m:r>
                        <w:rPr>
                          <w:rFonts w:ascii="Cambria Math"/>
                        </w:rPr>
                        <m:t>2</m:t>
                      </m:r>
                    </m:sup>
                  </m:sSup>
                </m:e>
              </m:nary>
            </m:e>
          </m:nary>
          <m:r>
            <w:rPr>
              <w:rFonts w:ascii="Cambria Math"/>
            </w:rPr>
            <m:t xml:space="preserve">   </m:t>
          </m:r>
        </m:oMath>
      </m:oMathPara>
    </w:p>
    <w:p w14:paraId="113D26E7" w14:textId="77777777" w:rsidR="00220A59" w:rsidRDefault="00471889" w:rsidP="00220A59">
      <w:pPr>
        <w:jc w:val="both"/>
      </w:pPr>
      <m:oMathPara>
        <m:oMath>
          <m:sSub>
            <m:sSubPr>
              <m:ctrlPr>
                <w:rPr>
                  <w:rFonts w:ascii="Cambria Math" w:hAnsi="Cambria Math"/>
                  <w:i/>
                </w:rPr>
              </m:ctrlPr>
            </m:sSubPr>
            <m:e>
              <m:r>
                <w:rPr>
                  <w:rFonts w:ascii="Cambria Math"/>
                </w:rPr>
                <m:t>P</m:t>
              </m:r>
            </m:e>
            <m:sub>
              <m:r>
                <w:rPr>
                  <w:rFonts w:ascii="Cambria Math"/>
                </w:rPr>
                <m:t>V</m:t>
              </m:r>
              <m:r>
                <w:rPr>
                  <w:rFonts w:ascii="Cambria Math"/>
                </w:rPr>
                <m:t>/</m:t>
              </m:r>
              <m:r>
                <w:rPr>
                  <w:rFonts w:ascii="Cambria Math"/>
                </w:rPr>
                <m:t>H</m:t>
              </m:r>
            </m:sub>
          </m:sSub>
          <m:r>
            <w:rPr>
              <w:rFonts w:ascii="Cambria Math"/>
            </w:rPr>
            <m:t>[</m:t>
          </m:r>
          <m:r>
            <w:rPr>
              <w:rFonts w:ascii="Cambria Math"/>
            </w:rPr>
            <m:t>dB</m:t>
          </m:r>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lastRenderedPageBreak/>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6406"/>
      <w:bookmarkStart w:id="766" w:name="_Toc176785828"/>
      <w:bookmarkStart w:id="767" w:name="_Toc187257260"/>
      <w:r>
        <w:lastRenderedPageBreak/>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6407"/>
      <w:bookmarkStart w:id="780" w:name="_Toc176785829"/>
      <w:bookmarkStart w:id="781" w:name="_Toc187257261"/>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6408"/>
      <w:bookmarkStart w:id="794" w:name="_Toc176785830"/>
      <w:bookmarkStart w:id="795"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6409"/>
      <w:bookmarkStart w:id="808" w:name="_Toc176785831"/>
      <w:bookmarkStart w:id="809"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6410"/>
      <w:bookmarkStart w:id="822" w:name="_Toc176785832"/>
      <w:bookmarkStart w:id="823"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6411"/>
      <w:bookmarkStart w:id="836" w:name="_Toc176785833"/>
      <w:bookmarkStart w:id="837"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841"/>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846" w:name="_Toc138765504"/>
      <w:bookmarkStart w:id="847" w:name="_Toc145425912"/>
      <w:bookmarkStart w:id="848" w:name="_Toc155371710"/>
      <w:bookmarkStart w:id="849" w:name="_Toc161649087"/>
      <w:bookmarkStart w:id="850" w:name="_Toc161652009"/>
      <w:bookmarkStart w:id="851" w:name="_Toc169786412"/>
      <w:bookmarkStart w:id="852" w:name="_Toc176785834"/>
      <w:bookmarkStart w:id="853" w:name="_Toc187257266"/>
    </w:p>
    <w:p w14:paraId="7DB96513" w14:textId="77777777" w:rsidR="00D542F3" w:rsidRDefault="00D542F3" w:rsidP="00D542F3"/>
    <w:p w14:paraId="22A82218" w14:textId="6BF05352"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6413"/>
      <w:bookmarkStart w:id="866" w:name="_Toc176785835"/>
      <w:bookmarkStart w:id="867"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6414"/>
      <w:bookmarkStart w:id="881" w:name="_Toc176785836"/>
      <w:bookmarkStart w:id="882" w:name="_Toc187257268"/>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6415"/>
      <w:bookmarkStart w:id="895" w:name="_Toc176785837"/>
      <w:bookmarkStart w:id="896" w:name="_Toc187257269"/>
      <w:bookmarkStart w:id="897" w:name="_Hlk56023320"/>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98" w:name="_Toc97807457"/>
      <w:bookmarkStart w:id="899" w:name="_Toc106185680"/>
      <w:bookmarkStart w:id="900" w:name="_Toc114141569"/>
    </w:p>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6416"/>
      <w:bookmarkStart w:id="910" w:name="_Toc176785838"/>
      <w:bookmarkStart w:id="911" w:name="_Toc187257270"/>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6417"/>
      <w:bookmarkStart w:id="924" w:name="_Toc176785839"/>
      <w:bookmarkStart w:id="925" w:name="_Toc187257271"/>
      <w:bookmarkStart w:id="926" w:name="_Hlk63095412"/>
      <w:bookmarkEnd w:id="897"/>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6418"/>
      <w:bookmarkStart w:id="939" w:name="_Toc176785840"/>
      <w:bookmarkStart w:id="940" w:name="_Toc187257272"/>
      <w:bookmarkEnd w:id="926"/>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6419"/>
      <w:bookmarkStart w:id="953" w:name="_Toc176785841"/>
      <w:bookmarkStart w:id="954" w:name="_Toc187257273"/>
      <w:r>
        <w:lastRenderedPageBreak/>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40" o:title=""/>
          </v:shape>
          <o:OLEObject Type="Embed" ProgID="Equation.3" ShapeID="_x0000_i1044" DrawAspect="Content" ObjectID="_1819026643"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6420"/>
      <w:bookmarkStart w:id="967" w:name="_Toc176785842"/>
      <w:bookmarkStart w:id="968" w:name="_Toc187257274"/>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45" o:title=""/>
          </v:shape>
          <o:OLEObject Type="Embed" ProgID="Equation.3" ShapeID="_x0000_i1045" DrawAspect="Content" ObjectID="_1819026644"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6421"/>
      <w:bookmarkStart w:id="981" w:name="_Toc176785843"/>
      <w:bookmarkStart w:id="982" w:name="_Toc187257275"/>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24F36CCE">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29A1DD7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41B94A9C">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7C702799">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75AC0C1E">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71889">
        <w:rPr>
          <w:rFonts w:eastAsia="Times New Roman"/>
          <w:position w:val="-5"/>
          <w:lang w:eastAsia="en-GB"/>
        </w:rPr>
        <w:pict w14:anchorId="6459DEB2">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471889"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m:t>
              </m:r>
              <m:r>
                <w:rPr>
                  <w:rFonts w:ascii="Cambria Math" w:eastAsia="Times New Roman" w:hAnsi="Cambria Math"/>
                  <w:lang w:eastAsia="en-GB"/>
                </w:rPr>
                <m:t>,</m:t>
              </m:r>
              <m:r>
                <w:rPr>
                  <w:rFonts w:ascii="Cambria Math" w:eastAsia="Times New Roman" w:hAnsi="Cambria Math"/>
                  <w:lang w:eastAsia="en-GB"/>
                </w:rPr>
                <m:t>k</m:t>
              </m:r>
              <m:r>
                <w:rPr>
                  <w:rFonts w:ascii="Cambria Math" w:eastAsia="Times New Roman" w:hAnsi="Cambria Math"/>
                  <w:lang w:eastAsia="en-GB"/>
                </w:rPr>
                <m:t>'</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m:t>
              </m:r>
              <m:r>
                <w:rPr>
                  <w:rFonts w:ascii="Cambria Math" w:eastAsia="Times New Roman" w:hAnsi="Cambria Math"/>
                  <w:lang w:eastAsia="en-GB"/>
                </w:rPr>
                <m:t>=1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m:t>
                  </m:r>
                  <m:r>
                    <w:rPr>
                      <w:rFonts w:ascii="Cambria Math" w:eastAsia="Times New Roman" w:hAnsi="Cambria Math"/>
                      <w:lang w:eastAsia="en-GB"/>
                    </w:rPr>
                    <m:t>=1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m:t>
                      </m:r>
                      <m:r>
                        <w:rPr>
                          <w:rFonts w:ascii="Cambria Math" w:eastAsia="Times New Roman" w:hAnsi="Cambria Math"/>
                          <w:lang w:eastAsia="en-GB"/>
                        </w:rPr>
                        <m:t>∆</m:t>
                      </m:r>
                      <m:r>
                        <w:rPr>
                          <w:rFonts w:ascii="Cambria Math" w:eastAsia="Times New Roman" w:hAnsi="Cambria Math"/>
                          <w:lang w:eastAsia="en-GB"/>
                        </w:rPr>
                        <m:t>f</m:t>
                      </m:r>
                      <m:r>
                        <w:rPr>
                          <w:rFonts w:ascii="Cambria Math" w:eastAsia="Times New Roman" w:hAnsi="Cambria Math"/>
                          <w:lang w:eastAsia="en-GB"/>
                        </w:rPr>
                        <m:t>,</m:t>
                      </m:r>
                      <m:r>
                        <w:rPr>
                          <w:rFonts w:ascii="Cambria Math" w:eastAsia="Times New Roman" w:hAnsi="Cambria Math"/>
                          <w:lang w:eastAsia="en-GB"/>
                        </w:rPr>
                        <m:t>n</m:t>
                      </m:r>
                      <m:r>
                        <w:rPr>
                          <w:rFonts w:ascii="Cambria Math" w:eastAsia="Times New Roman" w:hAnsi="Cambria Math"/>
                          <w:lang w:eastAsia="en-GB"/>
                        </w:rPr>
                        <m:t>∆</m:t>
                      </m:r>
                      <m:r>
                        <w:rPr>
                          <w:rFonts w:ascii="Cambria Math" w:eastAsia="Times New Roman" w:hAnsi="Cambria Math"/>
                          <w:lang w:eastAsia="en-GB"/>
                        </w:rPr>
                        <m:t>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r>
                            <w:rPr>
                              <w:rFonts w:ascii="Cambria Math" w:eastAsia="Times New Roman" w:hAnsi="Cambria Math"/>
                              <w:lang w:eastAsia="en-GB"/>
                            </w:rPr>
                            <m:t>'</m:t>
                          </m:r>
                        </m:sub>
                      </m:sSub>
                    </m:e>
                  </m:acc>
                  <m:d>
                    <m:dPr>
                      <m:ctrlPr>
                        <w:rPr>
                          <w:rFonts w:ascii="Cambria Math" w:eastAsia="Times New Roman" w:hAnsi="Cambria Math"/>
                          <w:i/>
                          <w:lang w:eastAsia="en-GB"/>
                        </w:rPr>
                      </m:ctrlPr>
                    </m:dPr>
                    <m:e>
                      <m:r>
                        <w:rPr>
                          <w:rFonts w:ascii="Cambria Math" w:eastAsia="Times New Roman" w:hAnsi="Cambria Math"/>
                          <w:lang w:eastAsia="en-GB"/>
                        </w:rPr>
                        <m:t>m</m:t>
                      </m:r>
                      <m:r>
                        <w:rPr>
                          <w:rFonts w:ascii="Cambria Math" w:eastAsia="Times New Roman" w:hAnsi="Cambria Math"/>
                          <w:lang w:eastAsia="en-GB"/>
                        </w:rPr>
                        <m:t>∆</m:t>
                      </m:r>
                      <m:r>
                        <w:rPr>
                          <w:rFonts w:ascii="Cambria Math" w:eastAsia="Times New Roman" w:hAnsi="Cambria Math"/>
                          <w:lang w:eastAsia="en-GB"/>
                        </w:rPr>
                        <m:t>f</m:t>
                      </m:r>
                      <m:r>
                        <w:rPr>
                          <w:rFonts w:ascii="Cambria Math" w:eastAsia="Times New Roman" w:hAnsi="Cambria Math"/>
                          <w:lang w:eastAsia="en-GB"/>
                        </w:rPr>
                        <m:t>,</m:t>
                      </m:r>
                      <m:r>
                        <w:rPr>
                          <w:rFonts w:ascii="Cambria Math" w:eastAsia="Times New Roman" w:hAnsi="Cambria Math"/>
                          <w:lang w:eastAsia="en-GB"/>
                        </w:rPr>
                        <m:t>n</m:t>
                      </m:r>
                      <m:r>
                        <w:rPr>
                          <w:rFonts w:ascii="Cambria Math" w:eastAsia="Times New Roman" w:hAnsi="Cambria Math"/>
                          <w:lang w:eastAsia="en-GB"/>
                        </w:rPr>
                        <m:t>∆</m:t>
                      </m:r>
                      <m:r>
                        <w:rPr>
                          <w:rFonts w:ascii="Cambria Math" w:eastAsia="Times New Roman" w:hAnsi="Cambria Math"/>
                          <w:lang w:eastAsia="en-GB"/>
                        </w:rPr>
                        <m:t>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471889"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m:t>
              </m:r>
              <m:r>
                <m:rPr>
                  <m:sty m:val="b"/>
                </m:rPr>
                <w:rPr>
                  <w:rFonts w:ascii="Cambria Math" w:eastAsia="Times New Roman" w:hAnsi="Cambria Math"/>
                  <w:lang w:eastAsia="en-GB"/>
                </w:rPr>
                <m:t>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471889"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m:t>
                  </m:r>
                  <m:r>
                    <w:rPr>
                      <w:rFonts w:ascii="Cambria Math" w:eastAsia="Times New Roman" w:hAnsi="Cambria Math"/>
                      <w:lang w:eastAsia="en-GB"/>
                    </w:rPr>
                    <m:t>=1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471889"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m:t>
          </m:r>
          <m:r>
            <w:rPr>
              <w:rFonts w:ascii="Cambria Math" w:eastAsia="Times New Roman" w:hAnsi="Cambria Math"/>
              <w:lang w:eastAsia="en-GB"/>
            </w:rPr>
            <m:t>a</m:t>
          </m:r>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m:t>
          </m:r>
          <m:r>
            <w:rPr>
              <w:rFonts w:ascii="Cambria Math" w:eastAsia="Times New Roman" w:hAnsi="Cambria Math"/>
              <w:lang w:eastAsia="en-GB"/>
            </w:rPr>
            <m:t>P</m:t>
          </m:r>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m:t>
          </m:r>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6422"/>
      <w:bookmarkStart w:id="998" w:name="_Toc176785844"/>
      <w:bookmarkStart w:id="999" w:name="_Toc187257276"/>
      <w:bookmarkStart w:id="1000" w:name="_Hlk56027023"/>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471889"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471889"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471889"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6423"/>
      <w:bookmarkStart w:id="1013" w:name="_Toc176785845"/>
      <w:bookmarkStart w:id="1014" w:name="_Toc187257277"/>
      <w:bookmarkStart w:id="1015" w:name="_Hlk56027064"/>
      <w:bookmarkEnd w:id="1000"/>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6424"/>
      <w:bookmarkStart w:id="1028" w:name="_Toc176785846"/>
      <w:bookmarkStart w:id="1029" w:name="_Toc187257278"/>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6425"/>
      <w:bookmarkStart w:id="1041" w:name="_Toc176785847"/>
      <w:bookmarkStart w:id="1042" w:name="_Toc187257279"/>
      <w:bookmarkStart w:id="1043" w:name="_Hlk106185200"/>
      <w:bookmarkEnd w:id="1015"/>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6426"/>
      <w:bookmarkStart w:id="1055" w:name="_Toc176785848"/>
      <w:bookmarkStart w:id="1056" w:name="_Toc187257280"/>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6427"/>
      <w:bookmarkStart w:id="1068" w:name="_Toc176785849"/>
      <w:bookmarkStart w:id="1069" w:name="_Toc187257281"/>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6428"/>
      <w:bookmarkStart w:id="1081" w:name="_Toc176785850"/>
      <w:bookmarkStart w:id="1082" w:name="_Toc187257282"/>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6429"/>
      <w:bookmarkStart w:id="1094" w:name="_Toc176785851"/>
      <w:bookmarkStart w:id="1095" w:name="_Toc187257283"/>
      <w:r>
        <w:rPr>
          <w:rFonts w:eastAsia="DengXian"/>
        </w:rPr>
        <w:lastRenderedPageBreak/>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6430"/>
      <w:bookmarkStart w:id="1107" w:name="_Toc176785852"/>
      <w:bookmarkStart w:id="1108" w:name="_Toc187257284"/>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6431"/>
      <w:bookmarkStart w:id="1121" w:name="_Toc176785853"/>
      <w:bookmarkStart w:id="1122" w:name="_Toc187257285"/>
      <w:r w:rsidRPr="004D3578">
        <w:lastRenderedPageBreak/>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6432"/>
      <w:bookmarkStart w:id="1135" w:name="_Toc176785854"/>
      <w:bookmarkStart w:id="1136" w:name="_Toc187257286"/>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6433"/>
      <w:bookmarkStart w:id="1149" w:name="_Toc176785855"/>
      <w:bookmarkStart w:id="1150" w:name="_Toc187257287"/>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6434"/>
      <w:bookmarkStart w:id="1164" w:name="_Toc176785856"/>
      <w:bookmarkStart w:id="1165" w:name="_Toc1872572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6435"/>
      <w:bookmarkStart w:id="1180" w:name="_Toc176785857"/>
      <w:bookmarkStart w:id="1181" w:name="_Toc187257289"/>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6436"/>
      <w:bookmarkStart w:id="1196" w:name="_Toc176785858"/>
      <w:bookmarkStart w:id="1197" w:name="_Toc187257290"/>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6437"/>
      <w:bookmarkStart w:id="1212" w:name="_Toc176785859"/>
      <w:bookmarkStart w:id="1213" w:name="_Toc187257291"/>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6438"/>
      <w:bookmarkStart w:id="1227" w:name="_Toc176785860"/>
      <w:bookmarkStart w:id="1228" w:name="_Toc187257292"/>
      <w:bookmarkStart w:id="1229" w:name="historyclause"/>
      <w:r>
        <w:lastRenderedPageBreak/>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471889" w:rsidRPr="00755B5A" w14:paraId="2A4D8BAF" w14:textId="77777777" w:rsidTr="00B67931">
        <w:tc>
          <w:tcPr>
            <w:tcW w:w="801" w:type="dxa"/>
            <w:tcBorders>
              <w:top w:val="single" w:sz="6" w:space="0" w:color="auto"/>
              <w:left w:val="single" w:sz="6" w:space="0" w:color="auto"/>
              <w:bottom w:val="single" w:sz="6" w:space="0" w:color="auto"/>
              <w:right w:val="single" w:sz="6" w:space="0" w:color="auto"/>
            </w:tcBorders>
            <w:shd w:val="solid" w:color="FFFFFF" w:fill="auto"/>
          </w:tcPr>
          <w:p w14:paraId="7BA82C65" w14:textId="269AC005"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w:t>
            </w:r>
            <w:r>
              <w:rPr>
                <w:rFonts w:ascii="Arial" w:eastAsia="SimSun" w:hAnsi="Arial"/>
                <w:sz w:val="16"/>
                <w:szCs w:val="16"/>
                <w:lang w:eastAsia="en-GB"/>
              </w:rPr>
              <w:t>5</w:t>
            </w:r>
            <w:r w:rsidRPr="00755B5A">
              <w:rPr>
                <w:rFonts w:ascii="Arial" w:eastAsia="SimSun" w:hAnsi="Arial"/>
                <w:sz w:val="16"/>
                <w:szCs w:val="16"/>
                <w:lang w:eastAsia="en-GB"/>
              </w:rPr>
              <w:t>-</w:t>
            </w:r>
            <w:r>
              <w:rPr>
                <w:rFonts w:ascii="Arial" w:eastAsia="SimSun" w:hAnsi="Arial"/>
                <w:sz w:val="16"/>
                <w:szCs w:val="16"/>
                <w:lang w:eastAsia="en-GB"/>
              </w:rPr>
              <w:t>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DBC252F" w14:textId="05C92D26"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w:t>
            </w:r>
            <w:r>
              <w:rPr>
                <w:rFonts w:ascii="Arial" w:eastAsia="SimSun" w:hAnsi="Arial"/>
                <w:sz w:val="16"/>
                <w:szCs w:val="16"/>
                <w:lang w:eastAsia="en-GB"/>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EB7E13" w14:textId="77777777" w:rsidR="00471889" w:rsidRPr="00C20518" w:rsidRDefault="00471889" w:rsidP="00471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7E70" w14:textId="77777777" w:rsidR="00471889" w:rsidRPr="00C20518" w:rsidRDefault="00471889" w:rsidP="0047188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F58DD" w14:textId="77777777" w:rsidR="00471889" w:rsidRPr="00E10467" w:rsidRDefault="00471889" w:rsidP="00471889">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D10FBE" w14:textId="77777777" w:rsidR="00471889" w:rsidRDefault="00471889" w:rsidP="00471889">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55D6CB" w14:textId="395F8CB6" w:rsidR="00471889" w:rsidRPr="00C20518" w:rsidRDefault="00471889" w:rsidP="00471889">
            <w:pPr>
              <w:pStyle w:val="TAL"/>
              <w:rPr>
                <w:sz w:val="16"/>
                <w:szCs w:val="16"/>
              </w:rPr>
            </w:pPr>
            <w:r w:rsidRPr="00755B5A">
              <w:rPr>
                <w:rFonts w:eastAsia="SimSun"/>
                <w:sz w:val="16"/>
                <w:szCs w:val="16"/>
                <w:lang w:eastAsia="en-GB"/>
              </w:rPr>
              <w:t>Update to Rel-1</w:t>
            </w:r>
            <w:r>
              <w:rPr>
                <w:rFonts w:eastAsia="SimSun"/>
                <w:sz w:val="16"/>
                <w:szCs w:val="16"/>
                <w:lang w:eastAsia="en-GB"/>
              </w:rPr>
              <w:t>9</w:t>
            </w:r>
            <w:r w:rsidRPr="00755B5A">
              <w:rPr>
                <w:rFonts w:eastAsia="SimSun"/>
                <w:sz w:val="16"/>
                <w:szCs w:val="16"/>
                <w:lang w:eastAsia="en-GB"/>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23BC" w14:textId="7CF4C75E"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w:t>
            </w:r>
            <w:r>
              <w:rPr>
                <w:rFonts w:ascii="Arial" w:eastAsia="SimSun" w:hAnsi="Arial"/>
                <w:sz w:val="16"/>
                <w:szCs w:val="16"/>
                <w:lang w:eastAsia="zh-CN"/>
              </w:rPr>
              <w:t>9</w:t>
            </w:r>
            <w:r w:rsidRPr="00755B5A">
              <w:rPr>
                <w:rFonts w:ascii="Arial" w:eastAsia="SimSun" w:hAnsi="Arial"/>
                <w:sz w:val="16"/>
                <w:szCs w:val="16"/>
                <w:lang w:eastAsia="zh-CN"/>
              </w:rPr>
              <w:t>.0.0</w:t>
            </w: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B563A" w14:textId="77777777" w:rsidR="003D0E7C" w:rsidRDefault="003D0E7C">
      <w:r>
        <w:separator/>
      </w:r>
    </w:p>
  </w:endnote>
  <w:endnote w:type="continuationSeparator" w:id="0">
    <w:p w14:paraId="71172E4A" w14:textId="77777777" w:rsidR="003D0E7C" w:rsidRDefault="003D0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B25F8" w14:textId="77777777" w:rsidR="003D0E7C" w:rsidRDefault="003D0E7C">
      <w:r>
        <w:separator/>
      </w:r>
    </w:p>
  </w:footnote>
  <w:footnote w:type="continuationSeparator" w:id="0">
    <w:p w14:paraId="541EB5F1" w14:textId="77777777" w:rsidR="003D0E7C" w:rsidRDefault="003D0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6C20076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889">
      <w:rPr>
        <w:rFonts w:ascii="Arial" w:hAnsi="Arial" w:cs="Arial"/>
        <w:b/>
        <w:noProof/>
        <w:sz w:val="18"/>
        <w:szCs w:val="18"/>
      </w:rPr>
      <w:t>3GPP TS 38.151 V19.0.0 (2025-09)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5093A477"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889">
      <w:rPr>
        <w:rFonts w:ascii="Arial" w:hAnsi="Arial" w:cs="Arial"/>
        <w:b/>
        <w:noProof/>
        <w:sz w:val="18"/>
        <w:szCs w:val="18"/>
      </w:rPr>
      <w:t>Release 19</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7459C160"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889">
      <w:rPr>
        <w:rFonts w:ascii="Arial" w:hAnsi="Arial" w:cs="Arial"/>
        <w:b/>
        <w:noProof/>
        <w:sz w:val="18"/>
        <w:szCs w:val="18"/>
      </w:rPr>
      <w:t>3GPP TS 38.151 V19.0.0 (2025-09)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111F7F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889">
      <w:rPr>
        <w:rFonts w:ascii="Arial" w:hAnsi="Arial" w:cs="Arial"/>
        <w:b/>
        <w:noProof/>
        <w:sz w:val="18"/>
        <w:szCs w:val="18"/>
      </w:rPr>
      <w:t>Release 19</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0EDC"/>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86BEB"/>
    <w:rsid w:val="000A6645"/>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1602"/>
    <w:rsid w:val="001E54F8"/>
    <w:rsid w:val="001E71E3"/>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3BFB"/>
    <w:rsid w:val="00465515"/>
    <w:rsid w:val="00470842"/>
    <w:rsid w:val="00470C0E"/>
    <w:rsid w:val="00471889"/>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97C1A"/>
    <w:rsid w:val="005A3B9C"/>
    <w:rsid w:val="005B318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C5DDA"/>
    <w:rsid w:val="006D0153"/>
    <w:rsid w:val="006D3367"/>
    <w:rsid w:val="006E1B2F"/>
    <w:rsid w:val="006E5C86"/>
    <w:rsid w:val="006F2F23"/>
    <w:rsid w:val="006F42E7"/>
    <w:rsid w:val="0070024C"/>
    <w:rsid w:val="00701116"/>
    <w:rsid w:val="007109BB"/>
    <w:rsid w:val="00711643"/>
    <w:rsid w:val="00713C44"/>
    <w:rsid w:val="00713D0F"/>
    <w:rsid w:val="007142C9"/>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EF340F"/>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77"/>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179</TotalTime>
  <Pages>83</Pages>
  <Words>21444</Words>
  <Characters>122236</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Carolyn Taylor</cp:lastModifiedBy>
  <cp:revision>110</cp:revision>
  <cp:lastPrinted>2019-02-25T14:05:00Z</cp:lastPrinted>
  <dcterms:created xsi:type="dcterms:W3CDTF">2023-06-27T10:51:00Z</dcterms:created>
  <dcterms:modified xsi:type="dcterms:W3CDTF">2025-09-10T14:24:00Z</dcterms:modified>
</cp:coreProperties>
</file>