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46E69CA9"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3138DE">
              <w:rPr>
                <w:lang w:val="en-US" w:eastAsia="zh-CN"/>
              </w:rPr>
              <w:t>3</w:t>
            </w:r>
            <w:r>
              <w:t>.</w:t>
            </w:r>
            <w:bookmarkEnd w:id="3"/>
            <w:r>
              <w:rPr>
                <w:rFonts w:hint="eastAsia"/>
                <w:lang w:val="en-US" w:eastAsia="zh-CN"/>
              </w:rPr>
              <w:t>0</w:t>
            </w:r>
            <w:r>
              <w:t xml:space="preserve"> </w:t>
            </w:r>
            <w:r>
              <w:rPr>
                <w:sz w:val="32"/>
              </w:rPr>
              <w:t>(</w:t>
            </w:r>
            <w:bookmarkStart w:id="4" w:name="issueDate"/>
            <w:r w:rsidR="00871D81">
              <w:rPr>
                <w:rFonts w:hint="eastAsia"/>
                <w:sz w:val="32"/>
                <w:lang w:eastAsia="zh-CN"/>
              </w:rPr>
              <w:t>202</w:t>
            </w:r>
            <w:r w:rsidR="00871D81">
              <w:rPr>
                <w:sz w:val="32"/>
                <w:lang w:eastAsia="zh-CN"/>
              </w:rPr>
              <w:t>3</w:t>
            </w:r>
            <w:r>
              <w:rPr>
                <w:sz w:val="32"/>
              </w:rPr>
              <w:t>-</w:t>
            </w:r>
            <w:bookmarkEnd w:id="4"/>
            <w:r w:rsidR="003138DE">
              <w:rPr>
                <w:sz w:val="32"/>
                <w:lang w:val="en-US" w:eastAsia="zh-CN"/>
              </w:rPr>
              <w:t>09</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04DBDC0A" w:rsidR="004D3FFD" w:rsidRDefault="00000000">
            <w:pPr>
              <w:pStyle w:val="FP"/>
              <w:jc w:val="center"/>
              <w:rPr>
                <w:sz w:val="18"/>
              </w:rPr>
            </w:pPr>
            <w:r>
              <w:rPr>
                <w:sz w:val="18"/>
              </w:rPr>
              <w:t xml:space="preserve">© </w:t>
            </w:r>
            <w:r w:rsidR="00EF6864">
              <w:rPr>
                <w:sz w:val="18"/>
              </w:rPr>
              <w:t>20</w:t>
            </w:r>
            <w:r w:rsidR="00EF6864">
              <w:rPr>
                <w:rFonts w:hint="eastAsia"/>
                <w:sz w:val="18"/>
              </w:rPr>
              <w:t>2</w:t>
            </w:r>
            <w:r w:rsidR="00EF6864">
              <w:rPr>
                <w:sz w:val="18"/>
                <w:lang w:eastAsia="zh-CN"/>
              </w:rPr>
              <w:t>3</w:t>
            </w:r>
            <w:r>
              <w:rPr>
                <w:sz w:val="18"/>
              </w:rPr>
              <w:t>, 3GPP Organizational Partners (ARIB, ATIS, CCSA, ETSI, TSDSI, TTA, TTC).</w:t>
            </w:r>
            <w:bookmarkStart w:id="13" w:name="copyrightaddon"/>
            <w:bookmarkEnd w:id="13"/>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4" w:name="tableOfContents"/>
      <w:bookmarkEnd w:id="14"/>
      <w:r>
        <w:lastRenderedPageBreak/>
        <w:t>Contents</w:t>
      </w:r>
    </w:p>
    <w:p w14:paraId="45C72A76" w14:textId="6A1F261E" w:rsidR="00634E5F" w:rsidRDefault="00634E5F">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_Toc145511160 \h </w:instrText>
      </w:r>
      <w:r>
        <w:fldChar w:fldCharType="separate"/>
      </w:r>
      <w:r>
        <w:t>15</w:t>
      </w:r>
      <w:r>
        <w:fldChar w:fldCharType="end"/>
      </w:r>
    </w:p>
    <w:p w14:paraId="04B4CBD6" w14:textId="3F8B5D41" w:rsidR="00634E5F" w:rsidRDefault="00634E5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_Toc145511161 \h </w:instrText>
      </w:r>
      <w:r>
        <w:fldChar w:fldCharType="separate"/>
      </w:r>
      <w:r>
        <w:t>17</w:t>
      </w:r>
      <w:r>
        <w:fldChar w:fldCharType="end"/>
      </w:r>
    </w:p>
    <w:p w14:paraId="26FC717D" w14:textId="7CBAFFBE" w:rsidR="00634E5F" w:rsidRDefault="00634E5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_Toc145511162 \h </w:instrText>
      </w:r>
      <w:r>
        <w:fldChar w:fldCharType="separate"/>
      </w:r>
      <w:r>
        <w:t>17</w:t>
      </w:r>
      <w:r>
        <w:fldChar w:fldCharType="end"/>
      </w:r>
    </w:p>
    <w:p w14:paraId="3D9A8A59" w14:textId="315A763A" w:rsidR="00634E5F" w:rsidRDefault="00634E5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_Toc145511163 \h </w:instrText>
      </w:r>
      <w:r>
        <w:fldChar w:fldCharType="separate"/>
      </w:r>
      <w:r>
        <w:t>18</w:t>
      </w:r>
      <w:r>
        <w:fldChar w:fldCharType="end"/>
      </w:r>
    </w:p>
    <w:p w14:paraId="6CBA4C2D" w14:textId="3B079176" w:rsidR="00634E5F" w:rsidRDefault="00634E5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_Toc145511164 \h </w:instrText>
      </w:r>
      <w:r>
        <w:fldChar w:fldCharType="separate"/>
      </w:r>
      <w:r>
        <w:t>18</w:t>
      </w:r>
      <w:r>
        <w:fldChar w:fldCharType="end"/>
      </w:r>
    </w:p>
    <w:p w14:paraId="42093E01" w14:textId="5CBBB739" w:rsidR="00634E5F" w:rsidRDefault="00634E5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_Toc145511165 \h </w:instrText>
      </w:r>
      <w:r>
        <w:fldChar w:fldCharType="separate"/>
      </w:r>
      <w:r>
        <w:t>20</w:t>
      </w:r>
      <w:r>
        <w:fldChar w:fldCharType="end"/>
      </w:r>
    </w:p>
    <w:p w14:paraId="779C7650" w14:textId="17F527EE" w:rsidR="00634E5F" w:rsidRDefault="00634E5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_Toc145511166 \h </w:instrText>
      </w:r>
      <w:r>
        <w:fldChar w:fldCharType="separate"/>
      </w:r>
      <w:r>
        <w:t>21</w:t>
      </w:r>
      <w:r>
        <w:fldChar w:fldCharType="end"/>
      </w:r>
    </w:p>
    <w:p w14:paraId="4873E5FB" w14:textId="3F11FEE7" w:rsidR="00634E5F" w:rsidRDefault="00634E5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_Toc145511167 \h </w:instrText>
      </w:r>
      <w:r>
        <w:fldChar w:fldCharType="separate"/>
      </w:r>
      <w:r>
        <w:t>21</w:t>
      </w:r>
      <w:r>
        <w:fldChar w:fldCharType="end"/>
      </w:r>
    </w:p>
    <w:p w14:paraId="214A9F09" w14:textId="4DE50309" w:rsidR="00634E5F" w:rsidRDefault="00634E5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_Toc145511168 \h </w:instrText>
      </w:r>
      <w:r>
        <w:fldChar w:fldCharType="separate"/>
      </w:r>
      <w:r>
        <w:t>21</w:t>
      </w:r>
      <w:r>
        <w:fldChar w:fldCharType="end"/>
      </w:r>
    </w:p>
    <w:p w14:paraId="46C3CF5F" w14:textId="6EDB4E09" w:rsidR="00634E5F" w:rsidRDefault="00634E5F">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_Toc145511169 \h </w:instrText>
      </w:r>
      <w:r>
        <w:fldChar w:fldCharType="separate"/>
      </w:r>
      <w:r>
        <w:t>21</w:t>
      </w:r>
      <w:r>
        <w:fldChar w:fldCharType="end"/>
      </w:r>
    </w:p>
    <w:p w14:paraId="60F744B4" w14:textId="1F8F54A3" w:rsidR="00634E5F" w:rsidRDefault="00634E5F">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_Toc145511170 \h </w:instrText>
      </w:r>
      <w:r>
        <w:fldChar w:fldCharType="separate"/>
      </w:r>
      <w:r>
        <w:t>22</w:t>
      </w:r>
      <w:r>
        <w:fldChar w:fldCharType="end"/>
      </w:r>
    </w:p>
    <w:p w14:paraId="09139B64" w14:textId="1DBBEBB7" w:rsidR="00634E5F" w:rsidRDefault="00634E5F">
      <w:pPr>
        <w:pStyle w:val="TOC4"/>
        <w:rPr>
          <w:rFonts w:asciiTheme="minorHAnsi" w:eastAsiaTheme="minorEastAsia" w:hAnsiTheme="minorHAnsi" w:cstheme="minorBidi"/>
          <w:kern w:val="2"/>
          <w:sz w:val="22"/>
          <w:szCs w:val="22"/>
          <w14:ligatures w14:val="standardContextual"/>
        </w:rPr>
      </w:pPr>
      <w:r w:rsidRPr="0043136B">
        <w:rPr>
          <w:rFonts w:cs="Arial"/>
        </w:rPr>
        <w:t>4.1.2.1</w:t>
      </w:r>
      <w:r>
        <w:rPr>
          <w:rFonts w:asciiTheme="minorHAnsi" w:eastAsiaTheme="minorEastAsia" w:hAnsiTheme="minorHAnsi" w:cstheme="minorBidi"/>
          <w:kern w:val="2"/>
          <w:sz w:val="22"/>
          <w:szCs w:val="22"/>
          <w14:ligatures w14:val="standardContextual"/>
        </w:rPr>
        <w:tab/>
      </w:r>
      <w:r w:rsidRPr="0043136B">
        <w:rPr>
          <w:rFonts w:cs="Arial"/>
        </w:rPr>
        <w:t>General</w:t>
      </w:r>
      <w:r>
        <w:tab/>
      </w:r>
      <w:r>
        <w:fldChar w:fldCharType="begin"/>
      </w:r>
      <w:r>
        <w:instrText xml:space="preserve"> PAGEREF _Toc145511171 \h </w:instrText>
      </w:r>
      <w:r>
        <w:fldChar w:fldCharType="separate"/>
      </w:r>
      <w:r>
        <w:t>22</w:t>
      </w:r>
      <w:r>
        <w:fldChar w:fldCharType="end"/>
      </w:r>
    </w:p>
    <w:p w14:paraId="503CF151" w14:textId="1732257F" w:rsidR="00634E5F" w:rsidRDefault="00634E5F">
      <w:pPr>
        <w:pStyle w:val="TOC4"/>
        <w:rPr>
          <w:rFonts w:asciiTheme="minorHAnsi" w:eastAsiaTheme="minorEastAsia" w:hAnsiTheme="minorHAnsi" w:cstheme="minorBidi"/>
          <w:kern w:val="2"/>
          <w:sz w:val="22"/>
          <w:szCs w:val="22"/>
          <w14:ligatures w14:val="standardContextual"/>
        </w:rPr>
      </w:pPr>
      <w:r w:rsidRPr="0043136B">
        <w:rPr>
          <w:rFonts w:cs="Arial"/>
        </w:rPr>
        <w:t>4.1.2.2</w:t>
      </w:r>
      <w:r>
        <w:rPr>
          <w:rFonts w:asciiTheme="minorHAnsi" w:eastAsiaTheme="minorEastAsia" w:hAnsiTheme="minorHAnsi" w:cstheme="minorBidi"/>
          <w:kern w:val="2"/>
          <w:sz w:val="22"/>
          <w:szCs w:val="22"/>
          <w14:ligatures w14:val="standardContextual"/>
        </w:rPr>
        <w:tab/>
      </w:r>
      <w:r w:rsidRPr="0043136B">
        <w:rPr>
          <w:rFonts w:cs="Arial"/>
        </w:rPr>
        <w:t>Radiated characteristics measurements</w:t>
      </w:r>
      <w:r>
        <w:tab/>
      </w:r>
      <w:r>
        <w:fldChar w:fldCharType="begin"/>
      </w:r>
      <w:r>
        <w:instrText xml:space="preserve"> PAGEREF _Toc145511172 \h </w:instrText>
      </w:r>
      <w:r>
        <w:fldChar w:fldCharType="separate"/>
      </w:r>
      <w:r>
        <w:t>22</w:t>
      </w:r>
      <w:r>
        <w:fldChar w:fldCharType="end"/>
      </w:r>
    </w:p>
    <w:p w14:paraId="4D028DC9" w14:textId="66DFC66F" w:rsidR="00634E5F" w:rsidRDefault="00634E5F">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_Toc145511173 \h </w:instrText>
      </w:r>
      <w:r>
        <w:fldChar w:fldCharType="separate"/>
      </w:r>
      <w:r>
        <w:t>23</w:t>
      </w:r>
      <w:r>
        <w:fldChar w:fldCharType="end"/>
      </w:r>
    </w:p>
    <w:p w14:paraId="76063E4B" w14:textId="647B5AA8" w:rsidR="00634E5F" w:rsidRDefault="00634E5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_Toc145511174 \h </w:instrText>
      </w:r>
      <w:r>
        <w:fldChar w:fldCharType="separate"/>
      </w:r>
      <w:r>
        <w:t>24</w:t>
      </w:r>
      <w:r>
        <w:fldChar w:fldCharType="end"/>
      </w:r>
    </w:p>
    <w:p w14:paraId="6890C120" w14:textId="6AC4DE0E" w:rsidR="00634E5F" w:rsidRDefault="00634E5F">
      <w:pPr>
        <w:pStyle w:val="TOC2"/>
        <w:rPr>
          <w:rFonts w:asciiTheme="minorHAnsi" w:eastAsiaTheme="minorEastAsia" w:hAnsiTheme="minorHAnsi" w:cstheme="minorBidi"/>
          <w:kern w:val="2"/>
          <w:sz w:val="22"/>
          <w:szCs w:val="22"/>
          <w14:ligatures w14:val="standardContextual"/>
        </w:rPr>
      </w:pPr>
      <w:r w:rsidRPr="0043136B">
        <w:rPr>
          <w:snapToGrid w:val="0"/>
        </w:rPr>
        <w:t>4.3</w:t>
      </w:r>
      <w:r>
        <w:rPr>
          <w:rFonts w:asciiTheme="minorHAnsi" w:eastAsiaTheme="minorEastAsia" w:hAnsiTheme="minorHAnsi" w:cstheme="minorBidi"/>
          <w:kern w:val="2"/>
          <w:sz w:val="22"/>
          <w:szCs w:val="22"/>
          <w14:ligatures w14:val="standardContextual"/>
        </w:rPr>
        <w:tab/>
      </w:r>
      <w:r w:rsidRPr="0043136B">
        <w:rPr>
          <w:snapToGrid w:val="0"/>
          <w:lang w:val="en-US" w:eastAsia="zh-CN"/>
        </w:rPr>
        <w:t>Repeater</w:t>
      </w:r>
      <w:r>
        <w:rPr>
          <w:lang w:eastAsia="zh-CN"/>
        </w:rPr>
        <w:t xml:space="preserve"> classes</w:t>
      </w:r>
      <w:r>
        <w:tab/>
      </w:r>
      <w:r>
        <w:fldChar w:fldCharType="begin"/>
      </w:r>
      <w:r>
        <w:instrText xml:space="preserve"> PAGEREF _Toc145511175 \h </w:instrText>
      </w:r>
      <w:r>
        <w:fldChar w:fldCharType="separate"/>
      </w:r>
      <w:r>
        <w:t>24</w:t>
      </w:r>
      <w:r>
        <w:fldChar w:fldCharType="end"/>
      </w:r>
    </w:p>
    <w:p w14:paraId="144DC876" w14:textId="27490502" w:rsidR="00634E5F" w:rsidRDefault="00634E5F">
      <w:pPr>
        <w:pStyle w:val="TOC3"/>
        <w:rPr>
          <w:rFonts w:asciiTheme="minorHAnsi" w:eastAsiaTheme="minorEastAsia" w:hAnsiTheme="minorHAnsi" w:cstheme="minorBidi"/>
          <w:kern w:val="2"/>
          <w:sz w:val="22"/>
          <w:szCs w:val="22"/>
          <w14:ligatures w14:val="standardContextual"/>
        </w:rPr>
      </w:pPr>
      <w:r w:rsidRPr="0043136B">
        <w:rPr>
          <w:rFonts w:eastAsia="SimSun"/>
          <w:lang w:eastAsia="zh-CN"/>
        </w:rPr>
        <w:t>4.3.1</w:t>
      </w:r>
      <w:r>
        <w:rPr>
          <w:rFonts w:asciiTheme="minorHAnsi" w:eastAsiaTheme="minorEastAsia" w:hAnsiTheme="minorHAnsi" w:cstheme="minorBidi"/>
          <w:kern w:val="2"/>
          <w:sz w:val="22"/>
          <w:szCs w:val="22"/>
          <w14:ligatures w14:val="standardContextual"/>
        </w:rPr>
        <w:tab/>
      </w:r>
      <w:r w:rsidRPr="0043136B">
        <w:rPr>
          <w:rFonts w:eastAsia="SimSun"/>
          <w:lang w:eastAsia="zh-CN"/>
        </w:rPr>
        <w:t>Repeater class for downlink</w:t>
      </w:r>
      <w:r>
        <w:tab/>
      </w:r>
      <w:r>
        <w:fldChar w:fldCharType="begin"/>
      </w:r>
      <w:r>
        <w:instrText xml:space="preserve"> PAGEREF _Toc145511176 \h </w:instrText>
      </w:r>
      <w:r>
        <w:fldChar w:fldCharType="separate"/>
      </w:r>
      <w:r>
        <w:t>24</w:t>
      </w:r>
      <w:r>
        <w:fldChar w:fldCharType="end"/>
      </w:r>
    </w:p>
    <w:p w14:paraId="0710168F" w14:textId="5F873BF5" w:rsidR="00634E5F" w:rsidRDefault="00634E5F">
      <w:pPr>
        <w:pStyle w:val="TOC3"/>
        <w:rPr>
          <w:rFonts w:asciiTheme="minorHAnsi" w:eastAsiaTheme="minorEastAsia" w:hAnsiTheme="minorHAnsi" w:cstheme="minorBidi"/>
          <w:kern w:val="2"/>
          <w:sz w:val="22"/>
          <w:szCs w:val="22"/>
          <w14:ligatures w14:val="standardContextual"/>
        </w:rPr>
      </w:pPr>
      <w:r w:rsidRPr="0043136B">
        <w:rPr>
          <w:rFonts w:eastAsia="SimSun"/>
          <w:lang w:eastAsia="zh-CN"/>
        </w:rPr>
        <w:t>4.3.2</w:t>
      </w:r>
      <w:r>
        <w:rPr>
          <w:rFonts w:asciiTheme="minorHAnsi" w:eastAsiaTheme="minorEastAsia" w:hAnsiTheme="minorHAnsi" w:cstheme="minorBidi"/>
          <w:kern w:val="2"/>
          <w:sz w:val="22"/>
          <w:szCs w:val="22"/>
          <w14:ligatures w14:val="standardContextual"/>
        </w:rPr>
        <w:tab/>
      </w:r>
      <w:r w:rsidRPr="0043136B">
        <w:rPr>
          <w:rFonts w:eastAsia="SimSun"/>
          <w:lang w:eastAsia="zh-CN"/>
        </w:rPr>
        <w:t>Repeater class for uplink</w:t>
      </w:r>
      <w:r>
        <w:tab/>
      </w:r>
      <w:r>
        <w:fldChar w:fldCharType="begin"/>
      </w:r>
      <w:r>
        <w:instrText xml:space="preserve"> PAGEREF _Toc145511177 \h </w:instrText>
      </w:r>
      <w:r>
        <w:fldChar w:fldCharType="separate"/>
      </w:r>
      <w:r>
        <w:t>25</w:t>
      </w:r>
      <w:r>
        <w:fldChar w:fldCharType="end"/>
      </w:r>
    </w:p>
    <w:p w14:paraId="0F3E2E90" w14:textId="622B2EAF" w:rsidR="00634E5F" w:rsidRDefault="00634E5F">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_Toc145511178 \h </w:instrText>
      </w:r>
      <w:r>
        <w:fldChar w:fldCharType="separate"/>
      </w:r>
      <w:r>
        <w:t>25</w:t>
      </w:r>
      <w:r>
        <w:fldChar w:fldCharType="end"/>
      </w:r>
    </w:p>
    <w:p w14:paraId="5F8D1025" w14:textId="1391EC14" w:rsidR="00634E5F" w:rsidRDefault="00634E5F">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43136B">
        <w:rPr>
          <w:lang w:val="en-US" w:eastAsia="zh-CN"/>
        </w:rPr>
        <w:t>Repeater</w:t>
      </w:r>
      <w:r w:rsidRPr="0043136B">
        <w:rPr>
          <w:rFonts w:cs="v4.2.0"/>
        </w:rPr>
        <w:t xml:space="preserve"> configurations</w:t>
      </w:r>
      <w:r>
        <w:tab/>
      </w:r>
      <w:r>
        <w:fldChar w:fldCharType="begin"/>
      </w:r>
      <w:r>
        <w:instrText xml:space="preserve"> PAGEREF _Toc145511179 \h </w:instrText>
      </w:r>
      <w:r>
        <w:fldChar w:fldCharType="separate"/>
      </w:r>
      <w:r>
        <w:t>25</w:t>
      </w:r>
      <w:r>
        <w:fldChar w:fldCharType="end"/>
      </w:r>
    </w:p>
    <w:p w14:paraId="41B1405F" w14:textId="15EFBDDC" w:rsidR="00634E5F" w:rsidRDefault="00634E5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43136B">
        <w:rPr>
          <w:lang w:val="en-US" w:eastAsia="zh-CN"/>
        </w:rPr>
        <w:t>Downlink</w:t>
      </w:r>
      <w:r>
        <w:t xml:space="preserve"> configurations</w:t>
      </w:r>
      <w:r>
        <w:tab/>
      </w:r>
      <w:r>
        <w:fldChar w:fldCharType="begin"/>
      </w:r>
      <w:r>
        <w:instrText xml:space="preserve"> PAGEREF _Toc145511180 \h </w:instrText>
      </w:r>
      <w:r>
        <w:fldChar w:fldCharType="separate"/>
      </w:r>
      <w:r>
        <w:t>25</w:t>
      </w:r>
      <w:r>
        <w:fldChar w:fldCharType="end"/>
      </w:r>
    </w:p>
    <w:p w14:paraId="47FF49B0" w14:textId="2B6310EA" w:rsidR="00634E5F" w:rsidRDefault="00634E5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43136B">
        <w:rPr>
          <w:lang w:val="en-US" w:eastAsia="zh-CN"/>
        </w:rPr>
        <w:t>Uplink</w:t>
      </w:r>
      <w:r>
        <w:t xml:space="preserve"> configurations</w:t>
      </w:r>
      <w:r>
        <w:tab/>
      </w:r>
      <w:r>
        <w:fldChar w:fldCharType="begin"/>
      </w:r>
      <w:r>
        <w:instrText xml:space="preserve"> PAGEREF _Toc145511181 \h </w:instrText>
      </w:r>
      <w:r>
        <w:fldChar w:fldCharType="separate"/>
      </w:r>
      <w:r>
        <w:t>26</w:t>
      </w:r>
      <w:r>
        <w:fldChar w:fldCharType="end"/>
      </w:r>
    </w:p>
    <w:p w14:paraId="27BAC23A" w14:textId="018C2F07" w:rsidR="00634E5F" w:rsidRDefault="00634E5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_Toc145511182 \h </w:instrText>
      </w:r>
      <w:r>
        <w:fldChar w:fldCharType="separate"/>
      </w:r>
      <w:r>
        <w:t>26</w:t>
      </w:r>
      <w:r>
        <w:fldChar w:fldCharType="end"/>
      </w:r>
    </w:p>
    <w:p w14:paraId="42B9E404" w14:textId="4CB54407"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cs="v4.2.0"/>
        </w:rPr>
        <w:t>4.6</w:t>
      </w:r>
      <w:r>
        <w:rPr>
          <w:rFonts w:asciiTheme="minorHAnsi" w:eastAsiaTheme="minorEastAsia" w:hAnsiTheme="minorHAnsi" w:cstheme="minorBidi"/>
          <w:kern w:val="2"/>
          <w:sz w:val="22"/>
          <w:szCs w:val="22"/>
          <w14:ligatures w14:val="standardContextual"/>
        </w:rPr>
        <w:tab/>
      </w:r>
      <w:r w:rsidRPr="0043136B">
        <w:rPr>
          <w:rFonts w:cs="v4.2.0"/>
        </w:rPr>
        <w:t>Manufacturer</w:t>
      </w:r>
      <w:r>
        <w:rPr>
          <w:lang w:eastAsia="zh-CN"/>
        </w:rPr>
        <w:t>'</w:t>
      </w:r>
      <w:r w:rsidRPr="0043136B">
        <w:rPr>
          <w:rFonts w:cs="v4.2.0"/>
        </w:rPr>
        <w:t>s declarations</w:t>
      </w:r>
      <w:r>
        <w:tab/>
      </w:r>
      <w:r>
        <w:fldChar w:fldCharType="begin"/>
      </w:r>
      <w:r>
        <w:instrText xml:space="preserve"> PAGEREF _Toc145511183 \h </w:instrText>
      </w:r>
      <w:r>
        <w:fldChar w:fldCharType="separate"/>
      </w:r>
      <w:r>
        <w:t>26</w:t>
      </w:r>
      <w:r>
        <w:fldChar w:fldCharType="end"/>
      </w:r>
    </w:p>
    <w:p w14:paraId="706D4916" w14:textId="1F88602D" w:rsidR="00634E5F" w:rsidRDefault="00634E5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_Toc145511184 \h </w:instrText>
      </w:r>
      <w:r>
        <w:fldChar w:fldCharType="separate"/>
      </w:r>
      <w:r>
        <w:t>30</w:t>
      </w:r>
      <w:r>
        <w:fldChar w:fldCharType="end"/>
      </w:r>
    </w:p>
    <w:p w14:paraId="2B99D6D1" w14:textId="3AD6514E" w:rsidR="00634E5F" w:rsidRDefault="00634E5F">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_Toc145511185 \h </w:instrText>
      </w:r>
      <w:r>
        <w:fldChar w:fldCharType="separate"/>
      </w:r>
      <w:r>
        <w:t>30</w:t>
      </w:r>
      <w:r>
        <w:fldChar w:fldCharType="end"/>
      </w:r>
    </w:p>
    <w:p w14:paraId="47D2D349" w14:textId="621E1CE7" w:rsidR="00634E5F" w:rsidRDefault="00634E5F">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_Toc145511186 \h </w:instrText>
      </w:r>
      <w:r>
        <w:fldChar w:fldCharType="separate"/>
      </w:r>
      <w:r>
        <w:t>30</w:t>
      </w:r>
      <w:r>
        <w:fldChar w:fldCharType="end"/>
      </w:r>
    </w:p>
    <w:p w14:paraId="7E007CAB" w14:textId="461EF872" w:rsidR="00634E5F" w:rsidRDefault="00634E5F">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_Toc145511187 \h </w:instrText>
      </w:r>
      <w:r>
        <w:fldChar w:fldCharType="separate"/>
      </w:r>
      <w:r>
        <w:t>30</w:t>
      </w:r>
      <w:r>
        <w:fldChar w:fldCharType="end"/>
      </w:r>
    </w:p>
    <w:p w14:paraId="73BBB490" w14:textId="2A31361C" w:rsidR="00634E5F" w:rsidRDefault="00634E5F">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_Toc145511188 \h </w:instrText>
      </w:r>
      <w:r>
        <w:fldChar w:fldCharType="separate"/>
      </w:r>
      <w:r>
        <w:t>31</w:t>
      </w:r>
      <w:r>
        <w:fldChar w:fldCharType="end"/>
      </w:r>
    </w:p>
    <w:p w14:paraId="030AEFAD" w14:textId="3784CE33" w:rsidR="00634E5F" w:rsidRDefault="00634E5F">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_Toc145511189 \h </w:instrText>
      </w:r>
      <w:r>
        <w:fldChar w:fldCharType="separate"/>
      </w:r>
      <w:r>
        <w:t>31</w:t>
      </w:r>
      <w:r>
        <w:fldChar w:fldCharType="end"/>
      </w:r>
    </w:p>
    <w:p w14:paraId="559980F6" w14:textId="6F7DD98A" w:rsidR="00634E5F" w:rsidRDefault="00634E5F">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_Toc145511190 \h </w:instrText>
      </w:r>
      <w:r>
        <w:fldChar w:fldCharType="separate"/>
      </w:r>
      <w:r>
        <w:t>31</w:t>
      </w:r>
      <w:r>
        <w:fldChar w:fldCharType="end"/>
      </w:r>
    </w:p>
    <w:p w14:paraId="7CF53149" w14:textId="50CC6027" w:rsidR="00634E5F" w:rsidRDefault="00634E5F">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_Toc145511191 \h </w:instrText>
      </w:r>
      <w:r>
        <w:fldChar w:fldCharType="separate"/>
      </w:r>
      <w:r>
        <w:t>31</w:t>
      </w:r>
      <w:r>
        <w:fldChar w:fldCharType="end"/>
      </w:r>
    </w:p>
    <w:p w14:paraId="6570BF25" w14:textId="0B90F73B" w:rsidR="00634E5F" w:rsidRDefault="00634E5F">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_Toc145511192 \h </w:instrText>
      </w:r>
      <w:r>
        <w:fldChar w:fldCharType="separate"/>
      </w:r>
      <w:r>
        <w:t>31</w:t>
      </w:r>
      <w:r>
        <w:fldChar w:fldCharType="end"/>
      </w:r>
    </w:p>
    <w:p w14:paraId="3161D193" w14:textId="2412D8AF" w:rsidR="00634E5F" w:rsidRDefault="00634E5F">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_Toc145511193 \h </w:instrText>
      </w:r>
      <w:r>
        <w:fldChar w:fldCharType="separate"/>
      </w:r>
      <w:r>
        <w:t>31</w:t>
      </w:r>
      <w:r>
        <w:fldChar w:fldCharType="end"/>
      </w:r>
    </w:p>
    <w:p w14:paraId="10B1B3CB" w14:textId="106E8658"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cs="v4.2.0"/>
        </w:rPr>
        <w:t>4.8</w:t>
      </w:r>
      <w:r>
        <w:rPr>
          <w:rFonts w:asciiTheme="minorHAnsi" w:eastAsiaTheme="minorEastAsia" w:hAnsiTheme="minorHAnsi" w:cstheme="minorBidi"/>
          <w:kern w:val="2"/>
          <w:sz w:val="22"/>
          <w:szCs w:val="22"/>
          <w14:ligatures w14:val="standardContextual"/>
        </w:rPr>
        <w:tab/>
      </w:r>
      <w:r w:rsidRPr="0043136B">
        <w:rPr>
          <w:rFonts w:cs="v4.2.0"/>
        </w:rPr>
        <w:t>Applicability of requirements</w:t>
      </w:r>
      <w:r>
        <w:tab/>
      </w:r>
      <w:r>
        <w:fldChar w:fldCharType="begin"/>
      </w:r>
      <w:r>
        <w:instrText xml:space="preserve"> PAGEREF _Toc145511194 \h </w:instrText>
      </w:r>
      <w:r>
        <w:fldChar w:fldCharType="separate"/>
      </w:r>
      <w:r>
        <w:t>32</w:t>
      </w:r>
      <w:r>
        <w:fldChar w:fldCharType="end"/>
      </w:r>
    </w:p>
    <w:p w14:paraId="0C4B3FDA" w14:textId="212F672A" w:rsidR="00634E5F" w:rsidRDefault="00634E5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_Toc145511195 \h </w:instrText>
      </w:r>
      <w:r>
        <w:fldChar w:fldCharType="separate"/>
      </w:r>
      <w:r>
        <w:t>33</w:t>
      </w:r>
      <w:r>
        <w:fldChar w:fldCharType="end"/>
      </w:r>
    </w:p>
    <w:p w14:paraId="3DDD3E26" w14:textId="1036DC3C" w:rsidR="00634E5F" w:rsidRDefault="00634E5F">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_Toc145511196 \h </w:instrText>
      </w:r>
      <w:r>
        <w:fldChar w:fldCharType="separate"/>
      </w:r>
      <w:r>
        <w:t>33</w:t>
      </w:r>
      <w:r>
        <w:fldChar w:fldCharType="end"/>
      </w:r>
    </w:p>
    <w:p w14:paraId="6BA61B3B" w14:textId="0C84BB78" w:rsidR="00634E5F" w:rsidRDefault="00634E5F">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_Toc145511197 \h </w:instrText>
      </w:r>
      <w:r>
        <w:fldChar w:fldCharType="separate"/>
      </w:r>
      <w:r>
        <w:t>33</w:t>
      </w:r>
      <w:r>
        <w:fldChar w:fldCharType="end"/>
      </w:r>
    </w:p>
    <w:p w14:paraId="5E6FA80F" w14:textId="7FDB2513" w:rsidR="00634E5F" w:rsidRDefault="00634E5F">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_Toc145511198 \h </w:instrText>
      </w:r>
      <w:r>
        <w:fldChar w:fldCharType="separate"/>
      </w:r>
      <w:r>
        <w:t>33</w:t>
      </w:r>
      <w:r>
        <w:fldChar w:fldCharType="end"/>
      </w:r>
    </w:p>
    <w:p w14:paraId="7C8F2A93" w14:textId="36C1F84B" w:rsidR="00634E5F" w:rsidRDefault="00634E5F">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_Toc145511199 \h </w:instrText>
      </w:r>
      <w:r>
        <w:fldChar w:fldCharType="separate"/>
      </w:r>
      <w:r>
        <w:t>33</w:t>
      </w:r>
      <w:r>
        <w:fldChar w:fldCharType="end"/>
      </w:r>
    </w:p>
    <w:p w14:paraId="1B615585" w14:textId="297040D6" w:rsidR="00634E5F" w:rsidRDefault="00634E5F">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_Toc145511200 \h </w:instrText>
      </w:r>
      <w:r>
        <w:fldChar w:fldCharType="separate"/>
      </w:r>
      <w:r>
        <w:t>34</w:t>
      </w:r>
      <w:r>
        <w:fldChar w:fldCharType="end"/>
      </w:r>
    </w:p>
    <w:p w14:paraId="001A9C92" w14:textId="003D1D3E" w:rsidR="00634E5F" w:rsidRDefault="00634E5F">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_Toc145511201 \h </w:instrText>
      </w:r>
      <w:r>
        <w:fldChar w:fldCharType="separate"/>
      </w:r>
      <w:r>
        <w:t>35</w:t>
      </w:r>
      <w:r>
        <w:fldChar w:fldCharType="end"/>
      </w:r>
    </w:p>
    <w:p w14:paraId="17F54AEF" w14:textId="19695229" w:rsidR="00634E5F" w:rsidRDefault="00634E5F">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_Toc145511202 \h </w:instrText>
      </w:r>
      <w:r>
        <w:fldChar w:fldCharType="separate"/>
      </w:r>
      <w:r>
        <w:t>35</w:t>
      </w:r>
      <w:r>
        <w:fldChar w:fldCharType="end"/>
      </w:r>
    </w:p>
    <w:p w14:paraId="384867A7" w14:textId="7A508609" w:rsidR="00634E5F" w:rsidRDefault="00634E5F">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_Toc145511203 \h </w:instrText>
      </w:r>
      <w:r>
        <w:fldChar w:fldCharType="separate"/>
      </w:r>
      <w:r>
        <w:t>36</w:t>
      </w:r>
      <w:r>
        <w:fldChar w:fldCharType="end"/>
      </w:r>
    </w:p>
    <w:p w14:paraId="4CBD35AF" w14:textId="3A0FBA27" w:rsidR="00634E5F" w:rsidRDefault="00634E5F">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_Toc145511204 \h </w:instrText>
      </w:r>
      <w:r>
        <w:fldChar w:fldCharType="separate"/>
      </w:r>
      <w:r>
        <w:t>36</w:t>
      </w:r>
      <w:r>
        <w:fldChar w:fldCharType="end"/>
      </w:r>
    </w:p>
    <w:p w14:paraId="11C15996" w14:textId="46AB723E" w:rsidR="00634E5F" w:rsidRDefault="00634E5F">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_Toc145511205 \h </w:instrText>
      </w:r>
      <w:r>
        <w:fldChar w:fldCharType="separate"/>
      </w:r>
      <w:r>
        <w:t>36</w:t>
      </w:r>
      <w:r>
        <w:fldChar w:fldCharType="end"/>
      </w:r>
    </w:p>
    <w:p w14:paraId="41968F42" w14:textId="725EFCD6" w:rsidR="00634E5F" w:rsidRDefault="00634E5F">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_Toc145511206 \h </w:instrText>
      </w:r>
      <w:r>
        <w:fldChar w:fldCharType="separate"/>
      </w:r>
      <w:r>
        <w:t>37</w:t>
      </w:r>
      <w:r>
        <w:fldChar w:fldCharType="end"/>
      </w:r>
    </w:p>
    <w:p w14:paraId="4802A08E" w14:textId="2D058C85" w:rsidR="00634E5F" w:rsidRDefault="00634E5F">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_Toc145511207 \h </w:instrText>
      </w:r>
      <w:r>
        <w:fldChar w:fldCharType="separate"/>
      </w:r>
      <w:r>
        <w:t>37</w:t>
      </w:r>
      <w:r>
        <w:fldChar w:fldCharType="end"/>
      </w:r>
    </w:p>
    <w:p w14:paraId="27D64FAA" w14:textId="30374070" w:rsidR="00634E5F" w:rsidRDefault="00634E5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_Toc145511208 \h </w:instrText>
      </w:r>
      <w:r>
        <w:fldChar w:fldCharType="separate"/>
      </w:r>
      <w:r>
        <w:t>37</w:t>
      </w:r>
      <w:r>
        <w:fldChar w:fldCharType="end"/>
      </w:r>
    </w:p>
    <w:p w14:paraId="63BAEBB2" w14:textId="24FF5F98" w:rsidR="00634E5F" w:rsidRDefault="00634E5F">
      <w:pPr>
        <w:pStyle w:val="TOC2"/>
        <w:rPr>
          <w:rFonts w:asciiTheme="minorHAnsi" w:eastAsiaTheme="minorEastAsia" w:hAnsiTheme="minorHAnsi" w:cstheme="minorBidi"/>
          <w:kern w:val="2"/>
          <w:sz w:val="22"/>
          <w:szCs w:val="22"/>
          <w14:ligatures w14:val="standardContextual"/>
        </w:rPr>
      </w:pPr>
      <w:r>
        <w:t>4.1</w:t>
      </w:r>
      <w:r w:rsidRPr="0043136B">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_Toc145511209 \h </w:instrText>
      </w:r>
      <w:r>
        <w:fldChar w:fldCharType="separate"/>
      </w:r>
      <w:r>
        <w:t>38</w:t>
      </w:r>
      <w:r>
        <w:fldChar w:fldCharType="end"/>
      </w:r>
    </w:p>
    <w:p w14:paraId="14F0FBAF" w14:textId="417DA56A" w:rsidR="00634E5F" w:rsidRDefault="00634E5F">
      <w:pPr>
        <w:pStyle w:val="TOC2"/>
        <w:rPr>
          <w:rFonts w:asciiTheme="minorHAnsi" w:eastAsiaTheme="minorEastAsia" w:hAnsiTheme="minorHAnsi" w:cstheme="minorBidi"/>
          <w:kern w:val="2"/>
          <w:sz w:val="22"/>
          <w:szCs w:val="22"/>
          <w14:ligatures w14:val="standardContextual"/>
        </w:rPr>
      </w:pPr>
      <w:r>
        <w:rPr>
          <w:lang w:eastAsia="zh-CN"/>
        </w:rPr>
        <w:t>4.1</w:t>
      </w:r>
      <w:r w:rsidRPr="0043136B">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_Toc145511210 \h </w:instrText>
      </w:r>
      <w:r>
        <w:fldChar w:fldCharType="separate"/>
      </w:r>
      <w:r>
        <w:t>39</w:t>
      </w:r>
      <w:r>
        <w:fldChar w:fldCharType="end"/>
      </w:r>
    </w:p>
    <w:p w14:paraId="7BF43140" w14:textId="2120137C" w:rsidR="00634E5F" w:rsidRDefault="00634E5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_Toc145511211 \h </w:instrText>
      </w:r>
      <w:r>
        <w:fldChar w:fldCharType="separate"/>
      </w:r>
      <w:r>
        <w:t>40</w:t>
      </w:r>
      <w:r>
        <w:fldChar w:fldCharType="end"/>
      </w:r>
    </w:p>
    <w:p w14:paraId="62126BCB" w14:textId="2024B6E3"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_Toc145511212 \h </w:instrText>
      </w:r>
      <w:r>
        <w:fldChar w:fldCharType="separate"/>
      </w:r>
      <w:r>
        <w:t>40</w:t>
      </w:r>
      <w:r>
        <w:fldChar w:fldCharType="end"/>
      </w:r>
    </w:p>
    <w:p w14:paraId="77BE3B36" w14:textId="3EAD7B11"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_Toc145511213 \h </w:instrText>
      </w:r>
      <w:r>
        <w:fldChar w:fldCharType="separate"/>
      </w:r>
      <w:r>
        <w:t>40</w:t>
      </w:r>
      <w:r>
        <w:fldChar w:fldCharType="end"/>
      </w:r>
    </w:p>
    <w:p w14:paraId="57F2791B" w14:textId="155506D1"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_Toc145511214 \h </w:instrText>
      </w:r>
      <w:r>
        <w:fldChar w:fldCharType="separate"/>
      </w:r>
      <w:r>
        <w:t>40</w:t>
      </w:r>
      <w:r>
        <w:fldChar w:fldCharType="end"/>
      </w:r>
    </w:p>
    <w:p w14:paraId="0C1CEFA2" w14:textId="4416F3D7" w:rsidR="00634E5F" w:rsidRDefault="00634E5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43136B">
        <w:rPr>
          <w:lang w:val="en-US" w:eastAsia="zh-CN"/>
        </w:rPr>
        <w:t>General</w:t>
      </w:r>
      <w:r>
        <w:tab/>
      </w:r>
      <w:r>
        <w:fldChar w:fldCharType="begin"/>
      </w:r>
      <w:r>
        <w:instrText xml:space="preserve"> PAGEREF _Toc145511215 \h </w:instrText>
      </w:r>
      <w:r>
        <w:fldChar w:fldCharType="separate"/>
      </w:r>
      <w:r>
        <w:t>40</w:t>
      </w:r>
      <w:r>
        <w:fldChar w:fldCharType="end"/>
      </w:r>
    </w:p>
    <w:p w14:paraId="4D21BFC4" w14:textId="32BE4F2F"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_Toc145511216 \h </w:instrText>
      </w:r>
      <w:r>
        <w:fldChar w:fldCharType="separate"/>
      </w:r>
      <w:r>
        <w:t>40</w:t>
      </w:r>
      <w:r>
        <w:fldChar w:fldCharType="end"/>
      </w:r>
    </w:p>
    <w:p w14:paraId="22C69899" w14:textId="112AFC09" w:rsidR="00634E5F" w:rsidRDefault="00634E5F">
      <w:pPr>
        <w:pStyle w:val="TOC4"/>
        <w:rPr>
          <w:rFonts w:asciiTheme="minorHAnsi" w:eastAsiaTheme="minorEastAsia" w:hAnsiTheme="minorHAnsi" w:cstheme="minorBidi"/>
          <w:kern w:val="2"/>
          <w:sz w:val="22"/>
          <w:szCs w:val="22"/>
          <w14:ligatures w14:val="standardContextual"/>
        </w:rPr>
      </w:pPr>
      <w:r>
        <w:t>6.2.</w:t>
      </w:r>
      <w:r w:rsidRPr="0043136B">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_Toc145511217 \h </w:instrText>
      </w:r>
      <w:r>
        <w:fldChar w:fldCharType="separate"/>
      </w:r>
      <w:r>
        <w:t>40</w:t>
      </w:r>
      <w:r>
        <w:fldChar w:fldCharType="end"/>
      </w:r>
    </w:p>
    <w:p w14:paraId="37D8E99E" w14:textId="56F9F0FC" w:rsidR="00634E5F" w:rsidRDefault="00634E5F">
      <w:pPr>
        <w:pStyle w:val="TOC4"/>
        <w:rPr>
          <w:rFonts w:asciiTheme="minorHAnsi" w:eastAsiaTheme="minorEastAsia" w:hAnsiTheme="minorHAnsi" w:cstheme="minorBidi"/>
          <w:kern w:val="2"/>
          <w:sz w:val="22"/>
          <w:szCs w:val="22"/>
          <w14:ligatures w14:val="standardContextual"/>
        </w:rPr>
      </w:pPr>
      <w:r>
        <w:t>6.2.</w:t>
      </w:r>
      <w:r w:rsidRPr="0043136B">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_Toc145511218 \h </w:instrText>
      </w:r>
      <w:r>
        <w:fldChar w:fldCharType="separate"/>
      </w:r>
      <w:r>
        <w:t>41</w:t>
      </w:r>
      <w:r>
        <w:fldChar w:fldCharType="end"/>
      </w:r>
    </w:p>
    <w:p w14:paraId="1787298B" w14:textId="04FB4147" w:rsidR="00634E5F" w:rsidRDefault="00634E5F">
      <w:pPr>
        <w:pStyle w:val="TOC4"/>
        <w:rPr>
          <w:rFonts w:asciiTheme="minorHAnsi" w:eastAsiaTheme="minorEastAsia" w:hAnsiTheme="minorHAnsi" w:cstheme="minorBidi"/>
          <w:kern w:val="2"/>
          <w:sz w:val="22"/>
          <w:szCs w:val="22"/>
          <w14:ligatures w14:val="standardContextual"/>
        </w:rPr>
      </w:pPr>
      <w:r>
        <w:t>6.2.</w:t>
      </w:r>
      <w:r w:rsidRPr="0043136B">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_Toc145511219 \h </w:instrText>
      </w:r>
      <w:r>
        <w:fldChar w:fldCharType="separate"/>
      </w:r>
      <w:r>
        <w:t>42</w:t>
      </w:r>
      <w:r>
        <w:fldChar w:fldCharType="end"/>
      </w:r>
    </w:p>
    <w:p w14:paraId="3751767D" w14:textId="7B7D984A" w:rsidR="00634E5F" w:rsidRDefault="00634E5F">
      <w:pPr>
        <w:pStyle w:val="TOC4"/>
        <w:rPr>
          <w:rFonts w:asciiTheme="minorHAnsi" w:eastAsiaTheme="minorEastAsia" w:hAnsiTheme="minorHAnsi" w:cstheme="minorBidi"/>
          <w:kern w:val="2"/>
          <w:sz w:val="22"/>
          <w:szCs w:val="22"/>
          <w14:ligatures w14:val="standardContextual"/>
        </w:rPr>
      </w:pPr>
      <w:r>
        <w:t>6.2.</w:t>
      </w:r>
      <w:r w:rsidRPr="0043136B">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_Toc145511220 \h </w:instrText>
      </w:r>
      <w:r>
        <w:fldChar w:fldCharType="separate"/>
      </w:r>
      <w:r>
        <w:t>42</w:t>
      </w:r>
      <w:r>
        <w:fldChar w:fldCharType="end"/>
      </w:r>
    </w:p>
    <w:p w14:paraId="4B3B6DB4" w14:textId="19CEA723" w:rsidR="00634E5F" w:rsidRDefault="00634E5F">
      <w:pPr>
        <w:pStyle w:val="TOC5"/>
        <w:rPr>
          <w:rFonts w:asciiTheme="minorHAnsi" w:eastAsiaTheme="minorEastAsia" w:hAnsiTheme="minorHAnsi" w:cstheme="minorBidi"/>
          <w:kern w:val="2"/>
          <w:sz w:val="22"/>
          <w:szCs w:val="22"/>
          <w14:ligatures w14:val="standardContextual"/>
        </w:rPr>
      </w:pPr>
      <w:r>
        <w:t>6.2.</w:t>
      </w:r>
      <w:r w:rsidRPr="0043136B">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_Toc145511221 \h </w:instrText>
      </w:r>
      <w:r>
        <w:fldChar w:fldCharType="separate"/>
      </w:r>
      <w:r>
        <w:t>42</w:t>
      </w:r>
      <w:r>
        <w:fldChar w:fldCharType="end"/>
      </w:r>
    </w:p>
    <w:p w14:paraId="41EC797E" w14:textId="7A7614F4" w:rsidR="00634E5F" w:rsidRDefault="00634E5F">
      <w:pPr>
        <w:pStyle w:val="TOC5"/>
        <w:rPr>
          <w:rFonts w:asciiTheme="minorHAnsi" w:eastAsiaTheme="minorEastAsia" w:hAnsiTheme="minorHAnsi" w:cstheme="minorBidi"/>
          <w:kern w:val="2"/>
          <w:sz w:val="22"/>
          <w:szCs w:val="22"/>
          <w14:ligatures w14:val="standardContextual"/>
        </w:rPr>
      </w:pPr>
      <w:r>
        <w:t>6.2.</w:t>
      </w:r>
      <w:r w:rsidRPr="0043136B">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_Toc145511222 \h </w:instrText>
      </w:r>
      <w:r>
        <w:fldChar w:fldCharType="separate"/>
      </w:r>
      <w:r>
        <w:t>42</w:t>
      </w:r>
      <w:r>
        <w:fldChar w:fldCharType="end"/>
      </w:r>
    </w:p>
    <w:p w14:paraId="27FDAE37" w14:textId="2B355320" w:rsidR="00634E5F" w:rsidRDefault="00634E5F">
      <w:pPr>
        <w:pStyle w:val="TOC4"/>
        <w:rPr>
          <w:rFonts w:asciiTheme="minorHAnsi" w:eastAsiaTheme="minorEastAsia" w:hAnsiTheme="minorHAnsi" w:cstheme="minorBidi"/>
          <w:kern w:val="2"/>
          <w:sz w:val="22"/>
          <w:szCs w:val="22"/>
          <w14:ligatures w14:val="standardContextual"/>
        </w:rPr>
      </w:pPr>
      <w:r>
        <w:t>6.2.</w:t>
      </w:r>
      <w:r w:rsidRPr="0043136B">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_Toc145511223 \h </w:instrText>
      </w:r>
      <w:r>
        <w:fldChar w:fldCharType="separate"/>
      </w:r>
      <w:r>
        <w:t>43</w:t>
      </w:r>
      <w:r>
        <w:fldChar w:fldCharType="end"/>
      </w:r>
    </w:p>
    <w:p w14:paraId="4A114CD8" w14:textId="255C18E6"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6.2.3</w:t>
      </w:r>
      <w:r>
        <w:rPr>
          <w:rFonts w:asciiTheme="minorHAnsi" w:eastAsiaTheme="minorEastAsia" w:hAnsiTheme="minorHAnsi" w:cstheme="minorBidi"/>
          <w:kern w:val="2"/>
          <w:sz w:val="22"/>
          <w:szCs w:val="22"/>
          <w14:ligatures w14:val="standardContextual"/>
        </w:rPr>
        <w:tab/>
      </w:r>
      <w:r w:rsidRPr="0043136B">
        <w:rPr>
          <w:lang w:val="en-US" w:eastAsia="zh-CN"/>
        </w:rPr>
        <w:t>OTA repeater output power (TRP)</w:t>
      </w:r>
      <w:r>
        <w:tab/>
      </w:r>
      <w:r>
        <w:fldChar w:fldCharType="begin"/>
      </w:r>
      <w:r>
        <w:instrText xml:space="preserve"> PAGEREF _Toc145511224 \h </w:instrText>
      </w:r>
      <w:r>
        <w:fldChar w:fldCharType="separate"/>
      </w:r>
      <w:r>
        <w:t>43</w:t>
      </w:r>
      <w:r>
        <w:fldChar w:fldCharType="end"/>
      </w:r>
    </w:p>
    <w:p w14:paraId="14BDE4A5" w14:textId="4064EF17" w:rsidR="00634E5F" w:rsidRDefault="00634E5F">
      <w:pPr>
        <w:pStyle w:val="TOC4"/>
        <w:rPr>
          <w:rFonts w:asciiTheme="minorHAnsi" w:eastAsiaTheme="minorEastAsia" w:hAnsiTheme="minorHAnsi" w:cstheme="minorBidi"/>
          <w:kern w:val="2"/>
          <w:sz w:val="22"/>
          <w:szCs w:val="22"/>
          <w14:ligatures w14:val="standardContextual"/>
        </w:rPr>
      </w:pPr>
      <w:r>
        <w:t>6.</w:t>
      </w:r>
      <w:r w:rsidRPr="0043136B">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_Toc145511225 \h </w:instrText>
      </w:r>
      <w:r>
        <w:fldChar w:fldCharType="separate"/>
      </w:r>
      <w:r>
        <w:t>43</w:t>
      </w:r>
      <w:r>
        <w:fldChar w:fldCharType="end"/>
      </w:r>
    </w:p>
    <w:p w14:paraId="53F9502D" w14:textId="43F99CD8" w:rsidR="00634E5F" w:rsidRDefault="00634E5F">
      <w:pPr>
        <w:pStyle w:val="TOC4"/>
        <w:rPr>
          <w:rFonts w:asciiTheme="minorHAnsi" w:eastAsiaTheme="minorEastAsia" w:hAnsiTheme="minorHAnsi" w:cstheme="minorBidi"/>
          <w:kern w:val="2"/>
          <w:sz w:val="22"/>
          <w:szCs w:val="22"/>
          <w14:ligatures w14:val="standardContextual"/>
        </w:rPr>
      </w:pPr>
      <w:r>
        <w:t>6.</w:t>
      </w:r>
      <w:r w:rsidRPr="0043136B">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_Toc145511226 \h </w:instrText>
      </w:r>
      <w:r>
        <w:fldChar w:fldCharType="separate"/>
      </w:r>
      <w:r>
        <w:t>44</w:t>
      </w:r>
      <w:r>
        <w:fldChar w:fldCharType="end"/>
      </w:r>
    </w:p>
    <w:p w14:paraId="1E85BE11" w14:textId="7EA03A52" w:rsidR="00634E5F" w:rsidRDefault="00634E5F">
      <w:pPr>
        <w:pStyle w:val="TOC4"/>
        <w:rPr>
          <w:rFonts w:asciiTheme="minorHAnsi" w:eastAsiaTheme="minorEastAsia" w:hAnsiTheme="minorHAnsi" w:cstheme="minorBidi"/>
          <w:kern w:val="2"/>
          <w:sz w:val="22"/>
          <w:szCs w:val="22"/>
          <w14:ligatures w14:val="standardContextual"/>
        </w:rPr>
      </w:pPr>
      <w:r>
        <w:t>6.</w:t>
      </w:r>
      <w:r w:rsidRPr="0043136B">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_Toc145511227 \h </w:instrText>
      </w:r>
      <w:r>
        <w:fldChar w:fldCharType="separate"/>
      </w:r>
      <w:r>
        <w:t>44</w:t>
      </w:r>
      <w:r>
        <w:fldChar w:fldCharType="end"/>
      </w:r>
    </w:p>
    <w:p w14:paraId="0BD9655A" w14:textId="7AC78A3D" w:rsidR="00634E5F" w:rsidRDefault="00634E5F">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43136B">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_Toc145511228 \h </w:instrText>
      </w:r>
      <w:r>
        <w:fldChar w:fldCharType="separate"/>
      </w:r>
      <w:r>
        <w:t>44</w:t>
      </w:r>
      <w:r>
        <w:fldChar w:fldCharType="end"/>
      </w:r>
    </w:p>
    <w:p w14:paraId="2E11D2A3" w14:textId="4C1B8109" w:rsidR="00634E5F" w:rsidRDefault="00634E5F">
      <w:pPr>
        <w:pStyle w:val="TOC5"/>
        <w:rPr>
          <w:rFonts w:asciiTheme="minorHAnsi" w:eastAsiaTheme="minorEastAsia" w:hAnsiTheme="minorHAnsi" w:cstheme="minorBidi"/>
          <w:kern w:val="2"/>
          <w:sz w:val="22"/>
          <w:szCs w:val="22"/>
          <w14:ligatures w14:val="standardContextual"/>
        </w:rPr>
      </w:pPr>
      <w:r w:rsidRPr="0043136B">
        <w:rPr>
          <w:rFonts w:cs="Arial"/>
          <w:lang w:eastAsia="sv-SE"/>
        </w:rPr>
        <w:t>6.</w:t>
      </w:r>
      <w:r w:rsidRPr="0043136B">
        <w:rPr>
          <w:rFonts w:cs="Arial"/>
          <w:lang w:val="en-US" w:eastAsia="zh-CN"/>
        </w:rPr>
        <w:t>2.</w:t>
      </w:r>
      <w:r w:rsidRPr="0043136B">
        <w:rPr>
          <w:rFonts w:cs="Arial"/>
          <w:lang w:eastAsia="sv-SE"/>
        </w:rPr>
        <w:t>3.4.1</w:t>
      </w:r>
      <w:r>
        <w:rPr>
          <w:rFonts w:asciiTheme="minorHAnsi" w:eastAsiaTheme="minorEastAsia" w:hAnsiTheme="minorHAnsi" w:cstheme="minorBidi"/>
          <w:kern w:val="2"/>
          <w:sz w:val="22"/>
          <w:szCs w:val="22"/>
          <w14:ligatures w14:val="standardContextual"/>
        </w:rPr>
        <w:tab/>
      </w:r>
      <w:r w:rsidRPr="0043136B">
        <w:rPr>
          <w:rFonts w:cs="Arial"/>
          <w:lang w:eastAsia="sv-SE"/>
        </w:rPr>
        <w:t>Initial conditions</w:t>
      </w:r>
      <w:r>
        <w:tab/>
      </w:r>
      <w:r>
        <w:fldChar w:fldCharType="begin"/>
      </w:r>
      <w:r>
        <w:instrText xml:space="preserve"> PAGEREF _Toc145511229 \h </w:instrText>
      </w:r>
      <w:r>
        <w:fldChar w:fldCharType="separate"/>
      </w:r>
      <w:r>
        <w:t>44</w:t>
      </w:r>
      <w:r>
        <w:fldChar w:fldCharType="end"/>
      </w:r>
    </w:p>
    <w:p w14:paraId="7CCA7FBE" w14:textId="1555373F" w:rsidR="00634E5F" w:rsidRDefault="00634E5F">
      <w:pPr>
        <w:pStyle w:val="TOC5"/>
        <w:rPr>
          <w:rFonts w:asciiTheme="minorHAnsi" w:eastAsiaTheme="minorEastAsia" w:hAnsiTheme="minorHAnsi" w:cstheme="minorBidi"/>
          <w:kern w:val="2"/>
          <w:sz w:val="22"/>
          <w:szCs w:val="22"/>
          <w14:ligatures w14:val="standardContextual"/>
        </w:rPr>
      </w:pPr>
      <w:r w:rsidRPr="0043136B">
        <w:rPr>
          <w:rFonts w:cs="Arial"/>
          <w:lang w:eastAsia="sv-SE"/>
        </w:rPr>
        <w:t>6.</w:t>
      </w:r>
      <w:r w:rsidRPr="0043136B">
        <w:rPr>
          <w:rFonts w:cs="Arial"/>
          <w:lang w:val="en-US" w:eastAsia="zh-CN"/>
        </w:rPr>
        <w:t>2.</w:t>
      </w:r>
      <w:r w:rsidRPr="0043136B">
        <w:rPr>
          <w:rFonts w:cs="Arial"/>
          <w:lang w:eastAsia="sv-SE"/>
        </w:rPr>
        <w:t>3.4.2</w:t>
      </w:r>
      <w:r>
        <w:rPr>
          <w:rFonts w:asciiTheme="minorHAnsi" w:eastAsiaTheme="minorEastAsia" w:hAnsiTheme="minorHAnsi" w:cstheme="minorBidi"/>
          <w:kern w:val="2"/>
          <w:sz w:val="22"/>
          <w:szCs w:val="22"/>
          <w14:ligatures w14:val="standardContextual"/>
        </w:rPr>
        <w:tab/>
      </w:r>
      <w:r w:rsidRPr="0043136B">
        <w:rPr>
          <w:rFonts w:cs="Arial"/>
          <w:lang w:eastAsia="sv-SE"/>
        </w:rPr>
        <w:t>Procedure</w:t>
      </w:r>
      <w:r>
        <w:tab/>
      </w:r>
      <w:r>
        <w:fldChar w:fldCharType="begin"/>
      </w:r>
      <w:r>
        <w:instrText xml:space="preserve"> PAGEREF _Toc145511230 \h </w:instrText>
      </w:r>
      <w:r>
        <w:fldChar w:fldCharType="separate"/>
      </w:r>
      <w:r>
        <w:t>44</w:t>
      </w:r>
      <w:r>
        <w:fldChar w:fldCharType="end"/>
      </w:r>
    </w:p>
    <w:p w14:paraId="7F9395A1" w14:textId="12D9E2B9" w:rsidR="00634E5F" w:rsidRDefault="00634E5F">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43136B">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_Toc145511231 \h </w:instrText>
      </w:r>
      <w:r>
        <w:fldChar w:fldCharType="separate"/>
      </w:r>
      <w:r>
        <w:t>45</w:t>
      </w:r>
      <w:r>
        <w:fldChar w:fldCharType="end"/>
      </w:r>
    </w:p>
    <w:p w14:paraId="5BE03A32" w14:textId="43981D87"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_Toc145511232 \h </w:instrText>
      </w:r>
      <w:r>
        <w:fldChar w:fldCharType="separate"/>
      </w:r>
      <w:r>
        <w:t>45</w:t>
      </w:r>
      <w:r>
        <w:fldChar w:fldCharType="end"/>
      </w:r>
    </w:p>
    <w:p w14:paraId="442581FB" w14:textId="4ED65785" w:rsidR="00634E5F" w:rsidRDefault="00634E5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_Toc145511233 \h </w:instrText>
      </w:r>
      <w:r>
        <w:fldChar w:fldCharType="separate"/>
      </w:r>
      <w:r>
        <w:t>45</w:t>
      </w:r>
      <w:r>
        <w:fldChar w:fldCharType="end"/>
      </w:r>
    </w:p>
    <w:p w14:paraId="6DF850A6" w14:textId="66637D3F" w:rsidR="00634E5F" w:rsidRDefault="00634E5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_Toc145511234 \h </w:instrText>
      </w:r>
      <w:r>
        <w:fldChar w:fldCharType="separate"/>
      </w:r>
      <w:r>
        <w:t>45</w:t>
      </w:r>
      <w:r>
        <w:fldChar w:fldCharType="end"/>
      </w:r>
    </w:p>
    <w:p w14:paraId="6A3AE1AB" w14:textId="36506CB9" w:rsidR="00634E5F" w:rsidRDefault="00634E5F">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_Toc145511235 \h </w:instrText>
      </w:r>
      <w:r>
        <w:fldChar w:fldCharType="separate"/>
      </w:r>
      <w:r>
        <w:t>45</w:t>
      </w:r>
      <w:r>
        <w:fldChar w:fldCharType="end"/>
      </w:r>
    </w:p>
    <w:p w14:paraId="6FF05694" w14:textId="1D3AB839" w:rsidR="00634E5F" w:rsidRDefault="00634E5F">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_Toc145511236 \h </w:instrText>
      </w:r>
      <w:r>
        <w:fldChar w:fldCharType="separate"/>
      </w:r>
      <w:r>
        <w:t>45</w:t>
      </w:r>
      <w:r>
        <w:fldChar w:fldCharType="end"/>
      </w:r>
    </w:p>
    <w:p w14:paraId="72365676" w14:textId="5F76687F" w:rsidR="00634E5F" w:rsidRDefault="00634E5F">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_Toc145511237 \h </w:instrText>
      </w:r>
      <w:r>
        <w:fldChar w:fldCharType="separate"/>
      </w:r>
      <w:r>
        <w:t>46</w:t>
      </w:r>
      <w:r>
        <w:fldChar w:fldCharType="end"/>
      </w:r>
    </w:p>
    <w:p w14:paraId="299FDFE2" w14:textId="5D4EDB25"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_Toc145511238 \h </w:instrText>
      </w:r>
      <w:r>
        <w:fldChar w:fldCharType="separate"/>
      </w:r>
      <w:r>
        <w:t>46</w:t>
      </w:r>
      <w:r>
        <w:fldChar w:fldCharType="end"/>
      </w:r>
    </w:p>
    <w:p w14:paraId="755CB40B" w14:textId="79378F4A" w:rsidR="00634E5F" w:rsidRDefault="00634E5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_Toc145511239 \h </w:instrText>
      </w:r>
      <w:r>
        <w:fldChar w:fldCharType="separate"/>
      </w:r>
      <w:r>
        <w:t>46</w:t>
      </w:r>
      <w:r>
        <w:fldChar w:fldCharType="end"/>
      </w:r>
    </w:p>
    <w:p w14:paraId="00740D20" w14:textId="40F98678" w:rsidR="00634E5F" w:rsidRDefault="00634E5F">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_Toc145511240 \h </w:instrText>
      </w:r>
      <w:r>
        <w:fldChar w:fldCharType="separate"/>
      </w:r>
      <w:r>
        <w:t>46</w:t>
      </w:r>
      <w:r>
        <w:fldChar w:fldCharType="end"/>
      </w:r>
    </w:p>
    <w:p w14:paraId="7F28334D" w14:textId="23DA36A1" w:rsidR="00634E5F" w:rsidRDefault="00634E5F">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_Toc145511241 \h </w:instrText>
      </w:r>
      <w:r>
        <w:fldChar w:fldCharType="separate"/>
      </w:r>
      <w:r>
        <w:t>46</w:t>
      </w:r>
      <w:r>
        <w:fldChar w:fldCharType="end"/>
      </w:r>
    </w:p>
    <w:p w14:paraId="44451765" w14:textId="16D114BF" w:rsidR="00634E5F" w:rsidRDefault="00634E5F">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_Toc145511242 \h </w:instrText>
      </w:r>
      <w:r>
        <w:fldChar w:fldCharType="separate"/>
      </w:r>
      <w:r>
        <w:t>46</w:t>
      </w:r>
      <w:r>
        <w:fldChar w:fldCharType="end"/>
      </w:r>
    </w:p>
    <w:p w14:paraId="299F5DD3" w14:textId="262A2E1F" w:rsidR="00634E5F" w:rsidRDefault="00634E5F">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_Toc145511243 \h </w:instrText>
      </w:r>
      <w:r>
        <w:fldChar w:fldCharType="separate"/>
      </w:r>
      <w:r>
        <w:t>46</w:t>
      </w:r>
      <w:r>
        <w:fldChar w:fldCharType="end"/>
      </w:r>
    </w:p>
    <w:p w14:paraId="61DF4337" w14:textId="715E39B1" w:rsidR="00634E5F" w:rsidRDefault="00634E5F">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_Toc145511244 \h </w:instrText>
      </w:r>
      <w:r>
        <w:fldChar w:fldCharType="separate"/>
      </w:r>
      <w:r>
        <w:t>46</w:t>
      </w:r>
      <w:r>
        <w:fldChar w:fldCharType="end"/>
      </w:r>
    </w:p>
    <w:p w14:paraId="4D226D78" w14:textId="627D5416" w:rsidR="00634E5F" w:rsidRDefault="00634E5F">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_Toc145511245 \h </w:instrText>
      </w:r>
      <w:r>
        <w:fldChar w:fldCharType="separate"/>
      </w:r>
      <w:r>
        <w:t>47</w:t>
      </w:r>
      <w:r>
        <w:fldChar w:fldCharType="end"/>
      </w:r>
    </w:p>
    <w:p w14:paraId="3CCE824A" w14:textId="50596756"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_Toc145511246 \h </w:instrText>
      </w:r>
      <w:r>
        <w:fldChar w:fldCharType="separate"/>
      </w:r>
      <w:r>
        <w:t>47</w:t>
      </w:r>
      <w:r>
        <w:fldChar w:fldCharType="end"/>
      </w:r>
    </w:p>
    <w:p w14:paraId="596927B9" w14:textId="5E28464B"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.5.</w:t>
      </w:r>
      <w:r w:rsidRPr="0043136B">
        <w:rPr>
          <w:lang w:val="en-US" w:eastAsia="zh-CN"/>
        </w:rPr>
        <w:t>1</w:t>
      </w:r>
      <w:r>
        <w:rPr>
          <w:rFonts w:asciiTheme="minorHAnsi" w:eastAsiaTheme="minorEastAsia" w:hAnsiTheme="minorHAnsi" w:cstheme="minorBidi"/>
          <w:kern w:val="2"/>
          <w:sz w:val="22"/>
          <w:szCs w:val="22"/>
          <w14:ligatures w14:val="standardContextual"/>
        </w:rPr>
        <w:tab/>
      </w:r>
      <w:r w:rsidRPr="0043136B">
        <w:rPr>
          <w:lang w:val="en-US" w:eastAsia="zh-CN"/>
        </w:rPr>
        <w:t>General</w:t>
      </w:r>
      <w:r>
        <w:tab/>
      </w:r>
      <w:r>
        <w:fldChar w:fldCharType="begin"/>
      </w:r>
      <w:r>
        <w:instrText xml:space="preserve"> PAGEREF _Toc145511247 \h </w:instrText>
      </w:r>
      <w:r>
        <w:fldChar w:fldCharType="separate"/>
      </w:r>
      <w:r>
        <w:t>47</w:t>
      </w:r>
      <w:r>
        <w:fldChar w:fldCharType="end"/>
      </w:r>
    </w:p>
    <w:p w14:paraId="3225D20E" w14:textId="79965BB7"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_Toc145511248 \h </w:instrText>
      </w:r>
      <w:r>
        <w:fldChar w:fldCharType="separate"/>
      </w:r>
      <w:r>
        <w:t>48</w:t>
      </w:r>
      <w:r>
        <w:fldChar w:fldCharType="end"/>
      </w:r>
    </w:p>
    <w:p w14:paraId="6FF82180" w14:textId="0FF4D5CC" w:rsidR="00634E5F" w:rsidRDefault="00634E5F">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_Toc145511249 \h </w:instrText>
      </w:r>
      <w:r>
        <w:fldChar w:fldCharType="separate"/>
      </w:r>
      <w:r>
        <w:t>48</w:t>
      </w:r>
      <w:r>
        <w:fldChar w:fldCharType="end"/>
      </w:r>
    </w:p>
    <w:p w14:paraId="1D2A111B" w14:textId="57B311E9" w:rsidR="00634E5F" w:rsidRDefault="00634E5F">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_Toc145511250 \h </w:instrText>
      </w:r>
      <w:r>
        <w:fldChar w:fldCharType="separate"/>
      </w:r>
      <w:r>
        <w:t>48</w:t>
      </w:r>
      <w:r>
        <w:fldChar w:fldCharType="end"/>
      </w:r>
    </w:p>
    <w:p w14:paraId="71DEF7F8" w14:textId="58AA266F" w:rsidR="00634E5F" w:rsidRDefault="00634E5F">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_Toc145511251 \h </w:instrText>
      </w:r>
      <w:r>
        <w:fldChar w:fldCharType="separate"/>
      </w:r>
      <w:r>
        <w:t>48</w:t>
      </w:r>
      <w:r>
        <w:fldChar w:fldCharType="end"/>
      </w:r>
    </w:p>
    <w:p w14:paraId="11DBEA05" w14:textId="6C0FB4D4" w:rsidR="00634E5F" w:rsidRDefault="00634E5F">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_Toc145511252 \h </w:instrText>
      </w:r>
      <w:r>
        <w:fldChar w:fldCharType="separate"/>
      </w:r>
      <w:r>
        <w:t>48</w:t>
      </w:r>
      <w:r>
        <w:fldChar w:fldCharType="end"/>
      </w:r>
    </w:p>
    <w:p w14:paraId="3CAD7E49" w14:textId="29CCAD65" w:rsidR="00634E5F" w:rsidRDefault="00634E5F">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_Toc145511253 \h </w:instrText>
      </w:r>
      <w:r>
        <w:fldChar w:fldCharType="separate"/>
      </w:r>
      <w:r>
        <w:t>48</w:t>
      </w:r>
      <w:r>
        <w:fldChar w:fldCharType="end"/>
      </w:r>
    </w:p>
    <w:p w14:paraId="66D28066" w14:textId="1D360A0F" w:rsidR="00634E5F" w:rsidRDefault="00634E5F">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_Toc145511254 \h </w:instrText>
      </w:r>
      <w:r>
        <w:fldChar w:fldCharType="separate"/>
      </w:r>
      <w:r>
        <w:t>48</w:t>
      </w:r>
      <w:r>
        <w:fldChar w:fldCharType="end"/>
      </w:r>
    </w:p>
    <w:p w14:paraId="3494A6A4" w14:textId="205B09F6" w:rsidR="00634E5F" w:rsidRDefault="00634E5F">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_Toc145511255 \h </w:instrText>
      </w:r>
      <w:r>
        <w:fldChar w:fldCharType="separate"/>
      </w:r>
      <w:r>
        <w:t>49</w:t>
      </w:r>
      <w:r>
        <w:fldChar w:fldCharType="end"/>
      </w:r>
    </w:p>
    <w:p w14:paraId="45C9B666" w14:textId="4A729C58"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_Toc145511256 \h </w:instrText>
      </w:r>
      <w:r>
        <w:fldChar w:fldCharType="separate"/>
      </w:r>
      <w:r>
        <w:t>53</w:t>
      </w:r>
      <w:r>
        <w:fldChar w:fldCharType="end"/>
      </w:r>
    </w:p>
    <w:p w14:paraId="66673235" w14:textId="456F76B9" w:rsidR="00634E5F" w:rsidRDefault="00634E5F">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_Toc145511257 \h </w:instrText>
      </w:r>
      <w:r>
        <w:fldChar w:fldCharType="separate"/>
      </w:r>
      <w:r>
        <w:t>53</w:t>
      </w:r>
      <w:r>
        <w:fldChar w:fldCharType="end"/>
      </w:r>
    </w:p>
    <w:p w14:paraId="1FFDFC37" w14:textId="176952E3" w:rsidR="00634E5F" w:rsidRDefault="00634E5F">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_Toc145511258 \h </w:instrText>
      </w:r>
      <w:r>
        <w:fldChar w:fldCharType="separate"/>
      </w:r>
      <w:r>
        <w:t>54</w:t>
      </w:r>
      <w:r>
        <w:fldChar w:fldCharType="end"/>
      </w:r>
    </w:p>
    <w:p w14:paraId="6DC17F1A" w14:textId="777BB907" w:rsidR="00634E5F" w:rsidRDefault="00634E5F">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_Toc145511259 \h </w:instrText>
      </w:r>
      <w:r>
        <w:fldChar w:fldCharType="separate"/>
      </w:r>
      <w:r>
        <w:t>54</w:t>
      </w:r>
      <w:r>
        <w:fldChar w:fldCharType="end"/>
      </w:r>
    </w:p>
    <w:p w14:paraId="33360055" w14:textId="62D5B645" w:rsidR="00634E5F" w:rsidRDefault="00634E5F">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_Toc145511260 \h </w:instrText>
      </w:r>
      <w:r>
        <w:fldChar w:fldCharType="separate"/>
      </w:r>
      <w:r>
        <w:t>54</w:t>
      </w:r>
      <w:r>
        <w:fldChar w:fldCharType="end"/>
      </w:r>
    </w:p>
    <w:p w14:paraId="39B78855" w14:textId="5A2AF9D3" w:rsidR="00634E5F" w:rsidRDefault="00634E5F">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_Toc145511261 \h </w:instrText>
      </w:r>
      <w:r>
        <w:fldChar w:fldCharType="separate"/>
      </w:r>
      <w:r>
        <w:t>54</w:t>
      </w:r>
      <w:r>
        <w:fldChar w:fldCharType="end"/>
      </w:r>
    </w:p>
    <w:p w14:paraId="50F5FB58" w14:textId="08CD89AA" w:rsidR="00634E5F" w:rsidRDefault="00634E5F">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_Toc145511262 \h </w:instrText>
      </w:r>
      <w:r>
        <w:fldChar w:fldCharType="separate"/>
      </w:r>
      <w:r>
        <w:t>54</w:t>
      </w:r>
      <w:r>
        <w:fldChar w:fldCharType="end"/>
      </w:r>
    </w:p>
    <w:p w14:paraId="07B85057" w14:textId="3ECF2F3B" w:rsidR="00634E5F" w:rsidRDefault="00634E5F">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_Toc145511263 \h </w:instrText>
      </w:r>
      <w:r>
        <w:fldChar w:fldCharType="separate"/>
      </w:r>
      <w:r>
        <w:t>55</w:t>
      </w:r>
      <w:r>
        <w:fldChar w:fldCharType="end"/>
      </w:r>
    </w:p>
    <w:p w14:paraId="44EEC643" w14:textId="7AA18741" w:rsidR="00634E5F" w:rsidRDefault="00634E5F">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43136B">
        <w:rPr>
          <w:rFonts w:eastAsia="Malgun Gothic"/>
        </w:rPr>
        <w:t>operating band unwanted emission limits (Category A)</w:t>
      </w:r>
      <w:r>
        <w:tab/>
      </w:r>
      <w:r>
        <w:fldChar w:fldCharType="begin"/>
      </w:r>
      <w:r>
        <w:instrText xml:space="preserve"> PAGEREF _Toc145511264 \h </w:instrText>
      </w:r>
      <w:r>
        <w:fldChar w:fldCharType="separate"/>
      </w:r>
      <w:r>
        <w:t>55</w:t>
      </w:r>
      <w:r>
        <w:fldChar w:fldCharType="end"/>
      </w:r>
    </w:p>
    <w:p w14:paraId="1738DC12" w14:textId="15F2B57D" w:rsidR="00634E5F" w:rsidRDefault="00634E5F">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43136B">
        <w:rPr>
          <w:rFonts w:eastAsia="Malgun Gothic"/>
        </w:rPr>
        <w:t>operating band unwanted emission limits (Category B)</w:t>
      </w:r>
      <w:r>
        <w:tab/>
      </w:r>
      <w:r>
        <w:fldChar w:fldCharType="begin"/>
      </w:r>
      <w:r>
        <w:instrText xml:space="preserve"> PAGEREF _Toc145511265 \h </w:instrText>
      </w:r>
      <w:r>
        <w:fldChar w:fldCharType="separate"/>
      </w:r>
      <w:r>
        <w:t>56</w:t>
      </w:r>
      <w:r>
        <w:fldChar w:fldCharType="end"/>
      </w:r>
    </w:p>
    <w:p w14:paraId="7B5F6F4F" w14:textId="4C00C1AE" w:rsidR="00634E5F" w:rsidRDefault="00634E5F">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_Toc145511266 \h </w:instrText>
      </w:r>
      <w:r>
        <w:fldChar w:fldCharType="separate"/>
      </w:r>
      <w:r>
        <w:t>57</w:t>
      </w:r>
      <w:r>
        <w:fldChar w:fldCharType="end"/>
      </w:r>
    </w:p>
    <w:p w14:paraId="173E2290" w14:textId="125EABD9" w:rsidR="00634E5F" w:rsidRDefault="00634E5F">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_Toc145511267 \h </w:instrText>
      </w:r>
      <w:r>
        <w:fldChar w:fldCharType="separate"/>
      </w:r>
      <w:r>
        <w:t>57</w:t>
      </w:r>
      <w:r>
        <w:fldChar w:fldCharType="end"/>
      </w:r>
    </w:p>
    <w:p w14:paraId="45C0A157" w14:textId="18641477"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_Toc145511268 \h </w:instrText>
      </w:r>
      <w:r>
        <w:fldChar w:fldCharType="separate"/>
      </w:r>
      <w:r>
        <w:t>57</w:t>
      </w:r>
      <w:r>
        <w:fldChar w:fldCharType="end"/>
      </w:r>
    </w:p>
    <w:p w14:paraId="09FA54D6" w14:textId="3F0CD8C4" w:rsidR="00634E5F" w:rsidRDefault="00634E5F">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_Toc145511269 \h </w:instrText>
      </w:r>
      <w:r>
        <w:fldChar w:fldCharType="separate"/>
      </w:r>
      <w:r>
        <w:t>57</w:t>
      </w:r>
      <w:r>
        <w:fldChar w:fldCharType="end"/>
      </w:r>
    </w:p>
    <w:p w14:paraId="63953B21" w14:textId="5636C03B" w:rsidR="00634E5F" w:rsidRDefault="00634E5F">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_Toc145511270 \h </w:instrText>
      </w:r>
      <w:r>
        <w:fldChar w:fldCharType="separate"/>
      </w:r>
      <w:r>
        <w:t>57</w:t>
      </w:r>
      <w:r>
        <w:fldChar w:fldCharType="end"/>
      </w:r>
    </w:p>
    <w:p w14:paraId="6F0A5354" w14:textId="5A75CA41" w:rsidR="00634E5F" w:rsidRDefault="00634E5F">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_Toc145511271 \h </w:instrText>
      </w:r>
      <w:r>
        <w:fldChar w:fldCharType="separate"/>
      </w:r>
      <w:r>
        <w:t>57</w:t>
      </w:r>
      <w:r>
        <w:fldChar w:fldCharType="end"/>
      </w:r>
    </w:p>
    <w:p w14:paraId="7A2B9E65" w14:textId="1C5BD52E" w:rsidR="00634E5F" w:rsidRDefault="00634E5F">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_Toc145511272 \h </w:instrText>
      </w:r>
      <w:r>
        <w:fldChar w:fldCharType="separate"/>
      </w:r>
      <w:r>
        <w:t>57</w:t>
      </w:r>
      <w:r>
        <w:fldChar w:fldCharType="end"/>
      </w:r>
    </w:p>
    <w:p w14:paraId="766883A5" w14:textId="07A77EC8" w:rsidR="00634E5F" w:rsidRDefault="00634E5F">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_Toc145511273 \h </w:instrText>
      </w:r>
      <w:r>
        <w:fldChar w:fldCharType="separate"/>
      </w:r>
      <w:r>
        <w:t>57</w:t>
      </w:r>
      <w:r>
        <w:fldChar w:fldCharType="end"/>
      </w:r>
    </w:p>
    <w:p w14:paraId="228F53FE" w14:textId="36D369EF" w:rsidR="00634E5F" w:rsidRDefault="00634E5F">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_Toc145511274 \h </w:instrText>
      </w:r>
      <w:r>
        <w:fldChar w:fldCharType="separate"/>
      </w:r>
      <w:r>
        <w:t>58</w:t>
      </w:r>
      <w:r>
        <w:fldChar w:fldCharType="end"/>
      </w:r>
    </w:p>
    <w:p w14:paraId="6F960545" w14:textId="383CF61A" w:rsidR="00634E5F" w:rsidRDefault="00634E5F">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_Toc145511275 \h </w:instrText>
      </w:r>
      <w:r>
        <w:fldChar w:fldCharType="separate"/>
      </w:r>
      <w:r>
        <w:t>58</w:t>
      </w:r>
      <w:r>
        <w:fldChar w:fldCharType="end"/>
      </w:r>
    </w:p>
    <w:p w14:paraId="69552BA3" w14:textId="306C98E6" w:rsidR="00634E5F" w:rsidRDefault="00634E5F">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_Toc145511276 \h </w:instrText>
      </w:r>
      <w:r>
        <w:fldChar w:fldCharType="separate"/>
      </w:r>
      <w:r>
        <w:t>58</w:t>
      </w:r>
      <w:r>
        <w:fldChar w:fldCharType="end"/>
      </w:r>
    </w:p>
    <w:p w14:paraId="03780AEC" w14:textId="22BCE4A3" w:rsidR="00634E5F" w:rsidRDefault="00634E5F">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_Toc145511277 \h </w:instrText>
      </w:r>
      <w:r>
        <w:fldChar w:fldCharType="separate"/>
      </w:r>
      <w:r>
        <w:t>58</w:t>
      </w:r>
      <w:r>
        <w:fldChar w:fldCharType="end"/>
      </w:r>
    </w:p>
    <w:p w14:paraId="2F47B921" w14:textId="3D061426" w:rsidR="00634E5F" w:rsidRDefault="00634E5F">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_Toc145511278 \h </w:instrText>
      </w:r>
      <w:r>
        <w:fldChar w:fldCharType="separate"/>
      </w:r>
      <w:r>
        <w:t>59</w:t>
      </w:r>
      <w:r>
        <w:fldChar w:fldCharType="end"/>
      </w:r>
    </w:p>
    <w:p w14:paraId="6D960612" w14:textId="1A0C29DF" w:rsidR="00634E5F" w:rsidRDefault="00634E5F">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_Toc145511279 \h </w:instrText>
      </w:r>
      <w:r>
        <w:fldChar w:fldCharType="separate"/>
      </w:r>
      <w:r>
        <w:t>59</w:t>
      </w:r>
      <w:r>
        <w:fldChar w:fldCharType="end"/>
      </w:r>
    </w:p>
    <w:p w14:paraId="2F73CDA3" w14:textId="502B7F2B" w:rsidR="00634E5F" w:rsidRDefault="00634E5F">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_Toc145511280 \h </w:instrText>
      </w:r>
      <w:r>
        <w:fldChar w:fldCharType="separate"/>
      </w:r>
      <w:r>
        <w:t>59</w:t>
      </w:r>
      <w:r>
        <w:fldChar w:fldCharType="end"/>
      </w:r>
    </w:p>
    <w:p w14:paraId="08A4ABAD" w14:textId="49F5552F"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43136B">
        <w:rPr>
          <w:lang w:val="en-US" w:eastAsia="zh-CN"/>
        </w:rPr>
        <w:t xml:space="preserve"> </w:t>
      </w:r>
      <w:r>
        <w:rPr>
          <w:lang w:eastAsia="zh-CN"/>
        </w:rPr>
        <w:t>Error Vector Magnitude</w:t>
      </w:r>
      <w:r>
        <w:tab/>
      </w:r>
      <w:r>
        <w:fldChar w:fldCharType="begin"/>
      </w:r>
      <w:r>
        <w:instrText xml:space="preserve"> PAGEREF _Toc145511281 \h </w:instrText>
      </w:r>
      <w:r>
        <w:fldChar w:fldCharType="separate"/>
      </w:r>
      <w:r>
        <w:t>60</w:t>
      </w:r>
      <w:r>
        <w:fldChar w:fldCharType="end"/>
      </w:r>
    </w:p>
    <w:p w14:paraId="305ACDF0" w14:textId="1A937CD9"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43136B">
        <w:rPr>
          <w:lang w:val="en-US" w:eastAsia="zh-CN"/>
        </w:rPr>
        <w:t xml:space="preserve"> e</w:t>
      </w:r>
      <w:r>
        <w:t>rror vector magnitude</w:t>
      </w:r>
      <w:r>
        <w:tab/>
      </w:r>
      <w:r>
        <w:fldChar w:fldCharType="begin"/>
      </w:r>
      <w:r>
        <w:instrText xml:space="preserve"> PAGEREF _Toc145511282 \h </w:instrText>
      </w:r>
      <w:r>
        <w:fldChar w:fldCharType="separate"/>
      </w:r>
      <w:r>
        <w:t>60</w:t>
      </w:r>
      <w:r>
        <w:fldChar w:fldCharType="end"/>
      </w:r>
    </w:p>
    <w:p w14:paraId="269B2B9C" w14:textId="2402C309" w:rsidR="00634E5F" w:rsidRDefault="00634E5F">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_Toc145511283 \h </w:instrText>
      </w:r>
      <w:r>
        <w:fldChar w:fldCharType="separate"/>
      </w:r>
      <w:r>
        <w:t>60</w:t>
      </w:r>
      <w:r>
        <w:fldChar w:fldCharType="end"/>
      </w:r>
    </w:p>
    <w:p w14:paraId="29E4B4B9" w14:textId="4E062B4F" w:rsidR="00634E5F" w:rsidRDefault="00634E5F">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_Toc145511284 \h </w:instrText>
      </w:r>
      <w:r>
        <w:fldChar w:fldCharType="separate"/>
      </w:r>
      <w:r>
        <w:t>60</w:t>
      </w:r>
      <w:r>
        <w:fldChar w:fldCharType="end"/>
      </w:r>
    </w:p>
    <w:p w14:paraId="45F5E7C3" w14:textId="6AD8B984" w:rsidR="00634E5F" w:rsidRDefault="00634E5F">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_Toc145511285 \h </w:instrText>
      </w:r>
      <w:r>
        <w:fldChar w:fldCharType="separate"/>
      </w:r>
      <w:r>
        <w:t>60</w:t>
      </w:r>
      <w:r>
        <w:fldChar w:fldCharType="end"/>
      </w:r>
    </w:p>
    <w:p w14:paraId="05C8F36B" w14:textId="0EB13104" w:rsidR="00634E5F" w:rsidRDefault="00634E5F">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_Toc145511286 \h </w:instrText>
      </w:r>
      <w:r>
        <w:fldChar w:fldCharType="separate"/>
      </w:r>
      <w:r>
        <w:t>61</w:t>
      </w:r>
      <w:r>
        <w:fldChar w:fldCharType="end"/>
      </w:r>
    </w:p>
    <w:p w14:paraId="092EFF9B" w14:textId="1B1533AF" w:rsidR="00634E5F" w:rsidRDefault="00634E5F">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_Toc145511287 \h </w:instrText>
      </w:r>
      <w:r>
        <w:fldChar w:fldCharType="separate"/>
      </w:r>
      <w:r>
        <w:t>61</w:t>
      </w:r>
      <w:r>
        <w:fldChar w:fldCharType="end"/>
      </w:r>
    </w:p>
    <w:p w14:paraId="6B108578" w14:textId="2C3C0FB9" w:rsidR="00634E5F" w:rsidRDefault="00634E5F">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_Toc145511288 \h </w:instrText>
      </w:r>
      <w:r>
        <w:fldChar w:fldCharType="separate"/>
      </w:r>
      <w:r>
        <w:t>61</w:t>
      </w:r>
      <w:r>
        <w:fldChar w:fldCharType="end"/>
      </w:r>
    </w:p>
    <w:p w14:paraId="73DD3437" w14:textId="21D50572" w:rsidR="00634E5F" w:rsidRDefault="00634E5F">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_Toc145511289 \h </w:instrText>
      </w:r>
      <w:r>
        <w:fldChar w:fldCharType="separate"/>
      </w:r>
      <w:r>
        <w:t>62</w:t>
      </w:r>
      <w:r>
        <w:fldChar w:fldCharType="end"/>
      </w:r>
    </w:p>
    <w:p w14:paraId="08292A47" w14:textId="293E41A2"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43136B">
        <w:rPr>
          <w:lang w:val="en-US" w:eastAsia="zh-CN"/>
        </w:rPr>
        <w:t>Repeater e</w:t>
      </w:r>
      <w:r>
        <w:t>rror vector magnitude</w:t>
      </w:r>
      <w:r>
        <w:tab/>
      </w:r>
      <w:r>
        <w:fldChar w:fldCharType="begin"/>
      </w:r>
      <w:r>
        <w:instrText xml:space="preserve"> PAGEREF _Toc145511290 \h </w:instrText>
      </w:r>
      <w:r>
        <w:fldChar w:fldCharType="separate"/>
      </w:r>
      <w:r>
        <w:t>62</w:t>
      </w:r>
      <w:r>
        <w:fldChar w:fldCharType="end"/>
      </w:r>
    </w:p>
    <w:p w14:paraId="2E47A8DB" w14:textId="15923C79" w:rsidR="00634E5F" w:rsidRDefault="00634E5F">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_Toc145511291 \h </w:instrText>
      </w:r>
      <w:r>
        <w:fldChar w:fldCharType="separate"/>
      </w:r>
      <w:r>
        <w:t>62</w:t>
      </w:r>
      <w:r>
        <w:fldChar w:fldCharType="end"/>
      </w:r>
    </w:p>
    <w:p w14:paraId="0E25A2D8" w14:textId="0359481E" w:rsidR="00634E5F" w:rsidRDefault="00634E5F">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_Toc145511292 \h </w:instrText>
      </w:r>
      <w:r>
        <w:fldChar w:fldCharType="separate"/>
      </w:r>
      <w:r>
        <w:t>63</w:t>
      </w:r>
      <w:r>
        <w:fldChar w:fldCharType="end"/>
      </w:r>
    </w:p>
    <w:p w14:paraId="54E4DE4E" w14:textId="7CCADD97" w:rsidR="00634E5F" w:rsidRDefault="00634E5F">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_Toc145511293 \h </w:instrText>
      </w:r>
      <w:r>
        <w:fldChar w:fldCharType="separate"/>
      </w:r>
      <w:r>
        <w:t>63</w:t>
      </w:r>
      <w:r>
        <w:fldChar w:fldCharType="end"/>
      </w:r>
    </w:p>
    <w:p w14:paraId="6B314C1F" w14:textId="23297110" w:rsidR="00634E5F" w:rsidRDefault="00634E5F">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_Toc145511294 \h </w:instrText>
      </w:r>
      <w:r>
        <w:fldChar w:fldCharType="separate"/>
      </w:r>
      <w:r>
        <w:t>63</w:t>
      </w:r>
      <w:r>
        <w:fldChar w:fldCharType="end"/>
      </w:r>
    </w:p>
    <w:p w14:paraId="5D422FC8" w14:textId="7683AC52" w:rsidR="00634E5F" w:rsidRDefault="00634E5F">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_Toc145511295 \h </w:instrText>
      </w:r>
      <w:r>
        <w:fldChar w:fldCharType="separate"/>
      </w:r>
      <w:r>
        <w:t>63</w:t>
      </w:r>
      <w:r>
        <w:fldChar w:fldCharType="end"/>
      </w:r>
    </w:p>
    <w:p w14:paraId="4F2FE27F" w14:textId="309D84B8" w:rsidR="00634E5F" w:rsidRDefault="00634E5F">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_Toc145511296 \h </w:instrText>
      </w:r>
      <w:r>
        <w:fldChar w:fldCharType="separate"/>
      </w:r>
      <w:r>
        <w:t>64</w:t>
      </w:r>
      <w:r>
        <w:fldChar w:fldCharType="end"/>
      </w:r>
    </w:p>
    <w:p w14:paraId="7B110FFA" w14:textId="1FD0409D" w:rsidR="00634E5F" w:rsidRDefault="00634E5F">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_Toc145511297 \h </w:instrText>
      </w:r>
      <w:r>
        <w:fldChar w:fldCharType="separate"/>
      </w:r>
      <w:r>
        <w:t>64</w:t>
      </w:r>
      <w:r>
        <w:fldChar w:fldCharType="end"/>
      </w:r>
    </w:p>
    <w:p w14:paraId="589EF4F6" w14:textId="1A4FA469"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_Toc145511298 \h </w:instrText>
      </w:r>
      <w:r>
        <w:fldChar w:fldCharType="separate"/>
      </w:r>
      <w:r>
        <w:t>65</w:t>
      </w:r>
      <w:r>
        <w:fldChar w:fldCharType="end"/>
      </w:r>
    </w:p>
    <w:p w14:paraId="6528670B" w14:textId="3C92D12D" w:rsidR="00634E5F" w:rsidRDefault="00634E5F">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_Toc145511299 \h </w:instrText>
      </w:r>
      <w:r>
        <w:fldChar w:fldCharType="separate"/>
      </w:r>
      <w:r>
        <w:t>65</w:t>
      </w:r>
      <w:r>
        <w:fldChar w:fldCharType="end"/>
      </w:r>
    </w:p>
    <w:p w14:paraId="5A05FD7E" w14:textId="20D4FAA0" w:rsidR="00634E5F" w:rsidRDefault="00634E5F">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_Toc145511300 \h </w:instrText>
      </w:r>
      <w:r>
        <w:fldChar w:fldCharType="separate"/>
      </w:r>
      <w:r>
        <w:t>65</w:t>
      </w:r>
      <w:r>
        <w:fldChar w:fldCharType="end"/>
      </w:r>
    </w:p>
    <w:p w14:paraId="32DAA537" w14:textId="50DA3110" w:rsidR="00634E5F" w:rsidRDefault="00634E5F">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_Toc145511301 \h </w:instrText>
      </w:r>
      <w:r>
        <w:fldChar w:fldCharType="separate"/>
      </w:r>
      <w:r>
        <w:t>65</w:t>
      </w:r>
      <w:r>
        <w:fldChar w:fldCharType="end"/>
      </w:r>
    </w:p>
    <w:p w14:paraId="0900EBAD" w14:textId="63A1B90D" w:rsidR="00634E5F" w:rsidRDefault="00634E5F">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_Toc145511302 \h </w:instrText>
      </w:r>
      <w:r>
        <w:fldChar w:fldCharType="separate"/>
      </w:r>
      <w:r>
        <w:t>65</w:t>
      </w:r>
      <w:r>
        <w:fldChar w:fldCharType="end"/>
      </w:r>
    </w:p>
    <w:p w14:paraId="035E0446" w14:textId="65194437" w:rsidR="00634E5F" w:rsidRDefault="00634E5F">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_Toc145511303 \h </w:instrText>
      </w:r>
      <w:r>
        <w:fldChar w:fldCharType="separate"/>
      </w:r>
      <w:r>
        <w:t>65</w:t>
      </w:r>
      <w:r>
        <w:fldChar w:fldCharType="end"/>
      </w:r>
    </w:p>
    <w:p w14:paraId="48D69C4A" w14:textId="4BA50C0D" w:rsidR="00634E5F" w:rsidRDefault="00634E5F">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_Toc145511304 \h </w:instrText>
      </w:r>
      <w:r>
        <w:fldChar w:fldCharType="separate"/>
      </w:r>
      <w:r>
        <w:t>65</w:t>
      </w:r>
      <w:r>
        <w:fldChar w:fldCharType="end"/>
      </w:r>
    </w:p>
    <w:p w14:paraId="6C3698D3" w14:textId="483D634C" w:rsidR="00634E5F" w:rsidRDefault="00634E5F">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_Toc145511305 \h </w:instrText>
      </w:r>
      <w:r>
        <w:fldChar w:fldCharType="separate"/>
      </w:r>
      <w:r>
        <w:t>65</w:t>
      </w:r>
      <w:r>
        <w:fldChar w:fldCharType="end"/>
      </w:r>
    </w:p>
    <w:p w14:paraId="0591BD9C" w14:textId="7295E813" w:rsidR="00634E5F" w:rsidRDefault="00634E5F">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_Toc145511306 \h </w:instrText>
      </w:r>
      <w:r>
        <w:fldChar w:fldCharType="separate"/>
      </w:r>
      <w:r>
        <w:t>66</w:t>
      </w:r>
      <w:r>
        <w:fldChar w:fldCharType="end"/>
      </w:r>
    </w:p>
    <w:p w14:paraId="4323ACF7" w14:textId="69469B41"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_Toc145511307 \h </w:instrText>
      </w:r>
      <w:r>
        <w:fldChar w:fldCharType="separate"/>
      </w:r>
      <w:r>
        <w:t>66</w:t>
      </w:r>
      <w:r>
        <w:fldChar w:fldCharType="end"/>
      </w:r>
    </w:p>
    <w:p w14:paraId="4AAF4869" w14:textId="12E59B51"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w:t>
      </w:r>
      <w:r>
        <w:t>.</w:t>
      </w:r>
      <w:r w:rsidRPr="0043136B">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_Toc145511308 \h </w:instrText>
      </w:r>
      <w:r>
        <w:fldChar w:fldCharType="separate"/>
      </w:r>
      <w:r>
        <w:t>66</w:t>
      </w:r>
      <w:r>
        <w:fldChar w:fldCharType="end"/>
      </w:r>
    </w:p>
    <w:p w14:paraId="4179C554" w14:textId="493C2F39" w:rsidR="00634E5F" w:rsidRDefault="00634E5F">
      <w:pPr>
        <w:pStyle w:val="TOC3"/>
        <w:rPr>
          <w:rFonts w:asciiTheme="minorHAnsi" w:eastAsiaTheme="minorEastAsia" w:hAnsiTheme="minorHAnsi" w:cstheme="minorBidi"/>
          <w:kern w:val="2"/>
          <w:sz w:val="22"/>
          <w:szCs w:val="22"/>
          <w14:ligatures w14:val="standardContextual"/>
        </w:rPr>
      </w:pPr>
      <w:r w:rsidRPr="0043136B">
        <w:rPr>
          <w:lang w:val="en-US" w:eastAsia="zh-CN"/>
        </w:rPr>
        <w:t>6.8.2</w:t>
      </w:r>
      <w:r>
        <w:rPr>
          <w:rFonts w:asciiTheme="minorHAnsi" w:eastAsiaTheme="minorEastAsia" w:hAnsiTheme="minorHAnsi" w:cstheme="minorBidi"/>
          <w:kern w:val="2"/>
          <w:sz w:val="22"/>
          <w:szCs w:val="22"/>
          <w14:ligatures w14:val="standardContextual"/>
        </w:rPr>
        <w:tab/>
      </w:r>
      <w:r w:rsidRPr="0043136B">
        <w:rPr>
          <w:lang w:val="en-US" w:eastAsia="zh-CN"/>
        </w:rPr>
        <w:t>Co-existence with NR</w:t>
      </w:r>
      <w:r>
        <w:tab/>
      </w:r>
      <w:r>
        <w:fldChar w:fldCharType="begin"/>
      </w:r>
      <w:r>
        <w:instrText xml:space="preserve"> PAGEREF _Toc145511309 \h </w:instrText>
      </w:r>
      <w:r>
        <w:fldChar w:fldCharType="separate"/>
      </w:r>
      <w:r>
        <w:t>67</w:t>
      </w:r>
      <w:r>
        <w:fldChar w:fldCharType="end"/>
      </w:r>
    </w:p>
    <w:p w14:paraId="7793F18B" w14:textId="17D0E1AE" w:rsidR="00634E5F" w:rsidRDefault="00634E5F">
      <w:pPr>
        <w:pStyle w:val="TOC4"/>
        <w:rPr>
          <w:rFonts w:asciiTheme="minorHAnsi" w:eastAsiaTheme="minorEastAsia" w:hAnsiTheme="minorHAnsi" w:cstheme="minorBidi"/>
          <w:kern w:val="2"/>
          <w:sz w:val="22"/>
          <w:szCs w:val="22"/>
          <w14:ligatures w14:val="standardContextual"/>
        </w:rPr>
      </w:pPr>
      <w:r w:rsidRPr="0043136B">
        <w:rPr>
          <w:lang w:val="en-US" w:eastAsia="zh-CN"/>
        </w:rPr>
        <w:t>6.8.2.1</w:t>
      </w:r>
      <w:r>
        <w:rPr>
          <w:rFonts w:asciiTheme="minorHAnsi" w:eastAsiaTheme="minorEastAsia" w:hAnsiTheme="minorHAnsi" w:cstheme="minorBidi"/>
          <w:kern w:val="2"/>
          <w:sz w:val="22"/>
          <w:szCs w:val="22"/>
          <w14:ligatures w14:val="standardContextual"/>
        </w:rPr>
        <w:tab/>
      </w:r>
      <w:r w:rsidRPr="0043136B">
        <w:rPr>
          <w:lang w:val="en-US" w:eastAsia="zh-CN"/>
        </w:rPr>
        <w:t>Minimum requirements</w:t>
      </w:r>
      <w:r>
        <w:tab/>
      </w:r>
      <w:r>
        <w:fldChar w:fldCharType="begin"/>
      </w:r>
      <w:r>
        <w:instrText xml:space="preserve"> PAGEREF _Toc145511310 \h </w:instrText>
      </w:r>
      <w:r>
        <w:fldChar w:fldCharType="separate"/>
      </w:r>
      <w:r>
        <w:t>67</w:t>
      </w:r>
      <w:r>
        <w:fldChar w:fldCharType="end"/>
      </w:r>
    </w:p>
    <w:p w14:paraId="01A64D06" w14:textId="0AB98867" w:rsidR="00634E5F" w:rsidRDefault="00634E5F">
      <w:pPr>
        <w:pStyle w:val="TOC4"/>
        <w:rPr>
          <w:rFonts w:asciiTheme="minorHAnsi" w:eastAsiaTheme="minorEastAsia" w:hAnsiTheme="minorHAnsi" w:cstheme="minorBidi"/>
          <w:kern w:val="2"/>
          <w:sz w:val="22"/>
          <w:szCs w:val="22"/>
          <w14:ligatures w14:val="standardContextual"/>
        </w:rPr>
      </w:pPr>
      <w:r w:rsidRPr="0043136B">
        <w:rPr>
          <w:lang w:val="en-US" w:eastAsia="zh-CN"/>
        </w:rPr>
        <w:t>6.8.2.2</w:t>
      </w:r>
      <w:r>
        <w:rPr>
          <w:rFonts w:asciiTheme="minorHAnsi" w:eastAsiaTheme="minorEastAsia" w:hAnsiTheme="minorHAnsi" w:cstheme="minorBidi"/>
          <w:kern w:val="2"/>
          <w:sz w:val="22"/>
          <w:szCs w:val="22"/>
          <w14:ligatures w14:val="standardContextual"/>
        </w:rPr>
        <w:tab/>
      </w:r>
      <w:r w:rsidRPr="0043136B">
        <w:rPr>
          <w:lang w:val="en-US" w:eastAsia="zh-CN"/>
        </w:rPr>
        <w:t>Test purpose</w:t>
      </w:r>
      <w:r>
        <w:tab/>
      </w:r>
      <w:r>
        <w:fldChar w:fldCharType="begin"/>
      </w:r>
      <w:r>
        <w:instrText xml:space="preserve"> PAGEREF _Toc145511311 \h </w:instrText>
      </w:r>
      <w:r>
        <w:fldChar w:fldCharType="separate"/>
      </w:r>
      <w:r>
        <w:t>67</w:t>
      </w:r>
      <w:r>
        <w:fldChar w:fldCharType="end"/>
      </w:r>
    </w:p>
    <w:p w14:paraId="63E58577" w14:textId="32113E46" w:rsidR="00634E5F" w:rsidRDefault="00634E5F">
      <w:pPr>
        <w:pStyle w:val="TOC4"/>
        <w:rPr>
          <w:rFonts w:asciiTheme="minorHAnsi" w:eastAsiaTheme="minorEastAsia" w:hAnsiTheme="minorHAnsi" w:cstheme="minorBidi"/>
          <w:kern w:val="2"/>
          <w:sz w:val="22"/>
          <w:szCs w:val="22"/>
          <w14:ligatures w14:val="standardContextual"/>
        </w:rPr>
      </w:pPr>
      <w:r w:rsidRPr="0043136B">
        <w:rPr>
          <w:lang w:val="en-US" w:eastAsia="zh-CN"/>
        </w:rPr>
        <w:t>6.8.2.3</w:t>
      </w:r>
      <w:r>
        <w:rPr>
          <w:rFonts w:asciiTheme="minorHAnsi" w:eastAsiaTheme="minorEastAsia" w:hAnsiTheme="minorHAnsi" w:cstheme="minorBidi"/>
          <w:kern w:val="2"/>
          <w:sz w:val="22"/>
          <w:szCs w:val="22"/>
          <w14:ligatures w14:val="standardContextual"/>
        </w:rPr>
        <w:tab/>
      </w:r>
      <w:r w:rsidRPr="0043136B">
        <w:rPr>
          <w:lang w:val="en-US" w:eastAsia="zh-CN"/>
        </w:rPr>
        <w:t>Method of test</w:t>
      </w:r>
      <w:r>
        <w:tab/>
      </w:r>
      <w:r>
        <w:fldChar w:fldCharType="begin"/>
      </w:r>
      <w:r>
        <w:instrText xml:space="preserve"> PAGEREF _Toc145511312 \h </w:instrText>
      </w:r>
      <w:r>
        <w:fldChar w:fldCharType="separate"/>
      </w:r>
      <w:r>
        <w:t>67</w:t>
      </w:r>
      <w:r>
        <w:fldChar w:fldCharType="end"/>
      </w:r>
    </w:p>
    <w:p w14:paraId="773E1F76" w14:textId="2FED9ADB" w:rsidR="00634E5F" w:rsidRDefault="00634E5F">
      <w:pPr>
        <w:pStyle w:val="TOC5"/>
        <w:rPr>
          <w:rFonts w:asciiTheme="minorHAnsi" w:eastAsiaTheme="minorEastAsia" w:hAnsiTheme="minorHAnsi" w:cstheme="minorBidi"/>
          <w:kern w:val="2"/>
          <w:sz w:val="22"/>
          <w:szCs w:val="22"/>
          <w14:ligatures w14:val="standardContextual"/>
        </w:rPr>
      </w:pPr>
      <w:r w:rsidRPr="0043136B">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_Toc145511313 \h </w:instrText>
      </w:r>
      <w:r>
        <w:fldChar w:fldCharType="separate"/>
      </w:r>
      <w:r>
        <w:t>67</w:t>
      </w:r>
      <w:r>
        <w:fldChar w:fldCharType="end"/>
      </w:r>
    </w:p>
    <w:p w14:paraId="2549F97D" w14:textId="49BDCBF7" w:rsidR="00634E5F" w:rsidRDefault="00634E5F">
      <w:pPr>
        <w:pStyle w:val="TOC5"/>
        <w:rPr>
          <w:rFonts w:asciiTheme="minorHAnsi" w:eastAsiaTheme="minorEastAsia" w:hAnsiTheme="minorHAnsi" w:cstheme="minorBidi"/>
          <w:kern w:val="2"/>
          <w:sz w:val="22"/>
          <w:szCs w:val="22"/>
          <w14:ligatures w14:val="standardContextual"/>
        </w:rPr>
      </w:pPr>
      <w:r w:rsidRPr="0043136B">
        <w:rPr>
          <w:lang w:val="en-US" w:eastAsia="zh-CN"/>
        </w:rPr>
        <w:t>6.8.2.3.2</w:t>
      </w:r>
      <w:r>
        <w:rPr>
          <w:rFonts w:asciiTheme="minorHAnsi" w:eastAsiaTheme="minorEastAsia" w:hAnsiTheme="minorHAnsi" w:cstheme="minorBidi"/>
          <w:kern w:val="2"/>
          <w:sz w:val="22"/>
          <w:szCs w:val="22"/>
          <w14:ligatures w14:val="standardContextual"/>
        </w:rPr>
        <w:tab/>
      </w:r>
      <w:r w:rsidRPr="0043136B">
        <w:rPr>
          <w:lang w:val="en-US" w:eastAsia="zh-CN"/>
        </w:rPr>
        <w:t>Procedure</w:t>
      </w:r>
      <w:r>
        <w:tab/>
      </w:r>
      <w:r>
        <w:fldChar w:fldCharType="begin"/>
      </w:r>
      <w:r>
        <w:instrText xml:space="preserve"> PAGEREF _Toc145511314 \h </w:instrText>
      </w:r>
      <w:r>
        <w:fldChar w:fldCharType="separate"/>
      </w:r>
      <w:r>
        <w:t>67</w:t>
      </w:r>
      <w:r>
        <w:fldChar w:fldCharType="end"/>
      </w:r>
    </w:p>
    <w:p w14:paraId="21F5018F" w14:textId="3EEF4C88" w:rsidR="00634E5F" w:rsidRDefault="00634E5F">
      <w:pPr>
        <w:pStyle w:val="TOC5"/>
        <w:rPr>
          <w:rFonts w:asciiTheme="minorHAnsi" w:eastAsiaTheme="minorEastAsia" w:hAnsiTheme="minorHAnsi" w:cstheme="minorBidi"/>
          <w:kern w:val="2"/>
          <w:sz w:val="22"/>
          <w:szCs w:val="22"/>
          <w14:ligatures w14:val="standardContextual"/>
        </w:rPr>
      </w:pPr>
      <w:r w:rsidRPr="0043136B">
        <w:rPr>
          <w:lang w:val="en-US" w:eastAsia="zh-CN"/>
        </w:rPr>
        <w:t>6.8.2.3.3</w:t>
      </w:r>
      <w:r>
        <w:rPr>
          <w:rFonts w:asciiTheme="minorHAnsi" w:eastAsiaTheme="minorEastAsia" w:hAnsiTheme="minorHAnsi" w:cstheme="minorBidi"/>
          <w:kern w:val="2"/>
          <w:sz w:val="22"/>
          <w:szCs w:val="22"/>
          <w14:ligatures w14:val="standardContextual"/>
        </w:rPr>
        <w:tab/>
      </w:r>
      <w:r w:rsidRPr="0043136B">
        <w:rPr>
          <w:lang w:val="en-US" w:eastAsia="zh-CN"/>
        </w:rPr>
        <w:t>Test Requirements</w:t>
      </w:r>
      <w:r>
        <w:tab/>
      </w:r>
      <w:r>
        <w:fldChar w:fldCharType="begin"/>
      </w:r>
      <w:r>
        <w:instrText xml:space="preserve"> PAGEREF _Toc145511315 \h </w:instrText>
      </w:r>
      <w:r>
        <w:fldChar w:fldCharType="separate"/>
      </w:r>
      <w:r>
        <w:t>68</w:t>
      </w:r>
      <w:r>
        <w:fldChar w:fldCharType="end"/>
      </w:r>
    </w:p>
    <w:p w14:paraId="4F4999EC" w14:textId="7E70A685"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6</w:t>
      </w:r>
      <w:r>
        <w:rPr>
          <w:lang w:eastAsia="zh-CN"/>
        </w:rPr>
        <w:t>.</w:t>
      </w:r>
      <w:r w:rsidRPr="0043136B">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_Toc145511316 \h </w:instrText>
      </w:r>
      <w:r>
        <w:fldChar w:fldCharType="separate"/>
      </w:r>
      <w:r>
        <w:t>69</w:t>
      </w:r>
      <w:r>
        <w:fldChar w:fldCharType="end"/>
      </w:r>
    </w:p>
    <w:p w14:paraId="55A2DDCE" w14:textId="70788B9F" w:rsidR="00634E5F" w:rsidRDefault="00634E5F">
      <w:pPr>
        <w:pStyle w:val="TOC3"/>
        <w:rPr>
          <w:rFonts w:asciiTheme="minorHAnsi" w:eastAsiaTheme="minorEastAsia" w:hAnsiTheme="minorHAnsi" w:cstheme="minorBidi"/>
          <w:kern w:val="2"/>
          <w:sz w:val="22"/>
          <w:szCs w:val="22"/>
          <w14:ligatures w14:val="standardContextual"/>
        </w:rPr>
      </w:pPr>
      <w:r w:rsidRPr="0043136B">
        <w:rPr>
          <w:rFonts w:eastAsia="DengXian"/>
          <w:lang w:val="en-US" w:eastAsia="zh-CN"/>
        </w:rPr>
        <w:t>6</w:t>
      </w:r>
      <w:r w:rsidRPr="0043136B">
        <w:rPr>
          <w:rFonts w:eastAsia="DengXian"/>
        </w:rPr>
        <w:t>.9.</w:t>
      </w:r>
      <w:r w:rsidRPr="0043136B">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43136B">
        <w:rPr>
          <w:rFonts w:eastAsia="DengXian"/>
        </w:rPr>
        <w:t>OTA transmitter OFF power</w:t>
      </w:r>
      <w:r>
        <w:tab/>
      </w:r>
      <w:r>
        <w:fldChar w:fldCharType="begin"/>
      </w:r>
      <w:r>
        <w:instrText xml:space="preserve"> PAGEREF _Toc145511317 \h </w:instrText>
      </w:r>
      <w:r>
        <w:fldChar w:fldCharType="separate"/>
      </w:r>
      <w:r>
        <w:t>69</w:t>
      </w:r>
      <w:r>
        <w:fldChar w:fldCharType="end"/>
      </w:r>
    </w:p>
    <w:p w14:paraId="64241754" w14:textId="38880546" w:rsidR="00634E5F" w:rsidRDefault="00634E5F">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_Toc145511318 \h </w:instrText>
      </w:r>
      <w:r>
        <w:fldChar w:fldCharType="separate"/>
      </w:r>
      <w:r>
        <w:t>69</w:t>
      </w:r>
      <w:r>
        <w:fldChar w:fldCharType="end"/>
      </w:r>
    </w:p>
    <w:p w14:paraId="579FD625" w14:textId="361FBEFC" w:rsidR="00634E5F" w:rsidRDefault="00634E5F">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_Toc145511319 \h </w:instrText>
      </w:r>
      <w:r>
        <w:fldChar w:fldCharType="separate"/>
      </w:r>
      <w:r>
        <w:t>69</w:t>
      </w:r>
      <w:r>
        <w:fldChar w:fldCharType="end"/>
      </w:r>
    </w:p>
    <w:p w14:paraId="29E7211C" w14:textId="34A13022" w:rsidR="00634E5F" w:rsidRDefault="00634E5F">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_Toc145511320 \h </w:instrText>
      </w:r>
      <w:r>
        <w:fldChar w:fldCharType="separate"/>
      </w:r>
      <w:r>
        <w:t>69</w:t>
      </w:r>
      <w:r>
        <w:fldChar w:fldCharType="end"/>
      </w:r>
    </w:p>
    <w:p w14:paraId="22EDF695" w14:textId="73D6CEF1" w:rsidR="00634E5F" w:rsidRDefault="00634E5F">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_Toc145511321 \h </w:instrText>
      </w:r>
      <w:r>
        <w:fldChar w:fldCharType="separate"/>
      </w:r>
      <w:r>
        <w:t>69</w:t>
      </w:r>
      <w:r>
        <w:fldChar w:fldCharType="end"/>
      </w:r>
    </w:p>
    <w:p w14:paraId="1E196994" w14:textId="5EE17643" w:rsidR="00634E5F" w:rsidRDefault="00634E5F">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_Toc145511322 \h </w:instrText>
      </w:r>
      <w:r>
        <w:fldChar w:fldCharType="separate"/>
      </w:r>
      <w:r>
        <w:t>69</w:t>
      </w:r>
      <w:r>
        <w:fldChar w:fldCharType="end"/>
      </w:r>
    </w:p>
    <w:p w14:paraId="4FF41620" w14:textId="7CFFA9C1" w:rsidR="00634E5F" w:rsidRDefault="00634E5F">
      <w:pPr>
        <w:pStyle w:val="TOC3"/>
        <w:rPr>
          <w:rFonts w:asciiTheme="minorHAnsi" w:eastAsiaTheme="minorEastAsia" w:hAnsiTheme="minorHAnsi" w:cstheme="minorBidi"/>
          <w:kern w:val="2"/>
          <w:sz w:val="22"/>
          <w:szCs w:val="22"/>
          <w14:ligatures w14:val="standardContextual"/>
        </w:rPr>
      </w:pPr>
      <w:r w:rsidRPr="0043136B">
        <w:rPr>
          <w:rFonts w:eastAsia="DengXian"/>
          <w:lang w:val="en-US" w:eastAsia="zh-CN"/>
        </w:rPr>
        <w:t>6</w:t>
      </w:r>
      <w:r w:rsidRPr="0043136B">
        <w:rPr>
          <w:rFonts w:eastAsia="DengXian"/>
        </w:rPr>
        <w:t>.9.</w:t>
      </w:r>
      <w:r w:rsidRPr="0043136B">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43136B">
        <w:rPr>
          <w:rFonts w:eastAsia="DengXian"/>
        </w:rPr>
        <w:t>OTA transient period</w:t>
      </w:r>
      <w:r>
        <w:tab/>
      </w:r>
      <w:r>
        <w:fldChar w:fldCharType="begin"/>
      </w:r>
      <w:r>
        <w:instrText xml:space="preserve"> PAGEREF _Toc145511323 \h </w:instrText>
      </w:r>
      <w:r>
        <w:fldChar w:fldCharType="separate"/>
      </w:r>
      <w:r>
        <w:t>70</w:t>
      </w:r>
      <w:r>
        <w:fldChar w:fldCharType="end"/>
      </w:r>
    </w:p>
    <w:p w14:paraId="6201AEC7" w14:textId="74D8693F" w:rsidR="00634E5F" w:rsidRDefault="00634E5F">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_Toc145511324 \h </w:instrText>
      </w:r>
      <w:r>
        <w:fldChar w:fldCharType="separate"/>
      </w:r>
      <w:r>
        <w:t>70</w:t>
      </w:r>
      <w:r>
        <w:fldChar w:fldCharType="end"/>
      </w:r>
    </w:p>
    <w:p w14:paraId="759AEA5F" w14:textId="12318BF7" w:rsidR="00634E5F" w:rsidRDefault="00634E5F">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_Toc145511325 \h </w:instrText>
      </w:r>
      <w:r>
        <w:fldChar w:fldCharType="separate"/>
      </w:r>
      <w:r>
        <w:t>70</w:t>
      </w:r>
      <w:r>
        <w:fldChar w:fldCharType="end"/>
      </w:r>
    </w:p>
    <w:p w14:paraId="531E35CC" w14:textId="22DF15F4" w:rsidR="00634E5F" w:rsidRDefault="00634E5F">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_Toc145511326 \h </w:instrText>
      </w:r>
      <w:r>
        <w:fldChar w:fldCharType="separate"/>
      </w:r>
      <w:r>
        <w:t>70</w:t>
      </w:r>
      <w:r>
        <w:fldChar w:fldCharType="end"/>
      </w:r>
    </w:p>
    <w:p w14:paraId="4902B38B" w14:textId="7776AEA0" w:rsidR="00634E5F" w:rsidRDefault="00634E5F">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_Toc145511327 \h </w:instrText>
      </w:r>
      <w:r>
        <w:fldChar w:fldCharType="separate"/>
      </w:r>
      <w:r>
        <w:t>70</w:t>
      </w:r>
      <w:r>
        <w:fldChar w:fldCharType="end"/>
      </w:r>
    </w:p>
    <w:p w14:paraId="07AEAC93" w14:textId="0C1181B7" w:rsidR="00634E5F" w:rsidRDefault="00634E5F">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_Toc145511328 \h </w:instrText>
      </w:r>
      <w:r>
        <w:fldChar w:fldCharType="separate"/>
      </w:r>
      <w:r>
        <w:t>70</w:t>
      </w:r>
      <w:r>
        <w:fldChar w:fldCharType="end"/>
      </w:r>
    </w:p>
    <w:p w14:paraId="531F250B" w14:textId="193077A5" w:rsidR="00634E5F" w:rsidRDefault="00634E5F">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_Toc145511329 \h </w:instrText>
      </w:r>
      <w:r>
        <w:fldChar w:fldCharType="separate"/>
      </w:r>
      <w:r>
        <w:t>71</w:t>
      </w:r>
      <w:r>
        <w:fldChar w:fldCharType="end"/>
      </w:r>
    </w:p>
    <w:p w14:paraId="6CDD0630" w14:textId="7FAA95F0" w:rsidR="00634E5F" w:rsidRDefault="00634E5F">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_Toc145511330 \h </w:instrText>
      </w:r>
      <w:r>
        <w:fldChar w:fldCharType="separate"/>
      </w:r>
      <w:r>
        <w:t>71</w:t>
      </w:r>
      <w:r>
        <w:fldChar w:fldCharType="end"/>
      </w:r>
    </w:p>
    <w:p w14:paraId="76434E8E" w14:textId="0CA5B019" w:rsidR="00634E5F" w:rsidRDefault="00634E5F">
      <w:pPr>
        <w:pStyle w:val="TOC8"/>
        <w:rPr>
          <w:rFonts w:asciiTheme="minorHAnsi" w:eastAsiaTheme="minorEastAsia" w:hAnsiTheme="minorHAnsi" w:cstheme="minorBidi"/>
          <w:b w:val="0"/>
          <w:kern w:val="2"/>
          <w:szCs w:val="22"/>
          <w14:ligatures w14:val="standardContextual"/>
        </w:rPr>
      </w:pPr>
      <w:r w:rsidRPr="0043136B">
        <w:rPr>
          <w:rFonts w:eastAsia="MS Mincho"/>
        </w:rPr>
        <w:lastRenderedPageBreak/>
        <w:t>Annex A</w:t>
      </w:r>
      <w:r>
        <w:t xml:space="preserve"> (normative)</w:t>
      </w:r>
      <w:r w:rsidRPr="0043136B">
        <w:rPr>
          <w:rFonts w:eastAsia="MS Mincho"/>
        </w:rPr>
        <w:t>:</w:t>
      </w:r>
      <w:r>
        <w:t xml:space="preserve"> </w:t>
      </w:r>
      <w:r w:rsidRPr="0043136B">
        <w:rPr>
          <w:rFonts w:eastAsia="MS Mincho"/>
        </w:rPr>
        <w:t>Repeater stimulus signals</w:t>
      </w:r>
      <w:r>
        <w:tab/>
      </w:r>
      <w:r>
        <w:fldChar w:fldCharType="begin"/>
      </w:r>
      <w:r>
        <w:instrText xml:space="preserve"> PAGEREF _Toc145511331 \h </w:instrText>
      </w:r>
      <w:r>
        <w:fldChar w:fldCharType="separate"/>
      </w:r>
      <w:r>
        <w:t>72</w:t>
      </w:r>
      <w:r>
        <w:fldChar w:fldCharType="end"/>
      </w:r>
    </w:p>
    <w:p w14:paraId="0F2985D1" w14:textId="0D0330A2" w:rsidR="00634E5F" w:rsidRDefault="00634E5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_Toc145511332 \h </w:instrText>
      </w:r>
      <w:r>
        <w:fldChar w:fldCharType="separate"/>
      </w:r>
      <w:r>
        <w:t>72</w:t>
      </w:r>
      <w:r>
        <w:fldChar w:fldCharType="end"/>
      </w:r>
    </w:p>
    <w:p w14:paraId="46FF4984" w14:textId="41383205" w:rsidR="00634E5F" w:rsidRDefault="00634E5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_Toc145511333 \h </w:instrText>
      </w:r>
      <w:r>
        <w:fldChar w:fldCharType="separate"/>
      </w:r>
      <w:r>
        <w:t>72</w:t>
      </w:r>
      <w:r>
        <w:fldChar w:fldCharType="end"/>
      </w:r>
    </w:p>
    <w:p w14:paraId="4AB41555" w14:textId="108A08AE" w:rsidR="00634E5F" w:rsidRDefault="00634E5F">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_Toc145511334 \h </w:instrText>
      </w:r>
      <w:r>
        <w:fldChar w:fldCharType="separate"/>
      </w:r>
      <w:r>
        <w:t>72</w:t>
      </w:r>
      <w:r>
        <w:fldChar w:fldCharType="end"/>
      </w:r>
    </w:p>
    <w:p w14:paraId="79A3498C" w14:textId="70BCBC42" w:rsidR="00634E5F" w:rsidRDefault="00634E5F">
      <w:pPr>
        <w:pStyle w:val="TOC8"/>
        <w:rPr>
          <w:rFonts w:asciiTheme="minorHAnsi" w:eastAsiaTheme="minorEastAsia" w:hAnsiTheme="minorHAnsi" w:cstheme="minorBidi"/>
          <w:b w:val="0"/>
          <w:kern w:val="2"/>
          <w:szCs w:val="22"/>
          <w14:ligatures w14:val="standardContextual"/>
        </w:rPr>
      </w:pPr>
      <w:r>
        <w:t>Annex B</w:t>
      </w:r>
      <w:r w:rsidRPr="0043136B">
        <w:rPr>
          <w:lang w:val="en-US" w:eastAsia="zh-CN"/>
        </w:rPr>
        <w:t xml:space="preserve"> </w:t>
      </w:r>
      <w:r>
        <w:t>(normative): Environmental requirements for the Repeater equipment</w:t>
      </w:r>
      <w:r>
        <w:tab/>
      </w:r>
      <w:r>
        <w:fldChar w:fldCharType="begin"/>
      </w:r>
      <w:r>
        <w:instrText xml:space="preserve"> PAGEREF _Toc145511335 \h </w:instrText>
      </w:r>
      <w:r>
        <w:fldChar w:fldCharType="separate"/>
      </w:r>
      <w:r>
        <w:t>73</w:t>
      </w:r>
      <w:r>
        <w:fldChar w:fldCharType="end"/>
      </w:r>
    </w:p>
    <w:p w14:paraId="084980BD" w14:textId="799C55DF"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_Toc145511336 \h </w:instrText>
      </w:r>
      <w:r>
        <w:fldChar w:fldCharType="separate"/>
      </w:r>
      <w:r>
        <w:t>74</w:t>
      </w:r>
      <w:r>
        <w:fldChar w:fldCharType="end"/>
      </w:r>
    </w:p>
    <w:p w14:paraId="06DC9653" w14:textId="65D5202F"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_Toc145511337 \h </w:instrText>
      </w:r>
      <w:r>
        <w:fldChar w:fldCharType="separate"/>
      </w:r>
      <w:r>
        <w:t>74</w:t>
      </w:r>
      <w:r>
        <w:fldChar w:fldCharType="end"/>
      </w:r>
    </w:p>
    <w:p w14:paraId="577FA274" w14:textId="4B271B5A"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_Toc145511338 \h </w:instrText>
      </w:r>
      <w:r>
        <w:fldChar w:fldCharType="separate"/>
      </w:r>
      <w:r>
        <w:t>74</w:t>
      </w:r>
      <w:r>
        <w:fldChar w:fldCharType="end"/>
      </w:r>
    </w:p>
    <w:p w14:paraId="56880DBD" w14:textId="02482114"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_Toc145511339 \h </w:instrText>
      </w:r>
      <w:r>
        <w:fldChar w:fldCharType="separate"/>
      </w:r>
      <w:r>
        <w:t>74</w:t>
      </w:r>
      <w:r>
        <w:fldChar w:fldCharType="end"/>
      </w:r>
    </w:p>
    <w:p w14:paraId="3C83DE15" w14:textId="26D70A23"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_Toc145511340 \h </w:instrText>
      </w:r>
      <w:r>
        <w:fldChar w:fldCharType="separate"/>
      </w:r>
      <w:r>
        <w:t>75</w:t>
      </w:r>
      <w:r>
        <w:fldChar w:fldCharType="end"/>
      </w:r>
    </w:p>
    <w:p w14:paraId="29EB9DFA" w14:textId="295AD0D3"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_Toc145511341 \h </w:instrText>
      </w:r>
      <w:r>
        <w:fldChar w:fldCharType="separate"/>
      </w:r>
      <w:r>
        <w:t>75</w:t>
      </w:r>
      <w:r>
        <w:fldChar w:fldCharType="end"/>
      </w:r>
    </w:p>
    <w:p w14:paraId="4F184B33" w14:textId="06FC3F16"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_Toc145511342 \h </w:instrText>
      </w:r>
      <w:r>
        <w:fldChar w:fldCharType="separate"/>
      </w:r>
      <w:r>
        <w:t>75</w:t>
      </w:r>
      <w:r>
        <w:fldChar w:fldCharType="end"/>
      </w:r>
    </w:p>
    <w:p w14:paraId="7209B306" w14:textId="512DC688" w:rsidR="00634E5F" w:rsidRDefault="00634E5F">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_Toc145511343 \h </w:instrText>
      </w:r>
      <w:r>
        <w:fldChar w:fldCharType="separate"/>
      </w:r>
      <w:r>
        <w:t>76</w:t>
      </w:r>
      <w:r>
        <w:fldChar w:fldCharType="end"/>
      </w:r>
    </w:p>
    <w:p w14:paraId="7925E2AA" w14:textId="1B216C7D"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_Toc145511344 \h </w:instrText>
      </w:r>
      <w:r>
        <w:fldChar w:fldCharType="separate"/>
      </w:r>
      <w:r>
        <w:t>77</w:t>
      </w:r>
      <w:r>
        <w:fldChar w:fldCharType="end"/>
      </w:r>
    </w:p>
    <w:p w14:paraId="3D758CC4" w14:textId="24B84DC4" w:rsidR="00634E5F" w:rsidRDefault="00634E5F">
      <w:pPr>
        <w:pStyle w:val="TOC8"/>
        <w:rPr>
          <w:rFonts w:asciiTheme="minorHAnsi" w:eastAsiaTheme="minorEastAsia" w:hAnsiTheme="minorHAnsi" w:cstheme="minorBidi"/>
          <w:b w:val="0"/>
          <w:kern w:val="2"/>
          <w:szCs w:val="22"/>
          <w14:ligatures w14:val="standardContextual"/>
        </w:rPr>
      </w:pPr>
      <w:r>
        <w:t xml:space="preserve">Annex </w:t>
      </w:r>
      <w:r w:rsidRPr="0043136B">
        <w:rPr>
          <w:lang w:val="en-US" w:eastAsia="zh-CN"/>
        </w:rPr>
        <w:t>D</w:t>
      </w:r>
      <w:r>
        <w:t xml:space="preserve"> (normative): Calibration</w:t>
      </w:r>
      <w:r>
        <w:tab/>
      </w:r>
      <w:r>
        <w:fldChar w:fldCharType="begin"/>
      </w:r>
      <w:r>
        <w:instrText xml:space="preserve"> PAGEREF _Toc145511345 \h </w:instrText>
      </w:r>
      <w:r>
        <w:fldChar w:fldCharType="separate"/>
      </w:r>
      <w:r>
        <w:t>79</w:t>
      </w:r>
      <w:r>
        <w:fldChar w:fldCharType="end"/>
      </w:r>
    </w:p>
    <w:p w14:paraId="61A62287" w14:textId="615D05BB" w:rsidR="00634E5F" w:rsidRDefault="00634E5F">
      <w:pPr>
        <w:pStyle w:val="TOC8"/>
        <w:rPr>
          <w:rFonts w:asciiTheme="minorHAnsi" w:eastAsiaTheme="minorEastAsia" w:hAnsiTheme="minorHAnsi" w:cstheme="minorBidi"/>
          <w:b w:val="0"/>
          <w:kern w:val="2"/>
          <w:szCs w:val="22"/>
          <w14:ligatures w14:val="standardContextual"/>
        </w:rPr>
      </w:pPr>
      <w:r>
        <w:t>Annex E</w:t>
      </w:r>
      <w:r w:rsidRPr="0043136B">
        <w:rPr>
          <w:lang w:val="en-US" w:eastAsia="zh-CN"/>
        </w:rPr>
        <w:t xml:space="preserve"> </w:t>
      </w:r>
      <w:r>
        <w:t>(informative): OTA measurement system set-up</w:t>
      </w:r>
      <w:r>
        <w:tab/>
      </w:r>
      <w:r>
        <w:fldChar w:fldCharType="begin"/>
      </w:r>
      <w:r>
        <w:instrText xml:space="preserve"> PAGEREF _Toc145511346 \h </w:instrText>
      </w:r>
      <w:r>
        <w:fldChar w:fldCharType="separate"/>
      </w:r>
      <w:r>
        <w:t>79</w:t>
      </w:r>
      <w:r>
        <w:fldChar w:fldCharType="end"/>
      </w:r>
    </w:p>
    <w:p w14:paraId="3D878164" w14:textId="4CC7D576"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E</w:t>
      </w:r>
      <w:r>
        <w:t>.1</w:t>
      </w:r>
      <w:r>
        <w:rPr>
          <w:rFonts w:asciiTheme="minorHAnsi" w:eastAsiaTheme="minorEastAsia" w:hAnsiTheme="minorHAnsi" w:cstheme="minorBidi"/>
          <w:kern w:val="2"/>
          <w:szCs w:val="22"/>
          <w14:ligatures w14:val="standardContextual"/>
        </w:rPr>
        <w:tab/>
      </w:r>
      <w:r w:rsidRPr="0043136B">
        <w:rPr>
          <w:lang w:val="en-US" w:eastAsia="zh-CN"/>
        </w:rPr>
        <w:t xml:space="preserve">OTA output power EIRP, OTA </w:t>
      </w:r>
      <w:r>
        <w:t>Frequency</w:t>
      </w:r>
      <w:r w:rsidRPr="0043136B">
        <w:rPr>
          <w:lang w:val="en-US" w:eastAsia="zh-CN"/>
        </w:rPr>
        <w:t xml:space="preserve"> stability, OTA Error Vector Magnitude and OTA </w:t>
      </w:r>
      <w:r>
        <w:rPr>
          <w:lang w:eastAsia="zh-CN"/>
        </w:rPr>
        <w:t>Transmit ON/OFF power</w:t>
      </w:r>
      <w:r>
        <w:tab/>
      </w:r>
      <w:r>
        <w:fldChar w:fldCharType="begin"/>
      </w:r>
      <w:r>
        <w:instrText xml:space="preserve"> PAGEREF _Toc145511347 \h </w:instrText>
      </w:r>
      <w:r>
        <w:fldChar w:fldCharType="separate"/>
      </w:r>
      <w:r>
        <w:t>80</w:t>
      </w:r>
      <w:r>
        <w:fldChar w:fldCharType="end"/>
      </w:r>
    </w:p>
    <w:p w14:paraId="127BA5D5" w14:textId="57741B8F"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E.2</w:t>
      </w:r>
      <w:r>
        <w:rPr>
          <w:rFonts w:asciiTheme="minorHAnsi" w:eastAsiaTheme="minorEastAsia" w:hAnsiTheme="minorHAnsi" w:cstheme="minorBidi"/>
          <w:kern w:val="2"/>
          <w:szCs w:val="22"/>
          <w14:ligatures w14:val="standardContextual"/>
        </w:rPr>
        <w:tab/>
      </w:r>
      <w:r w:rsidRPr="0043136B">
        <w:rPr>
          <w:lang w:val="en-US" w:eastAsia="zh-CN"/>
        </w:rPr>
        <w:t>Out of band gain</w:t>
      </w:r>
      <w:r>
        <w:tab/>
      </w:r>
      <w:r>
        <w:fldChar w:fldCharType="begin"/>
      </w:r>
      <w:r>
        <w:instrText xml:space="preserve"> PAGEREF _Toc145511348 \h </w:instrText>
      </w:r>
      <w:r>
        <w:fldChar w:fldCharType="separate"/>
      </w:r>
      <w:r>
        <w:t>81</w:t>
      </w:r>
      <w:r>
        <w:fldChar w:fldCharType="end"/>
      </w:r>
    </w:p>
    <w:p w14:paraId="2C95A150" w14:textId="44AF2F55"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E.3</w:t>
      </w:r>
      <w:r>
        <w:rPr>
          <w:rFonts w:asciiTheme="minorHAnsi" w:eastAsiaTheme="minorEastAsia" w:hAnsiTheme="minorHAnsi" w:cstheme="minorBidi"/>
          <w:kern w:val="2"/>
          <w:szCs w:val="22"/>
          <w14:ligatures w14:val="standardContextual"/>
        </w:rPr>
        <w:tab/>
      </w:r>
      <w:r w:rsidRPr="0043136B">
        <w:rPr>
          <w:lang w:val="en-US" w:eastAsia="zh-CN"/>
        </w:rPr>
        <w:t>Unwanted emission: Operating band unwanted emission and ACLR</w:t>
      </w:r>
      <w:r>
        <w:tab/>
      </w:r>
      <w:r>
        <w:fldChar w:fldCharType="begin"/>
      </w:r>
      <w:r>
        <w:instrText xml:space="preserve"> PAGEREF _Toc145511349 \h </w:instrText>
      </w:r>
      <w:r>
        <w:fldChar w:fldCharType="separate"/>
      </w:r>
      <w:r>
        <w:t>82</w:t>
      </w:r>
      <w:r>
        <w:fldChar w:fldCharType="end"/>
      </w:r>
    </w:p>
    <w:p w14:paraId="035A581A" w14:textId="4AD43C81"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E.4</w:t>
      </w:r>
      <w:r>
        <w:rPr>
          <w:rFonts w:asciiTheme="minorHAnsi" w:eastAsiaTheme="minorEastAsia" w:hAnsiTheme="minorHAnsi" w:cstheme="minorBidi"/>
          <w:kern w:val="2"/>
          <w:szCs w:val="22"/>
          <w14:ligatures w14:val="standardContextual"/>
        </w:rPr>
        <w:tab/>
      </w:r>
      <w:r w:rsidRPr="0043136B">
        <w:rPr>
          <w:lang w:val="en-US" w:eastAsia="zh-CN"/>
        </w:rPr>
        <w:t>Input intermodulation</w:t>
      </w:r>
      <w:r>
        <w:tab/>
      </w:r>
      <w:r>
        <w:fldChar w:fldCharType="begin"/>
      </w:r>
      <w:r>
        <w:instrText xml:space="preserve"> PAGEREF _Toc145511350 \h </w:instrText>
      </w:r>
      <w:r>
        <w:fldChar w:fldCharType="separate"/>
      </w:r>
      <w:r>
        <w:t>83</w:t>
      </w:r>
      <w:r>
        <w:fldChar w:fldCharType="end"/>
      </w:r>
    </w:p>
    <w:p w14:paraId="3BF28F59" w14:textId="5DCF7206"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E.5</w:t>
      </w:r>
      <w:r>
        <w:rPr>
          <w:rFonts w:asciiTheme="minorHAnsi" w:eastAsiaTheme="minorEastAsia" w:hAnsiTheme="minorHAnsi" w:cstheme="minorBidi"/>
          <w:kern w:val="2"/>
          <w:szCs w:val="22"/>
          <w14:ligatures w14:val="standardContextual"/>
        </w:rPr>
        <w:tab/>
      </w:r>
      <w:r w:rsidRPr="0043136B">
        <w:rPr>
          <w:lang w:val="en-US" w:eastAsia="zh-CN"/>
        </w:rPr>
        <w:t>Adjacent Channel Rejection Ratio</w:t>
      </w:r>
      <w:r>
        <w:tab/>
      </w:r>
      <w:r>
        <w:fldChar w:fldCharType="begin"/>
      </w:r>
      <w:r>
        <w:instrText xml:space="preserve"> PAGEREF _Toc145511351 \h </w:instrText>
      </w:r>
      <w:r>
        <w:fldChar w:fldCharType="separate"/>
      </w:r>
      <w:r>
        <w:t>84</w:t>
      </w:r>
      <w:r>
        <w:fldChar w:fldCharType="end"/>
      </w:r>
    </w:p>
    <w:p w14:paraId="6372221F" w14:textId="76CBC9B6" w:rsidR="00634E5F" w:rsidRDefault="00634E5F">
      <w:pPr>
        <w:pStyle w:val="TOC8"/>
        <w:rPr>
          <w:rFonts w:asciiTheme="minorHAnsi" w:eastAsiaTheme="minorEastAsia" w:hAnsiTheme="minorHAnsi" w:cstheme="minorBidi"/>
          <w:b w:val="0"/>
          <w:kern w:val="2"/>
          <w:szCs w:val="22"/>
          <w14:ligatures w14:val="standardContextual"/>
        </w:rPr>
      </w:pPr>
      <w:r w:rsidRPr="0043136B">
        <w:rPr>
          <w:rFonts w:eastAsia="MS Mincho"/>
        </w:rPr>
        <w:t xml:space="preserve">Annex </w:t>
      </w:r>
      <w:r w:rsidRPr="0043136B">
        <w:rPr>
          <w:lang w:val="en-US" w:eastAsia="zh-CN"/>
        </w:rPr>
        <w:t xml:space="preserve">F </w:t>
      </w:r>
      <w:r>
        <w:t>(</w:t>
      </w:r>
      <w:r>
        <w:rPr>
          <w:lang w:eastAsia="zh-CN"/>
        </w:rPr>
        <w:t>n</w:t>
      </w:r>
      <w:r>
        <w:t>ormative)</w:t>
      </w:r>
      <w:r w:rsidRPr="0043136B">
        <w:rPr>
          <w:rFonts w:eastAsia="MS Mincho"/>
        </w:rPr>
        <w:t>:</w:t>
      </w:r>
      <w:r>
        <w:t xml:space="preserve"> </w:t>
      </w:r>
      <w:r w:rsidRPr="0043136B">
        <w:rPr>
          <w:rFonts w:eastAsia="MS Mincho"/>
        </w:rPr>
        <w:t>In-channel TX tests</w:t>
      </w:r>
      <w:r>
        <w:tab/>
      </w:r>
      <w:r>
        <w:fldChar w:fldCharType="begin"/>
      </w:r>
      <w:r>
        <w:instrText xml:space="preserve"> PAGEREF _Toc145511352 \h </w:instrText>
      </w:r>
      <w:r>
        <w:fldChar w:fldCharType="separate"/>
      </w:r>
      <w:r>
        <w:t>84</w:t>
      </w:r>
      <w:r>
        <w:fldChar w:fldCharType="end"/>
      </w:r>
    </w:p>
    <w:p w14:paraId="2C93E278" w14:textId="5B19127A"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_Toc145511353 \h </w:instrText>
      </w:r>
      <w:r>
        <w:fldChar w:fldCharType="separate"/>
      </w:r>
      <w:r>
        <w:t>84</w:t>
      </w:r>
      <w:r>
        <w:fldChar w:fldCharType="end"/>
      </w:r>
    </w:p>
    <w:p w14:paraId="4063DBF4" w14:textId="4D6C67FA"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_Toc145511354 \h </w:instrText>
      </w:r>
      <w:r>
        <w:fldChar w:fldCharType="separate"/>
      </w:r>
      <w:r>
        <w:t>85</w:t>
      </w:r>
      <w:r>
        <w:fldChar w:fldCharType="end"/>
      </w:r>
    </w:p>
    <w:p w14:paraId="51F9E89F" w14:textId="18C9857E"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_Toc145511355 \h </w:instrText>
      </w:r>
      <w:r>
        <w:fldChar w:fldCharType="separate"/>
      </w:r>
      <w:r>
        <w:t>85</w:t>
      </w:r>
      <w:r>
        <w:fldChar w:fldCharType="end"/>
      </w:r>
    </w:p>
    <w:p w14:paraId="7B5DF273" w14:textId="3FE7C3AF"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_Toc145511356 \h </w:instrText>
      </w:r>
      <w:r>
        <w:fldChar w:fldCharType="separate"/>
      </w:r>
      <w:r>
        <w:t>85</w:t>
      </w:r>
      <w:r>
        <w:fldChar w:fldCharType="end"/>
      </w:r>
    </w:p>
    <w:p w14:paraId="5E2B2C0C" w14:textId="257A6FDF"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_Toc145511357 \h </w:instrText>
      </w:r>
      <w:r>
        <w:fldChar w:fldCharType="separate"/>
      </w:r>
      <w:r>
        <w:t>86</w:t>
      </w:r>
      <w:r>
        <w:fldChar w:fldCharType="end"/>
      </w:r>
    </w:p>
    <w:p w14:paraId="3945B561" w14:textId="48ADB6CE"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_Toc145511358 \h </w:instrText>
      </w:r>
      <w:r>
        <w:fldChar w:fldCharType="separate"/>
      </w:r>
      <w:r>
        <w:t>86</w:t>
      </w:r>
      <w:r>
        <w:fldChar w:fldCharType="end"/>
      </w:r>
    </w:p>
    <w:p w14:paraId="424C2F18" w14:textId="5BC13574"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_Toc145511359 \h </w:instrText>
      </w:r>
      <w:r>
        <w:fldChar w:fldCharType="separate"/>
      </w:r>
      <w:r>
        <w:t>87</w:t>
      </w:r>
      <w:r>
        <w:fldChar w:fldCharType="end"/>
      </w:r>
    </w:p>
    <w:p w14:paraId="7FB771EC" w14:textId="577D90A9"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_Toc145511360 \h </w:instrText>
      </w:r>
      <w:r>
        <w:fldChar w:fldCharType="separate"/>
      </w:r>
      <w:r>
        <w:t>87</w:t>
      </w:r>
      <w:r>
        <w:fldChar w:fldCharType="end"/>
      </w:r>
    </w:p>
    <w:p w14:paraId="3B9A7281" w14:textId="7C946275"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_Toc145511361 \h </w:instrText>
      </w:r>
      <w:r>
        <w:fldChar w:fldCharType="separate"/>
      </w:r>
      <w:r>
        <w:t>89</w:t>
      </w:r>
      <w:r>
        <w:fldChar w:fldCharType="end"/>
      </w:r>
    </w:p>
    <w:p w14:paraId="2F279DCC" w14:textId="148A160B"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_Toc145511362 \h </w:instrText>
      </w:r>
      <w:r>
        <w:fldChar w:fldCharType="separate"/>
      </w:r>
      <w:r>
        <w:t>89</w:t>
      </w:r>
      <w:r>
        <w:fldChar w:fldCharType="end"/>
      </w:r>
    </w:p>
    <w:p w14:paraId="1DDD7A45" w14:textId="7137FF91" w:rsidR="00634E5F" w:rsidRDefault="00634E5F">
      <w:pPr>
        <w:pStyle w:val="TOC1"/>
        <w:rPr>
          <w:rFonts w:asciiTheme="minorHAnsi" w:eastAsiaTheme="minorEastAsia" w:hAnsiTheme="minorHAnsi" w:cstheme="minorBidi"/>
          <w:kern w:val="2"/>
          <w:szCs w:val="22"/>
          <w14:ligatures w14:val="standardContextual"/>
        </w:rPr>
      </w:pPr>
      <w:r w:rsidRPr="0043136B">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_Toc145511363 \h </w:instrText>
      </w:r>
      <w:r>
        <w:fldChar w:fldCharType="separate"/>
      </w:r>
      <w:r>
        <w:t>92</w:t>
      </w:r>
      <w:r>
        <w:fldChar w:fldCharType="end"/>
      </w:r>
    </w:p>
    <w:p w14:paraId="54A876C4" w14:textId="1C4FA8EB"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eastAsia="SimSun"/>
          <w:lang w:val="en-US" w:eastAsia="zh-CN"/>
        </w:rPr>
        <w:t>F</w:t>
      </w:r>
      <w:r w:rsidRPr="0043136B">
        <w:rPr>
          <w:rFonts w:eastAsia="Osaka"/>
          <w:lang w:eastAsia="ja-JP"/>
        </w:rPr>
        <w:t>.7.0</w:t>
      </w:r>
      <w:r>
        <w:rPr>
          <w:rFonts w:asciiTheme="minorHAnsi" w:eastAsiaTheme="minorEastAsia" w:hAnsiTheme="minorHAnsi" w:cstheme="minorBidi"/>
          <w:kern w:val="2"/>
          <w:sz w:val="22"/>
          <w:szCs w:val="22"/>
          <w14:ligatures w14:val="standardContextual"/>
        </w:rPr>
        <w:tab/>
      </w:r>
      <w:r w:rsidRPr="0043136B">
        <w:rPr>
          <w:rFonts w:eastAsia="Osaka"/>
          <w:lang w:eastAsia="ja-JP"/>
        </w:rPr>
        <w:t>General</w:t>
      </w:r>
      <w:r>
        <w:tab/>
      </w:r>
      <w:r>
        <w:fldChar w:fldCharType="begin"/>
      </w:r>
      <w:r>
        <w:instrText xml:space="preserve"> PAGEREF _Toc145511364 \h </w:instrText>
      </w:r>
      <w:r>
        <w:fldChar w:fldCharType="separate"/>
      </w:r>
      <w:r>
        <w:t>92</w:t>
      </w:r>
      <w:r>
        <w:fldChar w:fldCharType="end"/>
      </w:r>
    </w:p>
    <w:p w14:paraId="5DE124E7" w14:textId="01B11829" w:rsidR="00634E5F" w:rsidRDefault="00634E5F">
      <w:pPr>
        <w:pStyle w:val="TOC2"/>
        <w:rPr>
          <w:rFonts w:asciiTheme="minorHAnsi" w:eastAsiaTheme="minorEastAsia" w:hAnsiTheme="minorHAnsi" w:cstheme="minorBidi"/>
          <w:kern w:val="2"/>
          <w:sz w:val="22"/>
          <w:szCs w:val="22"/>
          <w14:ligatures w14:val="standardContextual"/>
        </w:rPr>
      </w:pPr>
      <w:r w:rsidRPr="0043136B">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_Toc145511365 \h </w:instrText>
      </w:r>
      <w:r>
        <w:fldChar w:fldCharType="separate"/>
      </w:r>
      <w:r>
        <w:t>92</w:t>
      </w:r>
      <w:r>
        <w:fldChar w:fldCharType="end"/>
      </w:r>
    </w:p>
    <w:p w14:paraId="21519ABF" w14:textId="5EA987D7" w:rsidR="00634E5F" w:rsidRDefault="00634E5F">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43136B">
        <w:rPr>
          <w:rFonts w:eastAsia="SimSun"/>
          <w:lang w:val="en-US" w:eastAsia="zh-CN"/>
        </w:rPr>
        <w:t>G</w:t>
      </w:r>
      <w:r>
        <w:rPr>
          <w:lang w:eastAsia="ja-JP"/>
        </w:rPr>
        <w:t xml:space="preserve"> (normative): TRP measurement procedures</w:t>
      </w:r>
      <w:r>
        <w:tab/>
      </w:r>
      <w:r>
        <w:fldChar w:fldCharType="begin"/>
      </w:r>
      <w:r>
        <w:instrText xml:space="preserve"> PAGEREF _Toc145511366 \h </w:instrText>
      </w:r>
      <w:r>
        <w:fldChar w:fldCharType="separate"/>
      </w:r>
      <w:r>
        <w:t>94</w:t>
      </w:r>
      <w:r>
        <w:fldChar w:fldCharType="end"/>
      </w:r>
    </w:p>
    <w:p w14:paraId="52AA4948" w14:textId="54DA961A"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_Toc145511367 \h </w:instrText>
      </w:r>
      <w:r>
        <w:fldChar w:fldCharType="separate"/>
      </w:r>
      <w:r>
        <w:t>94</w:t>
      </w:r>
      <w:r>
        <w:fldChar w:fldCharType="end"/>
      </w:r>
    </w:p>
    <w:p w14:paraId="69CA3C53" w14:textId="6BC1AD3E"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_Toc145511368 \h </w:instrText>
      </w:r>
      <w:r>
        <w:fldChar w:fldCharType="separate"/>
      </w:r>
      <w:r>
        <w:t>94</w:t>
      </w:r>
      <w:r>
        <w:fldChar w:fldCharType="end"/>
      </w:r>
    </w:p>
    <w:p w14:paraId="0E792EF2" w14:textId="6C1AAFF4" w:rsidR="00634E5F" w:rsidRDefault="00634E5F">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_Toc145511369 \h </w:instrText>
      </w:r>
      <w:r>
        <w:fldChar w:fldCharType="separate"/>
      </w:r>
      <w:r>
        <w:t>94</w:t>
      </w:r>
      <w:r>
        <w:fldChar w:fldCharType="end"/>
      </w:r>
    </w:p>
    <w:p w14:paraId="5A0AB7E1" w14:textId="11D72C3F" w:rsidR="00634E5F" w:rsidRDefault="00634E5F">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_Toc145511370 \h </w:instrText>
      </w:r>
      <w:r>
        <w:fldChar w:fldCharType="separate"/>
      </w:r>
      <w:r>
        <w:t>95</w:t>
      </w:r>
      <w:r>
        <w:fldChar w:fldCharType="end"/>
      </w:r>
    </w:p>
    <w:p w14:paraId="683D14E4" w14:textId="3DD83868"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_Toc145511371 \h </w:instrText>
      </w:r>
      <w:r>
        <w:fldChar w:fldCharType="separate"/>
      </w:r>
      <w:r>
        <w:t>97</w:t>
      </w:r>
      <w:r>
        <w:fldChar w:fldCharType="end"/>
      </w:r>
    </w:p>
    <w:p w14:paraId="0A576D16" w14:textId="706BA00F"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_Toc145511372 \h </w:instrText>
      </w:r>
      <w:r>
        <w:fldChar w:fldCharType="separate"/>
      </w:r>
      <w:r>
        <w:t>98</w:t>
      </w:r>
      <w:r>
        <w:fldChar w:fldCharType="end"/>
      </w:r>
    </w:p>
    <w:p w14:paraId="57009AF1" w14:textId="31539279"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_Toc145511373 \h </w:instrText>
      </w:r>
      <w:r>
        <w:fldChar w:fldCharType="separate"/>
      </w:r>
      <w:r>
        <w:t>98</w:t>
      </w:r>
      <w:r>
        <w:fldChar w:fldCharType="end"/>
      </w:r>
    </w:p>
    <w:p w14:paraId="4D44E0FF" w14:textId="3E2A4C49"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_Toc145511374 \h </w:instrText>
      </w:r>
      <w:r>
        <w:fldChar w:fldCharType="separate"/>
      </w:r>
      <w:r>
        <w:t>98</w:t>
      </w:r>
      <w:r>
        <w:fldChar w:fldCharType="end"/>
      </w:r>
    </w:p>
    <w:p w14:paraId="6678817C" w14:textId="3F6AB0D2"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_Toc145511375 \h </w:instrText>
      </w:r>
      <w:r>
        <w:fldChar w:fldCharType="separate"/>
      </w:r>
      <w:r>
        <w:t>100</w:t>
      </w:r>
      <w:r>
        <w:fldChar w:fldCharType="end"/>
      </w:r>
    </w:p>
    <w:p w14:paraId="380C4CA3" w14:textId="4F9438D5" w:rsidR="00634E5F" w:rsidRDefault="00634E5F">
      <w:pPr>
        <w:pStyle w:val="TOC2"/>
        <w:rPr>
          <w:rFonts w:asciiTheme="minorHAnsi" w:eastAsiaTheme="minorEastAsia" w:hAnsiTheme="minorHAnsi" w:cstheme="minorBidi"/>
          <w:kern w:val="2"/>
          <w:sz w:val="22"/>
          <w:szCs w:val="22"/>
          <w14:ligatures w14:val="standardContextual"/>
        </w:rPr>
      </w:pPr>
      <w:r w:rsidRPr="0043136B">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_Toc145511376 \h </w:instrText>
      </w:r>
      <w:r>
        <w:fldChar w:fldCharType="separate"/>
      </w:r>
      <w:r>
        <w:t>100</w:t>
      </w:r>
      <w:r>
        <w:fldChar w:fldCharType="end"/>
      </w:r>
    </w:p>
    <w:p w14:paraId="4AE4D3D8" w14:textId="26FE778E"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_Toc145511377 \h </w:instrText>
      </w:r>
      <w:r>
        <w:fldChar w:fldCharType="separate"/>
      </w:r>
      <w:r>
        <w:t>100</w:t>
      </w:r>
      <w:r>
        <w:fldChar w:fldCharType="end"/>
      </w:r>
    </w:p>
    <w:p w14:paraId="479FDC03" w14:textId="193212E9"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_Toc145511378 \h </w:instrText>
      </w:r>
      <w:r>
        <w:fldChar w:fldCharType="separate"/>
      </w:r>
      <w:r>
        <w:t>101</w:t>
      </w:r>
      <w:r>
        <w:fldChar w:fldCharType="end"/>
      </w:r>
    </w:p>
    <w:p w14:paraId="5AC8310F" w14:textId="16C32486"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_Toc145511379 \h </w:instrText>
      </w:r>
      <w:r>
        <w:fldChar w:fldCharType="separate"/>
      </w:r>
      <w:r>
        <w:t>102</w:t>
      </w:r>
      <w:r>
        <w:fldChar w:fldCharType="end"/>
      </w:r>
    </w:p>
    <w:p w14:paraId="4D0F01B6" w14:textId="4D0548B8"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_Toc145511380 \h </w:instrText>
      </w:r>
      <w:r>
        <w:fldChar w:fldCharType="separate"/>
      </w:r>
      <w:r>
        <w:t>102</w:t>
      </w:r>
      <w:r>
        <w:fldChar w:fldCharType="end"/>
      </w:r>
    </w:p>
    <w:p w14:paraId="53C18738" w14:textId="19981A6A"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_Toc145511381 \h </w:instrText>
      </w:r>
      <w:r>
        <w:fldChar w:fldCharType="separate"/>
      </w:r>
      <w:r>
        <w:t>102</w:t>
      </w:r>
      <w:r>
        <w:fldChar w:fldCharType="end"/>
      </w:r>
    </w:p>
    <w:p w14:paraId="426D62F5" w14:textId="39A76264" w:rsidR="00634E5F" w:rsidRDefault="00634E5F">
      <w:pPr>
        <w:pStyle w:val="TOC1"/>
        <w:rPr>
          <w:rFonts w:asciiTheme="minorHAnsi" w:eastAsiaTheme="minorEastAsia" w:hAnsiTheme="minorHAnsi" w:cstheme="minorBidi"/>
          <w:kern w:val="2"/>
          <w:szCs w:val="22"/>
          <w14:ligatures w14:val="standardContextual"/>
        </w:rPr>
      </w:pPr>
      <w:r w:rsidRPr="0043136B">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_Toc145511382 \h </w:instrText>
      </w:r>
      <w:r>
        <w:fldChar w:fldCharType="separate"/>
      </w:r>
      <w:r>
        <w:t>103</w:t>
      </w:r>
      <w:r>
        <w:fldChar w:fldCharType="end"/>
      </w:r>
    </w:p>
    <w:p w14:paraId="797A3541" w14:textId="351B41C1" w:rsidR="00634E5F" w:rsidRDefault="00634E5F">
      <w:pPr>
        <w:pStyle w:val="TOC8"/>
        <w:rPr>
          <w:rFonts w:asciiTheme="minorHAnsi" w:eastAsiaTheme="minorEastAsia" w:hAnsiTheme="minorHAnsi" w:cstheme="minorBidi"/>
          <w:b w:val="0"/>
          <w:kern w:val="2"/>
          <w:szCs w:val="22"/>
          <w14:ligatures w14:val="standardContextual"/>
        </w:rPr>
      </w:pPr>
      <w:r>
        <w:t xml:space="preserve">Annex </w:t>
      </w:r>
      <w:r w:rsidRPr="0043136B">
        <w:rPr>
          <w:lang w:val="en-US" w:eastAsia="zh-CN"/>
        </w:rPr>
        <w:t>H</w:t>
      </w:r>
      <w:r>
        <w:t xml:space="preserve"> (informative): Change history</w:t>
      </w:r>
      <w:r>
        <w:tab/>
      </w:r>
      <w:r>
        <w:fldChar w:fldCharType="begin"/>
      </w:r>
      <w:r>
        <w:instrText xml:space="preserve"> PAGEREF _Toc145511383 \h </w:instrText>
      </w:r>
      <w:r>
        <w:fldChar w:fldCharType="separate"/>
      </w:r>
      <w:r>
        <w:t>104</w:t>
      </w:r>
      <w:r>
        <w:fldChar w:fldCharType="end"/>
      </w:r>
    </w:p>
    <w:p w14:paraId="4BE581BB" w14:textId="63C5FE97" w:rsidR="004D3FFD" w:rsidRDefault="00634E5F">
      <w: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A33C589" w14:textId="77777777" w:rsidR="004D3FFD" w:rsidRDefault="00000000">
      <w:r>
        <w:t xml:space="preserve">This Technical </w:t>
      </w:r>
      <w:bookmarkStart w:id="28" w:name="spectype3"/>
      <w:r>
        <w:t>Specification</w:t>
      </w:r>
      <w:bookmarkEnd w:id="28"/>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29" w:name="introduction"/>
      <w:bookmarkEnd w:id="29"/>
      <w:r>
        <w:br w:type="page"/>
      </w:r>
      <w:bookmarkStart w:id="30" w:name="scope"/>
      <w:bookmarkStart w:id="31" w:name="_Toc27163"/>
      <w:bookmarkStart w:id="32" w:name="_Toc477"/>
      <w:bookmarkStart w:id="33" w:name="_Toc2468"/>
      <w:bookmarkStart w:id="34" w:name="_Toc17018"/>
      <w:bookmarkStart w:id="35" w:name="_Toc121818308"/>
      <w:bookmarkStart w:id="36" w:name="_Toc121818532"/>
      <w:bookmarkStart w:id="37" w:name="_Toc124158287"/>
      <w:bookmarkStart w:id="38" w:name="_Toc130558355"/>
      <w:bookmarkStart w:id="39" w:name="_Toc137467080"/>
      <w:bookmarkStart w:id="40" w:name="_Toc138884726"/>
      <w:bookmarkStart w:id="41" w:name="_Toc138884950"/>
      <w:bookmarkStart w:id="42" w:name="_Toc145511161"/>
      <w:bookmarkEnd w:id="30"/>
      <w:r>
        <w:lastRenderedPageBreak/>
        <w:t>1</w:t>
      </w:r>
      <w:r>
        <w:tab/>
        <w:t>Scope</w:t>
      </w:r>
      <w:bookmarkEnd w:id="31"/>
      <w:bookmarkEnd w:id="32"/>
      <w:bookmarkEnd w:id="33"/>
      <w:bookmarkEnd w:id="34"/>
      <w:bookmarkEnd w:id="35"/>
      <w:bookmarkEnd w:id="36"/>
      <w:bookmarkEnd w:id="37"/>
      <w:bookmarkEnd w:id="38"/>
      <w:bookmarkEnd w:id="39"/>
      <w:bookmarkEnd w:id="40"/>
      <w:bookmarkEnd w:id="41"/>
      <w:bookmarkEnd w:id="42"/>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43" w:name="references"/>
      <w:bookmarkStart w:id="44" w:name="_Toc232"/>
      <w:bookmarkStart w:id="45" w:name="_Toc3793"/>
      <w:bookmarkStart w:id="46" w:name="_Toc13128"/>
      <w:bookmarkStart w:id="47" w:name="_Toc28661"/>
      <w:bookmarkStart w:id="48" w:name="_Toc121818309"/>
      <w:bookmarkStart w:id="49" w:name="_Toc121818533"/>
      <w:bookmarkStart w:id="50" w:name="_Toc124158288"/>
      <w:bookmarkStart w:id="51" w:name="_Toc130558356"/>
      <w:bookmarkStart w:id="52" w:name="_Toc137467081"/>
      <w:bookmarkStart w:id="53" w:name="_Toc138884727"/>
      <w:bookmarkStart w:id="54" w:name="_Toc138884951"/>
      <w:bookmarkStart w:id="55" w:name="_Toc145511162"/>
      <w:bookmarkEnd w:id="43"/>
      <w:r>
        <w:t>2</w:t>
      </w:r>
      <w:r>
        <w:tab/>
        <w:t>References</w:t>
      </w:r>
      <w:bookmarkEnd w:id="44"/>
      <w:bookmarkEnd w:id="45"/>
      <w:bookmarkEnd w:id="46"/>
      <w:bookmarkEnd w:id="47"/>
      <w:bookmarkEnd w:id="48"/>
      <w:bookmarkEnd w:id="49"/>
      <w:bookmarkEnd w:id="50"/>
      <w:bookmarkEnd w:id="51"/>
      <w:bookmarkEnd w:id="52"/>
      <w:bookmarkEnd w:id="53"/>
      <w:bookmarkEnd w:id="54"/>
      <w:bookmarkEnd w:id="55"/>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56" w:name="definitions"/>
      <w:bookmarkStart w:id="57" w:name="_Toc23528"/>
      <w:bookmarkStart w:id="58" w:name="_Toc29692"/>
      <w:bookmarkStart w:id="59" w:name="_Toc4905"/>
      <w:bookmarkStart w:id="60" w:name="_Toc7682"/>
      <w:bookmarkStart w:id="61" w:name="_Toc121818310"/>
      <w:bookmarkStart w:id="62" w:name="_Toc121818534"/>
      <w:bookmarkStart w:id="63" w:name="_Toc124158289"/>
      <w:bookmarkStart w:id="64" w:name="_Toc130558357"/>
      <w:bookmarkStart w:id="65" w:name="_Toc137467082"/>
      <w:bookmarkStart w:id="66" w:name="_Toc138884728"/>
      <w:bookmarkStart w:id="67" w:name="_Toc138884952"/>
      <w:bookmarkStart w:id="68" w:name="_Toc145511163"/>
      <w:bookmarkEnd w:id="56"/>
      <w:r>
        <w:t>3</w:t>
      </w:r>
      <w:r>
        <w:tab/>
        <w:t>Definitions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7A130677" w14:textId="77777777" w:rsidR="004D3FFD" w:rsidRDefault="00000000" w:rsidP="00590992">
      <w:pPr>
        <w:pStyle w:val="Heading2"/>
        <w:rPr>
          <w:lang w:eastAsia="zh-CN"/>
        </w:rPr>
      </w:pPr>
      <w:bookmarkStart w:id="69" w:name="_Toc27514"/>
      <w:bookmarkStart w:id="70" w:name="_Toc7799"/>
      <w:bookmarkStart w:id="71" w:name="_Toc32079"/>
      <w:bookmarkStart w:id="72" w:name="_Toc15894"/>
      <w:bookmarkStart w:id="73" w:name="_Toc121818311"/>
      <w:bookmarkStart w:id="74" w:name="_Toc121818535"/>
      <w:bookmarkStart w:id="75" w:name="_Toc124158290"/>
      <w:bookmarkStart w:id="76" w:name="_Toc130558358"/>
      <w:bookmarkStart w:id="77" w:name="_Toc137467083"/>
      <w:bookmarkStart w:id="78" w:name="_Toc138884729"/>
      <w:bookmarkStart w:id="79" w:name="_Toc138884953"/>
      <w:bookmarkStart w:id="80" w:name="_Toc145511164"/>
      <w:r>
        <w:t>3.1</w:t>
      </w:r>
      <w:r>
        <w:tab/>
      </w:r>
      <w:r>
        <w:rPr>
          <w:rFonts w:hint="eastAsia"/>
          <w:lang w:eastAsia="zh-CN"/>
        </w:rPr>
        <w:t>Terms</w:t>
      </w:r>
      <w:bookmarkEnd w:id="69"/>
      <w:bookmarkEnd w:id="70"/>
      <w:bookmarkEnd w:id="71"/>
      <w:bookmarkEnd w:id="72"/>
      <w:bookmarkEnd w:id="73"/>
      <w:bookmarkEnd w:id="74"/>
      <w:bookmarkEnd w:id="75"/>
      <w:bookmarkEnd w:id="76"/>
      <w:bookmarkEnd w:id="77"/>
      <w:bookmarkEnd w:id="78"/>
      <w:bookmarkEnd w:id="79"/>
      <w:bookmarkEnd w:id="80"/>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81" w:name="_Hlk490252228"/>
      <w:bookmarkStart w:id="82"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3"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83"/>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1"/>
    <w:bookmarkEnd w:id="82"/>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lang w:val="en-US" w:eastAsia="zh-CN"/>
        </w:rPr>
      </w:pPr>
      <w:r w:rsidRPr="000802C5">
        <w:rPr>
          <w:rFonts w:eastAsia="DengXian"/>
          <w:b/>
          <w:bCs/>
        </w:rPr>
        <w:lastRenderedPageBreak/>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0F642903" w14:textId="77777777" w:rsidR="004D3FFD" w:rsidRDefault="00000000" w:rsidP="00590992">
      <w:pPr>
        <w:pStyle w:val="Heading2"/>
      </w:pPr>
      <w:bookmarkStart w:id="84" w:name="_Toc27559"/>
      <w:bookmarkStart w:id="85" w:name="_Toc30287"/>
      <w:bookmarkStart w:id="86" w:name="_Toc11242"/>
      <w:bookmarkStart w:id="87" w:name="_Toc7863"/>
      <w:bookmarkStart w:id="88" w:name="_Toc121818312"/>
      <w:bookmarkStart w:id="89" w:name="_Toc121818536"/>
      <w:bookmarkStart w:id="90" w:name="_Toc124158291"/>
      <w:bookmarkStart w:id="91" w:name="_Toc130558359"/>
      <w:bookmarkStart w:id="92" w:name="_Toc137467084"/>
      <w:bookmarkStart w:id="93" w:name="_Toc138884730"/>
      <w:bookmarkStart w:id="94" w:name="_Toc138884954"/>
      <w:bookmarkStart w:id="95" w:name="_Toc145511165"/>
      <w:r>
        <w:t>3.2</w:t>
      </w:r>
      <w:r>
        <w:tab/>
        <w:t>Symbols</w:t>
      </w:r>
      <w:bookmarkEnd w:id="84"/>
      <w:bookmarkEnd w:id="85"/>
      <w:bookmarkEnd w:id="86"/>
      <w:bookmarkEnd w:id="87"/>
      <w:bookmarkEnd w:id="88"/>
      <w:bookmarkEnd w:id="89"/>
      <w:bookmarkEnd w:id="90"/>
      <w:bookmarkEnd w:id="91"/>
      <w:bookmarkEnd w:id="92"/>
      <w:bookmarkEnd w:id="93"/>
      <w:bookmarkEnd w:id="94"/>
      <w:bookmarkEnd w:id="95"/>
    </w:p>
    <w:p w14:paraId="019C2EF2" w14:textId="77777777" w:rsidR="00EC748C" w:rsidRDefault="00EC748C" w:rsidP="00EF6DA4">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000000">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96" w:name="_Toc2707"/>
      <w:bookmarkStart w:id="97" w:name="_Toc31698"/>
      <w:bookmarkStart w:id="98" w:name="_Toc432"/>
      <w:bookmarkStart w:id="99" w:name="_Toc4917"/>
      <w:bookmarkStart w:id="100" w:name="_Toc121818313"/>
      <w:bookmarkStart w:id="101" w:name="_Toc121818537"/>
      <w:bookmarkStart w:id="102" w:name="_Toc124158292"/>
      <w:bookmarkStart w:id="103" w:name="_Toc130558360"/>
      <w:bookmarkStart w:id="104" w:name="_Toc137467085"/>
      <w:bookmarkStart w:id="105" w:name="_Toc138884731"/>
      <w:bookmarkStart w:id="106" w:name="_Toc138884955"/>
      <w:bookmarkStart w:id="107" w:name="_Toc145511166"/>
      <w:r>
        <w:lastRenderedPageBreak/>
        <w:t>3.3</w:t>
      </w:r>
      <w:r>
        <w:tab/>
        <w:t>Abbreviations</w:t>
      </w:r>
      <w:bookmarkEnd w:id="96"/>
      <w:bookmarkEnd w:id="97"/>
      <w:bookmarkEnd w:id="98"/>
      <w:bookmarkEnd w:id="99"/>
      <w:bookmarkEnd w:id="100"/>
      <w:bookmarkEnd w:id="101"/>
      <w:bookmarkEnd w:id="102"/>
      <w:bookmarkEnd w:id="103"/>
      <w:bookmarkEnd w:id="104"/>
      <w:bookmarkEnd w:id="105"/>
      <w:bookmarkEnd w:id="106"/>
      <w:bookmarkEnd w:id="107"/>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108"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108"/>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109" w:name="clause4"/>
      <w:bookmarkStart w:id="110" w:name="_Toc26178"/>
      <w:bookmarkStart w:id="111" w:name="_Toc31210"/>
      <w:bookmarkStart w:id="112" w:name="_Toc19315"/>
      <w:bookmarkStart w:id="113" w:name="_Toc29683"/>
      <w:bookmarkStart w:id="114" w:name="_Toc121818314"/>
      <w:bookmarkStart w:id="115" w:name="_Toc121818538"/>
      <w:bookmarkStart w:id="116" w:name="_Toc124158293"/>
      <w:bookmarkStart w:id="117" w:name="_Toc130558361"/>
      <w:bookmarkStart w:id="118" w:name="_Toc137467086"/>
      <w:bookmarkStart w:id="119" w:name="_Toc138884732"/>
      <w:bookmarkStart w:id="120" w:name="_Toc138884956"/>
      <w:bookmarkStart w:id="121" w:name="_Toc145511167"/>
      <w:bookmarkEnd w:id="109"/>
      <w:r>
        <w:t>4</w:t>
      </w:r>
      <w:r>
        <w:tab/>
        <w:t>General radiated test conditions and declarations</w:t>
      </w:r>
      <w:bookmarkEnd w:id="110"/>
      <w:bookmarkEnd w:id="111"/>
      <w:bookmarkEnd w:id="112"/>
      <w:bookmarkEnd w:id="113"/>
      <w:bookmarkEnd w:id="114"/>
      <w:bookmarkEnd w:id="115"/>
      <w:bookmarkEnd w:id="116"/>
      <w:bookmarkEnd w:id="117"/>
      <w:bookmarkEnd w:id="118"/>
      <w:bookmarkEnd w:id="119"/>
      <w:bookmarkEnd w:id="120"/>
      <w:bookmarkEnd w:id="121"/>
    </w:p>
    <w:p w14:paraId="362E3CA0" w14:textId="77777777" w:rsidR="004D3FFD" w:rsidRDefault="00000000">
      <w:pPr>
        <w:pStyle w:val="Heading2"/>
      </w:pPr>
      <w:bookmarkStart w:id="122" w:name="_Toc76114193"/>
      <w:bookmarkStart w:id="123" w:name="_Toc53182899"/>
      <w:bookmarkStart w:id="124" w:name="_Toc37272715"/>
      <w:bookmarkStart w:id="125" w:name="_Toc45885790"/>
      <w:bookmarkStart w:id="126" w:name="_Toc5897"/>
      <w:bookmarkStart w:id="127" w:name="_Toc76544079"/>
      <w:bookmarkStart w:id="128" w:name="_Toc58915566"/>
      <w:bookmarkStart w:id="129" w:name="_Toc9758"/>
      <w:bookmarkStart w:id="130" w:name="_Toc66693616"/>
      <w:bookmarkStart w:id="131" w:name="_Toc82536201"/>
      <w:bookmarkStart w:id="132" w:name="_Toc29512"/>
      <w:bookmarkStart w:id="133" w:name="_Toc89952494"/>
      <w:bookmarkStart w:id="134" w:name="_Toc36635769"/>
      <w:bookmarkStart w:id="135" w:name="_Toc21102568"/>
      <w:bookmarkStart w:id="136" w:name="_Toc58917747"/>
      <w:bookmarkStart w:id="137" w:name="_Toc14309"/>
      <w:bookmarkStart w:id="138" w:name="_Toc29810417"/>
      <w:bookmarkStart w:id="139" w:name="_Toc98766310"/>
      <w:bookmarkStart w:id="140" w:name="_Toc74915568"/>
      <w:bookmarkStart w:id="141" w:name="_Toc121818315"/>
      <w:bookmarkStart w:id="142" w:name="_Toc121818539"/>
      <w:bookmarkStart w:id="143" w:name="_Toc124158294"/>
      <w:bookmarkStart w:id="144" w:name="_Toc130558362"/>
      <w:bookmarkStart w:id="145" w:name="_Toc137467087"/>
      <w:bookmarkStart w:id="146" w:name="_Toc138884733"/>
      <w:bookmarkStart w:id="147" w:name="_Toc138884957"/>
      <w:bookmarkStart w:id="148" w:name="_Toc145511168"/>
      <w:bookmarkStart w:id="149" w:name="_Toc152656504"/>
      <w:r>
        <w:t>4.1</w:t>
      </w:r>
      <w:r>
        <w:tab/>
        <w:t>Measurement uncertainties and test requirements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26D8A5F6" w14:textId="77777777" w:rsidR="004D3FFD" w:rsidRDefault="00000000">
      <w:pPr>
        <w:pStyle w:val="Heading3"/>
      </w:pPr>
      <w:bookmarkStart w:id="150" w:name="_Toc58860041"/>
      <w:bookmarkStart w:id="151" w:name="_Toc89955042"/>
      <w:bookmarkStart w:id="152" w:name="_Toc29809602"/>
      <w:bookmarkStart w:id="153" w:name="_Toc66727851"/>
      <w:bookmarkStart w:id="154" w:name="_Toc36644977"/>
      <w:bookmarkStart w:id="155" w:name="_Toc22723"/>
      <w:bookmarkStart w:id="156" w:name="_Toc37272031"/>
      <w:bookmarkStart w:id="157" w:name="_Toc53182300"/>
      <w:bookmarkStart w:id="158" w:name="_Toc82595011"/>
      <w:bookmarkStart w:id="159" w:name="_Toc21099804"/>
      <w:bookmarkStart w:id="160" w:name="_Toc58862545"/>
      <w:bookmarkStart w:id="161" w:name="_Toc76544911"/>
      <w:bookmarkStart w:id="162" w:name="_Toc106201224"/>
      <w:bookmarkStart w:id="163" w:name="_Toc74961654"/>
      <w:bookmarkStart w:id="164" w:name="_Toc115191077"/>
      <w:bookmarkStart w:id="165" w:name="_Toc61182538"/>
      <w:bookmarkStart w:id="166" w:name="_Toc98773465"/>
      <w:bookmarkStart w:id="167" w:name="_Toc23366"/>
      <w:bookmarkStart w:id="168" w:name="_Toc75242565"/>
      <w:bookmarkStart w:id="169" w:name="_Toc45884277"/>
      <w:bookmarkStart w:id="170" w:name="_Toc121818316"/>
      <w:bookmarkStart w:id="171" w:name="_Toc121818540"/>
      <w:bookmarkStart w:id="172" w:name="_Toc124158295"/>
      <w:bookmarkStart w:id="173" w:name="_Toc130558363"/>
      <w:bookmarkStart w:id="174" w:name="_Toc137467088"/>
      <w:bookmarkStart w:id="175" w:name="_Toc138884734"/>
      <w:bookmarkStart w:id="176" w:name="_Toc138884958"/>
      <w:bookmarkStart w:id="177" w:name="_Toc145511169"/>
      <w:r>
        <w:t>4.1.1</w:t>
      </w:r>
      <w:r>
        <w:tab/>
        <w:t>General</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78" w:name="_Toc37272032"/>
      <w:bookmarkStart w:id="179" w:name="_Toc106201225"/>
      <w:bookmarkStart w:id="180" w:name="_Toc76544912"/>
      <w:bookmarkStart w:id="181" w:name="_Toc31062"/>
      <w:bookmarkStart w:id="182" w:name="_Toc53182301"/>
      <w:bookmarkStart w:id="183" w:name="_Toc45884278"/>
      <w:bookmarkStart w:id="184" w:name="_Toc36644978"/>
      <w:bookmarkStart w:id="185" w:name="_Toc58862546"/>
      <w:bookmarkStart w:id="186" w:name="_Toc19906"/>
      <w:bookmarkStart w:id="187" w:name="_Toc29809603"/>
      <w:bookmarkStart w:id="188" w:name="_Toc98773466"/>
      <w:bookmarkStart w:id="189" w:name="_Toc21099805"/>
      <w:bookmarkStart w:id="190" w:name="_Toc82595012"/>
      <w:bookmarkStart w:id="191" w:name="_Toc115191078"/>
      <w:bookmarkStart w:id="192" w:name="_Toc58860042"/>
      <w:bookmarkStart w:id="193" w:name="_Toc75242566"/>
      <w:bookmarkStart w:id="194" w:name="_Toc61182539"/>
      <w:bookmarkStart w:id="195" w:name="_Toc89955043"/>
      <w:bookmarkStart w:id="196" w:name="_Toc74961655"/>
      <w:bookmarkStart w:id="197" w:name="_Toc66727852"/>
      <w:bookmarkStart w:id="198" w:name="_Toc121818317"/>
      <w:bookmarkStart w:id="199" w:name="_Toc121818541"/>
      <w:bookmarkStart w:id="200" w:name="_Toc124158296"/>
      <w:bookmarkStart w:id="201" w:name="_Toc130558364"/>
      <w:bookmarkStart w:id="202" w:name="_Toc137467089"/>
      <w:bookmarkStart w:id="203" w:name="_Toc138884735"/>
      <w:bookmarkStart w:id="204" w:name="_Toc138884959"/>
      <w:bookmarkStart w:id="205" w:name="_Toc145511170"/>
      <w:r>
        <w:t>4.1.2</w:t>
      </w:r>
      <w:r>
        <w:tab/>
        <w:t>Acceptable uncertainty of Test System</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5EC263B9" w14:textId="77777777" w:rsidR="004D3FFD" w:rsidRDefault="00000000">
      <w:pPr>
        <w:pStyle w:val="Heading4"/>
        <w:rPr>
          <w:rFonts w:cs="Arial"/>
        </w:rPr>
      </w:pPr>
      <w:bookmarkStart w:id="206" w:name="_Toc23591"/>
      <w:bookmarkStart w:id="207" w:name="_Toc137"/>
      <w:bookmarkStart w:id="208" w:name="_Toc121818318"/>
      <w:bookmarkStart w:id="209" w:name="_Toc121818542"/>
      <w:bookmarkStart w:id="210" w:name="_Toc124158297"/>
      <w:bookmarkStart w:id="211" w:name="_Toc130558365"/>
      <w:bookmarkStart w:id="212" w:name="_Toc137467090"/>
      <w:bookmarkStart w:id="213" w:name="_Toc138884736"/>
      <w:bookmarkStart w:id="214" w:name="_Toc138884960"/>
      <w:bookmarkStart w:id="215" w:name="_Toc145511171"/>
      <w:r>
        <w:rPr>
          <w:rFonts w:cs="Arial"/>
        </w:rPr>
        <w:t>4.1.2.1</w:t>
      </w:r>
      <w:r>
        <w:rPr>
          <w:rFonts w:cs="Arial"/>
        </w:rPr>
        <w:tab/>
        <w:t>General</w:t>
      </w:r>
      <w:bookmarkEnd w:id="206"/>
      <w:bookmarkEnd w:id="207"/>
      <w:bookmarkEnd w:id="208"/>
      <w:bookmarkEnd w:id="209"/>
      <w:bookmarkEnd w:id="210"/>
      <w:bookmarkEnd w:id="211"/>
      <w:bookmarkEnd w:id="212"/>
      <w:bookmarkEnd w:id="213"/>
      <w:bookmarkEnd w:id="214"/>
      <w:bookmarkEnd w:id="215"/>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216" w:name="_Toc115191080"/>
      <w:bookmarkStart w:id="217" w:name="_Toc21099807"/>
      <w:bookmarkStart w:id="218" w:name="_Toc66727854"/>
      <w:bookmarkStart w:id="219" w:name="_Toc58860044"/>
      <w:bookmarkStart w:id="220" w:name="_Toc61182541"/>
      <w:bookmarkStart w:id="221" w:name="_Toc29809605"/>
      <w:bookmarkStart w:id="222" w:name="_Toc98773468"/>
      <w:bookmarkStart w:id="223" w:name="_Toc75242568"/>
      <w:bookmarkStart w:id="224" w:name="_Toc53182303"/>
      <w:bookmarkStart w:id="225" w:name="_Toc76544914"/>
      <w:bookmarkStart w:id="226" w:name="_Toc106201227"/>
      <w:bookmarkStart w:id="227" w:name="_Toc36644980"/>
      <w:bookmarkStart w:id="228" w:name="_Toc37272034"/>
      <w:bookmarkStart w:id="229" w:name="_Toc58862548"/>
      <w:bookmarkStart w:id="230" w:name="_Toc82595014"/>
      <w:bookmarkStart w:id="231" w:name="_Toc74961657"/>
      <w:bookmarkStart w:id="232" w:name="_Toc45884280"/>
      <w:bookmarkStart w:id="233" w:name="_Toc89955045"/>
      <w:bookmarkStart w:id="234" w:name="_Toc14561"/>
      <w:bookmarkStart w:id="235" w:name="_Toc21789"/>
      <w:bookmarkStart w:id="236" w:name="_Toc121818319"/>
      <w:bookmarkStart w:id="237" w:name="_Toc121818543"/>
      <w:bookmarkStart w:id="238" w:name="_Toc124158298"/>
      <w:bookmarkStart w:id="239" w:name="_Toc130558366"/>
      <w:bookmarkStart w:id="240" w:name="_Toc137467091"/>
      <w:bookmarkStart w:id="241" w:name="_Toc138884737"/>
      <w:bookmarkStart w:id="242" w:name="_Toc138884961"/>
      <w:bookmarkStart w:id="243" w:name="_Toc145511172"/>
      <w:r>
        <w:rPr>
          <w:rFonts w:cs="Arial"/>
        </w:rPr>
        <w:t>4.1.2.2</w:t>
      </w:r>
      <w:r>
        <w:rPr>
          <w:rFonts w:cs="Arial"/>
        </w:rPr>
        <w:tab/>
        <w:t>Radiated characteristics measurement</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Pr>
          <w:rFonts w:cs="Arial"/>
        </w:rPr>
        <w:t>s</w:t>
      </w:r>
      <w:bookmarkEnd w:id="234"/>
      <w:bookmarkEnd w:id="235"/>
      <w:bookmarkEnd w:id="236"/>
      <w:bookmarkEnd w:id="237"/>
      <w:bookmarkEnd w:id="238"/>
      <w:bookmarkEnd w:id="239"/>
      <w:bookmarkEnd w:id="240"/>
      <w:bookmarkEnd w:id="241"/>
      <w:bookmarkEnd w:id="242"/>
      <w:bookmarkEnd w:id="243"/>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244" w:name="_Toc36644983"/>
      <w:bookmarkStart w:id="245" w:name="_Toc66727857"/>
      <w:bookmarkStart w:id="246" w:name="_Toc58860047"/>
      <w:bookmarkStart w:id="247" w:name="_Toc21099810"/>
      <w:bookmarkStart w:id="248" w:name="_Toc98773471"/>
      <w:bookmarkStart w:id="249" w:name="_Toc74961660"/>
      <w:bookmarkStart w:id="250" w:name="_Toc89955048"/>
      <w:bookmarkStart w:id="251" w:name="_Toc53182306"/>
      <w:bookmarkStart w:id="252" w:name="_Toc106201230"/>
      <w:bookmarkStart w:id="253" w:name="_Toc29809608"/>
      <w:bookmarkStart w:id="254" w:name="_Toc82595017"/>
      <w:bookmarkStart w:id="255" w:name="_Toc75242571"/>
      <w:bookmarkStart w:id="256" w:name="_Toc19446"/>
      <w:bookmarkStart w:id="257" w:name="_Toc15554"/>
      <w:bookmarkStart w:id="258" w:name="_Toc61182544"/>
      <w:bookmarkStart w:id="259" w:name="_Toc45884283"/>
      <w:bookmarkStart w:id="260" w:name="_Toc76544917"/>
      <w:bookmarkStart w:id="261" w:name="_Toc115191083"/>
      <w:bookmarkStart w:id="262" w:name="_Toc58862551"/>
      <w:bookmarkStart w:id="263" w:name="_Toc37272037"/>
      <w:bookmarkStart w:id="264" w:name="_Toc121818320"/>
      <w:bookmarkStart w:id="265" w:name="_Toc121818544"/>
      <w:bookmarkStart w:id="266" w:name="_Toc124158299"/>
      <w:bookmarkStart w:id="267" w:name="_Toc130558367"/>
      <w:bookmarkStart w:id="268" w:name="_Toc137467092"/>
      <w:bookmarkStart w:id="269" w:name="_Toc138884738"/>
      <w:bookmarkStart w:id="270" w:name="_Toc138884962"/>
      <w:bookmarkStart w:id="271" w:name="_Toc145511173"/>
      <w:r>
        <w:rPr>
          <w:lang w:eastAsia="sv-SE"/>
        </w:rPr>
        <w:t>4.1.</w:t>
      </w:r>
      <w:r>
        <w:t>3</w:t>
      </w:r>
      <w:r>
        <w:rPr>
          <w:lang w:eastAsia="sv-SE"/>
        </w:rPr>
        <w:tab/>
        <w:t>Interpretation of measurement results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272" w:name="_Toc45885798"/>
      <w:bookmarkStart w:id="273" w:name="_Toc89952502"/>
      <w:bookmarkStart w:id="274" w:name="_Toc5901"/>
      <w:bookmarkStart w:id="275" w:name="_Toc76114201"/>
      <w:bookmarkStart w:id="276" w:name="_Toc82536209"/>
      <w:bookmarkStart w:id="277" w:name="_Toc28143"/>
      <w:bookmarkStart w:id="278" w:name="_Toc58917755"/>
      <w:bookmarkStart w:id="279" w:name="_Toc66693624"/>
      <w:bookmarkStart w:id="280" w:name="_Toc36635777"/>
      <w:bookmarkStart w:id="281" w:name="_Toc58915574"/>
      <w:bookmarkStart w:id="282" w:name="_Toc21102576"/>
      <w:bookmarkStart w:id="283" w:name="_Toc74915576"/>
      <w:bookmarkStart w:id="284" w:name="_Toc29810425"/>
      <w:bookmarkStart w:id="285" w:name="_Toc76544087"/>
      <w:bookmarkStart w:id="286" w:name="_Toc37272723"/>
      <w:bookmarkStart w:id="287" w:name="_Toc53182907"/>
      <w:bookmarkStart w:id="288" w:name="_Toc11403"/>
      <w:bookmarkStart w:id="289" w:name="_Toc4461"/>
      <w:bookmarkStart w:id="290" w:name="_Toc98766318"/>
      <w:bookmarkStart w:id="291" w:name="_Toc121818321"/>
      <w:bookmarkStart w:id="292" w:name="_Toc121818545"/>
      <w:bookmarkStart w:id="293" w:name="_Toc124158300"/>
      <w:bookmarkStart w:id="294" w:name="_Toc130558368"/>
      <w:bookmarkStart w:id="295" w:name="_Toc137467093"/>
      <w:bookmarkStart w:id="296" w:name="_Toc138884739"/>
      <w:bookmarkStart w:id="297" w:name="_Toc138884963"/>
      <w:bookmarkStart w:id="298" w:name="_Toc145511174"/>
      <w:r>
        <w:t>4.2</w:t>
      </w:r>
      <w:r>
        <w:tab/>
        <w:t>Radiated requirement reference points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299" w:name="_Toc37272724"/>
      <w:bookmarkStart w:id="300" w:name="_Toc9994"/>
      <w:bookmarkStart w:id="301" w:name="_Toc58917756"/>
      <w:bookmarkStart w:id="302" w:name="_Toc21102577"/>
      <w:bookmarkStart w:id="303" w:name="_Toc45885799"/>
      <w:bookmarkStart w:id="304" w:name="_Toc98766319"/>
      <w:bookmarkStart w:id="305" w:name="_Toc66693625"/>
      <w:bookmarkStart w:id="306" w:name="_Toc74915577"/>
      <w:bookmarkStart w:id="307" w:name="_Toc36635778"/>
      <w:bookmarkStart w:id="308" w:name="_Toc76544088"/>
      <w:bookmarkStart w:id="309" w:name="_Toc14094"/>
      <w:bookmarkStart w:id="310" w:name="_Toc76114202"/>
      <w:bookmarkStart w:id="311" w:name="_Toc58915575"/>
      <w:bookmarkStart w:id="312" w:name="_Toc17573"/>
      <w:bookmarkStart w:id="313" w:name="_Toc82536210"/>
      <w:bookmarkStart w:id="314" w:name="_Toc4793"/>
      <w:bookmarkStart w:id="315" w:name="_Toc29810426"/>
      <w:bookmarkStart w:id="316" w:name="_Toc53182908"/>
      <w:bookmarkStart w:id="317" w:name="_Toc89952503"/>
      <w:bookmarkStart w:id="318" w:name="_Toc121818322"/>
      <w:bookmarkStart w:id="319" w:name="_Toc121818546"/>
      <w:bookmarkStart w:id="320" w:name="_Toc124158301"/>
      <w:bookmarkStart w:id="321" w:name="_Toc130558369"/>
      <w:bookmarkStart w:id="322" w:name="_Toc137467094"/>
      <w:bookmarkStart w:id="323" w:name="_Toc138884740"/>
      <w:bookmarkStart w:id="324" w:name="_Toc138884964"/>
      <w:bookmarkStart w:id="325" w:name="_Toc145511175"/>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7629438" w14:textId="60F6D492" w:rsidR="004D3FFD" w:rsidRDefault="00000000" w:rsidP="00163FEB">
      <w:pPr>
        <w:pStyle w:val="Heading3"/>
        <w:rPr>
          <w:rFonts w:eastAsia="SimSun"/>
          <w:lang w:eastAsia="zh-CN"/>
        </w:rPr>
      </w:pPr>
      <w:bookmarkStart w:id="326" w:name="_Toc121818323"/>
      <w:bookmarkStart w:id="327" w:name="_Toc121818547"/>
      <w:bookmarkStart w:id="328" w:name="_Toc124158302"/>
      <w:bookmarkStart w:id="329" w:name="_Toc130558370"/>
      <w:bookmarkStart w:id="330" w:name="_Toc137467095"/>
      <w:bookmarkStart w:id="331" w:name="_Toc138884741"/>
      <w:bookmarkStart w:id="332" w:name="_Toc138884965"/>
      <w:bookmarkStart w:id="333" w:name="_Toc145511176"/>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26"/>
      <w:bookmarkEnd w:id="327"/>
      <w:bookmarkEnd w:id="328"/>
      <w:bookmarkEnd w:id="329"/>
      <w:bookmarkEnd w:id="330"/>
      <w:bookmarkEnd w:id="331"/>
      <w:bookmarkEnd w:id="332"/>
      <w:bookmarkEnd w:id="333"/>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334" w:name="_Toc121818324"/>
      <w:bookmarkStart w:id="335" w:name="_Toc121818548"/>
      <w:bookmarkStart w:id="336" w:name="_Toc124158303"/>
      <w:bookmarkStart w:id="337" w:name="_Toc130558371"/>
      <w:bookmarkStart w:id="338" w:name="_Toc137467096"/>
      <w:bookmarkStart w:id="339" w:name="_Toc138884742"/>
      <w:bookmarkStart w:id="340" w:name="_Toc138884966"/>
      <w:bookmarkStart w:id="341" w:name="_Toc145511177"/>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34"/>
      <w:bookmarkEnd w:id="335"/>
      <w:bookmarkEnd w:id="336"/>
      <w:bookmarkEnd w:id="337"/>
      <w:bookmarkEnd w:id="338"/>
      <w:bookmarkEnd w:id="339"/>
      <w:bookmarkEnd w:id="340"/>
      <w:bookmarkEnd w:id="341"/>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rsidP="00647458">
      <w:pPr>
        <w:pStyle w:val="B1"/>
      </w:pPr>
      <w:r>
        <w:t>-</w:t>
      </w:r>
      <w:r>
        <w:tab/>
        <w:t>Wide Area repeaters are characterised by requirements derived from Macro Cell and/or Micro Cell scenarios.</w:t>
      </w:r>
    </w:p>
    <w:p w14:paraId="1250AD62" w14:textId="77777777" w:rsidR="004D3FFD" w:rsidRDefault="00000000" w:rsidP="00647458">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342" w:name="_Toc2075"/>
      <w:bookmarkStart w:id="343" w:name="_Toc18438"/>
      <w:bookmarkStart w:id="344" w:name="_Toc15285"/>
      <w:bookmarkStart w:id="345" w:name="_Toc9040"/>
      <w:bookmarkStart w:id="346" w:name="_Toc121818325"/>
      <w:bookmarkStart w:id="347" w:name="_Toc121818549"/>
      <w:bookmarkStart w:id="348" w:name="_Toc124158304"/>
      <w:bookmarkStart w:id="349" w:name="_Toc130558372"/>
      <w:bookmarkStart w:id="350" w:name="_Toc137467097"/>
      <w:bookmarkStart w:id="351" w:name="_Toc138884743"/>
      <w:bookmarkStart w:id="352" w:name="_Toc138884967"/>
      <w:bookmarkStart w:id="353" w:name="_Toc145511178"/>
      <w:bookmarkEnd w:id="149"/>
      <w:r>
        <w:t>4.</w:t>
      </w:r>
      <w:r>
        <w:rPr>
          <w:rFonts w:hint="eastAsia"/>
          <w:lang w:eastAsia="zh-CN"/>
        </w:rPr>
        <w:t>4</w:t>
      </w:r>
      <w:r>
        <w:tab/>
        <w:t>Regional requirements</w:t>
      </w:r>
      <w:bookmarkEnd w:id="342"/>
      <w:bookmarkEnd w:id="343"/>
      <w:bookmarkEnd w:id="344"/>
      <w:bookmarkEnd w:id="345"/>
      <w:bookmarkEnd w:id="346"/>
      <w:bookmarkEnd w:id="347"/>
      <w:bookmarkEnd w:id="348"/>
      <w:bookmarkEnd w:id="349"/>
      <w:bookmarkEnd w:id="350"/>
      <w:bookmarkEnd w:id="351"/>
      <w:bookmarkEnd w:id="352"/>
      <w:bookmarkEnd w:id="353"/>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54" w:name="_Toc10636"/>
      <w:bookmarkStart w:id="355" w:name="_Toc14176"/>
      <w:bookmarkStart w:id="356" w:name="_Toc12578"/>
      <w:bookmarkStart w:id="357" w:name="_Toc11181"/>
    </w:p>
    <w:p w14:paraId="6FFFE5F9" w14:textId="0BEA3F57" w:rsidR="004D3FFD" w:rsidRDefault="00000000">
      <w:pPr>
        <w:pStyle w:val="Heading2"/>
        <w:rPr>
          <w:lang w:eastAsia="zh-CN"/>
        </w:rPr>
      </w:pPr>
      <w:bookmarkStart w:id="358" w:name="_Toc121818326"/>
      <w:bookmarkStart w:id="359" w:name="_Toc121818550"/>
      <w:bookmarkStart w:id="360" w:name="_Toc124158305"/>
      <w:bookmarkStart w:id="361" w:name="_Toc130558373"/>
      <w:bookmarkStart w:id="362" w:name="_Toc137467098"/>
      <w:bookmarkStart w:id="363" w:name="_Toc138884744"/>
      <w:bookmarkStart w:id="364" w:name="_Toc138884968"/>
      <w:bookmarkStart w:id="365" w:name="_Toc145511179"/>
      <w:r>
        <w:t>4.</w:t>
      </w:r>
      <w:r>
        <w:rPr>
          <w:rFonts w:hint="eastAsia"/>
          <w:lang w:eastAsia="zh-CN"/>
        </w:rPr>
        <w:t>5</w:t>
      </w:r>
      <w:r>
        <w:tab/>
      </w:r>
      <w:r>
        <w:rPr>
          <w:rFonts w:hint="eastAsia"/>
          <w:lang w:val="en-US" w:eastAsia="zh-CN"/>
        </w:rPr>
        <w:t>Repeater</w:t>
      </w:r>
      <w:r>
        <w:rPr>
          <w:rFonts w:cs="v4.2.0"/>
        </w:rPr>
        <w:t xml:space="preserve"> configurations</w:t>
      </w:r>
      <w:bookmarkEnd w:id="354"/>
      <w:bookmarkEnd w:id="355"/>
      <w:bookmarkEnd w:id="356"/>
      <w:bookmarkEnd w:id="357"/>
      <w:bookmarkEnd w:id="358"/>
      <w:bookmarkEnd w:id="359"/>
      <w:bookmarkEnd w:id="360"/>
      <w:bookmarkEnd w:id="361"/>
      <w:bookmarkEnd w:id="362"/>
      <w:bookmarkEnd w:id="363"/>
      <w:bookmarkEnd w:id="364"/>
      <w:bookmarkEnd w:id="365"/>
    </w:p>
    <w:p w14:paraId="47266DCE" w14:textId="77777777" w:rsidR="004D3FFD" w:rsidRDefault="00000000">
      <w:pPr>
        <w:pStyle w:val="Heading3"/>
      </w:pPr>
      <w:bookmarkStart w:id="366" w:name="_Toc27263"/>
      <w:bookmarkStart w:id="367" w:name="_Toc36635781"/>
      <w:bookmarkStart w:id="368" w:name="_Toc82536213"/>
      <w:bookmarkStart w:id="369" w:name="_Toc74915580"/>
      <w:bookmarkStart w:id="370" w:name="_Toc21102580"/>
      <w:bookmarkStart w:id="371" w:name="_Toc14779"/>
      <w:bookmarkStart w:id="372" w:name="_Toc45885802"/>
      <w:bookmarkStart w:id="373" w:name="_Toc58917759"/>
      <w:bookmarkStart w:id="374" w:name="_Toc37272727"/>
      <w:bookmarkStart w:id="375" w:name="_Toc76544091"/>
      <w:bookmarkStart w:id="376" w:name="_Toc66693628"/>
      <w:bookmarkStart w:id="377" w:name="_Toc89952506"/>
      <w:bookmarkStart w:id="378" w:name="_Toc21847"/>
      <w:bookmarkStart w:id="379" w:name="_Toc53182911"/>
      <w:bookmarkStart w:id="380" w:name="_Toc58915578"/>
      <w:bookmarkStart w:id="381" w:name="_Toc22454"/>
      <w:bookmarkStart w:id="382" w:name="_Toc29810429"/>
      <w:bookmarkStart w:id="383" w:name="_Toc76114205"/>
      <w:bookmarkStart w:id="384" w:name="_Toc98766322"/>
      <w:bookmarkStart w:id="385" w:name="_Toc121818327"/>
      <w:bookmarkStart w:id="386" w:name="_Toc121818551"/>
      <w:bookmarkStart w:id="387" w:name="_Toc124158306"/>
      <w:bookmarkStart w:id="388" w:name="_Toc130558374"/>
      <w:bookmarkStart w:id="389" w:name="_Toc137467099"/>
      <w:bookmarkStart w:id="390" w:name="_Toc138884745"/>
      <w:bookmarkStart w:id="391" w:name="_Toc138884969"/>
      <w:bookmarkStart w:id="392" w:name="_Toc145511180"/>
      <w:r>
        <w:t>4.5.1</w:t>
      </w:r>
      <w:r>
        <w:tab/>
      </w:r>
      <w:r>
        <w:rPr>
          <w:rFonts w:hint="eastAsia"/>
          <w:lang w:val="en-US" w:eastAsia="zh-CN"/>
        </w:rPr>
        <w:t>Downlink</w:t>
      </w:r>
      <w:r>
        <w:t xml:space="preserve"> configurations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393" w:name="_Toc45885803"/>
      <w:bookmarkStart w:id="394" w:name="_Toc66693629"/>
      <w:bookmarkStart w:id="395" w:name="_Toc89952507"/>
      <w:bookmarkStart w:id="396" w:name="_Toc9311"/>
      <w:bookmarkStart w:id="397" w:name="_Toc29810430"/>
      <w:bookmarkStart w:id="398" w:name="_Toc17583"/>
      <w:bookmarkStart w:id="399" w:name="_Toc37272728"/>
      <w:bookmarkStart w:id="400" w:name="_Toc82536214"/>
      <w:bookmarkStart w:id="401" w:name="_Toc1906"/>
      <w:bookmarkStart w:id="402" w:name="_Toc74915581"/>
      <w:bookmarkStart w:id="403" w:name="_Toc76544092"/>
      <w:bookmarkStart w:id="404" w:name="_Toc58917760"/>
      <w:bookmarkStart w:id="405" w:name="_Toc53182912"/>
      <w:bookmarkStart w:id="406" w:name="_Toc58915579"/>
      <w:bookmarkStart w:id="407" w:name="_Toc20868"/>
      <w:bookmarkStart w:id="408" w:name="_Toc36635782"/>
      <w:bookmarkStart w:id="409" w:name="_Toc76114206"/>
      <w:bookmarkStart w:id="410" w:name="_Toc98766323"/>
      <w:bookmarkStart w:id="411" w:name="_Toc21102581"/>
      <w:bookmarkStart w:id="412" w:name="_Toc121818328"/>
      <w:bookmarkStart w:id="413" w:name="_Toc121818552"/>
      <w:bookmarkStart w:id="414" w:name="_Toc124158307"/>
      <w:bookmarkStart w:id="415" w:name="_Toc130558375"/>
      <w:bookmarkStart w:id="416" w:name="_Toc137467100"/>
      <w:bookmarkStart w:id="417" w:name="_Toc138884746"/>
      <w:bookmarkStart w:id="418" w:name="_Toc138884970"/>
      <w:bookmarkStart w:id="419" w:name="_Toc145511181"/>
      <w:r>
        <w:t>4.5.2</w:t>
      </w:r>
      <w:r>
        <w:tab/>
      </w:r>
      <w:r>
        <w:rPr>
          <w:rFonts w:hint="eastAsia"/>
          <w:lang w:val="en-US" w:eastAsia="zh-CN"/>
        </w:rPr>
        <w:t>Uplink</w:t>
      </w:r>
      <w:r>
        <w:t xml:space="preserve"> configurations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420" w:name="_Toc29810431"/>
      <w:bookmarkStart w:id="421" w:name="_Toc27948"/>
      <w:bookmarkStart w:id="422" w:name="_Toc74915582"/>
      <w:bookmarkStart w:id="423" w:name="_Toc36635783"/>
      <w:bookmarkStart w:id="424" w:name="_Toc53182913"/>
      <w:bookmarkStart w:id="425" w:name="_Toc27044"/>
      <w:bookmarkStart w:id="426" w:name="_Toc76544093"/>
      <w:bookmarkStart w:id="427" w:name="_Toc9870"/>
      <w:bookmarkStart w:id="428" w:name="_Toc98766324"/>
      <w:bookmarkStart w:id="429" w:name="_Toc66693630"/>
      <w:bookmarkStart w:id="430" w:name="_Toc76114207"/>
      <w:bookmarkStart w:id="431" w:name="_Toc82536215"/>
      <w:bookmarkStart w:id="432" w:name="_Toc37272729"/>
      <w:bookmarkStart w:id="433" w:name="_Toc89952508"/>
      <w:bookmarkStart w:id="434" w:name="_Toc58917761"/>
      <w:bookmarkStart w:id="435" w:name="_Toc45885804"/>
      <w:bookmarkStart w:id="436" w:name="_Toc21102582"/>
      <w:bookmarkStart w:id="437" w:name="_Toc13442"/>
      <w:bookmarkStart w:id="438" w:name="_Toc58915580"/>
      <w:bookmarkStart w:id="439" w:name="_Toc121818329"/>
      <w:bookmarkStart w:id="440" w:name="_Toc121818553"/>
      <w:bookmarkStart w:id="441" w:name="_Toc124158308"/>
      <w:bookmarkStart w:id="442" w:name="_Toc130558376"/>
      <w:bookmarkStart w:id="443" w:name="_Toc137467101"/>
      <w:bookmarkStart w:id="444" w:name="_Toc138884747"/>
      <w:bookmarkStart w:id="445" w:name="_Toc138884971"/>
      <w:bookmarkStart w:id="446" w:name="_Toc145511182"/>
      <w:r>
        <w:t>4.5.3</w:t>
      </w:r>
      <w:r>
        <w:tab/>
        <w:t>Power supply options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447" w:name="_Toc36635785"/>
      <w:bookmarkStart w:id="448" w:name="_Toc74915584"/>
      <w:bookmarkStart w:id="449" w:name="_Toc11077"/>
      <w:bookmarkStart w:id="450" w:name="_Toc66693632"/>
      <w:bookmarkStart w:id="451" w:name="_Toc11219"/>
      <w:bookmarkStart w:id="452" w:name="_Toc98766326"/>
      <w:bookmarkStart w:id="453" w:name="_Toc29810433"/>
      <w:bookmarkStart w:id="454" w:name="_Toc82536217"/>
      <w:bookmarkStart w:id="455" w:name="_Toc21102584"/>
      <w:bookmarkStart w:id="456" w:name="_Toc76544095"/>
      <w:bookmarkStart w:id="457" w:name="_Toc24772"/>
      <w:bookmarkStart w:id="458" w:name="_Toc58915582"/>
      <w:bookmarkStart w:id="459" w:name="_Toc76114209"/>
      <w:bookmarkStart w:id="460" w:name="_Toc37272731"/>
      <w:bookmarkStart w:id="461" w:name="_Toc45885806"/>
      <w:bookmarkStart w:id="462" w:name="_Toc24148"/>
      <w:bookmarkStart w:id="463" w:name="_Toc89952510"/>
      <w:bookmarkStart w:id="464" w:name="_Toc53182915"/>
      <w:bookmarkStart w:id="465" w:name="_Toc58917763"/>
      <w:bookmarkStart w:id="466" w:name="_Toc121818330"/>
      <w:bookmarkStart w:id="467" w:name="_Toc121818554"/>
      <w:bookmarkStart w:id="468" w:name="_Toc124158309"/>
      <w:bookmarkStart w:id="469" w:name="_Toc130558377"/>
      <w:bookmarkStart w:id="470" w:name="_Toc137467102"/>
      <w:bookmarkStart w:id="471" w:name="_Toc138884748"/>
      <w:bookmarkStart w:id="472" w:name="_Toc138884972"/>
      <w:bookmarkStart w:id="473" w:name="_Toc145511183"/>
      <w:r>
        <w:rPr>
          <w:rFonts w:cs="v4.2.0"/>
        </w:rPr>
        <w:t>4.6</w:t>
      </w:r>
      <w:r>
        <w:rPr>
          <w:rFonts w:cs="v4.2.0"/>
        </w:rPr>
        <w:tab/>
        <w:t>Manufacturer</w:t>
      </w:r>
      <w:r>
        <w:rPr>
          <w:lang w:eastAsia="zh-CN"/>
        </w:rPr>
        <w:t>'</w:t>
      </w:r>
      <w:r>
        <w:rPr>
          <w:rFonts w:cs="v4.2.0"/>
        </w:rPr>
        <w:t>s declarations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74" w:name="_Toc4221"/>
      <w:bookmarkStart w:id="475" w:name="_Toc13051"/>
      <w:bookmarkStart w:id="476" w:name="_Toc58917764"/>
      <w:bookmarkStart w:id="477" w:name="_Toc3979"/>
      <w:bookmarkStart w:id="478" w:name="_Toc58915583"/>
      <w:bookmarkStart w:id="479" w:name="_Toc76114210"/>
      <w:bookmarkStart w:id="480" w:name="_Toc36635786"/>
      <w:bookmarkStart w:id="481" w:name="_Toc21102585"/>
      <w:bookmarkStart w:id="482" w:name="_Toc82536218"/>
      <w:bookmarkStart w:id="483" w:name="_Toc98766327"/>
      <w:bookmarkStart w:id="484" w:name="_Toc45885807"/>
      <w:bookmarkStart w:id="485" w:name="_Toc66693633"/>
      <w:bookmarkStart w:id="486" w:name="_Toc89952511"/>
      <w:bookmarkStart w:id="487" w:name="_Toc76544096"/>
      <w:bookmarkStart w:id="488" w:name="_Toc37272732"/>
      <w:bookmarkStart w:id="489" w:name="_Toc74915585"/>
      <w:bookmarkStart w:id="490" w:name="_Toc29810434"/>
      <w:bookmarkStart w:id="491" w:name="_Toc24121"/>
      <w:bookmarkStart w:id="492" w:name="_Toc53182916"/>
    </w:p>
    <w:p w14:paraId="74F13568" w14:textId="5A3CB70B" w:rsidR="004D3FFD" w:rsidRDefault="00000000">
      <w:pPr>
        <w:pStyle w:val="Heading2"/>
      </w:pPr>
      <w:bookmarkStart w:id="493" w:name="_Toc121818331"/>
      <w:bookmarkStart w:id="494" w:name="_Toc121818555"/>
      <w:bookmarkStart w:id="495" w:name="_Toc124158310"/>
      <w:bookmarkStart w:id="496" w:name="_Toc130558378"/>
      <w:bookmarkStart w:id="497" w:name="_Toc137467103"/>
      <w:bookmarkStart w:id="498" w:name="_Toc138884749"/>
      <w:bookmarkStart w:id="499" w:name="_Toc138884973"/>
      <w:bookmarkStart w:id="500" w:name="_Toc145511184"/>
      <w:r>
        <w:t>4.7</w:t>
      </w:r>
      <w:r>
        <w:tab/>
        <w:t>Test configurations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49ACBAB" w14:textId="77777777" w:rsidR="004D3FFD" w:rsidRDefault="00000000">
      <w:pPr>
        <w:pStyle w:val="Heading3"/>
        <w:rPr>
          <w:lang w:eastAsia="zh-CN"/>
        </w:rPr>
      </w:pPr>
      <w:bookmarkStart w:id="501" w:name="_Toc74915586"/>
      <w:bookmarkStart w:id="502" w:name="_Toc82536219"/>
      <w:bookmarkStart w:id="503" w:name="_Toc76544097"/>
      <w:bookmarkStart w:id="504" w:name="_Toc29810435"/>
      <w:bookmarkStart w:id="505" w:name="_Toc37272733"/>
      <w:bookmarkStart w:id="506" w:name="_Toc36635787"/>
      <w:bookmarkStart w:id="507" w:name="_Toc58915584"/>
      <w:bookmarkStart w:id="508" w:name="_Toc19730"/>
      <w:bookmarkStart w:id="509" w:name="_Toc66693634"/>
      <w:bookmarkStart w:id="510" w:name="_Toc53182917"/>
      <w:bookmarkStart w:id="511" w:name="_Toc14403"/>
      <w:bookmarkStart w:id="512" w:name="_Toc58917765"/>
      <w:bookmarkStart w:id="513" w:name="_Toc45885808"/>
      <w:bookmarkStart w:id="514" w:name="_Toc21102586"/>
      <w:bookmarkStart w:id="515" w:name="_Toc76114211"/>
      <w:bookmarkStart w:id="516" w:name="_Toc121818332"/>
      <w:bookmarkStart w:id="517" w:name="_Toc121818556"/>
      <w:bookmarkStart w:id="518" w:name="_Toc124158311"/>
      <w:bookmarkStart w:id="519" w:name="_Toc130558379"/>
      <w:bookmarkStart w:id="520" w:name="_Toc137467104"/>
      <w:bookmarkStart w:id="521" w:name="_Toc138884750"/>
      <w:bookmarkStart w:id="522" w:name="_Toc138884974"/>
      <w:bookmarkStart w:id="523" w:name="_Toc145511185"/>
      <w:r>
        <w:rPr>
          <w:lang w:eastAsia="zh-CN"/>
        </w:rPr>
        <w:t>4.7.1</w:t>
      </w:r>
      <w:r>
        <w:rPr>
          <w:lang w:eastAsia="zh-CN"/>
        </w:rPr>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524" w:name="_Toc21102587"/>
      <w:bookmarkStart w:id="525" w:name="_Toc58917766"/>
      <w:bookmarkStart w:id="526" w:name="_Toc76544098"/>
      <w:bookmarkStart w:id="527" w:name="_Toc76114212"/>
      <w:bookmarkStart w:id="528" w:name="_Toc37272734"/>
      <w:bookmarkStart w:id="529" w:name="_Toc82536220"/>
      <w:bookmarkStart w:id="530" w:name="_Toc29810436"/>
      <w:bookmarkStart w:id="531" w:name="_Toc74915587"/>
      <w:bookmarkStart w:id="532" w:name="_Toc66693635"/>
      <w:bookmarkStart w:id="533" w:name="_Toc58915585"/>
      <w:bookmarkStart w:id="534" w:name="_Toc53182918"/>
      <w:bookmarkStart w:id="535" w:name="_Toc45885809"/>
      <w:bookmarkStart w:id="536" w:name="_Toc36635788"/>
      <w:bookmarkStart w:id="537" w:name="_Toc121818333"/>
      <w:bookmarkStart w:id="538" w:name="_Toc121818557"/>
      <w:bookmarkStart w:id="539" w:name="_Toc124158312"/>
      <w:bookmarkStart w:id="540" w:name="_Toc130558380"/>
      <w:bookmarkStart w:id="541" w:name="_Toc137467105"/>
      <w:bookmarkStart w:id="542" w:name="_Toc138884751"/>
      <w:bookmarkStart w:id="543" w:name="_Toc138884975"/>
      <w:bookmarkStart w:id="544" w:name="_Toc145511186"/>
      <w:r>
        <w:rPr>
          <w:lang w:eastAsia="zh-CN"/>
        </w:rPr>
        <w:t>4.7.2</w:t>
      </w:r>
      <w:r>
        <w:rPr>
          <w:lang w:eastAsia="zh-CN"/>
        </w:rPr>
        <w:tab/>
        <w:t>Test signal configurations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54D6F88" w14:textId="77777777" w:rsidR="004D3FFD" w:rsidRDefault="00000000" w:rsidP="00163FEB">
      <w:pPr>
        <w:pStyle w:val="Heading4"/>
        <w:rPr>
          <w:lang w:eastAsia="ja-JP"/>
        </w:rPr>
      </w:pPr>
      <w:bookmarkStart w:id="545" w:name="_Toc21102588"/>
      <w:bookmarkStart w:id="546" w:name="_Toc58917767"/>
      <w:bookmarkStart w:id="547" w:name="_Toc37272735"/>
      <w:bookmarkStart w:id="548" w:name="_Toc76114213"/>
      <w:bookmarkStart w:id="549" w:name="_Toc82536221"/>
      <w:bookmarkStart w:id="550" w:name="_Toc66693636"/>
      <w:bookmarkStart w:id="551" w:name="_Toc36635789"/>
      <w:bookmarkStart w:id="552" w:name="_Toc53182919"/>
      <w:bookmarkStart w:id="553" w:name="_Toc29810437"/>
      <w:bookmarkStart w:id="554" w:name="_Toc45885810"/>
      <w:bookmarkStart w:id="555" w:name="_Toc76544099"/>
      <w:bookmarkStart w:id="556" w:name="_Toc58915586"/>
      <w:bookmarkStart w:id="557" w:name="_Toc74915588"/>
      <w:bookmarkStart w:id="558" w:name="_Toc121818334"/>
      <w:bookmarkStart w:id="559" w:name="_Toc121818558"/>
      <w:bookmarkStart w:id="560" w:name="_Toc124158313"/>
      <w:bookmarkStart w:id="561" w:name="_Toc130558381"/>
      <w:bookmarkStart w:id="562" w:name="_Toc137467106"/>
      <w:bookmarkStart w:id="563" w:name="_Toc138884752"/>
      <w:bookmarkStart w:id="564" w:name="_Toc138884976"/>
      <w:bookmarkStart w:id="565" w:name="_Toc145511187"/>
      <w:r>
        <w:rPr>
          <w:lang w:eastAsia="ja-JP"/>
        </w:rPr>
        <w:t>4.7.2.1</w:t>
      </w:r>
      <w:r>
        <w:rPr>
          <w:lang w:eastAsia="ja-JP"/>
        </w:rPr>
        <w:tab/>
        <w:t>Test signal used to build Test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rsidP="00647458">
            <w:pPr>
              <w:pStyle w:val="TAC"/>
              <w:rPr>
                <w:lang w:val="en-US" w:eastAsia="ja-JP"/>
              </w:rPr>
            </w:pPr>
            <w:r>
              <w:rPr>
                <w:lang w:val="en-US" w:eastAsia="ja-JP"/>
              </w:rPr>
              <w:t>TC signal</w:t>
            </w:r>
          </w:p>
        </w:tc>
        <w:tc>
          <w:tcPr>
            <w:tcW w:w="1968" w:type="dxa"/>
          </w:tcPr>
          <w:p w14:paraId="351160F6" w14:textId="77777777" w:rsidR="004D3FFD" w:rsidRDefault="00000000"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rsidP="00647458">
            <w:pPr>
              <w:pStyle w:val="TAC"/>
              <w:rPr>
                <w:lang w:eastAsia="ja-JP"/>
              </w:rPr>
            </w:pPr>
            <w:r>
              <w:rPr>
                <w:lang w:val="en-US" w:eastAsia="ja-JP"/>
              </w:rPr>
              <w:t>characteristics</w:t>
            </w:r>
          </w:p>
        </w:tc>
        <w:tc>
          <w:tcPr>
            <w:tcW w:w="1968" w:type="dxa"/>
          </w:tcPr>
          <w:p w14:paraId="194150F7" w14:textId="77777777" w:rsidR="004D3FFD" w:rsidRDefault="00000000"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000000"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566" w:name="_Toc74915589"/>
      <w:bookmarkStart w:id="567" w:name="_Toc58917768"/>
      <w:bookmarkStart w:id="568" w:name="_Toc53182920"/>
      <w:bookmarkStart w:id="569" w:name="_Toc37272736"/>
      <w:bookmarkStart w:id="570" w:name="_Toc76544100"/>
      <w:bookmarkStart w:id="571" w:name="_Toc45885811"/>
      <w:bookmarkStart w:id="572" w:name="_Toc29810438"/>
      <w:bookmarkStart w:id="573" w:name="_Toc58915587"/>
      <w:bookmarkStart w:id="574" w:name="_Toc82536222"/>
      <w:bookmarkStart w:id="575" w:name="_Toc36635790"/>
      <w:bookmarkStart w:id="576" w:name="_Toc66693637"/>
      <w:bookmarkStart w:id="577" w:name="_Toc21102589"/>
      <w:bookmarkStart w:id="578" w:name="_Toc76114214"/>
      <w:bookmarkStart w:id="579" w:name="_Toc121818335"/>
      <w:bookmarkStart w:id="580" w:name="_Toc121818559"/>
      <w:bookmarkStart w:id="581" w:name="_Toc124158314"/>
      <w:bookmarkStart w:id="582" w:name="_Toc130558382"/>
      <w:bookmarkStart w:id="583" w:name="_Toc137467107"/>
      <w:bookmarkStart w:id="584" w:name="_Toc138884753"/>
      <w:bookmarkStart w:id="585" w:name="_Toc138884977"/>
      <w:bookmarkStart w:id="586" w:name="_Toc145511188"/>
      <w:r>
        <w:rPr>
          <w:lang w:eastAsia="zh-CN"/>
        </w:rPr>
        <w:lastRenderedPageBreak/>
        <w:t>4</w:t>
      </w:r>
      <w:bookmarkStart w:id="587" w:name="_Hlk517255432"/>
      <w:r>
        <w:rPr>
          <w:lang w:eastAsia="zh-CN"/>
        </w:rPr>
        <w:t>.7.2</w:t>
      </w:r>
      <w:bookmarkEnd w:id="587"/>
      <w:r>
        <w:rPr>
          <w:lang w:eastAsia="zh-CN"/>
        </w:rPr>
        <w:t>.2</w:t>
      </w:r>
      <w:r>
        <w:rPr>
          <w:lang w:eastAsia="zh-CN"/>
        </w:rPr>
        <w:tab/>
        <w:t>RTC1: Contiguous spectrum operation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BDDE484" w14:textId="77777777" w:rsidR="004D3FFD" w:rsidRDefault="00000000">
      <w:pPr>
        <w:rPr>
          <w:lang w:eastAsia="zh-CN"/>
        </w:rPr>
      </w:pPr>
      <w:bookmarkStart w:id="588" w:name="_Toc58917769"/>
      <w:bookmarkStart w:id="589" w:name="_Toc58915588"/>
      <w:bookmarkStart w:id="590" w:name="_Toc82536223"/>
      <w:bookmarkStart w:id="591" w:name="_Toc76544101"/>
      <w:bookmarkStart w:id="592" w:name="_Toc21102590"/>
      <w:bookmarkStart w:id="593" w:name="_Toc29810439"/>
      <w:bookmarkStart w:id="594" w:name="_Toc66693638"/>
      <w:bookmarkStart w:id="595" w:name="_Toc36635791"/>
      <w:bookmarkStart w:id="596" w:name="_Toc74915590"/>
      <w:bookmarkStart w:id="597" w:name="_Toc76114215"/>
      <w:bookmarkStart w:id="598" w:name="_Toc53182921"/>
      <w:bookmarkStart w:id="599" w:name="_Toc45885812"/>
      <w:bookmarkStart w:id="600"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601" w:name="_Toc121818336"/>
      <w:bookmarkStart w:id="602" w:name="_Toc121818560"/>
      <w:bookmarkStart w:id="603" w:name="_Toc124158315"/>
      <w:bookmarkStart w:id="604" w:name="_Toc130558383"/>
      <w:bookmarkStart w:id="605" w:name="_Toc137467108"/>
      <w:bookmarkStart w:id="606" w:name="_Toc138884754"/>
      <w:bookmarkStart w:id="607" w:name="_Toc138884978"/>
      <w:bookmarkStart w:id="608" w:name="_Toc145511189"/>
      <w:r>
        <w:rPr>
          <w:lang w:eastAsia="ja-JP"/>
        </w:rPr>
        <w:t>4</w:t>
      </w:r>
      <w:r>
        <w:rPr>
          <w:lang w:eastAsia="zh-CN"/>
        </w:rPr>
        <w:t>.7.2</w:t>
      </w:r>
      <w:r>
        <w:rPr>
          <w:lang w:eastAsia="ja-JP"/>
        </w:rPr>
        <w:t>.2</w:t>
      </w:r>
      <w:r>
        <w:rPr>
          <w:lang w:eastAsia="zh-CN"/>
        </w:rPr>
        <w:t>.1</w:t>
      </w:r>
      <w:r>
        <w:rPr>
          <w:lang w:eastAsia="ja-JP"/>
        </w:rPr>
        <w:tab/>
        <w:t>RTC1 generation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609" w:name="_Toc53182922"/>
      <w:bookmarkStart w:id="610" w:name="_Toc76544102"/>
      <w:bookmarkStart w:id="611" w:name="_Toc29810440"/>
      <w:bookmarkStart w:id="612" w:name="_Toc45885813"/>
      <w:bookmarkStart w:id="613" w:name="_Toc66693639"/>
      <w:bookmarkStart w:id="614" w:name="_Toc74915591"/>
      <w:bookmarkStart w:id="615" w:name="_Toc58915589"/>
      <w:bookmarkStart w:id="616" w:name="_Toc82536224"/>
      <w:bookmarkStart w:id="617" w:name="_Toc37272738"/>
      <w:bookmarkStart w:id="618" w:name="_Toc21102591"/>
      <w:bookmarkStart w:id="619" w:name="_Toc76114216"/>
      <w:bookmarkStart w:id="620" w:name="_Toc58917770"/>
      <w:bookmarkStart w:id="621" w:name="_Toc36635792"/>
      <w:bookmarkStart w:id="622" w:name="_Toc121818337"/>
      <w:bookmarkStart w:id="623" w:name="_Toc121818561"/>
      <w:bookmarkStart w:id="624" w:name="_Toc124158316"/>
      <w:bookmarkStart w:id="625" w:name="_Toc130558384"/>
      <w:bookmarkStart w:id="626" w:name="_Toc137467109"/>
      <w:bookmarkStart w:id="627" w:name="_Toc138884755"/>
      <w:bookmarkStart w:id="628" w:name="_Toc138884979"/>
      <w:bookmarkStart w:id="629" w:name="_Toc145511190"/>
      <w:r>
        <w:rPr>
          <w:lang w:eastAsia="ja-JP"/>
        </w:rPr>
        <w:t>4</w:t>
      </w:r>
      <w:r>
        <w:rPr>
          <w:lang w:eastAsia="zh-CN"/>
        </w:rPr>
        <w:t>.7.2</w:t>
      </w:r>
      <w:r>
        <w:rPr>
          <w:lang w:eastAsia="ja-JP"/>
        </w:rPr>
        <w:t>.2.</w:t>
      </w:r>
      <w:r>
        <w:rPr>
          <w:lang w:eastAsia="zh-CN"/>
        </w:rPr>
        <w:t>2</w:t>
      </w:r>
      <w:r>
        <w:rPr>
          <w:lang w:eastAsia="ja-JP"/>
        </w:rPr>
        <w:tab/>
        <w:t>RTC1 power allocation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30" w:name="_Toc66693640"/>
      <w:bookmarkStart w:id="631" w:name="_Toc45885814"/>
      <w:bookmarkStart w:id="632" w:name="_Toc36635793"/>
      <w:bookmarkStart w:id="633" w:name="_Toc53182923"/>
      <w:bookmarkStart w:id="634" w:name="_Toc58917771"/>
      <w:bookmarkStart w:id="635" w:name="_Toc29810441"/>
      <w:bookmarkStart w:id="636" w:name="_Toc82536225"/>
      <w:bookmarkStart w:id="637" w:name="_Toc76114217"/>
      <w:bookmarkStart w:id="638" w:name="_Toc74915592"/>
      <w:bookmarkStart w:id="639" w:name="_Toc37272739"/>
      <w:bookmarkStart w:id="640" w:name="_Toc76544103"/>
      <w:bookmarkStart w:id="641" w:name="_Toc58915590"/>
      <w:bookmarkStart w:id="642" w:name="_Toc21102592"/>
    </w:p>
    <w:p w14:paraId="3A98D721" w14:textId="77777777" w:rsidR="004D3FFD" w:rsidRDefault="00000000" w:rsidP="00163FEB">
      <w:pPr>
        <w:pStyle w:val="Heading4"/>
        <w:rPr>
          <w:lang w:eastAsia="ja-JP"/>
        </w:rPr>
      </w:pPr>
      <w:bookmarkStart w:id="643" w:name="_Toc82536228"/>
      <w:bookmarkStart w:id="644" w:name="_Toc66693643"/>
      <w:bookmarkStart w:id="645" w:name="_Toc58915593"/>
      <w:bookmarkStart w:id="646" w:name="_Toc37272742"/>
      <w:bookmarkStart w:id="647" w:name="_Toc53182926"/>
      <w:bookmarkStart w:id="648" w:name="_Toc45885817"/>
      <w:bookmarkStart w:id="649" w:name="_Toc21102595"/>
      <w:bookmarkStart w:id="650" w:name="_Toc36635796"/>
      <w:bookmarkStart w:id="651" w:name="_Toc58917774"/>
      <w:bookmarkStart w:id="652" w:name="_Toc76114220"/>
      <w:bookmarkStart w:id="653" w:name="_Toc74915595"/>
      <w:bookmarkStart w:id="654" w:name="_Toc28761"/>
      <w:bookmarkStart w:id="655" w:name="_Toc76544106"/>
      <w:bookmarkStart w:id="656" w:name="_Toc29810444"/>
      <w:bookmarkStart w:id="657" w:name="_Toc20375"/>
      <w:bookmarkStart w:id="658" w:name="_Toc121818338"/>
      <w:bookmarkStart w:id="659" w:name="_Toc121818562"/>
      <w:bookmarkStart w:id="660" w:name="_Toc124158317"/>
      <w:bookmarkStart w:id="661" w:name="_Toc130558385"/>
      <w:bookmarkStart w:id="662" w:name="_Toc137467110"/>
      <w:bookmarkStart w:id="663" w:name="_Toc138884756"/>
      <w:bookmarkStart w:id="664" w:name="_Toc138884980"/>
      <w:bookmarkStart w:id="665" w:name="_Toc145511191"/>
      <w:bookmarkEnd w:id="630"/>
      <w:bookmarkEnd w:id="631"/>
      <w:bookmarkEnd w:id="632"/>
      <w:bookmarkEnd w:id="633"/>
      <w:bookmarkEnd w:id="634"/>
      <w:bookmarkEnd w:id="635"/>
      <w:bookmarkEnd w:id="636"/>
      <w:bookmarkEnd w:id="637"/>
      <w:bookmarkEnd w:id="638"/>
      <w:bookmarkEnd w:id="639"/>
      <w:bookmarkEnd w:id="640"/>
      <w:bookmarkEnd w:id="641"/>
      <w:bookmarkEnd w:id="642"/>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666" w:name="_Toc58915594"/>
      <w:bookmarkStart w:id="667" w:name="_Toc28119"/>
      <w:bookmarkStart w:id="668" w:name="_Toc21102596"/>
      <w:bookmarkStart w:id="669" w:name="_Toc53182927"/>
      <w:bookmarkStart w:id="670" w:name="_Toc66693644"/>
      <w:bookmarkStart w:id="671" w:name="_Toc45885818"/>
      <w:bookmarkStart w:id="672" w:name="_Toc82536229"/>
      <w:bookmarkStart w:id="673" w:name="_Toc29810445"/>
      <w:bookmarkStart w:id="674" w:name="_Toc76544107"/>
      <w:bookmarkStart w:id="675" w:name="_Toc74915596"/>
      <w:bookmarkStart w:id="676" w:name="_Toc58917775"/>
      <w:bookmarkStart w:id="677" w:name="_Toc25153"/>
      <w:bookmarkStart w:id="678" w:name="_Toc37272743"/>
      <w:bookmarkStart w:id="679" w:name="_Toc36635797"/>
      <w:bookmarkStart w:id="680" w:name="_Toc76114221"/>
      <w:bookmarkStart w:id="681" w:name="_Toc121818339"/>
      <w:bookmarkStart w:id="682" w:name="_Toc121818563"/>
      <w:bookmarkStart w:id="683" w:name="_Toc124158318"/>
      <w:bookmarkStart w:id="684" w:name="_Toc130558386"/>
      <w:bookmarkStart w:id="685" w:name="_Toc137467111"/>
      <w:bookmarkStart w:id="686" w:name="_Toc138884757"/>
      <w:bookmarkStart w:id="687" w:name="_Toc138884981"/>
      <w:bookmarkStart w:id="688" w:name="_Toc145511192"/>
      <w:r>
        <w:rPr>
          <w:lang w:eastAsia="ja-JP"/>
        </w:rPr>
        <w:t>4.</w:t>
      </w:r>
      <w:r>
        <w:rPr>
          <w:lang w:eastAsia="zh-CN"/>
        </w:rPr>
        <w:t>7.2</w:t>
      </w:r>
      <w:r>
        <w:rPr>
          <w:lang w:eastAsia="ja-JP"/>
        </w:rPr>
        <w:t>.4.1</w:t>
      </w:r>
      <w:r>
        <w:rPr>
          <w:lang w:eastAsia="ja-JP"/>
        </w:rPr>
        <w:tab/>
        <w:t>RTC2 generation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689" w:name="_Toc45885819"/>
      <w:bookmarkStart w:id="690" w:name="_Toc66693645"/>
      <w:bookmarkStart w:id="691" w:name="_Toc58917776"/>
      <w:bookmarkStart w:id="692" w:name="_Toc82536230"/>
      <w:bookmarkStart w:id="693" w:name="_Toc76544108"/>
      <w:bookmarkStart w:id="694" w:name="_Toc36635798"/>
      <w:bookmarkStart w:id="695" w:name="_Toc21102597"/>
      <w:bookmarkStart w:id="696" w:name="_Toc53182928"/>
      <w:bookmarkStart w:id="697" w:name="_Toc30159"/>
      <w:bookmarkStart w:id="698" w:name="_Toc58915595"/>
      <w:bookmarkStart w:id="699" w:name="_Toc74915597"/>
      <w:bookmarkStart w:id="700" w:name="_Toc14273"/>
      <w:bookmarkStart w:id="701" w:name="_Toc29810446"/>
      <w:bookmarkStart w:id="702" w:name="_Toc76114222"/>
      <w:bookmarkStart w:id="703" w:name="_Toc37272744"/>
      <w:bookmarkStart w:id="704" w:name="_Toc121818340"/>
      <w:bookmarkStart w:id="705" w:name="_Toc121818564"/>
      <w:bookmarkStart w:id="706" w:name="_Toc124158319"/>
      <w:bookmarkStart w:id="707" w:name="_Toc130558387"/>
      <w:bookmarkStart w:id="708" w:name="_Toc137467112"/>
      <w:bookmarkStart w:id="709" w:name="_Toc138884758"/>
      <w:bookmarkStart w:id="710" w:name="_Toc138884982"/>
      <w:bookmarkStart w:id="711" w:name="_Toc145511193"/>
      <w:r>
        <w:rPr>
          <w:lang w:eastAsia="zh-CN"/>
        </w:rPr>
        <w:t>4.7.2.4.2</w:t>
      </w:r>
      <w:r>
        <w:rPr>
          <w:lang w:eastAsia="zh-CN"/>
        </w:rPr>
        <w:tab/>
      </w:r>
      <w:r>
        <w:rPr>
          <w:lang w:eastAsia="ja-JP"/>
        </w:rPr>
        <w:t xml:space="preserve">RTC2 </w:t>
      </w:r>
      <w:r>
        <w:rPr>
          <w:lang w:eastAsia="zh-CN"/>
        </w:rPr>
        <w:t>power allocation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712" w:name="_Toc45885826"/>
      <w:bookmarkStart w:id="713" w:name="_Toc14919"/>
      <w:bookmarkStart w:id="714" w:name="_Toc53182935"/>
      <w:bookmarkStart w:id="715" w:name="_Toc36635805"/>
      <w:bookmarkStart w:id="716" w:name="_Toc9564"/>
      <w:bookmarkStart w:id="717" w:name="_Toc37272751"/>
      <w:bookmarkStart w:id="718" w:name="_Toc76114229"/>
      <w:bookmarkStart w:id="719" w:name="_Toc89952530"/>
      <w:bookmarkStart w:id="720" w:name="_Toc98766346"/>
      <w:bookmarkStart w:id="721" w:name="_Toc66693652"/>
      <w:bookmarkStart w:id="722" w:name="_Toc18284"/>
      <w:bookmarkStart w:id="723" w:name="_Toc74915604"/>
      <w:bookmarkStart w:id="724" w:name="_Toc76544115"/>
      <w:bookmarkStart w:id="725" w:name="_Toc58915602"/>
      <w:bookmarkStart w:id="726" w:name="_Toc32431"/>
      <w:bookmarkStart w:id="727" w:name="_Toc58917783"/>
      <w:bookmarkStart w:id="728" w:name="_Toc82536237"/>
      <w:bookmarkStart w:id="729" w:name="_Toc121818341"/>
      <w:bookmarkStart w:id="730" w:name="_Toc121818565"/>
      <w:bookmarkStart w:id="731" w:name="_Toc124158320"/>
      <w:bookmarkStart w:id="732" w:name="_Toc130558388"/>
      <w:bookmarkStart w:id="733" w:name="_Toc137467113"/>
      <w:bookmarkStart w:id="734" w:name="_Toc138884759"/>
      <w:bookmarkStart w:id="735" w:name="_Toc138884983"/>
      <w:bookmarkStart w:id="736" w:name="_Toc145511194"/>
      <w:r>
        <w:rPr>
          <w:rFonts w:cs="v4.2.0"/>
        </w:rPr>
        <w:t>4.8</w:t>
      </w:r>
      <w:r>
        <w:rPr>
          <w:rFonts w:cs="v4.2.0"/>
        </w:rPr>
        <w:tab/>
        <w:t>Applicability of requirements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737" w:name="_Toc66693654"/>
      <w:bookmarkStart w:id="738" w:name="_Toc76114231"/>
      <w:bookmarkStart w:id="739" w:name="_Toc36635807"/>
      <w:bookmarkStart w:id="740" w:name="_Toc45885828"/>
      <w:bookmarkStart w:id="741" w:name="_Toc21102606"/>
      <w:bookmarkStart w:id="742" w:name="_Toc29810455"/>
      <w:bookmarkStart w:id="743" w:name="_Toc53182937"/>
      <w:bookmarkStart w:id="744" w:name="_Toc58915604"/>
      <w:bookmarkStart w:id="745" w:name="_Toc76544117"/>
      <w:bookmarkStart w:id="746" w:name="_Toc82536239"/>
      <w:bookmarkStart w:id="747" w:name="_Toc58917785"/>
      <w:bookmarkStart w:id="748" w:name="_Toc37272753"/>
      <w:bookmarkStart w:id="749"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750" w:name="_Toc45885830"/>
      <w:bookmarkStart w:id="751" w:name="_Toc66693656"/>
      <w:bookmarkStart w:id="752" w:name="_Toc76544119"/>
      <w:bookmarkStart w:id="753" w:name="_Toc37272755"/>
      <w:bookmarkStart w:id="754" w:name="_Toc58917787"/>
      <w:bookmarkStart w:id="755" w:name="_Toc76114233"/>
      <w:bookmarkStart w:id="756" w:name="_Toc58915606"/>
      <w:bookmarkStart w:id="757" w:name="_Toc36635809"/>
      <w:bookmarkStart w:id="758" w:name="_Toc82536241"/>
      <w:bookmarkStart w:id="759" w:name="_Toc16251"/>
      <w:bookmarkStart w:id="760" w:name="_Toc29810457"/>
      <w:bookmarkStart w:id="761" w:name="_Toc53182939"/>
      <w:bookmarkStart w:id="762" w:name="_Toc8435"/>
      <w:bookmarkStart w:id="763" w:name="_Toc23448"/>
      <w:bookmarkStart w:id="764" w:name="_Toc21102608"/>
      <w:bookmarkStart w:id="765" w:name="_Toc98766350"/>
      <w:bookmarkStart w:id="766" w:name="_Toc74915608"/>
      <w:bookmarkStart w:id="767" w:name="_Toc7422"/>
      <w:bookmarkStart w:id="768" w:name="_Toc89952534"/>
      <w:bookmarkStart w:id="769" w:name="_Toc121818342"/>
      <w:bookmarkStart w:id="770" w:name="_Toc121818566"/>
      <w:bookmarkStart w:id="771" w:name="_Toc124158321"/>
      <w:bookmarkStart w:id="772" w:name="_Toc130558389"/>
      <w:bookmarkStart w:id="773" w:name="_Toc137467114"/>
      <w:bookmarkStart w:id="774" w:name="_Toc138884760"/>
      <w:bookmarkStart w:id="775" w:name="_Toc138884984"/>
      <w:bookmarkStart w:id="776" w:name="_Toc145511195"/>
      <w:r>
        <w:lastRenderedPageBreak/>
        <w:t>4.9</w:t>
      </w:r>
      <w:r>
        <w:tab/>
        <w:t>RF channels and test models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74645AE" w14:textId="77777777" w:rsidR="004D3FFD" w:rsidRDefault="00000000">
      <w:pPr>
        <w:pStyle w:val="Heading3"/>
      </w:pPr>
      <w:bookmarkStart w:id="777" w:name="_Toc76541592"/>
      <w:bookmarkStart w:id="778" w:name="_Toc75165207"/>
      <w:bookmarkStart w:id="779" w:name="_Toc89939732"/>
      <w:bookmarkStart w:id="780" w:name="_Toc75333936"/>
      <w:bookmarkStart w:id="781" w:name="_Toc75815867"/>
      <w:bookmarkStart w:id="782" w:name="_Toc75508128"/>
      <w:bookmarkStart w:id="783" w:name="_Toc18548"/>
      <w:bookmarkStart w:id="784" w:name="_Toc10022"/>
      <w:bookmarkStart w:id="785" w:name="_Toc98754058"/>
      <w:bookmarkStart w:id="786" w:name="_Toc76541025"/>
      <w:bookmarkStart w:id="787" w:name="_Toc82429481"/>
      <w:bookmarkStart w:id="788" w:name="_Toc121818343"/>
      <w:bookmarkStart w:id="789" w:name="_Toc121818567"/>
      <w:bookmarkStart w:id="790" w:name="_Toc124158322"/>
      <w:bookmarkStart w:id="791" w:name="_Toc130558390"/>
      <w:bookmarkStart w:id="792" w:name="_Toc137467115"/>
      <w:bookmarkStart w:id="793" w:name="_Toc138884761"/>
      <w:bookmarkStart w:id="794" w:name="_Toc138884985"/>
      <w:bookmarkStart w:id="795" w:name="_Toc145511196"/>
      <w:r>
        <w:t>4.9.1</w:t>
      </w:r>
      <w:r>
        <w:tab/>
        <w:t>RF channels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50BDED05" w14:textId="29447D60" w:rsidR="0080180E" w:rsidRDefault="0080180E" w:rsidP="0080180E">
      <w:pPr>
        <w:rPr>
          <w:lang w:eastAsia="zh-CN"/>
        </w:rPr>
      </w:pPr>
      <w:bookmarkStart w:id="796"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796"/>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000000">
      <w:pPr>
        <w:pStyle w:val="Heading3"/>
      </w:pPr>
      <w:bookmarkStart w:id="797" w:name="_Toc89939733"/>
      <w:bookmarkStart w:id="798" w:name="_Toc82429482"/>
      <w:bookmarkStart w:id="799" w:name="_Toc75165208"/>
      <w:bookmarkStart w:id="800" w:name="_Toc75508129"/>
      <w:bookmarkStart w:id="801" w:name="_Toc30568"/>
      <w:bookmarkStart w:id="802" w:name="_Toc76541593"/>
      <w:bookmarkStart w:id="803" w:name="_Toc75333937"/>
      <w:bookmarkStart w:id="804" w:name="_Toc98754059"/>
      <w:bookmarkStart w:id="805" w:name="_Toc76541026"/>
      <w:bookmarkStart w:id="806" w:name="_Toc75815868"/>
      <w:bookmarkStart w:id="807" w:name="_Toc6176"/>
      <w:bookmarkStart w:id="808" w:name="_Toc121818344"/>
      <w:bookmarkStart w:id="809" w:name="_Toc121818568"/>
      <w:bookmarkStart w:id="810" w:name="_Toc124158323"/>
      <w:bookmarkStart w:id="811" w:name="_Toc130558391"/>
      <w:bookmarkStart w:id="812" w:name="_Toc137467116"/>
      <w:bookmarkStart w:id="813" w:name="_Toc138884762"/>
      <w:bookmarkStart w:id="814" w:name="_Toc138884986"/>
      <w:bookmarkStart w:id="815" w:name="_Toc145511197"/>
      <w:r>
        <w:t>4.9.2</w:t>
      </w:r>
      <w:r>
        <w:tab/>
        <w:t>Test models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ADF719C" w14:textId="77777777" w:rsidR="004D3FFD" w:rsidRDefault="00000000">
      <w:pPr>
        <w:pStyle w:val="Heading4"/>
      </w:pPr>
      <w:bookmarkStart w:id="816" w:name="_Toc75333938"/>
      <w:bookmarkStart w:id="817" w:name="_Toc75508130"/>
      <w:bookmarkStart w:id="818" w:name="_Toc27023"/>
      <w:bookmarkStart w:id="819" w:name="_Toc75165209"/>
      <w:bookmarkStart w:id="820" w:name="_Toc75815869"/>
      <w:bookmarkStart w:id="821" w:name="_Toc98754060"/>
      <w:bookmarkStart w:id="822" w:name="_Toc89939734"/>
      <w:bookmarkStart w:id="823" w:name="_Toc82429483"/>
      <w:bookmarkStart w:id="824" w:name="_Toc76541027"/>
      <w:bookmarkStart w:id="825" w:name="_Toc76541594"/>
      <w:bookmarkStart w:id="826" w:name="_Toc28482"/>
      <w:bookmarkStart w:id="827" w:name="_Toc121818345"/>
      <w:bookmarkStart w:id="828" w:name="_Toc121818569"/>
      <w:bookmarkStart w:id="829" w:name="_Toc124158324"/>
      <w:bookmarkStart w:id="830" w:name="_Toc130558392"/>
      <w:bookmarkStart w:id="831" w:name="_Toc137467117"/>
      <w:bookmarkStart w:id="832" w:name="_Toc138884763"/>
      <w:bookmarkStart w:id="833" w:name="_Toc138884987"/>
      <w:bookmarkStart w:id="834" w:name="_Toc145511198"/>
      <w:r>
        <w:t>4.</w:t>
      </w:r>
      <w:r>
        <w:rPr>
          <w:lang w:eastAsia="zh-CN"/>
        </w:rPr>
        <w:t>9.2</w:t>
      </w:r>
      <w:r>
        <w:t>.1</w:t>
      </w:r>
      <w:r>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29165287" w14:textId="77777777" w:rsidR="004D3FFD" w:rsidRDefault="00000000">
      <w:bookmarkStart w:id="835" w:name="_Toc76541595"/>
      <w:bookmarkStart w:id="836" w:name="_Toc76541028"/>
      <w:bookmarkStart w:id="837" w:name="_Toc75508131"/>
      <w:bookmarkStart w:id="838" w:name="_Toc75815870"/>
      <w:bookmarkStart w:id="839"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840" w:name="_Toc89939735"/>
      <w:bookmarkStart w:id="841" w:name="_Toc106177875"/>
      <w:bookmarkStart w:id="842" w:name="_Toc82429484"/>
      <w:bookmarkStart w:id="843" w:name="_Toc98754061"/>
      <w:bookmarkStart w:id="844" w:name="_Toc3421"/>
      <w:bookmarkStart w:id="845" w:name="_Toc14143"/>
      <w:bookmarkStart w:id="846" w:name="_Toc121818346"/>
      <w:bookmarkStart w:id="847" w:name="_Toc121818570"/>
      <w:bookmarkStart w:id="848" w:name="_Toc124158325"/>
      <w:bookmarkStart w:id="849" w:name="_Toc130558393"/>
      <w:bookmarkStart w:id="850" w:name="_Toc137467118"/>
      <w:bookmarkStart w:id="851" w:name="_Toc138884764"/>
      <w:bookmarkStart w:id="852" w:name="_Toc138884988"/>
      <w:bookmarkStart w:id="853" w:name="_Toc145511199"/>
      <w:r>
        <w:t>4.</w:t>
      </w:r>
      <w:r>
        <w:rPr>
          <w:lang w:eastAsia="zh-CN"/>
        </w:rPr>
        <w:t>9.2</w:t>
      </w:r>
      <w:r>
        <w:t>.2</w:t>
      </w:r>
      <w:r>
        <w:tab/>
      </w:r>
      <w:r>
        <w:rPr>
          <w:rFonts w:hint="eastAsia"/>
          <w:lang w:eastAsia="zh-CN"/>
        </w:rPr>
        <w:t>FR2</w:t>
      </w:r>
      <w:r>
        <w:rPr>
          <w:lang w:eastAsia="zh-CN"/>
        </w:rPr>
        <w:t xml:space="preserve"> </w:t>
      </w:r>
      <w:r>
        <w:t xml:space="preserve">test models for </w:t>
      </w:r>
      <w:bookmarkEnd w:id="840"/>
      <w:bookmarkEnd w:id="841"/>
      <w:bookmarkEnd w:id="842"/>
      <w:bookmarkEnd w:id="843"/>
      <w:r>
        <w:t>repeater type 2-O for DL</w:t>
      </w:r>
      <w:bookmarkEnd w:id="844"/>
      <w:bookmarkEnd w:id="845"/>
      <w:bookmarkEnd w:id="846"/>
      <w:bookmarkEnd w:id="847"/>
      <w:bookmarkEnd w:id="848"/>
      <w:bookmarkEnd w:id="849"/>
      <w:bookmarkEnd w:id="850"/>
      <w:bookmarkEnd w:id="851"/>
      <w:bookmarkEnd w:id="852"/>
      <w:bookmarkEnd w:id="853"/>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854" w:name="_Toc82429485"/>
      <w:bookmarkStart w:id="855" w:name="_Toc89939736"/>
      <w:bookmarkStart w:id="856" w:name="_Toc75333940"/>
      <w:bookmarkStart w:id="857" w:name="_Toc76541596"/>
      <w:bookmarkStart w:id="858" w:name="_Toc98754062"/>
      <w:bookmarkStart w:id="859" w:name="_Toc75815871"/>
      <w:bookmarkStart w:id="860" w:name="_Toc76541029"/>
      <w:bookmarkStart w:id="861" w:name="_Toc75508132"/>
      <w:bookmarkStart w:id="862" w:name="_Toc9912"/>
      <w:bookmarkStart w:id="863" w:name="_Toc15089"/>
      <w:bookmarkStart w:id="864" w:name="_Toc121818347"/>
      <w:bookmarkStart w:id="865" w:name="_Toc121818571"/>
      <w:bookmarkStart w:id="866" w:name="_Toc124158326"/>
      <w:bookmarkStart w:id="867" w:name="_Toc130558394"/>
      <w:bookmarkStart w:id="868" w:name="_Toc137467119"/>
      <w:bookmarkStart w:id="869" w:name="_Toc138884765"/>
      <w:bookmarkStart w:id="870" w:name="_Toc138884989"/>
      <w:bookmarkStart w:id="871" w:name="_Toc145511200"/>
      <w:bookmarkEnd w:id="835"/>
      <w:bookmarkEnd w:id="836"/>
      <w:bookmarkEnd w:id="837"/>
      <w:bookmarkEnd w:id="838"/>
      <w:bookmarkEnd w:id="839"/>
      <w:r>
        <w:t>4.</w:t>
      </w:r>
      <w:r>
        <w:rPr>
          <w:lang w:eastAsia="zh-CN"/>
        </w:rPr>
        <w:t>9.2</w:t>
      </w:r>
      <w:r>
        <w:t>.3</w:t>
      </w:r>
      <w:r>
        <w:tab/>
      </w:r>
      <w:r>
        <w:rPr>
          <w:rFonts w:hint="eastAsia"/>
          <w:lang w:eastAsia="zh-CN"/>
        </w:rPr>
        <w:t>FR2</w:t>
      </w:r>
      <w:r>
        <w:rPr>
          <w:lang w:eastAsia="zh-CN"/>
        </w:rPr>
        <w:t xml:space="preserve"> </w:t>
      </w:r>
      <w:r>
        <w:t xml:space="preserve">test models for </w:t>
      </w:r>
      <w:bookmarkEnd w:id="854"/>
      <w:bookmarkEnd w:id="855"/>
      <w:bookmarkEnd w:id="856"/>
      <w:bookmarkEnd w:id="857"/>
      <w:bookmarkEnd w:id="858"/>
      <w:bookmarkEnd w:id="859"/>
      <w:bookmarkEnd w:id="860"/>
      <w:bookmarkEnd w:id="861"/>
      <w:r>
        <w:t>repeater type 2-O for UL</w:t>
      </w:r>
      <w:bookmarkEnd w:id="862"/>
      <w:bookmarkEnd w:id="863"/>
      <w:bookmarkEnd w:id="864"/>
      <w:bookmarkEnd w:id="865"/>
      <w:bookmarkEnd w:id="866"/>
      <w:bookmarkEnd w:id="867"/>
      <w:bookmarkEnd w:id="868"/>
      <w:bookmarkEnd w:id="869"/>
      <w:bookmarkEnd w:id="870"/>
      <w:bookmarkEnd w:id="871"/>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Pr>
                <w:position w:val="-4"/>
              </w:rPr>
              <w:pict w14:anchorId="4C571431">
                <v:shape id="_x0000_i1026" type="#_x0000_t75" style="width:37.45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872" w:name="_Toc9493"/>
      <w:bookmarkStart w:id="873" w:name="_Toc76541030"/>
      <w:bookmarkStart w:id="874" w:name="_Toc76541597"/>
      <w:bookmarkStart w:id="875" w:name="_Toc82429486"/>
      <w:bookmarkStart w:id="876" w:name="_Toc75815872"/>
      <w:bookmarkStart w:id="877" w:name="_Toc98754063"/>
      <w:bookmarkStart w:id="878" w:name="_Toc7685"/>
      <w:bookmarkStart w:id="879" w:name="_Toc75508133"/>
      <w:bookmarkStart w:id="880" w:name="_Toc89939737"/>
      <w:bookmarkStart w:id="881" w:name="_Toc75333941"/>
      <w:bookmarkStart w:id="882" w:name="_Toc121818348"/>
      <w:bookmarkStart w:id="883" w:name="_Toc121818572"/>
      <w:bookmarkStart w:id="884" w:name="_Toc124158327"/>
      <w:bookmarkStart w:id="885" w:name="_Toc130558395"/>
      <w:bookmarkStart w:id="886" w:name="_Toc137467120"/>
      <w:bookmarkStart w:id="887" w:name="_Toc138884766"/>
      <w:bookmarkStart w:id="888" w:name="_Toc138884990"/>
      <w:bookmarkStart w:id="889" w:name="_Toc145511201"/>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000000">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B925FB">
              <w:rPr>
                <w:position w:val="-4"/>
              </w:rPr>
              <w:pict w14:anchorId="43AE8A52">
                <v:shape id="_x0000_i1027" type="#_x0000_t75" style="width:36.9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B925FB">
              <w:rPr>
                <w:position w:val="-4"/>
              </w:rPr>
              <w:pict w14:anchorId="19FD428F">
                <v:shape id="_x0000_i1028" type="#_x0000_t75" style="width:36.9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B925FB">
              <w:rPr>
                <w:position w:val="-4"/>
              </w:rPr>
              <w:pict w14:anchorId="23EF2877">
                <v:shape id="_x0000_i1029" type="#_x0000_t75" style="width:36.9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B925FB">
              <w:rPr>
                <w:position w:val="-4"/>
              </w:rPr>
              <w:pict w14:anchorId="28F01FC5">
                <v:shape id="_x0000_i1030" type="#_x0000_t75" style="width:36.9pt;height:10.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890" w:name="_Toc75508134"/>
      <w:bookmarkStart w:id="891" w:name="_Toc89939738"/>
      <w:bookmarkStart w:id="892" w:name="_Toc82429487"/>
      <w:bookmarkStart w:id="893" w:name="_Toc76541598"/>
      <w:bookmarkStart w:id="894" w:name="_Toc6749"/>
      <w:bookmarkStart w:id="895" w:name="_Toc98754064"/>
      <w:bookmarkStart w:id="896" w:name="_Toc75815873"/>
      <w:bookmarkStart w:id="897" w:name="_Toc19711"/>
      <w:bookmarkStart w:id="898" w:name="_Toc76541031"/>
      <w:bookmarkStart w:id="899" w:name="_Toc75333942"/>
      <w:bookmarkStart w:id="900" w:name="_Toc121818349"/>
      <w:bookmarkStart w:id="901" w:name="_Toc121818573"/>
      <w:bookmarkStart w:id="902" w:name="_Toc124158328"/>
      <w:bookmarkStart w:id="903" w:name="_Toc130558396"/>
      <w:bookmarkStart w:id="904" w:name="_Toc137467121"/>
      <w:bookmarkStart w:id="905" w:name="_Toc138884767"/>
      <w:bookmarkStart w:id="906" w:name="_Toc138884991"/>
      <w:bookmarkStart w:id="907" w:name="_Toc145511202"/>
      <w:r>
        <w:t>4.9.2.3.2</w:t>
      </w:r>
      <w:r>
        <w:tab/>
        <w:t>FR2 test model 2 (RUL-</w:t>
      </w:r>
      <w:r>
        <w:rPr>
          <w:rFonts w:hint="eastAsia"/>
          <w:lang w:eastAsia="zh-CN"/>
        </w:rPr>
        <w:t>FR2-</w:t>
      </w:r>
      <w:r>
        <w:t>TM2)</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7F3CE668" w14:textId="77777777" w:rsidR="004D3FFD" w:rsidRDefault="00000000">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908" w:name="_Toc14935"/>
      <w:bookmarkStart w:id="909" w:name="_Toc75508135"/>
      <w:bookmarkStart w:id="910" w:name="_Toc89939739"/>
      <w:bookmarkStart w:id="911" w:name="_Toc98754065"/>
      <w:bookmarkStart w:id="912" w:name="_Toc3937"/>
      <w:bookmarkStart w:id="913" w:name="_Toc82429488"/>
      <w:bookmarkStart w:id="914" w:name="_Toc76541032"/>
      <w:bookmarkStart w:id="915" w:name="_Toc75333943"/>
      <w:bookmarkStart w:id="916" w:name="_Toc76541599"/>
      <w:bookmarkStart w:id="917" w:name="_Toc75815874"/>
      <w:bookmarkStart w:id="918" w:name="_Toc121818350"/>
      <w:bookmarkStart w:id="919" w:name="_Toc121818574"/>
      <w:bookmarkStart w:id="920" w:name="_Toc124158329"/>
      <w:bookmarkStart w:id="921" w:name="_Toc130558397"/>
      <w:bookmarkStart w:id="922" w:name="_Toc137467122"/>
      <w:bookmarkStart w:id="923" w:name="_Toc138884768"/>
      <w:bookmarkStart w:id="924" w:name="_Toc138884992"/>
      <w:bookmarkStart w:id="925" w:name="_Toc145511203"/>
      <w:r>
        <w:t>4.9.2.3.2a</w:t>
      </w:r>
      <w:r>
        <w:tab/>
        <w:t>FR2 test model 2a (RUL-</w:t>
      </w:r>
      <w:r>
        <w:rPr>
          <w:lang w:eastAsia="zh-CN"/>
        </w:rPr>
        <w:t>FR2-</w:t>
      </w:r>
      <w:r>
        <w:t>TM2a)</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926" w:name="_Toc76541600"/>
      <w:bookmarkStart w:id="927" w:name="_Toc75508136"/>
      <w:bookmarkStart w:id="928" w:name="_Toc4730"/>
      <w:bookmarkStart w:id="929" w:name="_Toc82429489"/>
      <w:bookmarkStart w:id="930" w:name="_Toc75333944"/>
      <w:bookmarkStart w:id="931" w:name="_Toc75815875"/>
      <w:bookmarkStart w:id="932" w:name="_Toc89939740"/>
      <w:bookmarkStart w:id="933" w:name="_Toc76541033"/>
      <w:bookmarkStart w:id="934" w:name="_Toc10276"/>
      <w:bookmarkStart w:id="935" w:name="_Toc98754066"/>
      <w:bookmarkStart w:id="936" w:name="_Toc121818351"/>
      <w:bookmarkStart w:id="937" w:name="_Toc121818575"/>
      <w:bookmarkStart w:id="938" w:name="_Toc124158330"/>
      <w:bookmarkStart w:id="939" w:name="_Toc130558398"/>
      <w:bookmarkStart w:id="940" w:name="_Toc137467123"/>
      <w:bookmarkStart w:id="941" w:name="_Toc138884769"/>
      <w:bookmarkStart w:id="942" w:name="_Toc138884993"/>
      <w:bookmarkStart w:id="943" w:name="_Toc145511204"/>
      <w:r>
        <w:t>4.9.2.3.3</w:t>
      </w:r>
      <w:r>
        <w:tab/>
        <w:t>FR2 test model 3.1 (RUL-FR2-TM3.1)</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944" w:name="_Toc75508137"/>
      <w:bookmarkStart w:id="945" w:name="_Toc75333945"/>
      <w:bookmarkStart w:id="946" w:name="_Toc75815876"/>
      <w:bookmarkStart w:id="947" w:name="_Toc76541034"/>
      <w:bookmarkStart w:id="948" w:name="_Toc82429490"/>
      <w:bookmarkStart w:id="949" w:name="_Toc76541601"/>
      <w:bookmarkStart w:id="950" w:name="_Toc98754067"/>
      <w:bookmarkStart w:id="951" w:name="_Toc19963"/>
      <w:bookmarkStart w:id="952" w:name="_Toc89939741"/>
      <w:bookmarkStart w:id="953" w:name="_Toc16865"/>
      <w:bookmarkStart w:id="954" w:name="_Toc121818352"/>
      <w:bookmarkStart w:id="955" w:name="_Toc121818576"/>
      <w:bookmarkStart w:id="956" w:name="_Toc124158331"/>
      <w:bookmarkStart w:id="957" w:name="_Toc130558399"/>
      <w:bookmarkStart w:id="958" w:name="_Toc137467124"/>
      <w:bookmarkStart w:id="959" w:name="_Toc138884770"/>
      <w:bookmarkStart w:id="960" w:name="_Toc138884994"/>
      <w:bookmarkStart w:id="961" w:name="_Toc145511205"/>
      <w:r>
        <w:t>4.9.2.3.4</w:t>
      </w:r>
      <w:r>
        <w:tab/>
      </w:r>
      <w:bookmarkEnd w:id="944"/>
      <w:bookmarkEnd w:id="945"/>
      <w:bookmarkEnd w:id="946"/>
      <w:bookmarkEnd w:id="947"/>
      <w:bookmarkEnd w:id="948"/>
      <w:bookmarkEnd w:id="949"/>
      <w:r>
        <w:t>FR2 test model 3.1a (RUL-FR2-TM3.1a)</w:t>
      </w:r>
      <w:bookmarkEnd w:id="950"/>
      <w:bookmarkEnd w:id="951"/>
      <w:bookmarkEnd w:id="952"/>
      <w:bookmarkEnd w:id="953"/>
      <w:bookmarkEnd w:id="954"/>
      <w:bookmarkEnd w:id="955"/>
      <w:bookmarkEnd w:id="956"/>
      <w:bookmarkEnd w:id="957"/>
      <w:bookmarkEnd w:id="958"/>
      <w:bookmarkEnd w:id="959"/>
      <w:bookmarkEnd w:id="960"/>
      <w:bookmarkEnd w:id="961"/>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962" w:name="_Toc75333946"/>
      <w:bookmarkStart w:id="963" w:name="_Toc17773"/>
      <w:bookmarkStart w:id="964" w:name="_Toc75508138"/>
      <w:bookmarkStart w:id="965" w:name="_Toc75815877"/>
      <w:bookmarkStart w:id="966" w:name="_Toc76541602"/>
      <w:bookmarkStart w:id="967" w:name="_Toc837"/>
      <w:bookmarkStart w:id="968" w:name="_Toc76541035"/>
      <w:bookmarkStart w:id="969" w:name="_Toc89939742"/>
      <w:bookmarkStart w:id="970" w:name="_Toc98754068"/>
      <w:bookmarkStart w:id="971" w:name="_Toc82429491"/>
      <w:bookmarkStart w:id="972" w:name="_Toc121818353"/>
      <w:bookmarkStart w:id="973" w:name="_Toc121818577"/>
      <w:bookmarkStart w:id="974" w:name="_Toc124158332"/>
      <w:bookmarkStart w:id="975" w:name="_Toc130558400"/>
      <w:bookmarkStart w:id="976" w:name="_Toc137467125"/>
      <w:bookmarkStart w:id="977" w:name="_Toc138884771"/>
      <w:bookmarkStart w:id="978" w:name="_Toc138884995"/>
      <w:bookmarkStart w:id="979" w:name="_Toc145511206"/>
      <w:r>
        <w:lastRenderedPageBreak/>
        <w:t>4.9.2.4</w:t>
      </w:r>
      <w:r>
        <w:tab/>
        <w:t>Data content of physical channels and signals for RUL-FR2-TM</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B925FB">
        <w:rPr>
          <w:position w:val="-5"/>
        </w:rPr>
        <w:pict w14:anchorId="1EFF876F">
          <v:shape id="_x0000_i1031" type="#_x0000_t75" style="width:36.9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B925FB">
        <w:rPr>
          <w:position w:val="-5"/>
        </w:rPr>
        <w:pict w14:anchorId="4BFB7003">
          <v:shape id="_x0000_i1032" type="#_x0000_t75" style="width:36.9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980" w:name="_Toc89939743"/>
      <w:bookmarkStart w:id="981" w:name="_Toc82429492"/>
      <w:bookmarkStart w:id="982" w:name="_Toc98754069"/>
      <w:bookmarkStart w:id="983" w:name="_Toc76541603"/>
      <w:bookmarkStart w:id="984" w:name="_Toc16422"/>
      <w:bookmarkStart w:id="985" w:name="_Toc76541036"/>
      <w:bookmarkStart w:id="986" w:name="_Toc75333947"/>
      <w:bookmarkStart w:id="987" w:name="_Toc75508139"/>
      <w:bookmarkStart w:id="988" w:name="_Toc75815878"/>
      <w:bookmarkStart w:id="989" w:name="_Toc9025"/>
      <w:bookmarkStart w:id="990" w:name="_Toc121818354"/>
      <w:bookmarkStart w:id="991" w:name="_Toc121818578"/>
      <w:bookmarkStart w:id="992" w:name="_Toc124158333"/>
      <w:bookmarkStart w:id="993" w:name="_Toc130558401"/>
      <w:bookmarkStart w:id="994" w:name="_Toc137467126"/>
      <w:bookmarkStart w:id="995" w:name="_Toc138884772"/>
      <w:bookmarkStart w:id="996" w:name="_Toc138884996"/>
      <w:bookmarkStart w:id="997" w:name="_Toc145511207"/>
      <w:r>
        <w:t>4.9.2.3.1</w:t>
      </w:r>
      <w:r>
        <w:tab/>
        <w:t>PUSCH</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B925FB">
        <w:rPr>
          <w:position w:val="-5"/>
        </w:rPr>
        <w:pict w14:anchorId="0804EFE5">
          <v:shape id="_x0000_i1033" type="#_x0000_t75" style="width:45.05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925FB">
        <w:rPr>
          <w:position w:val="-5"/>
        </w:rPr>
        <w:pict w14:anchorId="4073DEA3">
          <v:shape id="_x0000_i1034" type="#_x0000_t75" style="width:45.05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B925FB">
        <w:rPr>
          <w:position w:val="-6"/>
        </w:rPr>
        <w:pict w14:anchorId="3830E0C4">
          <v:shape id="_x0000_i1035" type="#_x0000_t75" style="width:57.35pt;height:14.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B925FB">
        <w:rPr>
          <w:position w:val="-6"/>
        </w:rPr>
        <w:pict w14:anchorId="462B98F8">
          <v:shape id="_x0000_i1036" type="#_x0000_t75" style="width:57.35pt;height:14.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B925FB">
        <w:rPr>
          <w:position w:val="-4"/>
        </w:rPr>
        <w:pict w14:anchorId="11982CCD">
          <v:shape id="_x0000_i1037" type="#_x0000_t75" style="width:39.8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B925FB">
        <w:rPr>
          <w:position w:val="-4"/>
        </w:rPr>
        <w:pict w14:anchorId="15FB6B9F">
          <v:shape id="_x0000_i1038" type="#_x0000_t75" style="width:39.8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998" w:name="_Toc66693669"/>
      <w:bookmarkStart w:id="999" w:name="_Toc29810468"/>
      <w:bookmarkStart w:id="1000" w:name="_Toc76114246"/>
      <w:bookmarkStart w:id="1001" w:name="_Toc53182952"/>
      <w:bookmarkStart w:id="1002" w:name="_Toc9347"/>
      <w:bookmarkStart w:id="1003" w:name="_Toc5787"/>
      <w:bookmarkStart w:id="1004" w:name="_Toc36635820"/>
      <w:bookmarkStart w:id="1005" w:name="_Toc82536254"/>
      <w:bookmarkStart w:id="1006" w:name="_Toc58917800"/>
      <w:bookmarkStart w:id="1007" w:name="_Toc45885843"/>
      <w:bookmarkStart w:id="1008" w:name="_Toc37272766"/>
      <w:bookmarkStart w:id="1009" w:name="_Toc58915619"/>
      <w:bookmarkStart w:id="1010" w:name="_Toc24068"/>
      <w:bookmarkStart w:id="1011" w:name="_Toc6403"/>
      <w:bookmarkStart w:id="1012" w:name="_Toc76544132"/>
      <w:bookmarkStart w:id="1013" w:name="_Toc21102619"/>
      <w:bookmarkStart w:id="1014" w:name="_Toc74915621"/>
      <w:bookmarkStart w:id="1015" w:name="_Toc98766363"/>
      <w:bookmarkStart w:id="1016" w:name="_Toc89952547"/>
      <w:bookmarkStart w:id="1017" w:name="_Toc121818355"/>
      <w:bookmarkStart w:id="1018" w:name="_Toc121818579"/>
      <w:bookmarkStart w:id="1019" w:name="_Toc124158334"/>
      <w:bookmarkStart w:id="1020" w:name="_Toc130558402"/>
      <w:bookmarkStart w:id="1021" w:name="_Toc137467127"/>
      <w:bookmarkStart w:id="1022" w:name="_Toc138884773"/>
      <w:bookmarkStart w:id="1023" w:name="_Toc138884997"/>
      <w:bookmarkStart w:id="1024" w:name="_Toc145511208"/>
      <w:r>
        <w:t>4.10</w:t>
      </w:r>
      <w:r>
        <w:tab/>
        <w:t>Requirements for contiguous and non-contiguous spectrum</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1025" w:name="_Toc37272774"/>
      <w:bookmarkStart w:id="1026" w:name="_Toc29810476"/>
      <w:bookmarkStart w:id="1027" w:name="_Toc74915629"/>
      <w:bookmarkStart w:id="1028" w:name="_Toc45885851"/>
      <w:bookmarkStart w:id="1029" w:name="_Toc89952555"/>
      <w:bookmarkStart w:id="1030" w:name="_Toc76114254"/>
      <w:bookmarkStart w:id="1031" w:name="_Toc18435"/>
      <w:bookmarkStart w:id="1032" w:name="_Toc66693677"/>
      <w:bookmarkStart w:id="1033" w:name="_Toc98766371"/>
      <w:bookmarkStart w:id="1034" w:name="_Toc58917808"/>
      <w:bookmarkStart w:id="1035" w:name="_Toc36635828"/>
      <w:bookmarkStart w:id="1036" w:name="_Toc58915627"/>
      <w:bookmarkStart w:id="1037" w:name="_Toc53182960"/>
      <w:bookmarkStart w:id="1038" w:name="_Toc21102627"/>
      <w:bookmarkStart w:id="1039" w:name="_Toc76544140"/>
      <w:bookmarkStart w:id="1040" w:name="_Toc11971"/>
      <w:bookmarkStart w:id="1041" w:name="_Toc30417"/>
      <w:bookmarkStart w:id="1042" w:name="_Toc14382"/>
      <w:bookmarkStart w:id="1043" w:name="_Toc82536262"/>
      <w:bookmarkStart w:id="1044" w:name="_Toc121818356"/>
      <w:bookmarkStart w:id="1045" w:name="_Toc121818580"/>
      <w:bookmarkStart w:id="1046" w:name="_Toc124158335"/>
      <w:bookmarkStart w:id="1047" w:name="_Toc130558403"/>
      <w:bookmarkStart w:id="1048" w:name="_Toc137467128"/>
      <w:bookmarkStart w:id="1049" w:name="_Toc138884774"/>
      <w:bookmarkStart w:id="1050" w:name="_Toc138884998"/>
      <w:bookmarkStart w:id="1051" w:name="_Toc145511209"/>
      <w:r>
        <w:t>4.1</w:t>
      </w:r>
      <w:r>
        <w:rPr>
          <w:lang w:val="en-US" w:eastAsia="zh-CN"/>
        </w:rPr>
        <w:t>1</w:t>
      </w:r>
      <w:r>
        <w:tab/>
        <w:t>Format and interpretation of tests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lastRenderedPageBreak/>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1052" w:name="_Toc37272775"/>
      <w:bookmarkStart w:id="1053" w:name="_Toc76114255"/>
      <w:bookmarkStart w:id="1054" w:name="_Toc76544141"/>
      <w:bookmarkStart w:id="1055" w:name="_Toc29810477"/>
      <w:bookmarkStart w:id="1056" w:name="_Toc23082"/>
      <w:bookmarkStart w:id="1057" w:name="_Toc66693678"/>
      <w:bookmarkStart w:id="1058" w:name="_Toc82536263"/>
      <w:bookmarkStart w:id="1059" w:name="_Toc36635829"/>
      <w:bookmarkStart w:id="1060" w:name="_Toc15326"/>
      <w:bookmarkStart w:id="1061" w:name="_Toc58917809"/>
      <w:bookmarkStart w:id="1062" w:name="_Toc45885852"/>
      <w:bookmarkStart w:id="1063" w:name="_Toc58915628"/>
      <w:bookmarkStart w:id="1064" w:name="_Toc21102628"/>
      <w:bookmarkStart w:id="1065" w:name="_Toc22605"/>
      <w:bookmarkStart w:id="1066" w:name="_Toc74915630"/>
      <w:bookmarkStart w:id="1067" w:name="_Toc53182961"/>
      <w:bookmarkStart w:id="1068" w:name="_Toc98766372"/>
      <w:bookmarkStart w:id="1069" w:name="_Toc89952556"/>
      <w:bookmarkStart w:id="1070" w:name="_Toc2633"/>
      <w:bookmarkStart w:id="1071" w:name="_Toc121818357"/>
      <w:bookmarkStart w:id="1072" w:name="_Toc121818581"/>
      <w:bookmarkStart w:id="1073" w:name="_Toc124158336"/>
      <w:bookmarkStart w:id="1074" w:name="_Toc130558404"/>
      <w:bookmarkStart w:id="1075" w:name="_Toc137467129"/>
      <w:bookmarkStart w:id="1076" w:name="_Toc138884775"/>
      <w:bookmarkStart w:id="1077" w:name="_Toc138884999"/>
      <w:bookmarkStart w:id="1078" w:name="_Toc145511210"/>
      <w:r>
        <w:rPr>
          <w:rFonts w:hint="eastAsia"/>
          <w:lang w:eastAsia="zh-CN"/>
        </w:rPr>
        <w:t>4.</w:t>
      </w:r>
      <w:r>
        <w:rPr>
          <w:lang w:eastAsia="zh-CN"/>
        </w:rPr>
        <w:t>1</w:t>
      </w:r>
      <w:r>
        <w:rPr>
          <w:lang w:val="en-US" w:eastAsia="zh-CN"/>
        </w:rPr>
        <w:t>2</w:t>
      </w:r>
      <w:r>
        <w:rPr>
          <w:rFonts w:hint="eastAsia"/>
          <w:lang w:eastAsia="zh-CN"/>
        </w:rPr>
        <w:tab/>
      </w:r>
      <w:r>
        <w:t>Reference coordinate system</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1079" w:name="_Toc15448"/>
      <w:bookmarkStart w:id="1080" w:name="_Toc26859"/>
      <w:bookmarkStart w:id="1081" w:name="_Toc2233"/>
      <w:bookmarkStart w:id="1082" w:name="_Toc27847"/>
      <w:bookmarkStart w:id="1083" w:name="_Toc121818358"/>
      <w:bookmarkStart w:id="1084" w:name="_Toc121818582"/>
      <w:bookmarkStart w:id="1085" w:name="_Toc124158337"/>
      <w:bookmarkStart w:id="1086" w:name="_Toc130558405"/>
      <w:bookmarkStart w:id="1087" w:name="_Toc137467130"/>
      <w:bookmarkStart w:id="1088" w:name="_Toc138884776"/>
      <w:bookmarkStart w:id="1089" w:name="_Toc138885000"/>
      <w:bookmarkStart w:id="1090" w:name="_Toc145511211"/>
      <w:r>
        <w:rPr>
          <w:rFonts w:hint="eastAsia"/>
          <w:lang w:eastAsia="zh-CN"/>
        </w:rPr>
        <w:lastRenderedPageBreak/>
        <w:t>5</w:t>
      </w:r>
      <w:r>
        <w:tab/>
      </w:r>
      <w:r>
        <w:rPr>
          <w:lang w:eastAsia="zh-CN"/>
        </w:rPr>
        <w:t>Operating bands and channel arrangement</w:t>
      </w:r>
      <w:bookmarkEnd w:id="1079"/>
      <w:bookmarkEnd w:id="1080"/>
      <w:bookmarkEnd w:id="1081"/>
      <w:bookmarkEnd w:id="1082"/>
      <w:bookmarkEnd w:id="1083"/>
      <w:bookmarkEnd w:id="1084"/>
      <w:bookmarkEnd w:id="1085"/>
      <w:bookmarkEnd w:id="1086"/>
      <w:bookmarkEnd w:id="1087"/>
      <w:bookmarkEnd w:id="1088"/>
      <w:bookmarkEnd w:id="1089"/>
      <w:bookmarkEnd w:id="1090"/>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091" w:name="_Toc152656520"/>
    </w:p>
    <w:p w14:paraId="60F05DF8" w14:textId="77777777" w:rsidR="004D3FFD" w:rsidRDefault="00000000">
      <w:pPr>
        <w:pStyle w:val="Heading1"/>
      </w:pPr>
      <w:bookmarkStart w:id="1092" w:name="_Toc17658"/>
      <w:bookmarkStart w:id="1093" w:name="_Toc12051"/>
      <w:bookmarkStart w:id="1094" w:name="_Toc13710"/>
      <w:bookmarkStart w:id="1095" w:name="_Toc2607"/>
      <w:bookmarkStart w:id="1096" w:name="_Toc18916181"/>
      <w:bookmarkStart w:id="1097" w:name="_Toc121818359"/>
      <w:bookmarkStart w:id="1098" w:name="_Toc121818583"/>
      <w:bookmarkStart w:id="1099" w:name="_Toc124158338"/>
      <w:bookmarkStart w:id="1100" w:name="_Toc130558406"/>
      <w:bookmarkStart w:id="1101" w:name="_Toc137467131"/>
      <w:bookmarkStart w:id="1102" w:name="_Toc138884777"/>
      <w:bookmarkStart w:id="1103" w:name="_Toc138885001"/>
      <w:bookmarkStart w:id="1104" w:name="_Toc145511212"/>
      <w:r>
        <w:rPr>
          <w:rFonts w:hint="eastAsia"/>
          <w:lang w:val="en-US" w:eastAsia="zh-CN"/>
        </w:rPr>
        <w:t>6</w:t>
      </w:r>
      <w:r>
        <w:tab/>
        <w:t>Radiated characteristics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051E7E9" w14:textId="77777777" w:rsidR="004D3FFD" w:rsidRDefault="00000000">
      <w:pPr>
        <w:pStyle w:val="Heading2"/>
        <w:rPr>
          <w:lang w:eastAsia="zh-CN"/>
        </w:rPr>
      </w:pPr>
      <w:bookmarkStart w:id="1105" w:name="_Toc7475"/>
      <w:bookmarkStart w:id="1106" w:name="_Toc9803"/>
      <w:bookmarkStart w:id="1107" w:name="_Toc30119"/>
      <w:bookmarkStart w:id="1108" w:name="_Toc17073"/>
      <w:bookmarkStart w:id="1109" w:name="_Toc121818360"/>
      <w:bookmarkStart w:id="1110" w:name="_Toc121818584"/>
      <w:bookmarkStart w:id="1111" w:name="_Toc124158339"/>
      <w:bookmarkStart w:id="1112" w:name="_Toc130558407"/>
      <w:bookmarkStart w:id="1113" w:name="_Toc137467132"/>
      <w:bookmarkStart w:id="1114" w:name="_Toc138884778"/>
      <w:bookmarkStart w:id="1115" w:name="_Toc138885002"/>
      <w:bookmarkStart w:id="1116" w:name="_Toc145511213"/>
      <w:r>
        <w:rPr>
          <w:rFonts w:hint="eastAsia"/>
          <w:lang w:val="en-US" w:eastAsia="zh-CN"/>
        </w:rPr>
        <w:t>6</w:t>
      </w:r>
      <w:r>
        <w:rPr>
          <w:rFonts w:hint="eastAsia"/>
          <w:lang w:eastAsia="zh-CN"/>
        </w:rPr>
        <w:t>.1</w:t>
      </w:r>
      <w:r>
        <w:tab/>
      </w:r>
      <w:r>
        <w:rPr>
          <w:rFonts w:hint="eastAsia"/>
          <w:lang w:eastAsia="zh-CN"/>
        </w:rPr>
        <w:t>General</w:t>
      </w:r>
      <w:bookmarkEnd w:id="1105"/>
      <w:bookmarkEnd w:id="1106"/>
      <w:bookmarkEnd w:id="1107"/>
      <w:bookmarkEnd w:id="1108"/>
      <w:bookmarkEnd w:id="1109"/>
      <w:bookmarkEnd w:id="1110"/>
      <w:bookmarkEnd w:id="1111"/>
      <w:bookmarkEnd w:id="1112"/>
      <w:bookmarkEnd w:id="1113"/>
      <w:bookmarkEnd w:id="1114"/>
      <w:bookmarkEnd w:id="1115"/>
      <w:bookmarkEnd w:id="1116"/>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1117" w:name="_Toc11145"/>
      <w:bookmarkStart w:id="1118" w:name="_Toc25733"/>
      <w:bookmarkStart w:id="1119" w:name="_Toc28478"/>
      <w:bookmarkStart w:id="1120" w:name="_Toc13966"/>
      <w:bookmarkStart w:id="1121" w:name="_Toc121818361"/>
      <w:bookmarkStart w:id="1122" w:name="_Toc121818585"/>
      <w:bookmarkStart w:id="1123" w:name="_Toc124158340"/>
      <w:bookmarkStart w:id="1124" w:name="_Toc130558408"/>
      <w:bookmarkStart w:id="1125" w:name="_Toc137467133"/>
      <w:bookmarkStart w:id="1126" w:name="_Toc138884779"/>
      <w:bookmarkStart w:id="1127" w:name="_Toc138885003"/>
      <w:bookmarkStart w:id="1128" w:name="_Toc14551121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117"/>
      <w:bookmarkEnd w:id="1118"/>
      <w:bookmarkEnd w:id="1119"/>
      <w:bookmarkEnd w:id="1120"/>
      <w:bookmarkEnd w:id="1121"/>
      <w:bookmarkEnd w:id="1122"/>
      <w:bookmarkEnd w:id="1123"/>
      <w:bookmarkEnd w:id="1124"/>
      <w:bookmarkEnd w:id="1125"/>
      <w:bookmarkEnd w:id="1126"/>
      <w:bookmarkEnd w:id="1127"/>
      <w:bookmarkEnd w:id="1128"/>
    </w:p>
    <w:p w14:paraId="1AA20EFF" w14:textId="77777777" w:rsidR="004D3FFD" w:rsidRDefault="00000000">
      <w:pPr>
        <w:pStyle w:val="Heading3"/>
        <w:rPr>
          <w:lang w:val="en-US" w:eastAsia="zh-CN"/>
        </w:rPr>
      </w:pPr>
      <w:bookmarkStart w:id="1129" w:name="_Toc22495"/>
      <w:bookmarkStart w:id="1130" w:name="_Toc121818362"/>
      <w:bookmarkStart w:id="1131" w:name="_Toc121818586"/>
      <w:bookmarkStart w:id="1132" w:name="_Toc124158341"/>
      <w:bookmarkStart w:id="1133" w:name="_Toc130558409"/>
      <w:bookmarkStart w:id="1134" w:name="_Toc137467134"/>
      <w:bookmarkStart w:id="1135" w:name="_Toc138884780"/>
      <w:bookmarkStart w:id="1136" w:name="_Toc138885004"/>
      <w:bookmarkStart w:id="1137" w:name="_Toc145511215"/>
      <w:r>
        <w:t>6.2.1</w:t>
      </w:r>
      <w:r>
        <w:tab/>
      </w:r>
      <w:r>
        <w:rPr>
          <w:rFonts w:hint="eastAsia"/>
          <w:lang w:val="en-US" w:eastAsia="zh-CN"/>
        </w:rPr>
        <w:t>General</w:t>
      </w:r>
      <w:bookmarkEnd w:id="1129"/>
      <w:bookmarkEnd w:id="1130"/>
      <w:bookmarkEnd w:id="1131"/>
      <w:bookmarkEnd w:id="1132"/>
      <w:bookmarkEnd w:id="1133"/>
      <w:bookmarkEnd w:id="1134"/>
      <w:bookmarkEnd w:id="1135"/>
      <w:bookmarkEnd w:id="1136"/>
      <w:bookmarkEnd w:id="1137"/>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1138" w:name="_Toc992"/>
      <w:bookmarkStart w:id="1139" w:name="_Toc121818363"/>
      <w:bookmarkStart w:id="1140" w:name="_Toc121818587"/>
      <w:bookmarkStart w:id="1141" w:name="_Toc124158342"/>
      <w:bookmarkStart w:id="1142" w:name="_Toc130558410"/>
      <w:bookmarkStart w:id="1143" w:name="_Toc137467135"/>
      <w:bookmarkStart w:id="1144" w:name="_Toc138884781"/>
      <w:bookmarkStart w:id="1145" w:name="_Toc138885005"/>
      <w:bookmarkStart w:id="1146" w:name="_Toc14551121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138"/>
      <w:r w:rsidR="00163FEB" w:rsidRPr="003302A7">
        <w:rPr>
          <w:rFonts w:hint="eastAsia"/>
        </w:rPr>
        <w:t>)</w:t>
      </w:r>
      <w:bookmarkEnd w:id="1139"/>
      <w:bookmarkEnd w:id="1140"/>
      <w:bookmarkEnd w:id="1141"/>
      <w:bookmarkEnd w:id="1142"/>
      <w:bookmarkEnd w:id="1143"/>
      <w:bookmarkEnd w:id="1144"/>
      <w:bookmarkEnd w:id="1145"/>
      <w:bookmarkEnd w:id="1146"/>
    </w:p>
    <w:p w14:paraId="62D52054" w14:textId="77777777" w:rsidR="004D3FFD" w:rsidRDefault="00000000" w:rsidP="00163FEB">
      <w:pPr>
        <w:pStyle w:val="Heading4"/>
      </w:pPr>
      <w:bookmarkStart w:id="1147" w:name="_Toc29809679"/>
      <w:bookmarkStart w:id="1148" w:name="_Toc61182618"/>
      <w:bookmarkStart w:id="1149" w:name="_Toc7901"/>
      <w:bookmarkStart w:id="1150" w:name="_Toc115191162"/>
      <w:bookmarkStart w:id="1151" w:name="_Toc36645057"/>
      <w:bookmarkStart w:id="1152" w:name="_Toc58862625"/>
      <w:bookmarkStart w:id="1153" w:name="_Toc21099881"/>
      <w:bookmarkStart w:id="1154" w:name="_Toc45884357"/>
      <w:bookmarkStart w:id="1155" w:name="_Toc53182380"/>
      <w:bookmarkStart w:id="1156" w:name="_Toc106201309"/>
      <w:bookmarkStart w:id="1157" w:name="_Toc75242645"/>
      <w:bookmarkStart w:id="1158" w:name="_Toc58860121"/>
      <w:bookmarkStart w:id="1159" w:name="_Toc74961734"/>
      <w:bookmarkStart w:id="1160" w:name="_Toc37272111"/>
      <w:bookmarkStart w:id="1161" w:name="_Toc76544991"/>
      <w:bookmarkStart w:id="1162" w:name="_Toc13377"/>
      <w:bookmarkStart w:id="1163" w:name="_Toc66727931"/>
      <w:bookmarkStart w:id="1164" w:name="_Toc82595094"/>
      <w:bookmarkStart w:id="1165" w:name="_Toc89955125"/>
      <w:bookmarkStart w:id="1166" w:name="_Toc98773550"/>
      <w:bookmarkStart w:id="1167" w:name="_Toc121818364"/>
      <w:bookmarkStart w:id="1168" w:name="_Toc121818588"/>
      <w:bookmarkStart w:id="1169" w:name="_Toc124158343"/>
      <w:bookmarkStart w:id="1170" w:name="_Toc130558411"/>
      <w:bookmarkStart w:id="1171" w:name="_Toc137467136"/>
      <w:bookmarkStart w:id="1172" w:name="_Toc138884782"/>
      <w:bookmarkStart w:id="1173" w:name="_Toc138885006"/>
      <w:bookmarkStart w:id="1174" w:name="_Toc145511217"/>
      <w:r>
        <w:t>6.2.</w:t>
      </w:r>
      <w:r>
        <w:rPr>
          <w:lang w:val="en-US" w:eastAsia="zh-CN"/>
        </w:rPr>
        <w:t>2.</w:t>
      </w:r>
      <w:r>
        <w:t>1</w:t>
      </w:r>
      <w:r>
        <w:tab/>
        <w:t>Definition and applicability</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1175" w:name="_Toc74961735"/>
      <w:bookmarkStart w:id="1176" w:name="_Toc76544992"/>
      <w:bookmarkStart w:id="1177" w:name="_Toc45884358"/>
      <w:bookmarkStart w:id="1178" w:name="_Toc61182619"/>
      <w:bookmarkStart w:id="1179" w:name="_Toc53182381"/>
      <w:bookmarkStart w:id="1180" w:name="_Toc36645058"/>
      <w:bookmarkStart w:id="1181" w:name="_Toc75242646"/>
      <w:bookmarkStart w:id="1182" w:name="_Toc82595095"/>
      <w:bookmarkStart w:id="1183" w:name="_Toc37272112"/>
      <w:bookmarkStart w:id="1184" w:name="_Toc66727932"/>
      <w:bookmarkStart w:id="1185" w:name="_Toc58860122"/>
      <w:bookmarkStart w:id="1186" w:name="_Toc21099882"/>
      <w:bookmarkStart w:id="1187" w:name="_Toc29809680"/>
      <w:bookmarkStart w:id="1188" w:name="_Toc89955126"/>
      <w:bookmarkStart w:id="1189"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1190" w:name="_Toc8933"/>
      <w:bookmarkStart w:id="1191" w:name="_Toc115191163"/>
      <w:bookmarkStart w:id="1192" w:name="_Toc106201310"/>
      <w:bookmarkStart w:id="1193" w:name="_Toc98773551"/>
      <w:bookmarkStart w:id="1194" w:name="_Toc12414"/>
      <w:bookmarkStart w:id="1195" w:name="_Toc121818365"/>
      <w:bookmarkStart w:id="1196" w:name="_Toc121818589"/>
      <w:bookmarkStart w:id="1197" w:name="_Toc124158344"/>
      <w:bookmarkStart w:id="1198" w:name="_Toc130558412"/>
      <w:bookmarkStart w:id="1199" w:name="_Toc137467137"/>
      <w:bookmarkStart w:id="1200" w:name="_Toc138884783"/>
      <w:bookmarkStart w:id="1201" w:name="_Toc138885007"/>
      <w:bookmarkStart w:id="1202" w:name="_Toc145511218"/>
      <w:r>
        <w:t>6.2.</w:t>
      </w:r>
      <w:r>
        <w:rPr>
          <w:rFonts w:hint="eastAsia"/>
          <w:lang w:val="en-US" w:eastAsia="zh-CN"/>
        </w:rPr>
        <w:t>2.</w:t>
      </w:r>
      <w:r>
        <w:t>2</w:t>
      </w:r>
      <w:r>
        <w:tab/>
        <w:t>Minimum requirement</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1203" w:name="_Toc82595096"/>
      <w:bookmarkStart w:id="1204" w:name="_Toc89955127"/>
      <w:bookmarkStart w:id="1205" w:name="_Toc36645059"/>
      <w:bookmarkStart w:id="1206" w:name="_Toc58862627"/>
      <w:bookmarkStart w:id="1207" w:name="_Toc29809681"/>
      <w:bookmarkStart w:id="1208" w:name="_Toc37272113"/>
      <w:bookmarkStart w:id="1209" w:name="_Toc98773552"/>
      <w:bookmarkStart w:id="1210" w:name="_Toc75242647"/>
      <w:bookmarkStart w:id="1211" w:name="_Toc45884359"/>
      <w:bookmarkStart w:id="1212" w:name="_Toc106201311"/>
      <w:bookmarkStart w:id="1213" w:name="_Toc53182382"/>
      <w:bookmarkStart w:id="1214" w:name="_Toc66727933"/>
      <w:bookmarkStart w:id="1215" w:name="_Toc6451"/>
      <w:bookmarkStart w:id="1216" w:name="_Toc76544993"/>
      <w:bookmarkStart w:id="1217" w:name="_Toc21099883"/>
      <w:bookmarkStart w:id="1218" w:name="_Toc16590"/>
      <w:bookmarkStart w:id="1219" w:name="_Toc74961736"/>
      <w:bookmarkStart w:id="1220" w:name="_Toc58860123"/>
      <w:bookmarkStart w:id="1221" w:name="_Toc61182620"/>
      <w:bookmarkStart w:id="1222" w:name="_Toc115191164"/>
      <w:bookmarkStart w:id="1223" w:name="_Toc121818366"/>
      <w:bookmarkStart w:id="1224" w:name="_Toc121818590"/>
      <w:bookmarkStart w:id="1225" w:name="_Toc124158345"/>
      <w:bookmarkStart w:id="1226" w:name="_Toc130558413"/>
      <w:bookmarkStart w:id="1227" w:name="_Toc137467138"/>
      <w:bookmarkStart w:id="1228" w:name="_Toc138884784"/>
      <w:bookmarkStart w:id="1229" w:name="_Toc138885008"/>
      <w:bookmarkStart w:id="1230" w:name="_Toc145511219"/>
      <w:r>
        <w:lastRenderedPageBreak/>
        <w:t>6.2.</w:t>
      </w:r>
      <w:r>
        <w:rPr>
          <w:lang w:val="en-US" w:eastAsia="zh-CN"/>
        </w:rPr>
        <w:t>2.</w:t>
      </w:r>
      <w:r>
        <w:t>3</w:t>
      </w:r>
      <w:r>
        <w:tab/>
        <w:t>Test purpose</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1231" w:name="_Toc58862628"/>
      <w:bookmarkStart w:id="1232" w:name="_Toc115191165"/>
      <w:bookmarkStart w:id="1233" w:name="_Toc89955128"/>
      <w:bookmarkStart w:id="1234" w:name="_Toc58860124"/>
      <w:bookmarkStart w:id="1235" w:name="_Toc36645060"/>
      <w:bookmarkStart w:id="1236" w:name="_Toc53182383"/>
      <w:bookmarkStart w:id="1237" w:name="_Toc61182621"/>
      <w:bookmarkStart w:id="1238" w:name="_Toc98773553"/>
      <w:bookmarkStart w:id="1239" w:name="_Toc76544994"/>
      <w:bookmarkStart w:id="1240" w:name="_Toc11776"/>
      <w:bookmarkStart w:id="1241" w:name="_Toc106201312"/>
      <w:bookmarkStart w:id="1242" w:name="_Toc9467"/>
      <w:bookmarkStart w:id="1243" w:name="_Toc21099884"/>
      <w:bookmarkStart w:id="1244" w:name="_Toc82595097"/>
      <w:bookmarkStart w:id="1245" w:name="_Toc29809682"/>
      <w:bookmarkStart w:id="1246" w:name="_Toc45884360"/>
      <w:bookmarkStart w:id="1247" w:name="_Toc75242648"/>
      <w:bookmarkStart w:id="1248" w:name="_Toc74961737"/>
      <w:bookmarkStart w:id="1249" w:name="_Toc66727934"/>
      <w:bookmarkStart w:id="1250" w:name="_Toc37272114"/>
      <w:bookmarkStart w:id="1251" w:name="_Toc121818367"/>
      <w:bookmarkStart w:id="1252" w:name="_Toc121818591"/>
      <w:bookmarkStart w:id="1253" w:name="_Toc124158346"/>
      <w:bookmarkStart w:id="1254" w:name="_Toc130558414"/>
      <w:bookmarkStart w:id="1255" w:name="_Toc137467139"/>
      <w:bookmarkStart w:id="1256" w:name="_Toc138884785"/>
      <w:bookmarkStart w:id="1257" w:name="_Toc138885009"/>
      <w:bookmarkStart w:id="1258" w:name="_Toc145511220"/>
      <w:r>
        <w:t>6.2.</w:t>
      </w:r>
      <w:r>
        <w:rPr>
          <w:lang w:val="en-US" w:eastAsia="zh-CN"/>
        </w:rPr>
        <w:t>2.</w:t>
      </w:r>
      <w:r>
        <w:t>4</w:t>
      </w:r>
      <w:r>
        <w:tab/>
        <w:t>Method of test</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62B62D3D" w14:textId="77777777" w:rsidR="004D3FFD" w:rsidRDefault="00000000">
      <w:pPr>
        <w:pStyle w:val="Heading5"/>
        <w:spacing w:line="260" w:lineRule="auto"/>
        <w:ind w:left="1417" w:hanging="1417"/>
        <w:rPr>
          <w:sz w:val="24"/>
        </w:rPr>
      </w:pPr>
      <w:bookmarkStart w:id="1259" w:name="_Toc115191166"/>
      <w:bookmarkStart w:id="1260" w:name="_Toc5083"/>
      <w:bookmarkStart w:id="1261" w:name="_Toc17493"/>
      <w:bookmarkStart w:id="1262" w:name="_Toc36645061"/>
      <w:bookmarkStart w:id="1263" w:name="_Toc76544995"/>
      <w:bookmarkStart w:id="1264" w:name="_Toc45884361"/>
      <w:bookmarkStart w:id="1265" w:name="_Toc58860125"/>
      <w:bookmarkStart w:id="1266" w:name="_Toc89955129"/>
      <w:bookmarkStart w:id="1267" w:name="_Toc74961738"/>
      <w:bookmarkStart w:id="1268" w:name="_Toc61182622"/>
      <w:bookmarkStart w:id="1269" w:name="_Toc37272115"/>
      <w:bookmarkStart w:id="1270" w:name="_Toc58862629"/>
      <w:bookmarkStart w:id="1271" w:name="_Toc98773554"/>
      <w:bookmarkStart w:id="1272" w:name="_Toc53182384"/>
      <w:bookmarkStart w:id="1273" w:name="_Toc106201313"/>
      <w:bookmarkStart w:id="1274" w:name="_Toc29809683"/>
      <w:bookmarkStart w:id="1275" w:name="_Toc82595098"/>
      <w:bookmarkStart w:id="1276" w:name="_Toc75242649"/>
      <w:bookmarkStart w:id="1277" w:name="_Toc21099885"/>
      <w:bookmarkStart w:id="1278" w:name="_Toc66727935"/>
      <w:bookmarkStart w:id="1279" w:name="_Toc121818368"/>
      <w:bookmarkStart w:id="1280" w:name="_Toc121818592"/>
      <w:bookmarkStart w:id="1281" w:name="_Toc124158347"/>
      <w:bookmarkStart w:id="1282" w:name="_Toc130558415"/>
      <w:bookmarkStart w:id="1283" w:name="_Toc137467140"/>
      <w:bookmarkStart w:id="1284" w:name="_Toc138884786"/>
      <w:bookmarkStart w:id="1285" w:name="_Toc138885010"/>
      <w:bookmarkStart w:id="1286" w:name="_Toc145511221"/>
      <w:r>
        <w:rPr>
          <w:sz w:val="24"/>
        </w:rPr>
        <w:t>6.2.</w:t>
      </w:r>
      <w:r>
        <w:rPr>
          <w:sz w:val="24"/>
          <w:lang w:val="en-US" w:eastAsia="zh-CN"/>
        </w:rPr>
        <w:t>2.</w:t>
      </w:r>
      <w:r>
        <w:rPr>
          <w:sz w:val="24"/>
        </w:rPr>
        <w:t>4.1</w:t>
      </w:r>
      <w:r>
        <w:rPr>
          <w:sz w:val="24"/>
        </w:rPr>
        <w:tab/>
        <w:t>Initial conditions</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1287" w:name="_Toc19322"/>
      <w:bookmarkStart w:id="1288" w:name="_Toc115191167"/>
      <w:bookmarkStart w:id="1289" w:name="_Toc82595099"/>
      <w:bookmarkStart w:id="1290" w:name="_Toc98773555"/>
      <w:bookmarkStart w:id="1291" w:name="_Toc106201314"/>
      <w:bookmarkStart w:id="1292" w:name="_Toc53182385"/>
      <w:bookmarkStart w:id="1293" w:name="_Toc36645062"/>
      <w:bookmarkStart w:id="1294" w:name="_Toc29809684"/>
      <w:bookmarkStart w:id="1295" w:name="_Toc66727936"/>
      <w:bookmarkStart w:id="1296" w:name="_Toc45884362"/>
      <w:bookmarkStart w:id="1297" w:name="_Toc21099886"/>
      <w:bookmarkStart w:id="1298" w:name="_Toc76544996"/>
      <w:bookmarkStart w:id="1299" w:name="_Toc75242650"/>
      <w:bookmarkStart w:id="1300" w:name="_Toc61182623"/>
      <w:bookmarkStart w:id="1301" w:name="_Toc58860126"/>
      <w:bookmarkStart w:id="1302" w:name="_Toc89955130"/>
      <w:bookmarkStart w:id="1303" w:name="_Toc37272116"/>
      <w:bookmarkStart w:id="1304" w:name="_Toc74961739"/>
      <w:bookmarkStart w:id="1305" w:name="_Toc9412"/>
      <w:bookmarkStart w:id="1306" w:name="_Toc58862630"/>
      <w:bookmarkStart w:id="1307" w:name="_Toc121818369"/>
      <w:bookmarkStart w:id="1308" w:name="_Toc121818593"/>
      <w:bookmarkStart w:id="1309" w:name="_Toc124158348"/>
      <w:bookmarkStart w:id="1310" w:name="_Toc130558416"/>
      <w:bookmarkStart w:id="1311" w:name="_Toc137467141"/>
      <w:bookmarkStart w:id="1312" w:name="_Toc138884787"/>
      <w:bookmarkStart w:id="1313" w:name="_Toc138885011"/>
      <w:bookmarkStart w:id="1314" w:name="_Toc145511222"/>
      <w:r>
        <w:rPr>
          <w:sz w:val="24"/>
        </w:rPr>
        <w:t>6.2.</w:t>
      </w:r>
      <w:r>
        <w:rPr>
          <w:sz w:val="24"/>
          <w:lang w:val="en-US" w:eastAsia="zh-CN"/>
        </w:rPr>
        <w:t>2.</w:t>
      </w:r>
      <w:r>
        <w:rPr>
          <w:sz w:val="24"/>
        </w:rPr>
        <w:t>4.2</w:t>
      </w:r>
      <w:r>
        <w:rPr>
          <w:sz w:val="24"/>
        </w:rPr>
        <w:tab/>
        <w:t>Procedure</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315" w:name="_Toc82595100"/>
      <w:bookmarkStart w:id="1316" w:name="_Toc89955131"/>
      <w:bookmarkStart w:id="1317" w:name="_Toc74961740"/>
      <w:bookmarkStart w:id="1318" w:name="_Toc61182624"/>
      <w:bookmarkStart w:id="1319" w:name="_Toc76544997"/>
      <w:bookmarkStart w:id="1320" w:name="_Toc23770"/>
      <w:bookmarkStart w:id="1321" w:name="_Toc29809685"/>
      <w:bookmarkStart w:id="1322" w:name="_Toc21099887"/>
      <w:bookmarkStart w:id="1323" w:name="_Toc9828"/>
      <w:bookmarkStart w:id="1324" w:name="_Toc75242651"/>
      <w:bookmarkStart w:id="1325" w:name="_Toc45884363"/>
      <w:bookmarkStart w:id="1326" w:name="_Toc53182386"/>
      <w:bookmarkStart w:id="1327" w:name="_Toc36645063"/>
      <w:bookmarkStart w:id="1328" w:name="_Toc98773556"/>
      <w:bookmarkStart w:id="1329" w:name="_Toc58860127"/>
      <w:bookmarkStart w:id="1330" w:name="_Toc66727937"/>
      <w:bookmarkStart w:id="1331" w:name="_Toc37272117"/>
      <w:bookmarkStart w:id="1332" w:name="_Toc58862631"/>
      <w:bookmarkStart w:id="1333" w:name="_Toc106201315"/>
      <w:bookmarkStart w:id="1334" w:name="_Toc115191168"/>
      <w:bookmarkStart w:id="1335" w:name="_Toc121818370"/>
      <w:bookmarkStart w:id="1336" w:name="_Toc121818594"/>
      <w:bookmarkStart w:id="1337" w:name="_Toc124158349"/>
      <w:bookmarkStart w:id="1338" w:name="_Toc130558417"/>
      <w:bookmarkStart w:id="1339" w:name="_Toc137467142"/>
      <w:bookmarkStart w:id="1340" w:name="_Toc138884788"/>
      <w:bookmarkStart w:id="1341" w:name="_Toc138885012"/>
      <w:bookmarkStart w:id="1342" w:name="_Toc145511223"/>
      <w:r>
        <w:t>6.2.</w:t>
      </w:r>
      <w:r>
        <w:rPr>
          <w:lang w:val="en-US" w:eastAsia="zh-CN"/>
        </w:rPr>
        <w:t>2.</w:t>
      </w:r>
      <w:r>
        <w:t>5</w:t>
      </w:r>
      <w:r>
        <w:tab/>
        <w:t>Test requirement</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343" w:name="_Toc29491"/>
      <w:bookmarkStart w:id="1344" w:name="_Toc550"/>
      <w:bookmarkStart w:id="1345" w:name="_Toc121818371"/>
      <w:bookmarkStart w:id="1346" w:name="_Toc121818595"/>
      <w:bookmarkStart w:id="1347" w:name="_Toc124158350"/>
      <w:bookmarkStart w:id="1348"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12486B">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12486B">
            <w:pPr>
              <w:pStyle w:val="TAH"/>
              <w:spacing w:line="256" w:lineRule="auto"/>
            </w:pPr>
            <w:r>
              <w:t xml:space="preserve">Extreme </w:t>
            </w:r>
            <w:r>
              <w:rPr>
                <w:lang w:eastAsia="sv-SE"/>
              </w:rPr>
              <w:t>test environment</w:t>
            </w:r>
          </w:p>
        </w:tc>
      </w:tr>
      <w:tr w:rsidR="00D67B29" w14:paraId="18DEBB79"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12486B">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12486B">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12486B">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12486B">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000000">
      <w:pPr>
        <w:pStyle w:val="Heading3"/>
        <w:spacing w:line="260" w:lineRule="auto"/>
        <w:rPr>
          <w:lang w:val="en-US" w:eastAsia="zh-CN"/>
        </w:rPr>
      </w:pPr>
      <w:bookmarkStart w:id="1349" w:name="_Toc137467143"/>
      <w:bookmarkStart w:id="1350" w:name="_Toc138884789"/>
      <w:bookmarkStart w:id="1351" w:name="_Toc138885013"/>
      <w:bookmarkStart w:id="1352" w:name="_Toc145511224"/>
      <w:r>
        <w:rPr>
          <w:rFonts w:hint="eastAsia"/>
          <w:lang w:val="en-US" w:eastAsia="zh-CN"/>
        </w:rPr>
        <w:t>6.2.3</w:t>
      </w:r>
      <w:r>
        <w:rPr>
          <w:rFonts w:hint="eastAsia"/>
          <w:lang w:val="en-US" w:eastAsia="zh-CN"/>
        </w:rPr>
        <w:tab/>
        <w:t>OTA repeater output power (TRP)</w:t>
      </w:r>
      <w:bookmarkEnd w:id="1343"/>
      <w:bookmarkEnd w:id="1344"/>
      <w:bookmarkEnd w:id="1345"/>
      <w:bookmarkEnd w:id="1346"/>
      <w:bookmarkEnd w:id="1347"/>
      <w:bookmarkEnd w:id="1348"/>
      <w:bookmarkEnd w:id="1349"/>
      <w:bookmarkEnd w:id="1350"/>
      <w:bookmarkEnd w:id="1351"/>
      <w:bookmarkEnd w:id="1352"/>
    </w:p>
    <w:p w14:paraId="7B786F82" w14:textId="77777777" w:rsidR="004D3FFD" w:rsidRDefault="00000000">
      <w:pPr>
        <w:pStyle w:val="Heading4"/>
        <w:spacing w:line="260" w:lineRule="auto"/>
      </w:pPr>
      <w:bookmarkStart w:id="1353" w:name="_Toc7843"/>
      <w:bookmarkStart w:id="1354" w:name="_Toc5906"/>
      <w:bookmarkStart w:id="1355" w:name="_Toc121818372"/>
      <w:bookmarkStart w:id="1356" w:name="_Toc121818596"/>
      <w:bookmarkStart w:id="1357" w:name="_Toc124158351"/>
      <w:bookmarkStart w:id="1358" w:name="_Toc130558419"/>
      <w:bookmarkStart w:id="1359" w:name="_Toc137467144"/>
      <w:bookmarkStart w:id="1360" w:name="_Toc138884790"/>
      <w:bookmarkStart w:id="1361" w:name="_Toc138885014"/>
      <w:bookmarkStart w:id="1362" w:name="_Toc145511225"/>
      <w:r>
        <w:t>6.</w:t>
      </w:r>
      <w:r>
        <w:rPr>
          <w:rFonts w:hint="eastAsia"/>
          <w:lang w:val="en-US" w:eastAsia="zh-CN"/>
        </w:rPr>
        <w:t>2.</w:t>
      </w:r>
      <w:r>
        <w:t>3.1</w:t>
      </w:r>
      <w:r>
        <w:tab/>
        <w:t>Definition and applicability</w:t>
      </w:r>
      <w:bookmarkEnd w:id="1353"/>
      <w:bookmarkEnd w:id="1354"/>
      <w:bookmarkEnd w:id="1355"/>
      <w:bookmarkEnd w:id="1356"/>
      <w:bookmarkEnd w:id="1357"/>
      <w:bookmarkEnd w:id="1358"/>
      <w:bookmarkEnd w:id="1359"/>
      <w:bookmarkEnd w:id="1360"/>
      <w:bookmarkEnd w:id="1361"/>
      <w:bookmarkEnd w:id="1362"/>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12486B">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12486B">
            <w:pPr>
              <w:pStyle w:val="TAH"/>
              <w:spacing w:line="256" w:lineRule="auto"/>
            </w:pPr>
            <w:r>
              <w:t>P</w:t>
            </w:r>
            <w:r>
              <w:rPr>
                <w:vertAlign w:val="subscript"/>
              </w:rPr>
              <w:t>rated,p,TRP</w:t>
            </w:r>
          </w:p>
        </w:tc>
      </w:tr>
      <w:tr w:rsidR="00D67B29" w14:paraId="050F926B"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12486B">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12486B">
            <w:pPr>
              <w:pStyle w:val="TAC"/>
              <w:spacing w:line="256" w:lineRule="auto"/>
            </w:pPr>
            <w:r>
              <w:t>(note 1)</w:t>
            </w:r>
          </w:p>
        </w:tc>
      </w:tr>
      <w:tr w:rsidR="00D67B29" w14:paraId="10020BC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12486B">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12486B">
            <w:pPr>
              <w:pStyle w:val="TAC"/>
              <w:spacing w:line="256" w:lineRule="auto"/>
            </w:pPr>
            <w:r>
              <w:t>≤ + 35 + X dBm (note 2)</w:t>
            </w:r>
          </w:p>
        </w:tc>
      </w:tr>
      <w:tr w:rsidR="00D67B29" w14:paraId="7AC97D5F" w14:textId="77777777" w:rsidTr="0012486B">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12486B">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12486B">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363" w:name="_Toc28481"/>
      <w:bookmarkStart w:id="1364" w:name="_Toc25538"/>
      <w:bookmarkStart w:id="1365" w:name="_Toc121818373"/>
      <w:bookmarkStart w:id="1366" w:name="_Toc121818597"/>
      <w:bookmarkStart w:id="1367" w:name="_Toc124158352"/>
      <w:bookmarkStart w:id="1368" w:name="_Toc130558420"/>
      <w:bookmarkStart w:id="1369" w:name="_Toc137467145"/>
      <w:bookmarkStart w:id="1370" w:name="_Toc138884791"/>
      <w:bookmarkStart w:id="1371" w:name="_Toc138885015"/>
      <w:bookmarkStart w:id="1372" w:name="_Toc145511226"/>
      <w:r>
        <w:lastRenderedPageBreak/>
        <w:t>6.</w:t>
      </w:r>
      <w:r>
        <w:rPr>
          <w:rFonts w:hint="eastAsia"/>
          <w:lang w:val="en-US" w:eastAsia="zh-CN"/>
        </w:rPr>
        <w:t>2.</w:t>
      </w:r>
      <w:r>
        <w:t>3.2</w:t>
      </w:r>
      <w:r>
        <w:tab/>
        <w:t>Minimum requirement</w:t>
      </w:r>
      <w:bookmarkEnd w:id="1363"/>
      <w:bookmarkEnd w:id="1364"/>
      <w:bookmarkEnd w:id="1365"/>
      <w:bookmarkEnd w:id="1366"/>
      <w:bookmarkEnd w:id="1367"/>
      <w:bookmarkEnd w:id="1368"/>
      <w:bookmarkEnd w:id="1369"/>
      <w:bookmarkEnd w:id="1370"/>
      <w:bookmarkEnd w:id="1371"/>
      <w:bookmarkEnd w:id="1372"/>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373" w:name="_Toc2002"/>
      <w:bookmarkStart w:id="1374" w:name="_Toc3902"/>
      <w:bookmarkStart w:id="1375" w:name="_Toc121818374"/>
      <w:bookmarkStart w:id="1376" w:name="_Toc121818598"/>
      <w:bookmarkStart w:id="1377" w:name="_Toc124158353"/>
      <w:bookmarkStart w:id="1378" w:name="_Toc130558421"/>
      <w:bookmarkStart w:id="1379" w:name="_Toc137467146"/>
      <w:bookmarkStart w:id="1380" w:name="_Toc138884792"/>
      <w:bookmarkStart w:id="1381" w:name="_Toc138885016"/>
      <w:bookmarkStart w:id="1382" w:name="_Toc145511227"/>
      <w:r>
        <w:t>6.</w:t>
      </w:r>
      <w:r>
        <w:rPr>
          <w:rFonts w:hint="eastAsia"/>
          <w:lang w:val="en-US" w:eastAsia="zh-CN"/>
        </w:rPr>
        <w:t>2.</w:t>
      </w:r>
      <w:r>
        <w:t>3.3</w:t>
      </w:r>
      <w:r>
        <w:tab/>
        <w:t>Test purpose</w:t>
      </w:r>
      <w:bookmarkEnd w:id="1373"/>
      <w:bookmarkEnd w:id="1374"/>
      <w:bookmarkEnd w:id="1375"/>
      <w:bookmarkEnd w:id="1376"/>
      <w:bookmarkEnd w:id="1377"/>
      <w:bookmarkEnd w:id="1378"/>
      <w:bookmarkEnd w:id="1379"/>
      <w:bookmarkEnd w:id="1380"/>
      <w:bookmarkEnd w:id="1381"/>
      <w:bookmarkEnd w:id="1382"/>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383" w:name="_Toc82536279"/>
      <w:bookmarkStart w:id="1384" w:name="_Toc115080539"/>
      <w:bookmarkStart w:id="1385" w:name="_Toc36635845"/>
      <w:bookmarkStart w:id="1386" w:name="_Toc76544157"/>
      <w:bookmarkStart w:id="1387" w:name="_Toc26837"/>
      <w:bookmarkStart w:id="1388" w:name="_Toc76114271"/>
      <w:bookmarkStart w:id="1389" w:name="_Toc29810493"/>
      <w:bookmarkStart w:id="1390" w:name="_Toc66693694"/>
      <w:bookmarkStart w:id="1391" w:name="_Toc99702751"/>
      <w:bookmarkStart w:id="1392" w:name="_Toc26835"/>
      <w:bookmarkStart w:id="1393" w:name="_Toc21102644"/>
      <w:bookmarkStart w:id="1394" w:name="_Toc45885868"/>
      <w:bookmarkStart w:id="1395" w:name="_Toc53182977"/>
      <w:bookmarkStart w:id="1396" w:name="_Toc37272791"/>
      <w:bookmarkStart w:id="1397" w:name="_Toc74915646"/>
      <w:bookmarkStart w:id="1398" w:name="_Toc106206537"/>
      <w:bookmarkStart w:id="1399" w:name="_Toc58915644"/>
      <w:bookmarkStart w:id="1400" w:name="_Toc98766388"/>
      <w:bookmarkStart w:id="1401" w:name="_Toc89952572"/>
      <w:bookmarkStart w:id="1402" w:name="_Toc58917825"/>
      <w:bookmarkStart w:id="1403" w:name="_Toc121818375"/>
      <w:bookmarkStart w:id="1404" w:name="_Toc121818599"/>
      <w:bookmarkStart w:id="1405" w:name="_Toc124158354"/>
      <w:bookmarkStart w:id="1406" w:name="_Toc130558422"/>
      <w:bookmarkStart w:id="1407" w:name="_Toc137467147"/>
      <w:bookmarkStart w:id="1408" w:name="_Toc138884793"/>
      <w:bookmarkStart w:id="1409" w:name="_Toc138885017"/>
      <w:bookmarkStart w:id="1410" w:name="_Toc145511228"/>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018CD63" w14:textId="77777777" w:rsidR="004D3FFD" w:rsidRDefault="00000000">
      <w:pPr>
        <w:pStyle w:val="Heading5"/>
        <w:spacing w:line="260" w:lineRule="auto"/>
        <w:ind w:left="1417" w:hanging="1417"/>
        <w:rPr>
          <w:rFonts w:cs="Arial"/>
          <w:lang w:eastAsia="sv-SE"/>
        </w:rPr>
      </w:pPr>
      <w:bookmarkStart w:id="1411" w:name="_Toc74915647"/>
      <w:bookmarkStart w:id="1412" w:name="_Toc98766389"/>
      <w:bookmarkStart w:id="1413" w:name="_Toc106206538"/>
      <w:bookmarkStart w:id="1414" w:name="_Toc10215"/>
      <w:bookmarkStart w:id="1415" w:name="_Toc76544158"/>
      <w:bookmarkStart w:id="1416" w:name="_Toc82536280"/>
      <w:bookmarkStart w:id="1417" w:name="_Toc58915645"/>
      <w:bookmarkStart w:id="1418" w:name="_Toc76114272"/>
      <w:bookmarkStart w:id="1419" w:name="_Toc21102645"/>
      <w:bookmarkStart w:id="1420" w:name="_Toc99702752"/>
      <w:bookmarkStart w:id="1421" w:name="_Toc58917826"/>
      <w:bookmarkStart w:id="1422" w:name="_Toc66693695"/>
      <w:bookmarkStart w:id="1423" w:name="_Toc89952573"/>
      <w:bookmarkStart w:id="1424" w:name="_Toc36635846"/>
      <w:bookmarkStart w:id="1425" w:name="_Toc45885869"/>
      <w:bookmarkStart w:id="1426" w:name="_Toc53182978"/>
      <w:bookmarkStart w:id="1427" w:name="_Toc37272792"/>
      <w:bookmarkStart w:id="1428" w:name="_Toc115080540"/>
      <w:bookmarkStart w:id="1429" w:name="_Toc21982"/>
      <w:bookmarkStart w:id="1430" w:name="_Toc29810494"/>
      <w:bookmarkStart w:id="1431" w:name="_Toc121818376"/>
      <w:bookmarkStart w:id="1432" w:name="_Toc121818600"/>
      <w:bookmarkStart w:id="1433" w:name="_Toc124158355"/>
      <w:bookmarkStart w:id="1434" w:name="_Toc130558423"/>
      <w:bookmarkStart w:id="1435" w:name="_Toc137467148"/>
      <w:bookmarkStart w:id="1436" w:name="_Toc138884794"/>
      <w:bookmarkStart w:id="1437" w:name="_Toc138885018"/>
      <w:bookmarkStart w:id="1438" w:name="_Toc145511229"/>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439" w:name="_Toc98766390"/>
      <w:bookmarkStart w:id="1440" w:name="_Toc74915648"/>
      <w:bookmarkStart w:id="1441" w:name="_Toc106206539"/>
      <w:bookmarkStart w:id="1442" w:name="_Toc115080541"/>
      <w:bookmarkStart w:id="1443" w:name="_Toc58917827"/>
      <w:bookmarkStart w:id="1444" w:name="_Toc37272793"/>
      <w:bookmarkStart w:id="1445" w:name="_Toc82536281"/>
      <w:bookmarkStart w:id="1446" w:name="_Toc53182979"/>
      <w:bookmarkStart w:id="1447" w:name="_Toc66693696"/>
      <w:bookmarkStart w:id="1448" w:name="_Toc58915646"/>
      <w:bookmarkStart w:id="1449" w:name="_Toc14213"/>
      <w:bookmarkStart w:id="1450" w:name="_Toc99702753"/>
      <w:bookmarkStart w:id="1451" w:name="_Toc45885870"/>
      <w:bookmarkStart w:id="1452" w:name="_Toc24019"/>
      <w:bookmarkStart w:id="1453" w:name="_Toc76114273"/>
      <w:bookmarkStart w:id="1454" w:name="_Toc29810495"/>
      <w:bookmarkStart w:id="1455" w:name="_Toc76544159"/>
      <w:bookmarkStart w:id="1456" w:name="_Toc21102646"/>
      <w:bookmarkStart w:id="1457" w:name="_Toc89952574"/>
      <w:bookmarkStart w:id="1458" w:name="_Toc36635847"/>
      <w:bookmarkStart w:id="1459" w:name="_Toc121818377"/>
      <w:bookmarkStart w:id="1460" w:name="_Toc121818601"/>
      <w:bookmarkStart w:id="1461" w:name="_Toc124158356"/>
      <w:bookmarkStart w:id="1462" w:name="_Toc130558424"/>
      <w:bookmarkStart w:id="1463" w:name="_Toc137467149"/>
      <w:bookmarkStart w:id="1464" w:name="_Toc138884795"/>
      <w:bookmarkStart w:id="1465" w:name="_Toc138885019"/>
      <w:bookmarkStart w:id="1466" w:name="_Toc145511230"/>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467" w:name="_Toc22084"/>
      <w:bookmarkStart w:id="1468" w:name="_Toc58917828"/>
      <w:bookmarkStart w:id="1469" w:name="_Toc89952575"/>
      <w:bookmarkStart w:id="1470" w:name="_Toc5567"/>
      <w:bookmarkStart w:id="1471" w:name="_Toc98766391"/>
      <w:bookmarkStart w:id="1472" w:name="_Toc82536282"/>
      <w:bookmarkStart w:id="1473" w:name="_Toc53182980"/>
      <w:bookmarkStart w:id="1474" w:name="_Toc76544160"/>
      <w:bookmarkStart w:id="1475" w:name="_Toc37272794"/>
      <w:bookmarkStart w:id="1476" w:name="_Toc36635848"/>
      <w:bookmarkStart w:id="1477" w:name="_Toc29810496"/>
      <w:bookmarkStart w:id="1478" w:name="_Toc66693697"/>
      <w:bookmarkStart w:id="1479" w:name="_Toc45885871"/>
      <w:bookmarkStart w:id="1480" w:name="_Toc21102647"/>
      <w:bookmarkStart w:id="1481" w:name="_Toc99702754"/>
      <w:bookmarkStart w:id="1482" w:name="_Toc58915647"/>
      <w:bookmarkStart w:id="1483" w:name="_Toc76114274"/>
      <w:bookmarkStart w:id="1484" w:name="_Toc74915649"/>
      <w:bookmarkStart w:id="1485" w:name="_Toc115080542"/>
      <w:bookmarkStart w:id="1486" w:name="_Toc106206540"/>
      <w:bookmarkStart w:id="1487" w:name="_Toc121818378"/>
      <w:bookmarkStart w:id="1488" w:name="_Toc121818602"/>
      <w:bookmarkStart w:id="1489" w:name="_Toc124158357"/>
      <w:bookmarkStart w:id="1490" w:name="_Toc130558425"/>
      <w:bookmarkStart w:id="1491" w:name="_Toc137467150"/>
      <w:bookmarkStart w:id="1492" w:name="_Toc138884796"/>
      <w:bookmarkStart w:id="1493" w:name="_Toc138885020"/>
      <w:bookmarkStart w:id="1494" w:name="_Toc145511231"/>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495" w:name="_Toc14646"/>
      <w:bookmarkStart w:id="1496" w:name="_Toc835"/>
      <w:bookmarkStart w:id="1497" w:name="_Toc20254"/>
      <w:bookmarkStart w:id="1498" w:name="_Toc5577"/>
      <w:bookmarkStart w:id="1499" w:name="_Toc121818379"/>
      <w:bookmarkStart w:id="1500" w:name="_Toc121818603"/>
      <w:bookmarkStart w:id="1501" w:name="_Toc124158358"/>
      <w:bookmarkStart w:id="1502" w:name="_Toc130558426"/>
      <w:bookmarkStart w:id="1503" w:name="_Toc137467151"/>
      <w:bookmarkStart w:id="1504" w:name="_Toc138884797"/>
      <w:bookmarkStart w:id="1505" w:name="_Toc138885021"/>
      <w:bookmarkStart w:id="1506" w:name="_Toc145511232"/>
      <w:r>
        <w:rPr>
          <w:rFonts w:hint="eastAsia"/>
          <w:lang w:val="en-US" w:eastAsia="zh-CN"/>
        </w:rPr>
        <w:t>6</w:t>
      </w:r>
      <w:r>
        <w:rPr>
          <w:rFonts w:hint="eastAsia"/>
          <w:lang w:eastAsia="zh-CN"/>
        </w:rPr>
        <w:t>.3</w:t>
      </w:r>
      <w:r>
        <w:tab/>
      </w:r>
      <w:r>
        <w:rPr>
          <w:rFonts w:hint="eastAsia"/>
          <w:lang w:eastAsia="zh-CN"/>
        </w:rPr>
        <w:t>OTA frequency stability</w:t>
      </w:r>
      <w:bookmarkEnd w:id="1495"/>
      <w:bookmarkEnd w:id="1496"/>
      <w:bookmarkEnd w:id="1497"/>
      <w:bookmarkEnd w:id="1498"/>
      <w:bookmarkEnd w:id="1499"/>
      <w:bookmarkEnd w:id="1500"/>
      <w:bookmarkEnd w:id="1501"/>
      <w:bookmarkEnd w:id="1502"/>
      <w:bookmarkEnd w:id="1503"/>
      <w:bookmarkEnd w:id="1504"/>
      <w:bookmarkEnd w:id="1505"/>
      <w:bookmarkEnd w:id="1506"/>
    </w:p>
    <w:p w14:paraId="10E9BEA2" w14:textId="77777777" w:rsidR="004D3FFD" w:rsidRDefault="00000000">
      <w:pPr>
        <w:pStyle w:val="Heading3"/>
      </w:pPr>
      <w:bookmarkStart w:id="1507" w:name="_Toc74961779"/>
      <w:bookmarkStart w:id="1508" w:name="_Toc61182663"/>
      <w:bookmarkStart w:id="1509" w:name="_Toc36645102"/>
      <w:bookmarkStart w:id="1510" w:name="_Toc82595139"/>
      <w:bookmarkStart w:id="1511" w:name="_Toc37272156"/>
      <w:bookmarkStart w:id="1512" w:name="_Toc19073"/>
      <w:bookmarkStart w:id="1513" w:name="_Toc29809718"/>
      <w:bookmarkStart w:id="1514" w:name="_Toc21099920"/>
      <w:bookmarkStart w:id="1515" w:name="_Toc58860166"/>
      <w:bookmarkStart w:id="1516" w:name="_Toc10934"/>
      <w:bookmarkStart w:id="1517" w:name="_Toc58862670"/>
      <w:bookmarkStart w:id="1518" w:name="_Toc53182425"/>
      <w:bookmarkStart w:id="1519" w:name="_Toc76545036"/>
      <w:bookmarkStart w:id="1520" w:name="_Toc21075"/>
      <w:bookmarkStart w:id="1521" w:name="_Toc75242690"/>
      <w:bookmarkStart w:id="1522" w:name="_Toc66727976"/>
      <w:bookmarkStart w:id="1523" w:name="_Toc45884402"/>
      <w:bookmarkStart w:id="1524" w:name="_Toc121818380"/>
      <w:bookmarkStart w:id="1525" w:name="_Toc121818604"/>
      <w:bookmarkStart w:id="1526" w:name="_Toc124158359"/>
      <w:bookmarkStart w:id="1527" w:name="_Toc130558427"/>
      <w:bookmarkStart w:id="1528" w:name="_Toc137467152"/>
      <w:bookmarkStart w:id="1529" w:name="_Toc138884798"/>
      <w:bookmarkStart w:id="1530" w:name="_Toc138885022"/>
      <w:bookmarkStart w:id="1531" w:name="_Toc145511233"/>
      <w:r>
        <w:t>6.3.1</w:t>
      </w:r>
      <w:r>
        <w:tab/>
        <w:t>Definition and applicability</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242FEFA" w14:textId="77777777" w:rsidR="004D3FFD" w:rsidRDefault="00000000">
      <w:pPr>
        <w:rPr>
          <w:lang w:eastAsia="zh-CN"/>
        </w:rPr>
      </w:pPr>
      <w:bookmarkStart w:id="1532" w:name="_Toc58860167"/>
      <w:bookmarkStart w:id="1533" w:name="_Toc66727977"/>
      <w:bookmarkStart w:id="1534" w:name="_Toc37272157"/>
      <w:bookmarkStart w:id="1535" w:name="_Toc75242691"/>
      <w:bookmarkStart w:id="1536" w:name="_Toc53182426"/>
      <w:bookmarkStart w:id="1537" w:name="_Toc45884403"/>
      <w:bookmarkStart w:id="1538" w:name="_Toc74961780"/>
      <w:bookmarkStart w:id="1539" w:name="_Toc82595140"/>
      <w:bookmarkStart w:id="1540" w:name="_Toc36645103"/>
      <w:bookmarkStart w:id="1541" w:name="_Toc29809719"/>
      <w:bookmarkStart w:id="1542" w:name="_Toc21099921"/>
      <w:bookmarkStart w:id="1543" w:name="_Toc61182664"/>
      <w:bookmarkStart w:id="1544" w:name="_Toc76545037"/>
      <w:bookmarkStart w:id="1545" w:name="_Toc58862671"/>
      <w:r>
        <w:t>Frequency stability is the ability to maintain the same frequency on the output signal with respect to the input signal.</w:t>
      </w:r>
    </w:p>
    <w:p w14:paraId="0F3CAA85" w14:textId="77777777" w:rsidR="004D3FFD" w:rsidRDefault="00000000">
      <w:pPr>
        <w:pStyle w:val="Heading3"/>
      </w:pPr>
      <w:bookmarkStart w:id="1546" w:name="_Toc26076"/>
      <w:bookmarkStart w:id="1547" w:name="_Toc14752"/>
      <w:bookmarkStart w:id="1548" w:name="_Toc5773"/>
      <w:bookmarkStart w:id="1549" w:name="_Toc121818381"/>
      <w:bookmarkStart w:id="1550" w:name="_Toc121818605"/>
      <w:bookmarkStart w:id="1551" w:name="_Toc124158360"/>
      <w:bookmarkStart w:id="1552" w:name="_Toc130558428"/>
      <w:bookmarkStart w:id="1553" w:name="_Toc137467153"/>
      <w:bookmarkStart w:id="1554" w:name="_Toc138884799"/>
      <w:bookmarkStart w:id="1555" w:name="_Toc138885023"/>
      <w:bookmarkStart w:id="1556" w:name="_Toc145511234"/>
      <w:r>
        <w:t>6.3.2</w:t>
      </w:r>
      <w: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557" w:name="_Toc25772"/>
      <w:bookmarkStart w:id="1558" w:name="_Toc61182665"/>
      <w:bookmarkStart w:id="1559" w:name="_Toc66727978"/>
      <w:bookmarkStart w:id="1560" w:name="_Toc29809720"/>
      <w:bookmarkStart w:id="1561" w:name="_Toc58862672"/>
      <w:bookmarkStart w:id="1562" w:name="_Toc6407"/>
      <w:bookmarkStart w:id="1563" w:name="_Toc76545038"/>
      <w:bookmarkStart w:id="1564" w:name="_Toc53182427"/>
      <w:bookmarkStart w:id="1565" w:name="_Toc21099922"/>
      <w:bookmarkStart w:id="1566" w:name="_Toc58860168"/>
      <w:bookmarkStart w:id="1567" w:name="_Toc45884404"/>
      <w:bookmarkStart w:id="1568" w:name="_Toc74961781"/>
      <w:bookmarkStart w:id="1569" w:name="_Toc37272158"/>
      <w:bookmarkStart w:id="1570" w:name="_Toc82595141"/>
      <w:bookmarkStart w:id="1571" w:name="_Toc26562"/>
      <w:bookmarkStart w:id="1572" w:name="_Toc36645104"/>
      <w:bookmarkStart w:id="1573" w:name="_Toc75242692"/>
      <w:bookmarkStart w:id="1574" w:name="_Toc121818382"/>
      <w:bookmarkStart w:id="1575" w:name="_Toc121818606"/>
      <w:bookmarkStart w:id="1576" w:name="_Toc124158361"/>
      <w:bookmarkStart w:id="1577" w:name="_Toc130558429"/>
      <w:bookmarkStart w:id="1578" w:name="_Toc137467154"/>
      <w:bookmarkStart w:id="1579" w:name="_Toc138884800"/>
      <w:bookmarkStart w:id="1580" w:name="_Toc138885024"/>
      <w:bookmarkStart w:id="1581" w:name="_Toc145511235"/>
      <w:r>
        <w:t>6.3.3</w:t>
      </w:r>
      <w:r>
        <w:tab/>
        <w:t>Test purpose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582" w:name="_Toc22945"/>
      <w:bookmarkStart w:id="1583" w:name="_Toc66727979"/>
      <w:bookmarkStart w:id="1584" w:name="_Toc1441"/>
      <w:bookmarkStart w:id="1585" w:name="_Toc29809721"/>
      <w:bookmarkStart w:id="1586" w:name="_Toc82595142"/>
      <w:bookmarkStart w:id="1587" w:name="_Toc53182428"/>
      <w:bookmarkStart w:id="1588" w:name="_Toc61182666"/>
      <w:bookmarkStart w:id="1589" w:name="_Toc58860169"/>
      <w:bookmarkStart w:id="1590" w:name="_Toc21099923"/>
      <w:bookmarkStart w:id="1591" w:name="_Toc75242693"/>
      <w:bookmarkStart w:id="1592" w:name="_Toc36645105"/>
      <w:bookmarkStart w:id="1593" w:name="_Toc37272159"/>
      <w:bookmarkStart w:id="1594" w:name="_Toc58862673"/>
      <w:bookmarkStart w:id="1595" w:name="_Toc76545039"/>
      <w:bookmarkStart w:id="1596" w:name="_Toc74961782"/>
      <w:bookmarkStart w:id="1597" w:name="_Toc17410"/>
      <w:bookmarkStart w:id="1598" w:name="_Toc45884405"/>
      <w:bookmarkStart w:id="1599" w:name="_Toc121818383"/>
      <w:bookmarkStart w:id="1600" w:name="_Toc121818607"/>
      <w:bookmarkStart w:id="1601" w:name="_Toc124158362"/>
      <w:bookmarkStart w:id="1602" w:name="_Toc130558430"/>
      <w:bookmarkStart w:id="1603" w:name="_Toc137467155"/>
      <w:bookmarkStart w:id="1604" w:name="_Toc138884801"/>
      <w:bookmarkStart w:id="1605" w:name="_Toc138885025"/>
      <w:bookmarkStart w:id="1606" w:name="_Toc145511236"/>
      <w:r>
        <w:t>6.3.4</w:t>
      </w:r>
      <w:r>
        <w:tab/>
        <w:t>Method of test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607" w:name="_Toc20915"/>
      <w:bookmarkStart w:id="1608" w:name="_Toc58862674"/>
      <w:bookmarkStart w:id="1609" w:name="_Toc36645106"/>
      <w:bookmarkStart w:id="1610" w:name="_Toc21099924"/>
      <w:bookmarkStart w:id="1611" w:name="_Toc29809722"/>
      <w:bookmarkStart w:id="1612" w:name="_Toc3488"/>
      <w:bookmarkStart w:id="1613" w:name="_Toc12248"/>
      <w:bookmarkStart w:id="1614" w:name="_Toc75242694"/>
      <w:bookmarkStart w:id="1615" w:name="_Toc45884406"/>
      <w:bookmarkStart w:id="1616" w:name="_Toc76545040"/>
      <w:bookmarkStart w:id="1617" w:name="_Toc58860170"/>
      <w:bookmarkStart w:id="1618" w:name="_Toc61182667"/>
      <w:bookmarkStart w:id="1619" w:name="_Toc53182429"/>
      <w:bookmarkStart w:id="1620" w:name="_Toc74961783"/>
      <w:bookmarkStart w:id="1621" w:name="_Toc66727980"/>
      <w:bookmarkStart w:id="1622" w:name="_Toc37272160"/>
      <w:bookmarkStart w:id="1623" w:name="_Toc82595143"/>
      <w:bookmarkStart w:id="1624" w:name="_Toc121818384"/>
      <w:bookmarkStart w:id="1625" w:name="_Toc121818608"/>
      <w:bookmarkStart w:id="1626" w:name="_Toc124158363"/>
      <w:bookmarkStart w:id="1627" w:name="_Toc130558431"/>
      <w:bookmarkStart w:id="1628" w:name="_Toc137467156"/>
      <w:bookmarkStart w:id="1629" w:name="_Toc138884802"/>
      <w:bookmarkStart w:id="1630" w:name="_Toc138885026"/>
      <w:bookmarkStart w:id="1631" w:name="_Toc145511237"/>
      <w:r>
        <w:lastRenderedPageBreak/>
        <w:t>6.3.5</w:t>
      </w:r>
      <w:r>
        <w:tab/>
        <w:t>Test Requirements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632" w:name="_Toc23465"/>
      <w:bookmarkStart w:id="1633" w:name="_Toc6525"/>
      <w:bookmarkStart w:id="1634" w:name="_Toc23045"/>
      <w:bookmarkStart w:id="1635" w:name="_Toc2898"/>
      <w:bookmarkStart w:id="1636" w:name="_Toc121818385"/>
      <w:bookmarkStart w:id="1637" w:name="_Toc121818609"/>
      <w:bookmarkStart w:id="1638" w:name="_Toc124158364"/>
      <w:bookmarkStart w:id="1639" w:name="_Toc130558432"/>
      <w:bookmarkStart w:id="1640" w:name="_Toc137467157"/>
      <w:bookmarkStart w:id="1641" w:name="_Toc138884803"/>
      <w:bookmarkStart w:id="1642" w:name="_Toc138885027"/>
      <w:bookmarkStart w:id="1643" w:name="_Toc145511238"/>
      <w:r>
        <w:rPr>
          <w:rFonts w:hint="eastAsia"/>
          <w:lang w:val="en-US" w:eastAsia="zh-CN"/>
        </w:rPr>
        <w:t>6</w:t>
      </w:r>
      <w:r>
        <w:rPr>
          <w:rFonts w:hint="eastAsia"/>
          <w:lang w:eastAsia="zh-CN"/>
        </w:rPr>
        <w:t>.4</w:t>
      </w:r>
      <w:r>
        <w:tab/>
      </w:r>
      <w:r>
        <w:rPr>
          <w:rFonts w:hint="eastAsia"/>
          <w:lang w:eastAsia="zh-CN"/>
        </w:rPr>
        <w:t>OTA out of band gain</w:t>
      </w:r>
      <w:bookmarkEnd w:id="1632"/>
      <w:bookmarkEnd w:id="1633"/>
      <w:bookmarkEnd w:id="1634"/>
      <w:bookmarkEnd w:id="1635"/>
      <w:bookmarkEnd w:id="1636"/>
      <w:bookmarkEnd w:id="1637"/>
      <w:bookmarkEnd w:id="1638"/>
      <w:bookmarkEnd w:id="1639"/>
      <w:bookmarkEnd w:id="1640"/>
      <w:bookmarkEnd w:id="1641"/>
      <w:bookmarkEnd w:id="1642"/>
      <w:bookmarkEnd w:id="1643"/>
    </w:p>
    <w:p w14:paraId="4FB1E72E" w14:textId="77777777" w:rsidR="004D3FFD" w:rsidRDefault="00000000">
      <w:pPr>
        <w:pStyle w:val="Heading3"/>
      </w:pPr>
      <w:bookmarkStart w:id="1644" w:name="_Toc7438"/>
      <w:bookmarkStart w:id="1645" w:name="_Toc19108"/>
      <w:bookmarkStart w:id="1646" w:name="_Toc1052"/>
      <w:bookmarkStart w:id="1647" w:name="_Toc121818386"/>
      <w:bookmarkStart w:id="1648" w:name="_Toc121818610"/>
      <w:bookmarkStart w:id="1649" w:name="_Toc124158365"/>
      <w:bookmarkStart w:id="1650" w:name="_Toc130558433"/>
      <w:bookmarkStart w:id="1651" w:name="_Toc137467158"/>
      <w:bookmarkStart w:id="1652" w:name="_Toc138884804"/>
      <w:bookmarkStart w:id="1653" w:name="_Toc138885028"/>
      <w:bookmarkStart w:id="1654" w:name="_Toc145511239"/>
      <w:r>
        <w:t>6.4.1</w:t>
      </w:r>
      <w:r>
        <w:tab/>
        <w:t>Definition and applicability</w:t>
      </w:r>
      <w:bookmarkEnd w:id="1644"/>
      <w:bookmarkEnd w:id="1645"/>
      <w:bookmarkEnd w:id="1646"/>
      <w:bookmarkEnd w:id="1647"/>
      <w:bookmarkEnd w:id="1648"/>
      <w:bookmarkEnd w:id="1649"/>
      <w:bookmarkEnd w:id="1650"/>
      <w:bookmarkEnd w:id="1651"/>
      <w:bookmarkEnd w:id="1652"/>
      <w:bookmarkEnd w:id="1653"/>
      <w:bookmarkEnd w:id="1654"/>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655" w:name="_Toc14096"/>
      <w:bookmarkStart w:id="1656" w:name="_Toc208"/>
      <w:bookmarkStart w:id="1657" w:name="_Toc30447"/>
      <w:bookmarkStart w:id="1658" w:name="_Toc121818387"/>
      <w:bookmarkStart w:id="1659" w:name="_Toc121818611"/>
      <w:bookmarkStart w:id="1660" w:name="_Toc124158366"/>
      <w:bookmarkStart w:id="1661" w:name="_Toc130558434"/>
      <w:bookmarkStart w:id="1662" w:name="_Toc137467159"/>
      <w:bookmarkStart w:id="1663" w:name="_Toc138884805"/>
      <w:bookmarkStart w:id="1664" w:name="_Toc138885029"/>
      <w:bookmarkStart w:id="1665" w:name="_Toc145511240"/>
      <w:r>
        <w:t>6.4.2</w:t>
      </w:r>
      <w:r>
        <w:tab/>
        <w:t>Minimum Requirement</w:t>
      </w:r>
      <w:bookmarkEnd w:id="1655"/>
      <w:bookmarkEnd w:id="1656"/>
      <w:bookmarkEnd w:id="1657"/>
      <w:bookmarkEnd w:id="1658"/>
      <w:bookmarkEnd w:id="1659"/>
      <w:bookmarkEnd w:id="1660"/>
      <w:bookmarkEnd w:id="1661"/>
      <w:bookmarkEnd w:id="1662"/>
      <w:bookmarkEnd w:id="1663"/>
      <w:bookmarkEnd w:id="1664"/>
      <w:bookmarkEnd w:id="1665"/>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666" w:name="_Toc19044"/>
      <w:bookmarkStart w:id="1667" w:name="_Toc26066"/>
      <w:bookmarkStart w:id="1668" w:name="_Toc7764"/>
      <w:bookmarkStart w:id="1669" w:name="_Toc121818388"/>
      <w:bookmarkStart w:id="1670" w:name="_Toc121818612"/>
      <w:bookmarkStart w:id="1671" w:name="_Toc124158367"/>
      <w:bookmarkStart w:id="1672" w:name="_Toc130558435"/>
      <w:bookmarkStart w:id="1673" w:name="_Toc137467160"/>
      <w:bookmarkStart w:id="1674" w:name="_Toc138884806"/>
      <w:bookmarkStart w:id="1675" w:name="_Toc138885030"/>
      <w:bookmarkStart w:id="1676" w:name="_Toc145511241"/>
      <w:r>
        <w:t>6.4.3</w:t>
      </w:r>
      <w:r>
        <w:tab/>
        <w:t>Test purpose</w:t>
      </w:r>
      <w:bookmarkEnd w:id="1666"/>
      <w:bookmarkEnd w:id="1667"/>
      <w:bookmarkEnd w:id="1668"/>
      <w:bookmarkEnd w:id="1669"/>
      <w:bookmarkEnd w:id="1670"/>
      <w:bookmarkEnd w:id="1671"/>
      <w:bookmarkEnd w:id="1672"/>
      <w:bookmarkEnd w:id="1673"/>
      <w:bookmarkEnd w:id="1674"/>
      <w:bookmarkEnd w:id="1675"/>
      <w:bookmarkEnd w:id="1676"/>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677" w:name="_Toc25575"/>
      <w:bookmarkStart w:id="1678" w:name="_Toc28378"/>
      <w:bookmarkStart w:id="1679" w:name="_Toc3756"/>
      <w:bookmarkStart w:id="1680" w:name="_Toc121818389"/>
      <w:bookmarkStart w:id="1681" w:name="_Toc121818613"/>
      <w:bookmarkStart w:id="1682" w:name="_Toc124158368"/>
      <w:bookmarkStart w:id="1683" w:name="_Toc130558436"/>
      <w:bookmarkStart w:id="1684" w:name="_Toc137467161"/>
      <w:bookmarkStart w:id="1685" w:name="_Toc138884807"/>
      <w:bookmarkStart w:id="1686" w:name="_Toc138885031"/>
      <w:bookmarkStart w:id="1687" w:name="_Toc145511242"/>
      <w:r>
        <w:t>6.4.4</w:t>
      </w:r>
      <w:r>
        <w:tab/>
        <w:t>Method of test</w:t>
      </w:r>
      <w:bookmarkEnd w:id="1677"/>
      <w:bookmarkEnd w:id="1678"/>
      <w:bookmarkEnd w:id="1679"/>
      <w:bookmarkEnd w:id="1680"/>
      <w:bookmarkEnd w:id="1681"/>
      <w:bookmarkEnd w:id="1682"/>
      <w:bookmarkEnd w:id="1683"/>
      <w:bookmarkEnd w:id="1684"/>
      <w:bookmarkEnd w:id="1685"/>
      <w:bookmarkEnd w:id="1686"/>
      <w:bookmarkEnd w:id="1687"/>
    </w:p>
    <w:p w14:paraId="281B125D" w14:textId="77777777" w:rsidR="004D3FFD" w:rsidRDefault="00000000">
      <w:pPr>
        <w:pStyle w:val="Heading4"/>
      </w:pPr>
      <w:bookmarkStart w:id="1688" w:name="_Toc32400"/>
      <w:bookmarkStart w:id="1689" w:name="_Toc22342"/>
      <w:bookmarkStart w:id="1690" w:name="_Toc14275"/>
      <w:bookmarkStart w:id="1691" w:name="_Toc121818390"/>
      <w:bookmarkStart w:id="1692" w:name="_Toc121818614"/>
      <w:bookmarkStart w:id="1693" w:name="_Toc124158369"/>
      <w:bookmarkStart w:id="1694" w:name="_Toc130558437"/>
      <w:bookmarkStart w:id="1695" w:name="_Toc137467162"/>
      <w:bookmarkStart w:id="1696" w:name="_Toc138884808"/>
      <w:bookmarkStart w:id="1697" w:name="_Toc138885032"/>
      <w:bookmarkStart w:id="1698" w:name="_Toc145511243"/>
      <w:r>
        <w:t>6.4.4.1</w:t>
      </w:r>
      <w:r>
        <w:tab/>
        <w:t>Initial conditions</w:t>
      </w:r>
      <w:bookmarkEnd w:id="1688"/>
      <w:bookmarkEnd w:id="1689"/>
      <w:bookmarkEnd w:id="1690"/>
      <w:bookmarkEnd w:id="1691"/>
      <w:bookmarkEnd w:id="1692"/>
      <w:bookmarkEnd w:id="1693"/>
      <w:bookmarkEnd w:id="1694"/>
      <w:bookmarkEnd w:id="1695"/>
      <w:bookmarkEnd w:id="1696"/>
      <w:bookmarkEnd w:id="1697"/>
      <w:bookmarkEnd w:id="1698"/>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699" w:name="_Toc19592"/>
      <w:bookmarkStart w:id="1700" w:name="_Toc20125"/>
      <w:bookmarkStart w:id="1701" w:name="_Toc20032"/>
      <w:bookmarkStart w:id="1702" w:name="_Toc121818391"/>
      <w:bookmarkStart w:id="1703" w:name="_Toc121818615"/>
      <w:bookmarkStart w:id="1704" w:name="_Toc124158370"/>
      <w:bookmarkStart w:id="1705" w:name="_Toc130558438"/>
      <w:bookmarkStart w:id="1706" w:name="_Toc137467163"/>
      <w:bookmarkStart w:id="1707" w:name="_Toc138884809"/>
      <w:bookmarkStart w:id="1708" w:name="_Toc138885033"/>
      <w:bookmarkStart w:id="1709" w:name="_Toc145511244"/>
      <w:r>
        <w:t>6.4.4.2</w:t>
      </w:r>
      <w:r>
        <w:tab/>
        <w:t>Procedure</w:t>
      </w:r>
      <w:bookmarkEnd w:id="1699"/>
      <w:bookmarkEnd w:id="1700"/>
      <w:bookmarkEnd w:id="1701"/>
      <w:bookmarkEnd w:id="1702"/>
      <w:bookmarkEnd w:id="1703"/>
      <w:bookmarkEnd w:id="1704"/>
      <w:bookmarkEnd w:id="1705"/>
      <w:bookmarkEnd w:id="1706"/>
      <w:bookmarkEnd w:id="1707"/>
      <w:bookmarkEnd w:id="1708"/>
      <w:bookmarkEnd w:id="1709"/>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1710" w:name="_Toc15736"/>
      <w:bookmarkStart w:id="1711" w:name="_Toc8941"/>
      <w:bookmarkStart w:id="1712" w:name="_Toc26685"/>
      <w:bookmarkStart w:id="1713" w:name="_Toc121818392"/>
      <w:bookmarkStart w:id="1714" w:name="_Toc121818616"/>
      <w:bookmarkStart w:id="1715" w:name="_Toc124158371"/>
      <w:bookmarkStart w:id="1716" w:name="_Toc130558439"/>
      <w:bookmarkStart w:id="1717" w:name="_Toc137467164"/>
      <w:bookmarkStart w:id="1718" w:name="_Toc138884810"/>
      <w:bookmarkStart w:id="1719" w:name="_Toc138885034"/>
      <w:bookmarkStart w:id="1720" w:name="_Toc145511245"/>
      <w:r>
        <w:t>6.4.5</w:t>
      </w:r>
      <w:r>
        <w:tab/>
        <w:t>Test Requirements</w:t>
      </w:r>
      <w:bookmarkEnd w:id="1710"/>
      <w:bookmarkEnd w:id="1711"/>
      <w:bookmarkEnd w:id="1712"/>
      <w:bookmarkEnd w:id="1713"/>
      <w:bookmarkEnd w:id="1714"/>
      <w:bookmarkEnd w:id="1715"/>
      <w:bookmarkEnd w:id="1716"/>
      <w:bookmarkEnd w:id="1717"/>
      <w:bookmarkEnd w:id="1718"/>
      <w:bookmarkEnd w:id="1719"/>
      <w:bookmarkEnd w:id="1720"/>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721" w:name="_Toc22864"/>
      <w:bookmarkStart w:id="1722" w:name="_Toc15161"/>
      <w:bookmarkStart w:id="1723" w:name="_Toc30740"/>
      <w:bookmarkStart w:id="1724" w:name="_Toc1779"/>
      <w:bookmarkStart w:id="1725" w:name="_Toc121818393"/>
      <w:bookmarkStart w:id="1726" w:name="_Toc121818617"/>
      <w:bookmarkStart w:id="1727" w:name="_Toc124158372"/>
      <w:bookmarkStart w:id="1728" w:name="_Toc130558440"/>
      <w:bookmarkStart w:id="1729" w:name="_Toc137467165"/>
      <w:bookmarkStart w:id="1730" w:name="_Toc138884811"/>
      <w:bookmarkStart w:id="1731" w:name="_Toc138885035"/>
      <w:bookmarkStart w:id="1732" w:name="_Toc145511246"/>
      <w:r>
        <w:rPr>
          <w:rFonts w:hint="eastAsia"/>
          <w:lang w:val="en-US" w:eastAsia="zh-CN"/>
        </w:rPr>
        <w:t>6</w:t>
      </w:r>
      <w:r>
        <w:t>.</w:t>
      </w:r>
      <w:r>
        <w:rPr>
          <w:rFonts w:hint="eastAsia"/>
          <w:lang w:eastAsia="zh-CN"/>
        </w:rPr>
        <w:t>5</w:t>
      </w:r>
      <w:r>
        <w:tab/>
      </w:r>
      <w:r>
        <w:rPr>
          <w:rFonts w:hint="eastAsia"/>
          <w:lang w:eastAsia="zh-CN"/>
        </w:rPr>
        <w:t>OTA unwanted emissions</w:t>
      </w:r>
      <w:bookmarkEnd w:id="1721"/>
      <w:bookmarkEnd w:id="1722"/>
      <w:bookmarkEnd w:id="1723"/>
      <w:bookmarkEnd w:id="1724"/>
      <w:bookmarkEnd w:id="1725"/>
      <w:bookmarkEnd w:id="1726"/>
      <w:bookmarkEnd w:id="1727"/>
      <w:bookmarkEnd w:id="1728"/>
      <w:bookmarkEnd w:id="1729"/>
      <w:bookmarkEnd w:id="1730"/>
      <w:bookmarkEnd w:id="1731"/>
      <w:bookmarkEnd w:id="1732"/>
    </w:p>
    <w:p w14:paraId="3235974C" w14:textId="77777777" w:rsidR="004D3FFD" w:rsidRDefault="00000000" w:rsidP="00163FEB">
      <w:pPr>
        <w:pStyle w:val="Heading3"/>
        <w:rPr>
          <w:lang w:val="en-US" w:eastAsia="zh-CN"/>
        </w:rPr>
      </w:pPr>
      <w:bookmarkStart w:id="1733" w:name="_Toc121818394"/>
      <w:bookmarkStart w:id="1734" w:name="_Toc121818618"/>
      <w:bookmarkStart w:id="1735" w:name="_Toc124158373"/>
      <w:bookmarkStart w:id="1736" w:name="_Toc130558441"/>
      <w:bookmarkStart w:id="1737" w:name="_Toc137467166"/>
      <w:bookmarkStart w:id="1738" w:name="_Toc138884812"/>
      <w:bookmarkStart w:id="1739" w:name="_Toc138885036"/>
      <w:bookmarkStart w:id="1740" w:name="_Toc145511247"/>
      <w:r>
        <w:rPr>
          <w:rFonts w:hint="eastAsia"/>
          <w:lang w:val="en-US" w:eastAsia="zh-CN"/>
        </w:rPr>
        <w:t>6</w:t>
      </w:r>
      <w:r>
        <w:t>.5.</w:t>
      </w:r>
      <w:r>
        <w:rPr>
          <w:rFonts w:hint="eastAsia"/>
          <w:lang w:val="en-US" w:eastAsia="zh-CN"/>
        </w:rPr>
        <w:t>1</w:t>
      </w:r>
      <w:r>
        <w:tab/>
      </w:r>
      <w:r>
        <w:rPr>
          <w:rFonts w:hint="eastAsia"/>
          <w:lang w:val="en-US" w:eastAsia="zh-CN"/>
        </w:rPr>
        <w:t>General</w:t>
      </w:r>
      <w:bookmarkEnd w:id="1733"/>
      <w:bookmarkEnd w:id="1734"/>
      <w:bookmarkEnd w:id="1735"/>
      <w:bookmarkEnd w:id="1736"/>
      <w:bookmarkEnd w:id="1737"/>
      <w:bookmarkEnd w:id="1738"/>
      <w:bookmarkEnd w:id="1739"/>
      <w:bookmarkEnd w:id="1740"/>
    </w:p>
    <w:p w14:paraId="4CFA0125" w14:textId="77777777" w:rsidR="004D3FFD" w:rsidRDefault="00000000">
      <w:pPr>
        <w:rPr>
          <w:rFonts w:eastAsia="SimSun"/>
        </w:rPr>
      </w:pPr>
      <w:bookmarkStart w:id="1741"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741"/>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742" w:name="_Toc61184734"/>
      <w:bookmarkStart w:id="1743" w:name="_Toc57821280"/>
      <w:bookmarkStart w:id="1744" w:name="_Toc44712340"/>
      <w:bookmarkStart w:id="1745" w:name="_Toc76542184"/>
      <w:bookmarkStart w:id="1746" w:name="_Toc37260349"/>
      <w:bookmarkStart w:id="1747" w:name="_Toc37267737"/>
      <w:bookmarkStart w:id="1748" w:name="_Toc61185124"/>
      <w:bookmarkStart w:id="1749" w:name="_Toc57820353"/>
      <w:bookmarkStart w:id="1750" w:name="_Toc21127666"/>
      <w:bookmarkStart w:id="1751" w:name="_Toc53185867"/>
      <w:bookmarkStart w:id="1752" w:name="_Toc29811875"/>
      <w:bookmarkStart w:id="1753" w:name="_Toc66386468"/>
      <w:bookmarkStart w:id="1754" w:name="_Toc61184342"/>
      <w:bookmarkStart w:id="1755" w:name="_Toc74583371"/>
      <w:bookmarkStart w:id="1756" w:name="_Toc45893653"/>
      <w:bookmarkStart w:id="1757" w:name="_Toc36817427"/>
      <w:bookmarkStart w:id="1758" w:name="_Toc61183950"/>
      <w:bookmarkStart w:id="1759" w:name="_Toc82450814"/>
      <w:bookmarkStart w:id="1760" w:name="_Toc61183556"/>
      <w:bookmarkStart w:id="1761" w:name="_Toc53185491"/>
      <w:bookmarkStart w:id="1762" w:name="_Toc82450166"/>
      <w:bookmarkStart w:id="1763" w:name="_Toc121818395"/>
      <w:bookmarkStart w:id="1764" w:name="_Toc121818619"/>
      <w:bookmarkStart w:id="1765" w:name="_Toc124158374"/>
      <w:bookmarkStart w:id="1766" w:name="_Toc130558442"/>
      <w:bookmarkStart w:id="1767" w:name="_Toc137467167"/>
      <w:bookmarkStart w:id="1768" w:name="_Toc138884813"/>
      <w:bookmarkStart w:id="1769" w:name="_Toc138885037"/>
      <w:bookmarkStart w:id="1770" w:name="_Toc145511248"/>
      <w:r>
        <w:rPr>
          <w:rFonts w:hint="eastAsia"/>
          <w:lang w:val="en-US" w:eastAsia="zh-CN"/>
        </w:rPr>
        <w:t>6</w:t>
      </w:r>
      <w:r>
        <w:t>.5.2</w:t>
      </w:r>
      <w:r>
        <w:tab/>
        <w:t>OTA Adjacent Channel Leakage Power Ratio (ACLR)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1585D058" w14:textId="77777777" w:rsidR="004D3FFD" w:rsidRDefault="00000000" w:rsidP="00163FEB">
      <w:pPr>
        <w:pStyle w:val="Heading4"/>
      </w:pPr>
      <w:bookmarkStart w:id="1771" w:name="_Toc53182457"/>
      <w:bookmarkStart w:id="1772" w:name="_Toc45884434"/>
      <w:bookmarkStart w:id="1773" w:name="_Toc21099952"/>
      <w:bookmarkStart w:id="1774" w:name="_Toc29809750"/>
      <w:bookmarkStart w:id="1775" w:name="_Toc75242722"/>
      <w:bookmarkStart w:id="1776" w:name="_Toc74961811"/>
      <w:bookmarkStart w:id="1777" w:name="_Toc58860198"/>
      <w:bookmarkStart w:id="1778" w:name="_Toc26746"/>
      <w:bookmarkStart w:id="1779" w:name="_Toc27721"/>
      <w:bookmarkStart w:id="1780" w:name="_Toc76545068"/>
      <w:bookmarkStart w:id="1781" w:name="_Toc61182695"/>
      <w:bookmarkStart w:id="1782" w:name="_Toc58862702"/>
      <w:bookmarkStart w:id="1783" w:name="_Toc82595171"/>
      <w:bookmarkStart w:id="1784" w:name="_Toc37272188"/>
      <w:bookmarkStart w:id="1785" w:name="_Toc36645134"/>
      <w:bookmarkStart w:id="1786" w:name="_Toc31808"/>
      <w:bookmarkStart w:id="1787" w:name="_Toc66728008"/>
      <w:bookmarkStart w:id="1788" w:name="_Toc121818396"/>
      <w:bookmarkStart w:id="1789" w:name="_Toc121818620"/>
      <w:bookmarkStart w:id="1790" w:name="_Toc124158375"/>
      <w:bookmarkStart w:id="1791" w:name="_Toc130558443"/>
      <w:bookmarkStart w:id="1792" w:name="_Toc137467168"/>
      <w:bookmarkStart w:id="1793" w:name="_Toc138884814"/>
      <w:bookmarkStart w:id="1794" w:name="_Toc138885038"/>
      <w:bookmarkStart w:id="1795" w:name="_Toc145511249"/>
      <w:r>
        <w:t>6.5.2.1</w:t>
      </w:r>
      <w:r>
        <w:tab/>
        <w:t>Definition and applicability</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99672C5" w14:textId="77777777" w:rsidR="004D3FFD" w:rsidRDefault="00000000">
      <w:pPr>
        <w:rPr>
          <w:rFonts w:eastAsia="SimSun"/>
        </w:rPr>
      </w:pPr>
      <w:bookmarkStart w:id="1796" w:name="_Hlk47639108"/>
      <w:bookmarkStart w:id="1797" w:name="_Toc82595172"/>
      <w:bookmarkStart w:id="1798" w:name="_Toc66728009"/>
      <w:bookmarkStart w:id="1799" w:name="_Toc21099953"/>
      <w:bookmarkStart w:id="1800" w:name="_Toc61182696"/>
      <w:bookmarkStart w:id="1801" w:name="_Toc36645135"/>
      <w:bookmarkStart w:id="1802" w:name="_Toc74961812"/>
      <w:bookmarkStart w:id="1803" w:name="_Toc76545069"/>
      <w:bookmarkStart w:id="1804" w:name="_Toc58860199"/>
      <w:bookmarkStart w:id="1805" w:name="_Toc45884435"/>
      <w:bookmarkStart w:id="1806" w:name="_Toc37272189"/>
      <w:bookmarkStart w:id="1807" w:name="_Toc29809751"/>
      <w:bookmarkStart w:id="1808" w:name="_Toc58862703"/>
      <w:bookmarkStart w:id="1809" w:name="_Toc75242723"/>
      <w:bookmarkStart w:id="1810" w:name="_Toc53182458"/>
      <w:r>
        <w:rPr>
          <w:rFonts w:eastAsia="SimSun"/>
        </w:rPr>
        <w:t xml:space="preserve">OTA Adjacent Channel Leakage power Ratio (ACLR) is the ratio of the filtered mean power centred on the assigned channel frequency </w:t>
      </w:r>
      <w:bookmarkEnd w:id="1796"/>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811" w:name="_Toc24826"/>
      <w:bookmarkStart w:id="1812" w:name="_Toc32414"/>
      <w:bookmarkStart w:id="1813" w:name="_Toc16349"/>
      <w:bookmarkStart w:id="1814" w:name="_Toc121818397"/>
      <w:bookmarkStart w:id="1815" w:name="_Toc121818621"/>
      <w:bookmarkStart w:id="1816" w:name="_Toc124158376"/>
      <w:bookmarkStart w:id="1817" w:name="_Toc130558444"/>
      <w:bookmarkStart w:id="1818" w:name="_Toc137467169"/>
      <w:bookmarkStart w:id="1819" w:name="_Toc138884815"/>
      <w:bookmarkStart w:id="1820" w:name="_Toc138885039"/>
      <w:bookmarkStart w:id="1821" w:name="_Toc145511250"/>
      <w:r>
        <w:t>6.5.2.2</w:t>
      </w:r>
      <w:r>
        <w:tab/>
        <w:t>Minimum requirement</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822" w:name="_Toc21099954"/>
      <w:bookmarkStart w:id="1823" w:name="_Toc58862704"/>
      <w:bookmarkStart w:id="1824" w:name="_Toc58860200"/>
      <w:bookmarkStart w:id="1825" w:name="_Toc26369"/>
      <w:bookmarkStart w:id="1826" w:name="_Toc23799"/>
      <w:bookmarkStart w:id="1827" w:name="_Toc45884436"/>
      <w:bookmarkStart w:id="1828" w:name="_Toc53182459"/>
      <w:bookmarkStart w:id="1829" w:name="_Toc61182697"/>
      <w:bookmarkStart w:id="1830" w:name="_Toc66728010"/>
      <w:bookmarkStart w:id="1831" w:name="_Toc74961813"/>
      <w:bookmarkStart w:id="1832" w:name="_Toc36645136"/>
      <w:bookmarkStart w:id="1833" w:name="_Toc30559"/>
      <w:bookmarkStart w:id="1834" w:name="_Toc82595173"/>
      <w:bookmarkStart w:id="1835" w:name="_Toc37272190"/>
      <w:bookmarkStart w:id="1836" w:name="_Toc29809752"/>
      <w:bookmarkStart w:id="1837" w:name="_Toc75242724"/>
      <w:bookmarkStart w:id="1838" w:name="_Toc76545070"/>
      <w:bookmarkStart w:id="1839" w:name="_Toc121818398"/>
      <w:bookmarkStart w:id="1840" w:name="_Toc121818622"/>
      <w:bookmarkStart w:id="1841" w:name="_Toc124158377"/>
      <w:bookmarkStart w:id="1842" w:name="_Toc130558445"/>
      <w:bookmarkStart w:id="1843" w:name="_Toc137467170"/>
      <w:bookmarkStart w:id="1844" w:name="_Toc138884816"/>
      <w:bookmarkStart w:id="1845" w:name="_Toc138885040"/>
      <w:bookmarkStart w:id="1846" w:name="_Toc145511251"/>
      <w:r>
        <w:t>6.5.2.3</w:t>
      </w:r>
      <w:r>
        <w:tab/>
        <w:t>Test purpose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847" w:name="_Toc75242725"/>
      <w:bookmarkStart w:id="1848" w:name="_Toc36645137"/>
      <w:bookmarkStart w:id="1849" w:name="_Toc74961814"/>
      <w:bookmarkStart w:id="1850" w:name="_Toc37272191"/>
      <w:bookmarkStart w:id="1851" w:name="_Toc66728011"/>
      <w:bookmarkStart w:id="1852" w:name="_Toc17952"/>
      <w:bookmarkStart w:id="1853" w:name="_Toc76545071"/>
      <w:bookmarkStart w:id="1854" w:name="_Toc21099955"/>
      <w:bookmarkStart w:id="1855" w:name="_Toc29809753"/>
      <w:bookmarkStart w:id="1856" w:name="_Toc6997"/>
      <w:bookmarkStart w:id="1857" w:name="_Toc61182698"/>
      <w:bookmarkStart w:id="1858" w:name="_Toc53182460"/>
      <w:bookmarkStart w:id="1859" w:name="_Toc58862705"/>
      <w:bookmarkStart w:id="1860" w:name="_Toc58860201"/>
      <w:bookmarkStart w:id="1861" w:name="_Toc7909"/>
      <w:bookmarkStart w:id="1862" w:name="_Toc82595174"/>
      <w:bookmarkStart w:id="1863" w:name="_Toc45884437"/>
      <w:bookmarkStart w:id="1864" w:name="_Toc121818399"/>
      <w:bookmarkStart w:id="1865" w:name="_Toc121818623"/>
      <w:bookmarkStart w:id="1866" w:name="_Toc124158378"/>
      <w:bookmarkStart w:id="1867" w:name="_Toc130558446"/>
      <w:bookmarkStart w:id="1868" w:name="_Toc137467171"/>
      <w:bookmarkStart w:id="1869" w:name="_Toc138884817"/>
      <w:bookmarkStart w:id="1870" w:name="_Toc138885041"/>
      <w:bookmarkStart w:id="1871" w:name="_Toc145511252"/>
      <w:r>
        <w:t>6.5.2.4</w:t>
      </w:r>
      <w:r>
        <w:tab/>
        <w:t>Method of test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285ABF74" w14:textId="77777777" w:rsidR="004D3FFD" w:rsidRDefault="00000000">
      <w:pPr>
        <w:pStyle w:val="Heading5"/>
      </w:pPr>
      <w:bookmarkStart w:id="1872" w:name="_Toc18351"/>
      <w:bookmarkStart w:id="1873" w:name="_Toc21970"/>
      <w:bookmarkStart w:id="1874" w:name="_Toc37272192"/>
      <w:bookmarkStart w:id="1875" w:name="_Toc29809754"/>
      <w:bookmarkStart w:id="1876" w:name="_Toc66728012"/>
      <w:bookmarkStart w:id="1877" w:name="_Toc58862706"/>
      <w:bookmarkStart w:id="1878" w:name="_Toc45884438"/>
      <w:bookmarkStart w:id="1879" w:name="_Toc21099956"/>
      <w:bookmarkStart w:id="1880" w:name="_Toc75242726"/>
      <w:bookmarkStart w:id="1881" w:name="_Toc74961815"/>
      <w:bookmarkStart w:id="1882" w:name="_Toc36645138"/>
      <w:bookmarkStart w:id="1883" w:name="_Toc58860202"/>
      <w:bookmarkStart w:id="1884" w:name="_Toc32483"/>
      <w:bookmarkStart w:id="1885" w:name="_Toc61182699"/>
      <w:bookmarkStart w:id="1886" w:name="_Toc53182461"/>
      <w:bookmarkStart w:id="1887" w:name="_Toc76545072"/>
      <w:bookmarkStart w:id="1888" w:name="_Toc82595175"/>
      <w:bookmarkStart w:id="1889" w:name="_Toc121818400"/>
      <w:bookmarkStart w:id="1890" w:name="_Toc121818624"/>
      <w:bookmarkStart w:id="1891" w:name="_Toc124158379"/>
      <w:bookmarkStart w:id="1892" w:name="_Toc130558447"/>
      <w:bookmarkStart w:id="1893" w:name="_Toc137467172"/>
      <w:bookmarkStart w:id="1894" w:name="_Toc138884818"/>
      <w:bookmarkStart w:id="1895" w:name="_Toc138885042"/>
      <w:bookmarkStart w:id="1896" w:name="_Toc145511253"/>
      <w:r>
        <w:t>6.5.2.4.1</w:t>
      </w:r>
      <w:r>
        <w:tab/>
        <w:t>Initial conditions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897" w:name="_Toc45884439"/>
      <w:bookmarkStart w:id="1898" w:name="_Toc53182462"/>
      <w:bookmarkStart w:id="1899" w:name="_Toc29809755"/>
      <w:bookmarkStart w:id="1900" w:name="_Toc58862707"/>
      <w:bookmarkStart w:id="1901" w:name="_Toc22318"/>
      <w:bookmarkStart w:id="1902" w:name="_Toc74961816"/>
      <w:bookmarkStart w:id="1903" w:name="_Toc28978"/>
      <w:bookmarkStart w:id="1904" w:name="_Toc24446"/>
      <w:bookmarkStart w:id="1905" w:name="_Toc21099957"/>
      <w:bookmarkStart w:id="1906" w:name="_Toc61182700"/>
      <w:bookmarkStart w:id="1907" w:name="_Toc58860203"/>
      <w:bookmarkStart w:id="1908" w:name="_Toc66728013"/>
      <w:bookmarkStart w:id="1909" w:name="_Toc36645139"/>
      <w:bookmarkStart w:id="1910" w:name="_Toc75242727"/>
      <w:bookmarkStart w:id="1911" w:name="_Toc37272193"/>
      <w:bookmarkStart w:id="1912" w:name="_Toc76545073"/>
      <w:bookmarkStart w:id="1913" w:name="_Toc82595176"/>
      <w:bookmarkStart w:id="1914" w:name="_Toc121818401"/>
      <w:bookmarkStart w:id="1915" w:name="_Toc121818625"/>
      <w:bookmarkStart w:id="1916" w:name="_Toc124158380"/>
      <w:bookmarkStart w:id="1917" w:name="_Toc130558448"/>
      <w:bookmarkStart w:id="1918" w:name="_Toc137467173"/>
      <w:bookmarkStart w:id="1919" w:name="_Toc138884819"/>
      <w:bookmarkStart w:id="1920" w:name="_Toc138885043"/>
      <w:bookmarkStart w:id="1921" w:name="_Toc145511254"/>
      <w:r>
        <w:t>6.5.2.4.2</w:t>
      </w:r>
      <w:r>
        <w:tab/>
        <w:t>Procedure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30DBCF9" w14:textId="77777777" w:rsidR="004D3FFD" w:rsidRDefault="00000000">
      <w:pPr>
        <w:rPr>
          <w:lang w:eastAsia="zh-CN"/>
        </w:rPr>
      </w:pPr>
      <w:bookmarkStart w:id="192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922"/>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158F1859" w:rsidR="004D3FFD" w:rsidRDefault="00000000">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000000">
      <w:pPr>
        <w:pStyle w:val="Heading4"/>
      </w:pPr>
      <w:bookmarkStart w:id="1923" w:name="_Toc58860204"/>
      <w:bookmarkStart w:id="1924" w:name="_Toc58862708"/>
      <w:bookmarkStart w:id="1925" w:name="_Toc75242728"/>
      <w:bookmarkStart w:id="1926" w:name="_Toc53182463"/>
      <w:bookmarkStart w:id="1927" w:name="_Toc31266"/>
      <w:bookmarkStart w:id="1928" w:name="_Toc36645140"/>
      <w:bookmarkStart w:id="1929" w:name="_Toc6241"/>
      <w:bookmarkStart w:id="1930" w:name="_Toc12715"/>
      <w:bookmarkStart w:id="1931" w:name="_Toc29809756"/>
      <w:bookmarkStart w:id="1932" w:name="_Toc76545074"/>
      <w:bookmarkStart w:id="1933" w:name="_Toc66728014"/>
      <w:bookmarkStart w:id="1934" w:name="_Toc61182701"/>
      <w:bookmarkStart w:id="1935" w:name="_Toc74961817"/>
      <w:bookmarkStart w:id="1936" w:name="_Toc37272194"/>
      <w:bookmarkStart w:id="1937" w:name="_Toc21099958"/>
      <w:bookmarkStart w:id="1938" w:name="_Toc45884440"/>
      <w:bookmarkStart w:id="1939" w:name="_Toc82595177"/>
      <w:bookmarkStart w:id="1940" w:name="_Toc121818402"/>
      <w:bookmarkStart w:id="1941" w:name="_Toc121818626"/>
      <w:bookmarkStart w:id="1942" w:name="_Toc124158381"/>
      <w:bookmarkStart w:id="1943" w:name="_Toc130558449"/>
      <w:bookmarkStart w:id="1944" w:name="_Toc137467174"/>
      <w:bookmarkStart w:id="1945" w:name="_Toc138884820"/>
      <w:bookmarkStart w:id="1946" w:name="_Toc138885044"/>
      <w:bookmarkStart w:id="1947" w:name="_Toc145511255"/>
      <w:r>
        <w:t>6.5.2.5</w:t>
      </w:r>
      <w:r>
        <w:tab/>
        <w:t>Test requirements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C34C78A" w14:textId="77777777" w:rsidR="004D3FFD" w:rsidRDefault="00000000">
      <w:bookmarkStart w:id="1948"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1948"/>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1949" w:name="_Hlk515966152"/>
      <w:r>
        <w:t>whichever is less stringent, shall apply.</w:t>
      </w:r>
    </w:p>
    <w:bookmarkEnd w:id="1949"/>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1950" w:name="_Hlk96979310"/>
      <w:r>
        <w:rPr>
          <w:rFonts w:cs="v5.0.0"/>
        </w:rPr>
        <w:lastRenderedPageBreak/>
        <w:t xml:space="preserve">For </w:t>
      </w:r>
      <w:r>
        <w:rPr>
          <w:rFonts w:cs="v5.0.0"/>
          <w:i/>
          <w:iCs/>
        </w:rPr>
        <w:t>repeater type 2-O</w:t>
      </w:r>
      <w:r>
        <w:rPr>
          <w:rFonts w:cs="v5.0.0"/>
        </w:rPr>
        <w:t xml:space="preserve"> </w:t>
      </w:r>
      <w:bookmarkEnd w:id="1950"/>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000000" w:rsidP="00AB67DE">
            <w:pPr>
              <w:pStyle w:val="TAH"/>
              <w:rPr>
                <w:lang w:eastAsia="zh-CN"/>
              </w:rPr>
            </w:pPr>
            <w:r>
              <w:rPr>
                <w:lang w:eastAsia="zh-CN"/>
              </w:rPr>
              <w:t>Assumed adjacent channel carrier</w:t>
            </w:r>
          </w:p>
        </w:tc>
        <w:tc>
          <w:tcPr>
            <w:tcW w:w="1955" w:type="dxa"/>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000000"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1951" w:name="_Toc57820358"/>
      <w:bookmarkStart w:id="1952" w:name="_Toc61183955"/>
      <w:bookmarkStart w:id="1953" w:name="_Toc44712344"/>
      <w:bookmarkStart w:id="1954" w:name="_Toc61184347"/>
      <w:bookmarkStart w:id="1955" w:name="_Toc82450171"/>
      <w:bookmarkStart w:id="1956" w:name="_Toc37267741"/>
      <w:bookmarkStart w:id="1957" w:name="_Toc66386473"/>
      <w:bookmarkStart w:id="1958" w:name="_Toc37260353"/>
      <w:bookmarkStart w:id="1959" w:name="_Toc61183561"/>
      <w:bookmarkStart w:id="1960" w:name="_Toc53185872"/>
      <w:bookmarkStart w:id="1961" w:name="_Toc74583376"/>
      <w:bookmarkStart w:id="1962" w:name="_Toc82450819"/>
      <w:bookmarkStart w:id="1963" w:name="_Toc57821285"/>
      <w:bookmarkStart w:id="1964" w:name="_Toc29811879"/>
      <w:bookmarkStart w:id="1965" w:name="_Toc53185496"/>
      <w:bookmarkStart w:id="1966" w:name="_Toc76542189"/>
      <w:bookmarkStart w:id="1967" w:name="_Toc21127670"/>
      <w:bookmarkStart w:id="1968" w:name="_Toc36817431"/>
      <w:bookmarkStart w:id="1969" w:name="_Toc61185129"/>
      <w:bookmarkStart w:id="1970" w:name="_Toc61184739"/>
      <w:bookmarkStart w:id="1971" w:name="_Toc45893657"/>
      <w:bookmarkStart w:id="1972" w:name="_Toc121818403"/>
      <w:bookmarkStart w:id="1973" w:name="_Toc121818627"/>
      <w:bookmarkStart w:id="1974" w:name="_Toc124158382"/>
      <w:bookmarkStart w:id="1975" w:name="_Toc130558450"/>
      <w:bookmarkStart w:id="1976" w:name="_Toc137467175"/>
      <w:bookmarkStart w:id="1977" w:name="_Toc138884821"/>
      <w:bookmarkStart w:id="1978" w:name="_Toc138885045"/>
      <w:bookmarkStart w:id="1979" w:name="_Toc145511256"/>
      <w:r>
        <w:rPr>
          <w:rFonts w:hint="eastAsia"/>
          <w:lang w:val="en-US" w:eastAsia="zh-CN"/>
        </w:rPr>
        <w:t>6</w:t>
      </w:r>
      <w:r>
        <w:t>.5.3</w:t>
      </w:r>
      <w:r>
        <w:tab/>
        <w:t>OTA</w:t>
      </w:r>
      <w:bookmarkStart w:id="1980" w:name="_Hlk496084370"/>
      <w:r>
        <w:t xml:space="preserve"> operating band unwanted emissions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3DE7C93" w14:textId="77777777" w:rsidR="004D3FFD" w:rsidRDefault="00000000">
      <w:pPr>
        <w:pStyle w:val="Heading4"/>
      </w:pPr>
      <w:bookmarkStart w:id="1981" w:name="_Toc29809762"/>
      <w:bookmarkStart w:id="1982" w:name="_Toc76545079"/>
      <w:bookmarkStart w:id="1983" w:name="_Toc82595182"/>
      <w:bookmarkStart w:id="1984" w:name="_Toc66728020"/>
      <w:bookmarkStart w:id="1985" w:name="_Toc21099964"/>
      <w:bookmarkStart w:id="1986" w:name="_Toc74961823"/>
      <w:bookmarkStart w:id="1987" w:name="_Toc58862714"/>
      <w:bookmarkStart w:id="1988" w:name="_Toc53182469"/>
      <w:bookmarkStart w:id="1989" w:name="_Toc75242733"/>
      <w:bookmarkStart w:id="1990" w:name="_Toc45884446"/>
      <w:bookmarkStart w:id="1991" w:name="_Toc37272200"/>
      <w:bookmarkStart w:id="1992" w:name="_Toc61182707"/>
      <w:bookmarkStart w:id="1993" w:name="_Toc36645146"/>
      <w:bookmarkStart w:id="1994" w:name="_Toc23386"/>
      <w:bookmarkStart w:id="1995" w:name="_Toc11118"/>
      <w:bookmarkStart w:id="1996" w:name="_Toc58860210"/>
      <w:bookmarkStart w:id="1997" w:name="_Toc21380"/>
      <w:bookmarkStart w:id="1998" w:name="_Toc121818404"/>
      <w:bookmarkStart w:id="1999" w:name="_Toc121818628"/>
      <w:bookmarkStart w:id="2000" w:name="_Toc124158383"/>
      <w:bookmarkStart w:id="2001" w:name="_Toc130558451"/>
      <w:bookmarkStart w:id="2002" w:name="_Toc137467176"/>
      <w:bookmarkStart w:id="2003" w:name="_Toc138884822"/>
      <w:bookmarkStart w:id="2004" w:name="_Toc138885046"/>
      <w:bookmarkStart w:id="2005" w:name="_Toc145511257"/>
      <w:r>
        <w:t>6.5.3.1</w:t>
      </w:r>
      <w:r>
        <w:tab/>
        <w:t>Definition and applicability</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95DD843" w14:textId="77777777" w:rsidR="004D3FFD" w:rsidRDefault="00000000">
      <w:bookmarkStart w:id="2006" w:name="_Hlk492900636"/>
      <w:bookmarkStart w:id="2007" w:name="_Toc21099965"/>
      <w:bookmarkStart w:id="2008" w:name="_Toc36645147"/>
      <w:bookmarkStart w:id="2009" w:name="_Toc61182708"/>
      <w:bookmarkStart w:id="2010" w:name="_Toc53182470"/>
      <w:bookmarkStart w:id="2011" w:name="_Toc45884447"/>
      <w:bookmarkStart w:id="2012" w:name="_Toc58860211"/>
      <w:bookmarkStart w:id="2013" w:name="_Toc82595183"/>
      <w:bookmarkStart w:id="2014" w:name="_Toc75242734"/>
      <w:bookmarkStart w:id="2015" w:name="_Toc29809763"/>
      <w:bookmarkStart w:id="2016" w:name="_Toc74961824"/>
      <w:bookmarkStart w:id="2017" w:name="_Toc76545080"/>
      <w:bookmarkStart w:id="2018" w:name="_Toc66728021"/>
      <w:bookmarkStart w:id="2019" w:name="_Toc37272201"/>
      <w:bookmarkStart w:id="202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006"/>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2021" w:name="_Toc24141"/>
      <w:bookmarkStart w:id="2022" w:name="_Toc15066"/>
      <w:bookmarkStart w:id="2023" w:name="_Toc1978"/>
      <w:bookmarkStart w:id="2024" w:name="_Toc121818405"/>
      <w:bookmarkStart w:id="2025" w:name="_Toc121818629"/>
      <w:bookmarkStart w:id="2026" w:name="_Toc124158384"/>
      <w:bookmarkStart w:id="2027" w:name="_Toc130558452"/>
      <w:bookmarkStart w:id="2028" w:name="_Toc137467177"/>
      <w:bookmarkStart w:id="2029" w:name="_Toc138884823"/>
      <w:bookmarkStart w:id="2030" w:name="_Toc138885047"/>
      <w:bookmarkStart w:id="2031" w:name="_Toc145511258"/>
      <w:r>
        <w:t>6.5.3.2</w:t>
      </w:r>
      <w:r>
        <w:tab/>
        <w:t>Minimum requirement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2032" w:name="_Toc75242735"/>
      <w:bookmarkStart w:id="2033" w:name="_Toc28112"/>
      <w:bookmarkStart w:id="2034" w:name="_Toc21702"/>
      <w:bookmarkStart w:id="2035" w:name="_Toc21099966"/>
      <w:bookmarkStart w:id="2036" w:name="_Toc66728022"/>
      <w:bookmarkStart w:id="2037" w:name="_Toc76545081"/>
      <w:bookmarkStart w:id="2038" w:name="_Toc82595184"/>
      <w:bookmarkStart w:id="2039" w:name="_Toc74961825"/>
      <w:bookmarkStart w:id="2040" w:name="_Toc45884448"/>
      <w:bookmarkStart w:id="2041" w:name="_Toc58862716"/>
      <w:bookmarkStart w:id="2042" w:name="_Toc61182709"/>
      <w:bookmarkStart w:id="2043" w:name="_Toc58860212"/>
      <w:bookmarkStart w:id="2044" w:name="_Toc36645148"/>
      <w:bookmarkStart w:id="2045" w:name="_Toc29809764"/>
      <w:bookmarkStart w:id="2046" w:name="_Toc53182471"/>
      <w:bookmarkStart w:id="2047" w:name="_Toc20882"/>
      <w:bookmarkStart w:id="2048" w:name="_Toc37272202"/>
      <w:bookmarkStart w:id="2049" w:name="_Toc121818406"/>
      <w:bookmarkStart w:id="2050" w:name="_Toc121818630"/>
      <w:bookmarkStart w:id="2051" w:name="_Toc124158385"/>
      <w:bookmarkStart w:id="2052" w:name="_Toc130558453"/>
      <w:bookmarkStart w:id="2053" w:name="_Toc137467178"/>
      <w:bookmarkStart w:id="2054" w:name="_Toc138884824"/>
      <w:bookmarkStart w:id="2055" w:name="_Toc138885048"/>
      <w:bookmarkStart w:id="2056" w:name="_Toc145511259"/>
      <w:r>
        <w:t>6.5.3.3</w:t>
      </w:r>
      <w:r>
        <w:tab/>
        <w:t>Test purpose</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2057" w:name="_Toc58862717"/>
      <w:bookmarkStart w:id="2058" w:name="_Toc45884449"/>
      <w:bookmarkStart w:id="2059" w:name="_Toc76545082"/>
      <w:bookmarkStart w:id="2060" w:name="_Toc19402"/>
      <w:bookmarkStart w:id="2061" w:name="_Toc74961826"/>
      <w:bookmarkStart w:id="2062" w:name="_Toc29591"/>
      <w:bookmarkStart w:id="2063" w:name="_Toc75242736"/>
      <w:bookmarkStart w:id="2064" w:name="_Toc66728023"/>
      <w:bookmarkStart w:id="2065" w:name="_Toc61182710"/>
      <w:bookmarkStart w:id="2066" w:name="_Toc16496"/>
      <w:bookmarkStart w:id="2067" w:name="_Toc58860213"/>
      <w:bookmarkStart w:id="2068" w:name="_Toc82595185"/>
      <w:bookmarkStart w:id="2069" w:name="_Toc29809765"/>
      <w:bookmarkStart w:id="2070" w:name="_Toc36645149"/>
      <w:bookmarkStart w:id="2071" w:name="_Toc21099967"/>
      <w:bookmarkStart w:id="2072" w:name="_Toc37272203"/>
      <w:bookmarkStart w:id="2073" w:name="_Toc53182472"/>
      <w:bookmarkStart w:id="2074" w:name="_Toc121818407"/>
      <w:bookmarkStart w:id="2075" w:name="_Toc121818631"/>
      <w:bookmarkStart w:id="2076" w:name="_Toc124158386"/>
      <w:bookmarkStart w:id="2077" w:name="_Toc130558454"/>
      <w:bookmarkStart w:id="2078" w:name="_Toc137467179"/>
      <w:bookmarkStart w:id="2079" w:name="_Toc138884825"/>
      <w:bookmarkStart w:id="2080" w:name="_Toc138885049"/>
      <w:bookmarkStart w:id="2081" w:name="_Toc145511260"/>
      <w:r>
        <w:t>6.5.3.4</w:t>
      </w:r>
      <w:r>
        <w:tab/>
        <w:t>Method of test</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3EB74CD" w14:textId="77777777" w:rsidR="004D3FFD" w:rsidRDefault="00000000">
      <w:pPr>
        <w:pStyle w:val="Heading5"/>
      </w:pPr>
      <w:bookmarkStart w:id="2082" w:name="_Toc75242737"/>
      <w:bookmarkStart w:id="2083" w:name="_Toc58862718"/>
      <w:bookmarkStart w:id="2084" w:name="_Toc76545083"/>
      <w:bookmarkStart w:id="2085" w:name="_Toc82595186"/>
      <w:bookmarkStart w:id="2086" w:name="_Toc61182711"/>
      <w:bookmarkStart w:id="2087" w:name="_Toc2425"/>
      <w:bookmarkStart w:id="2088" w:name="_Toc74961827"/>
      <w:bookmarkStart w:id="2089" w:name="_Toc45884450"/>
      <w:bookmarkStart w:id="2090" w:name="_Toc53182473"/>
      <w:bookmarkStart w:id="2091" w:name="_Toc37272204"/>
      <w:bookmarkStart w:id="2092" w:name="_Toc15028"/>
      <w:bookmarkStart w:id="2093" w:name="_Toc21099968"/>
      <w:bookmarkStart w:id="2094" w:name="_Toc58860214"/>
      <w:bookmarkStart w:id="2095" w:name="_Toc6266"/>
      <w:bookmarkStart w:id="2096" w:name="_Toc66728024"/>
      <w:bookmarkStart w:id="2097" w:name="_Toc29809766"/>
      <w:bookmarkStart w:id="2098" w:name="_Toc36645150"/>
      <w:bookmarkStart w:id="2099" w:name="_Toc121818408"/>
      <w:bookmarkStart w:id="2100" w:name="_Toc121818632"/>
      <w:bookmarkStart w:id="2101" w:name="_Toc124158387"/>
      <w:bookmarkStart w:id="2102" w:name="_Toc130558455"/>
      <w:bookmarkStart w:id="2103" w:name="_Toc137467180"/>
      <w:bookmarkStart w:id="2104" w:name="_Toc138884826"/>
      <w:bookmarkStart w:id="2105" w:name="_Toc138885050"/>
      <w:bookmarkStart w:id="2106" w:name="_Toc145511261"/>
      <w:r>
        <w:t>6.5.3.4.1</w:t>
      </w:r>
      <w:r>
        <w:tab/>
        <w:t>Initial conditions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2107" w:name="_Toc21099969"/>
      <w:bookmarkStart w:id="2108" w:name="_Toc17842"/>
      <w:bookmarkStart w:id="2109" w:name="_Toc74961828"/>
      <w:bookmarkStart w:id="2110" w:name="_Toc29809767"/>
      <w:bookmarkStart w:id="2111" w:name="_Toc26309"/>
      <w:bookmarkStart w:id="2112" w:name="_Toc61182712"/>
      <w:bookmarkStart w:id="2113" w:name="_Toc58860215"/>
      <w:bookmarkStart w:id="2114" w:name="_Toc58862719"/>
      <w:bookmarkStart w:id="2115" w:name="_Toc36645151"/>
      <w:bookmarkStart w:id="2116" w:name="_Toc53182474"/>
      <w:bookmarkStart w:id="2117" w:name="_Toc37272205"/>
      <w:bookmarkStart w:id="2118" w:name="_Toc66728025"/>
      <w:bookmarkStart w:id="2119" w:name="_Toc76545084"/>
      <w:bookmarkStart w:id="2120" w:name="_Toc75242738"/>
      <w:bookmarkStart w:id="2121" w:name="_Toc10573"/>
      <w:bookmarkStart w:id="2122" w:name="_Toc45884451"/>
      <w:bookmarkStart w:id="2123" w:name="_Toc82595187"/>
      <w:bookmarkStart w:id="2124" w:name="_Toc121818409"/>
      <w:bookmarkStart w:id="2125" w:name="_Toc121818633"/>
      <w:bookmarkStart w:id="2126" w:name="_Toc124158388"/>
      <w:bookmarkStart w:id="2127" w:name="_Toc130558456"/>
      <w:bookmarkStart w:id="2128" w:name="_Toc137467181"/>
      <w:bookmarkStart w:id="2129" w:name="_Toc138884827"/>
      <w:bookmarkStart w:id="2130" w:name="_Toc138885051"/>
      <w:bookmarkStart w:id="2131" w:name="_Toc145511262"/>
      <w:r>
        <w:t>6.5.3.4.2</w:t>
      </w:r>
      <w:r>
        <w:tab/>
        <w:t>Procedure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2132" w:name="_Toc23058"/>
      <w:bookmarkStart w:id="2133" w:name="_Toc604"/>
      <w:bookmarkStart w:id="2134" w:name="_Toc66728026"/>
      <w:bookmarkStart w:id="2135" w:name="_Toc37272206"/>
      <w:bookmarkStart w:id="2136" w:name="_Toc58860216"/>
      <w:bookmarkStart w:id="2137" w:name="_Toc45884452"/>
      <w:bookmarkStart w:id="2138" w:name="_Toc75242739"/>
      <w:bookmarkStart w:id="2139" w:name="_Toc21099970"/>
      <w:bookmarkStart w:id="2140" w:name="_Toc29809768"/>
      <w:bookmarkStart w:id="2141" w:name="_Toc58862720"/>
      <w:bookmarkStart w:id="2142" w:name="_Toc36645152"/>
      <w:bookmarkStart w:id="2143" w:name="_Toc61182713"/>
      <w:bookmarkStart w:id="2144" w:name="_Toc74961829"/>
      <w:bookmarkStart w:id="2145" w:name="_Toc76545085"/>
      <w:bookmarkStart w:id="2146" w:name="_Toc82595188"/>
      <w:bookmarkStart w:id="2147" w:name="_Toc20976"/>
      <w:bookmarkStart w:id="2148" w:name="_Toc53182475"/>
      <w:bookmarkStart w:id="2149" w:name="_Toc121818410"/>
      <w:bookmarkStart w:id="2150" w:name="_Toc121818634"/>
      <w:bookmarkStart w:id="2151" w:name="_Toc124158389"/>
      <w:bookmarkStart w:id="2152" w:name="_Toc130558457"/>
      <w:bookmarkStart w:id="2153" w:name="_Toc137467182"/>
      <w:bookmarkStart w:id="2154" w:name="_Toc138884828"/>
      <w:bookmarkStart w:id="2155" w:name="_Toc138885052"/>
      <w:bookmarkStart w:id="2156" w:name="_Toc145511263"/>
      <w:r>
        <w:t>6.5.3.4</w:t>
      </w:r>
      <w: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0533D10" w14:textId="77777777" w:rsidR="004D3FFD" w:rsidRDefault="00000000" w:rsidP="008E76DD">
      <w:pPr>
        <w:pStyle w:val="Heading5"/>
      </w:pPr>
      <w:bookmarkStart w:id="2157" w:name="_Toc45893665"/>
      <w:bookmarkStart w:id="2158" w:name="_Toc57821293"/>
      <w:bookmarkStart w:id="2159" w:name="_Toc61184747"/>
      <w:bookmarkStart w:id="2160" w:name="_Toc57820366"/>
      <w:bookmarkStart w:id="2161" w:name="_Toc36817439"/>
      <w:bookmarkStart w:id="2162" w:name="_Toc61185137"/>
      <w:bookmarkStart w:id="2163" w:name="_Toc29811887"/>
      <w:bookmarkStart w:id="2164" w:name="_Toc61183569"/>
      <w:bookmarkStart w:id="2165" w:name="_Toc53185880"/>
      <w:bookmarkStart w:id="2166" w:name="_Toc21127678"/>
      <w:bookmarkStart w:id="2167" w:name="_Toc76542197"/>
      <w:bookmarkStart w:id="2168" w:name="_Toc53185504"/>
      <w:bookmarkStart w:id="2169" w:name="_Toc61184355"/>
      <w:bookmarkStart w:id="2170" w:name="_Toc37260361"/>
      <w:bookmarkStart w:id="2171" w:name="_Toc44712352"/>
      <w:bookmarkStart w:id="2172" w:name="_Toc82450179"/>
      <w:bookmarkStart w:id="2173" w:name="_Toc74583384"/>
      <w:bookmarkStart w:id="2174" w:name="_Toc82450827"/>
      <w:bookmarkStart w:id="2175" w:name="_Toc66386481"/>
      <w:bookmarkStart w:id="2176" w:name="_Toc61183963"/>
      <w:bookmarkStart w:id="2177" w:name="_Toc37267749"/>
      <w:bookmarkStart w:id="2178" w:name="_Toc121818411"/>
      <w:bookmarkStart w:id="2179" w:name="_Toc121818635"/>
      <w:bookmarkStart w:id="2180" w:name="_Toc124158390"/>
      <w:bookmarkStart w:id="2181" w:name="_Toc130558458"/>
      <w:bookmarkStart w:id="2182" w:name="_Toc137467183"/>
      <w:bookmarkStart w:id="2183" w:name="_Toc138884829"/>
      <w:bookmarkStart w:id="2184" w:name="_Toc138885053"/>
      <w:bookmarkStart w:id="2185" w:name="_Toc145511264"/>
      <w:bookmarkStart w:id="2186" w:name="_Toc74961838"/>
      <w:bookmarkStart w:id="2187" w:name="_Toc75242748"/>
      <w:bookmarkStart w:id="2188" w:name="_Toc21099978"/>
      <w:bookmarkStart w:id="2189" w:name="_Toc53182483"/>
      <w:bookmarkStart w:id="2190" w:name="_Toc66728034"/>
      <w:bookmarkStart w:id="2191" w:name="_Toc37272214"/>
      <w:bookmarkStart w:id="2192" w:name="_Toc36645160"/>
      <w:bookmarkStart w:id="2193" w:name="_Toc58860224"/>
      <w:bookmarkStart w:id="2194" w:name="_Toc61182721"/>
      <w:bookmarkStart w:id="2195" w:name="_Toc29809776"/>
      <w:bookmarkStart w:id="2196" w:name="_Toc45884460"/>
      <w:bookmarkStart w:id="2197" w:name="_Toc82595197"/>
      <w:bookmarkStart w:id="2198" w:name="_Toc58862728"/>
      <w:bookmarkStart w:id="2199" w:name="_Toc76545094"/>
      <w:r>
        <w:t>6.5.3.4.1</w:t>
      </w:r>
      <w:r>
        <w:tab/>
        <w:t xml:space="preserve">OTA </w:t>
      </w:r>
      <w:r>
        <w:rPr>
          <w:rFonts w:eastAsia="Malgun Gothic"/>
        </w:rPr>
        <w:t>operating band unwanted emission limits (Category A)</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2200" w:name="_Toc66386482"/>
      <w:bookmarkStart w:id="2201" w:name="_Toc82450828"/>
      <w:bookmarkStart w:id="2202" w:name="_Toc61184748"/>
      <w:bookmarkStart w:id="2203" w:name="_Toc61185138"/>
      <w:bookmarkStart w:id="2204" w:name="_Toc36817440"/>
      <w:bookmarkStart w:id="2205" w:name="_Toc76542198"/>
      <w:bookmarkStart w:id="2206" w:name="_Toc61183964"/>
      <w:bookmarkStart w:id="2207" w:name="_Toc74583385"/>
      <w:bookmarkStart w:id="2208" w:name="_Toc37260362"/>
      <w:bookmarkStart w:id="2209" w:name="_Toc37267750"/>
      <w:bookmarkStart w:id="2210" w:name="_Toc44712353"/>
      <w:bookmarkStart w:id="2211" w:name="_Toc29811888"/>
      <w:bookmarkStart w:id="2212" w:name="_Toc53185881"/>
      <w:bookmarkStart w:id="2213" w:name="_Toc57820367"/>
      <w:bookmarkStart w:id="2214" w:name="_Toc45893666"/>
      <w:bookmarkStart w:id="2215" w:name="_Toc57821294"/>
      <w:bookmarkStart w:id="2216" w:name="_Toc61184356"/>
      <w:bookmarkStart w:id="2217" w:name="_Toc21127679"/>
      <w:bookmarkStart w:id="2218" w:name="_Toc53185505"/>
      <w:bookmarkStart w:id="2219" w:name="_Toc82450180"/>
      <w:bookmarkStart w:id="2220" w:name="_Toc61183570"/>
      <w:bookmarkStart w:id="2221" w:name="_Toc121818412"/>
      <w:bookmarkStart w:id="2222" w:name="_Toc121818636"/>
      <w:bookmarkStart w:id="2223" w:name="_Toc124158391"/>
      <w:bookmarkStart w:id="2224" w:name="_Toc130558459"/>
      <w:bookmarkStart w:id="2225" w:name="_Toc137467184"/>
      <w:bookmarkStart w:id="2226" w:name="_Toc138884830"/>
      <w:bookmarkStart w:id="2227" w:name="_Toc138885054"/>
      <w:bookmarkStart w:id="2228" w:name="_Toc145511265"/>
      <w:r>
        <w:lastRenderedPageBreak/>
        <w:t>6.5.3.4.2</w:t>
      </w:r>
      <w:r>
        <w:tab/>
        <w:t xml:space="preserve">OTA </w:t>
      </w:r>
      <w:r>
        <w:rPr>
          <w:rFonts w:eastAsia="Malgun Gothic"/>
        </w:rPr>
        <w:t>operating band unwanted emission limits (Category B)</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2229" w:name="_Toc53185506"/>
      <w:bookmarkStart w:id="2230" w:name="_Toc44712354"/>
      <w:bookmarkStart w:id="2231" w:name="_Toc82450181"/>
      <w:bookmarkStart w:id="2232" w:name="_Toc61185139"/>
      <w:bookmarkStart w:id="2233" w:name="_Toc61184749"/>
      <w:bookmarkStart w:id="2234" w:name="_Toc61183965"/>
      <w:bookmarkStart w:id="2235" w:name="_Toc53185882"/>
      <w:bookmarkStart w:id="2236" w:name="_Toc82450829"/>
      <w:bookmarkStart w:id="2237" w:name="_Toc66386483"/>
      <w:bookmarkStart w:id="2238" w:name="_Toc61184357"/>
      <w:bookmarkStart w:id="2239" w:name="_Toc74583386"/>
      <w:bookmarkStart w:id="2240" w:name="_Toc76542199"/>
      <w:bookmarkStart w:id="2241" w:name="_Toc57821295"/>
      <w:bookmarkStart w:id="2242" w:name="_Toc61183571"/>
      <w:bookmarkStart w:id="2243" w:name="_Toc45893667"/>
      <w:bookmarkStart w:id="2244" w:name="_Toc57820368"/>
      <w:bookmarkStart w:id="2245" w:name="_Toc121818413"/>
      <w:bookmarkStart w:id="2246" w:name="_Toc121818637"/>
      <w:bookmarkStart w:id="2247" w:name="_Toc124158392"/>
      <w:bookmarkStart w:id="2248" w:name="_Toc130558460"/>
      <w:bookmarkStart w:id="2249" w:name="_Toc137467185"/>
      <w:bookmarkStart w:id="2250" w:name="_Toc138884831"/>
      <w:bookmarkStart w:id="2251" w:name="_Toc138885055"/>
      <w:bookmarkStart w:id="2252" w:name="_Toc145511266"/>
      <w:r>
        <w:lastRenderedPageBreak/>
        <w:t>6.5.3.4.3</w:t>
      </w:r>
      <w:r>
        <w:tab/>
        <w:t>Additional OTA operating band unwanted emission requirements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763F71A9" w14:textId="77777777" w:rsidR="004D3FFD" w:rsidRDefault="00000000" w:rsidP="008E76DD">
      <w:pPr>
        <w:pStyle w:val="Heading5"/>
      </w:pPr>
      <w:bookmarkStart w:id="2253" w:name="_Toc44712355"/>
      <w:bookmarkStart w:id="2254" w:name="_Toc121818414"/>
      <w:bookmarkStart w:id="2255" w:name="_Toc121818638"/>
      <w:bookmarkStart w:id="2256" w:name="_Toc124158393"/>
      <w:bookmarkStart w:id="2257" w:name="_Toc130558461"/>
      <w:bookmarkStart w:id="2258" w:name="_Toc137467186"/>
      <w:bookmarkStart w:id="2259" w:name="_Toc138884832"/>
      <w:bookmarkStart w:id="2260" w:name="_Toc138885056"/>
      <w:bookmarkStart w:id="2261" w:name="_Toc145511267"/>
      <w:r>
        <w:t>6.5.3.4.3.1</w:t>
      </w:r>
      <w:r>
        <w:tab/>
        <w:t>Protection of Earth Exploration Satellite Service</w:t>
      </w:r>
      <w:bookmarkEnd w:id="2253"/>
      <w:bookmarkEnd w:id="2254"/>
      <w:bookmarkEnd w:id="2255"/>
      <w:bookmarkEnd w:id="2256"/>
      <w:bookmarkEnd w:id="2257"/>
      <w:bookmarkEnd w:id="2258"/>
      <w:bookmarkEnd w:id="2259"/>
      <w:bookmarkEnd w:id="2260"/>
      <w:bookmarkEnd w:id="2261"/>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2262" w:name="_Toc61184358"/>
      <w:bookmarkStart w:id="2263" w:name="_Toc36817441"/>
      <w:bookmarkStart w:id="2264" w:name="_Toc74583387"/>
      <w:bookmarkStart w:id="2265" w:name="_Toc37267751"/>
      <w:bookmarkStart w:id="2266" w:name="_Toc66386484"/>
      <w:bookmarkStart w:id="2267" w:name="_Toc61183966"/>
      <w:bookmarkStart w:id="2268" w:name="_Toc44712356"/>
      <w:bookmarkStart w:id="2269" w:name="_Toc29811889"/>
      <w:bookmarkStart w:id="2270" w:name="_Toc61183572"/>
      <w:bookmarkStart w:id="2271" w:name="_Toc45893668"/>
      <w:bookmarkStart w:id="2272" w:name="_Toc76542200"/>
      <w:bookmarkStart w:id="2273" w:name="_Toc61185140"/>
      <w:bookmarkStart w:id="2274" w:name="_Toc21127680"/>
      <w:bookmarkStart w:id="2275" w:name="_Toc53185883"/>
      <w:bookmarkStart w:id="2276" w:name="_Toc53185507"/>
      <w:bookmarkStart w:id="2277" w:name="_Toc82450182"/>
      <w:bookmarkStart w:id="2278" w:name="_Toc37260363"/>
      <w:bookmarkStart w:id="2279" w:name="_Toc57821296"/>
      <w:bookmarkStart w:id="2280" w:name="_Toc82450830"/>
      <w:bookmarkStart w:id="2281" w:name="_Toc61184750"/>
      <w:bookmarkStart w:id="2282" w:name="_Toc57820369"/>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7DB31AC" w14:textId="6DBF62D2" w:rsidR="004D3FFD" w:rsidRDefault="00000000" w:rsidP="008E76DD">
      <w:pPr>
        <w:pStyle w:val="Heading3"/>
      </w:pPr>
      <w:bookmarkStart w:id="2283" w:name="_Toc121818415"/>
      <w:bookmarkStart w:id="2284" w:name="_Toc121818639"/>
      <w:bookmarkStart w:id="2285" w:name="_Toc124158394"/>
      <w:bookmarkStart w:id="2286" w:name="_Toc130558462"/>
      <w:bookmarkStart w:id="2287" w:name="_Toc137467187"/>
      <w:bookmarkStart w:id="2288" w:name="_Toc138884833"/>
      <w:bookmarkStart w:id="2289" w:name="_Toc138885057"/>
      <w:bookmarkStart w:id="2290" w:name="_Toc145511268"/>
      <w:r>
        <w:rPr>
          <w:rFonts w:hint="eastAsia"/>
          <w:lang w:val="en-US" w:eastAsia="zh-CN"/>
        </w:rPr>
        <w:t>6</w:t>
      </w:r>
      <w:r>
        <w:t>.5.4</w:t>
      </w:r>
      <w:r>
        <w:tab/>
        <w:t>OTA transmitter spurious emissions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F0D3B7E" w14:textId="77777777" w:rsidR="004D3FFD" w:rsidRDefault="00000000">
      <w:pPr>
        <w:pStyle w:val="Heading4"/>
      </w:pPr>
      <w:bookmarkStart w:id="2291" w:name="_Toc13274"/>
      <w:bookmarkStart w:id="2292" w:name="_Toc82595206"/>
      <w:bookmarkStart w:id="2293" w:name="_Toc58862736"/>
      <w:bookmarkStart w:id="2294" w:name="_Toc5343"/>
      <w:bookmarkStart w:id="2295" w:name="_Toc58860232"/>
      <w:bookmarkStart w:id="2296" w:name="_Toc30604"/>
      <w:bookmarkStart w:id="2297" w:name="_Toc53182491"/>
      <w:bookmarkStart w:id="2298" w:name="_Toc21099985"/>
      <w:bookmarkStart w:id="2299" w:name="_Toc29809783"/>
      <w:bookmarkStart w:id="2300" w:name="_Toc61182729"/>
      <w:bookmarkStart w:id="2301" w:name="_Toc37272222"/>
      <w:bookmarkStart w:id="2302" w:name="_Toc36645168"/>
      <w:bookmarkStart w:id="2303" w:name="_Toc76545103"/>
      <w:bookmarkStart w:id="2304" w:name="_Toc45884468"/>
      <w:bookmarkStart w:id="2305" w:name="_Toc75242757"/>
      <w:bookmarkStart w:id="2306" w:name="_Toc66728043"/>
      <w:bookmarkStart w:id="2307" w:name="_Toc74961847"/>
      <w:bookmarkStart w:id="2308" w:name="_Toc121818416"/>
      <w:bookmarkStart w:id="2309" w:name="_Toc121818640"/>
      <w:bookmarkStart w:id="2310" w:name="_Toc124158395"/>
      <w:bookmarkStart w:id="2311" w:name="_Toc130558463"/>
      <w:bookmarkStart w:id="2312" w:name="_Toc137467188"/>
      <w:bookmarkStart w:id="2313" w:name="_Toc138884834"/>
      <w:bookmarkStart w:id="2314" w:name="_Toc138885058"/>
      <w:bookmarkStart w:id="2315" w:name="_Toc145511269"/>
      <w:r>
        <w:t>6.5.4.1</w:t>
      </w:r>
      <w:r>
        <w:tab/>
        <w:t>Definition and applicability</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39B050D4" w14:textId="77777777" w:rsidR="004D3FFD" w:rsidRDefault="00000000">
      <w:bookmarkStart w:id="2316" w:name="_Toc66728044"/>
      <w:bookmarkStart w:id="2317" w:name="_Toc45884469"/>
      <w:bookmarkStart w:id="2318" w:name="_Toc29809784"/>
      <w:bookmarkStart w:id="2319" w:name="_Toc58860233"/>
      <w:bookmarkStart w:id="2320" w:name="_Toc21099986"/>
      <w:bookmarkStart w:id="2321" w:name="_Toc75242758"/>
      <w:bookmarkStart w:id="2322" w:name="_Toc36645169"/>
      <w:bookmarkStart w:id="2323" w:name="_Toc74961848"/>
      <w:bookmarkStart w:id="2324" w:name="_Toc37272223"/>
      <w:bookmarkStart w:id="2325" w:name="_Toc58862737"/>
      <w:bookmarkStart w:id="2326" w:name="_Toc53182492"/>
      <w:bookmarkStart w:id="2327" w:name="_Toc82595207"/>
      <w:bookmarkStart w:id="2328" w:name="_Toc76545104"/>
      <w:bookmarkStart w:id="232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2330" w:name="_Toc22754"/>
      <w:bookmarkStart w:id="2331" w:name="_Toc31977"/>
      <w:bookmarkStart w:id="2332" w:name="_Toc27391"/>
      <w:bookmarkStart w:id="2333" w:name="_Toc121818417"/>
      <w:bookmarkStart w:id="2334" w:name="_Toc121818641"/>
      <w:bookmarkStart w:id="2335" w:name="_Toc124158396"/>
      <w:bookmarkStart w:id="2336" w:name="_Toc130558464"/>
      <w:bookmarkStart w:id="2337" w:name="_Toc137467189"/>
      <w:bookmarkStart w:id="2338" w:name="_Toc138884835"/>
      <w:bookmarkStart w:id="2339" w:name="_Toc138885059"/>
      <w:bookmarkStart w:id="2340" w:name="_Toc145511270"/>
      <w:r>
        <w:t>6.5.4.2</w:t>
      </w:r>
      <w:r>
        <w:tab/>
        <w:t>Minimum requirement</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2341" w:name="_Toc53182493"/>
      <w:bookmarkStart w:id="2342" w:name="_Toc74961849"/>
      <w:bookmarkStart w:id="2343" w:name="_Toc76545105"/>
      <w:bookmarkStart w:id="2344" w:name="_Toc2616"/>
      <w:bookmarkStart w:id="2345" w:name="_Toc21099987"/>
      <w:bookmarkStart w:id="2346" w:name="_Toc36645170"/>
      <w:bookmarkStart w:id="2347" w:name="_Toc27358"/>
      <w:bookmarkStart w:id="2348" w:name="_Toc58860234"/>
      <w:bookmarkStart w:id="2349" w:name="_Toc19337"/>
      <w:bookmarkStart w:id="2350" w:name="_Toc75242759"/>
      <w:bookmarkStart w:id="2351" w:name="_Toc45884470"/>
      <w:bookmarkStart w:id="2352" w:name="_Toc66728045"/>
      <w:bookmarkStart w:id="2353" w:name="_Toc29809785"/>
      <w:bookmarkStart w:id="2354" w:name="_Toc61182731"/>
      <w:bookmarkStart w:id="2355" w:name="_Toc37272224"/>
      <w:bookmarkStart w:id="2356" w:name="_Toc58862738"/>
      <w:bookmarkStart w:id="2357" w:name="_Toc82595208"/>
      <w:bookmarkStart w:id="2358" w:name="_Toc121818418"/>
      <w:bookmarkStart w:id="2359" w:name="_Toc121818642"/>
      <w:bookmarkStart w:id="2360" w:name="_Toc124158397"/>
      <w:bookmarkStart w:id="2361" w:name="_Toc130558465"/>
      <w:bookmarkStart w:id="2362" w:name="_Toc137467190"/>
      <w:bookmarkStart w:id="2363" w:name="_Toc138884836"/>
      <w:bookmarkStart w:id="2364" w:name="_Toc138885060"/>
      <w:bookmarkStart w:id="2365" w:name="_Toc145511271"/>
      <w:r>
        <w:t>6.5.4.3</w:t>
      </w:r>
      <w:r>
        <w:tab/>
        <w:t>Test purpose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2366" w:name="_Toc29809786"/>
      <w:bookmarkStart w:id="2367" w:name="_Toc45884471"/>
      <w:bookmarkStart w:id="2368" w:name="_Toc9675"/>
      <w:bookmarkStart w:id="2369" w:name="_Toc37272225"/>
      <w:bookmarkStart w:id="2370" w:name="_Toc36645171"/>
      <w:bookmarkStart w:id="2371" w:name="_Toc76545106"/>
      <w:bookmarkStart w:id="2372" w:name="_Toc58862739"/>
      <w:bookmarkStart w:id="2373" w:name="_Toc536"/>
      <w:bookmarkStart w:id="2374" w:name="_Toc26851"/>
      <w:bookmarkStart w:id="2375" w:name="_Toc74961850"/>
      <w:bookmarkStart w:id="2376" w:name="_Toc61182732"/>
      <w:bookmarkStart w:id="2377" w:name="_Toc66728046"/>
      <w:bookmarkStart w:id="2378" w:name="_Toc75242760"/>
      <w:bookmarkStart w:id="2379" w:name="_Toc82595209"/>
      <w:bookmarkStart w:id="2380" w:name="_Toc58860235"/>
      <w:bookmarkStart w:id="2381" w:name="_Toc53182494"/>
      <w:bookmarkStart w:id="2382" w:name="_Toc21099988"/>
      <w:bookmarkStart w:id="2383" w:name="_Toc121818419"/>
      <w:bookmarkStart w:id="2384" w:name="_Toc121818643"/>
      <w:bookmarkStart w:id="2385" w:name="_Toc124158398"/>
      <w:bookmarkStart w:id="2386" w:name="_Toc130558466"/>
      <w:bookmarkStart w:id="2387" w:name="_Toc137467191"/>
      <w:bookmarkStart w:id="2388" w:name="_Toc138884837"/>
      <w:bookmarkStart w:id="2389" w:name="_Toc138885061"/>
      <w:bookmarkStart w:id="2390" w:name="_Toc145511272"/>
      <w:r>
        <w:t>6.5.4.4</w:t>
      </w:r>
      <w:r>
        <w:tab/>
        <w:t>Method of test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BF4D342" w14:textId="77777777" w:rsidR="004D3FFD" w:rsidRDefault="00000000">
      <w:pPr>
        <w:pStyle w:val="Heading5"/>
      </w:pPr>
      <w:bookmarkStart w:id="2391" w:name="_Toc53182495"/>
      <w:bookmarkStart w:id="2392" w:name="_Toc74961851"/>
      <w:bookmarkStart w:id="2393" w:name="_Toc61182733"/>
      <w:bookmarkStart w:id="2394" w:name="_Toc36645172"/>
      <w:bookmarkStart w:id="2395" w:name="_Toc66728047"/>
      <w:bookmarkStart w:id="2396" w:name="_Toc58862740"/>
      <w:bookmarkStart w:id="2397" w:name="_Toc29809787"/>
      <w:bookmarkStart w:id="2398" w:name="_Toc82595210"/>
      <w:bookmarkStart w:id="2399" w:name="_Toc21099989"/>
      <w:bookmarkStart w:id="2400" w:name="_Toc37272226"/>
      <w:bookmarkStart w:id="2401" w:name="_Toc76545107"/>
      <w:bookmarkStart w:id="2402" w:name="_Toc45884472"/>
      <w:bookmarkStart w:id="2403" w:name="_Toc75242761"/>
      <w:bookmarkStart w:id="2404" w:name="_Toc58860236"/>
      <w:bookmarkStart w:id="2405" w:name="_Toc4374"/>
      <w:bookmarkStart w:id="2406" w:name="_Toc20926"/>
      <w:bookmarkStart w:id="2407" w:name="_Toc4883"/>
      <w:bookmarkStart w:id="2408" w:name="_Toc121818420"/>
      <w:bookmarkStart w:id="2409" w:name="_Toc121818644"/>
      <w:bookmarkStart w:id="2410" w:name="_Toc124158399"/>
      <w:bookmarkStart w:id="2411" w:name="_Toc130558467"/>
      <w:bookmarkStart w:id="2412" w:name="_Toc137467192"/>
      <w:bookmarkStart w:id="2413" w:name="_Toc138884838"/>
      <w:bookmarkStart w:id="2414" w:name="_Toc138885062"/>
      <w:bookmarkStart w:id="2415" w:name="_Toc145511273"/>
      <w:r>
        <w:t>6.5.4.4.1</w:t>
      </w:r>
      <w:r>
        <w:tab/>
        <w:t>Initial conditions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2416" w:name="_Toc66728048"/>
      <w:bookmarkStart w:id="2417" w:name="_Toc13898"/>
      <w:bookmarkStart w:id="2418" w:name="_Toc53182496"/>
      <w:bookmarkStart w:id="2419" w:name="_Toc37272227"/>
      <w:bookmarkStart w:id="2420" w:name="_Toc29809788"/>
      <w:bookmarkStart w:id="2421" w:name="_Toc76545108"/>
      <w:bookmarkStart w:id="2422" w:name="_Toc82595211"/>
      <w:bookmarkStart w:id="2423" w:name="_Toc14117"/>
      <w:bookmarkStart w:id="2424" w:name="_Toc58860237"/>
      <w:bookmarkStart w:id="2425" w:name="_Toc36645173"/>
      <w:bookmarkStart w:id="2426" w:name="_Toc75242762"/>
      <w:bookmarkStart w:id="2427" w:name="_Toc74961852"/>
      <w:bookmarkStart w:id="2428" w:name="_Toc58862741"/>
      <w:bookmarkStart w:id="2429" w:name="_Toc21099990"/>
      <w:bookmarkStart w:id="2430" w:name="_Toc61182734"/>
      <w:bookmarkStart w:id="2431" w:name="_Toc19101"/>
      <w:bookmarkStart w:id="2432" w:name="_Toc45884473"/>
      <w:bookmarkStart w:id="2433" w:name="_Toc121818421"/>
      <w:bookmarkStart w:id="2434" w:name="_Toc121818645"/>
      <w:bookmarkStart w:id="2435" w:name="_Toc124158400"/>
      <w:bookmarkStart w:id="2436" w:name="_Toc130558468"/>
      <w:bookmarkStart w:id="2437" w:name="_Toc137467193"/>
      <w:bookmarkStart w:id="2438" w:name="_Toc138884839"/>
      <w:bookmarkStart w:id="2439" w:name="_Toc138885063"/>
      <w:bookmarkStart w:id="2440" w:name="_Toc145511274"/>
      <w:r>
        <w:lastRenderedPageBreak/>
        <w:t>6.5.4.4.2</w:t>
      </w:r>
      <w:r>
        <w:tab/>
        <w:t>Procedure</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2441" w:name="_Toc37272228"/>
      <w:bookmarkStart w:id="2442" w:name="_Toc66728049"/>
      <w:bookmarkStart w:id="2443" w:name="_Toc74961853"/>
      <w:bookmarkStart w:id="2444" w:name="_Toc82595212"/>
      <w:bookmarkStart w:id="2445" w:name="_Toc21099991"/>
      <w:bookmarkStart w:id="2446" w:name="_Toc58862742"/>
      <w:bookmarkStart w:id="2447" w:name="_Toc45884474"/>
      <w:bookmarkStart w:id="2448" w:name="_Toc29809789"/>
      <w:bookmarkStart w:id="2449" w:name="_Toc53182497"/>
      <w:bookmarkStart w:id="2450" w:name="_Toc36645174"/>
      <w:bookmarkStart w:id="2451" w:name="_Toc75242763"/>
      <w:bookmarkStart w:id="2452" w:name="_Toc76545109"/>
      <w:bookmarkStart w:id="2453" w:name="_Toc58860238"/>
      <w:bookmarkStart w:id="2454" w:name="_Toc61182735"/>
    </w:p>
    <w:p w14:paraId="205DACAE" w14:textId="77777777" w:rsidR="004D3FFD" w:rsidRDefault="00000000">
      <w:pPr>
        <w:pStyle w:val="Heading4"/>
      </w:pPr>
      <w:bookmarkStart w:id="2455" w:name="_Toc2881"/>
      <w:bookmarkStart w:id="2456" w:name="_Toc6322"/>
      <w:bookmarkStart w:id="2457" w:name="_Toc25129"/>
      <w:bookmarkStart w:id="2458" w:name="_Toc121818422"/>
      <w:bookmarkStart w:id="2459" w:name="_Toc121818646"/>
      <w:bookmarkStart w:id="2460" w:name="_Toc124158401"/>
      <w:bookmarkStart w:id="2461" w:name="_Toc130558469"/>
      <w:bookmarkStart w:id="2462" w:name="_Toc137467194"/>
      <w:bookmarkStart w:id="2463" w:name="_Toc138884840"/>
      <w:bookmarkStart w:id="2464" w:name="_Toc138885064"/>
      <w:bookmarkStart w:id="2465" w:name="_Toc145511275"/>
      <w:r>
        <w:t>6.5.4.5</w:t>
      </w:r>
      <w:r>
        <w:tab/>
        <w:t>Test requirements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44B65352" w14:textId="77777777" w:rsidR="004D3FFD" w:rsidRDefault="00000000">
      <w:pPr>
        <w:pStyle w:val="Heading5"/>
      </w:pPr>
      <w:bookmarkStart w:id="2466" w:name="_Toc31866"/>
      <w:bookmarkStart w:id="2467" w:name="_Toc57821306"/>
      <w:bookmarkStart w:id="2468" w:name="_Toc45893679"/>
      <w:bookmarkStart w:id="2469" w:name="_Toc82450840"/>
      <w:bookmarkStart w:id="2470" w:name="_Toc29811900"/>
      <w:bookmarkStart w:id="2471" w:name="_Toc57820379"/>
      <w:bookmarkStart w:id="2472" w:name="_Toc76542210"/>
      <w:bookmarkStart w:id="2473" w:name="_Toc82450192"/>
      <w:bookmarkStart w:id="2474" w:name="_Toc61184760"/>
      <w:bookmarkStart w:id="2475" w:name="_Toc61183976"/>
      <w:bookmarkStart w:id="2476" w:name="_Toc66386494"/>
      <w:bookmarkStart w:id="2477" w:name="_Toc74583397"/>
      <w:bookmarkStart w:id="2478" w:name="_Toc44712367"/>
      <w:bookmarkStart w:id="2479" w:name="_Toc21127691"/>
      <w:bookmarkStart w:id="2480" w:name="_Toc37267762"/>
      <w:bookmarkStart w:id="2481" w:name="_Toc36817452"/>
      <w:bookmarkStart w:id="2482" w:name="_Toc61183582"/>
      <w:bookmarkStart w:id="2483" w:name="_Toc61185150"/>
      <w:bookmarkStart w:id="2484" w:name="_Toc23033"/>
      <w:bookmarkStart w:id="2485" w:name="_Toc37260374"/>
      <w:bookmarkStart w:id="2486" w:name="_Toc53185517"/>
      <w:bookmarkStart w:id="2487" w:name="_Toc53185893"/>
      <w:bookmarkStart w:id="2488" w:name="_Toc61184368"/>
      <w:bookmarkStart w:id="2489" w:name="_Toc10708"/>
      <w:bookmarkStart w:id="2490" w:name="_Toc121818423"/>
      <w:bookmarkStart w:id="2491" w:name="_Toc121818647"/>
      <w:bookmarkStart w:id="2492" w:name="_Toc124158402"/>
      <w:bookmarkStart w:id="2493" w:name="_Toc130558470"/>
      <w:bookmarkStart w:id="2494" w:name="_Toc137467195"/>
      <w:bookmarkStart w:id="2495" w:name="_Toc138884841"/>
      <w:bookmarkStart w:id="2496" w:name="_Toc138885065"/>
      <w:bookmarkStart w:id="2497" w:name="_Toc145511276"/>
      <w:r>
        <w:t>6.5.4.5.1</w:t>
      </w:r>
      <w:r>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2498" w:name="_Toc82450841"/>
      <w:bookmarkStart w:id="2499" w:name="_Toc575"/>
      <w:bookmarkStart w:id="2500" w:name="_Toc21127692"/>
      <w:bookmarkStart w:id="2501" w:name="_Toc985"/>
      <w:bookmarkStart w:id="2502" w:name="_Toc37260375"/>
      <w:bookmarkStart w:id="2503" w:name="_Toc44712368"/>
      <w:bookmarkStart w:id="2504" w:name="_Toc10354"/>
      <w:bookmarkStart w:id="2505" w:name="_Toc57820380"/>
      <w:bookmarkStart w:id="2506" w:name="_Toc66386495"/>
      <w:bookmarkStart w:id="2507" w:name="_Toc29811901"/>
      <w:bookmarkStart w:id="2508" w:name="_Toc61184369"/>
      <w:bookmarkStart w:id="2509" w:name="_Toc45893680"/>
      <w:bookmarkStart w:id="2510" w:name="_Toc61185151"/>
      <w:bookmarkStart w:id="2511" w:name="_Toc74583398"/>
      <w:bookmarkStart w:id="2512" w:name="_Toc37267763"/>
      <w:bookmarkStart w:id="2513" w:name="_Toc82450193"/>
      <w:bookmarkStart w:id="2514" w:name="_Toc36817453"/>
      <w:bookmarkStart w:id="2515" w:name="_Toc61183977"/>
      <w:bookmarkStart w:id="2516" w:name="_Toc53185894"/>
      <w:bookmarkStart w:id="2517" w:name="_Toc76542211"/>
      <w:bookmarkStart w:id="2518" w:name="_Toc61183583"/>
      <w:bookmarkStart w:id="2519" w:name="_Toc61184761"/>
      <w:bookmarkStart w:id="2520" w:name="_Toc57821307"/>
      <w:bookmarkStart w:id="2521" w:name="_Toc53185518"/>
      <w:bookmarkStart w:id="2522" w:name="_Toc121818424"/>
      <w:bookmarkStart w:id="2523" w:name="_Toc121818648"/>
      <w:bookmarkStart w:id="2524" w:name="_Toc124158403"/>
      <w:bookmarkStart w:id="2525" w:name="_Toc130558471"/>
      <w:bookmarkStart w:id="2526" w:name="_Toc137467196"/>
      <w:bookmarkStart w:id="2527" w:name="_Toc138884842"/>
      <w:bookmarkStart w:id="2528" w:name="_Toc138885066"/>
      <w:bookmarkStart w:id="2529" w:name="_Toc145511277"/>
      <w:r>
        <w:t>6.5.4.5.2</w:t>
      </w:r>
      <w:r>
        <w:tab/>
        <w:t>OTA transmitter spurious emissions (Category A)</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2530" w:name="_Toc45893681"/>
      <w:bookmarkStart w:id="2531" w:name="_Toc74583399"/>
      <w:bookmarkStart w:id="2532" w:name="_Toc21127693"/>
      <w:bookmarkStart w:id="2533" w:name="_Toc61184370"/>
      <w:bookmarkStart w:id="2534" w:name="_Toc25271"/>
      <w:bookmarkStart w:id="2535" w:name="_Toc29811902"/>
      <w:bookmarkStart w:id="2536" w:name="_Toc44712369"/>
      <w:bookmarkStart w:id="2537" w:name="_Toc57820381"/>
      <w:bookmarkStart w:id="2538" w:name="_Toc61184762"/>
      <w:bookmarkStart w:id="2539" w:name="_Toc82450842"/>
      <w:bookmarkStart w:id="2540" w:name="_Toc61183584"/>
      <w:bookmarkStart w:id="2541" w:name="_Toc82450194"/>
      <w:bookmarkStart w:id="2542" w:name="_Toc53185895"/>
      <w:bookmarkStart w:id="2543" w:name="_Toc61185152"/>
      <w:bookmarkStart w:id="2544" w:name="_Toc53185519"/>
      <w:bookmarkStart w:id="2545" w:name="_Toc36817454"/>
      <w:bookmarkStart w:id="2546" w:name="_Toc66386496"/>
      <w:bookmarkStart w:id="2547" w:name="_Toc37267764"/>
      <w:bookmarkStart w:id="2548" w:name="_Toc37260376"/>
      <w:bookmarkStart w:id="2549" w:name="_Toc57821308"/>
      <w:bookmarkStart w:id="2550" w:name="_Toc4210"/>
      <w:bookmarkStart w:id="2551" w:name="_Toc76542212"/>
      <w:bookmarkStart w:id="2552" w:name="_Toc61183978"/>
      <w:bookmarkStart w:id="2553" w:name="_Toc3572"/>
      <w:bookmarkStart w:id="2554" w:name="_Toc121818425"/>
      <w:bookmarkStart w:id="2555" w:name="_Toc121818649"/>
      <w:bookmarkStart w:id="2556" w:name="_Toc124158404"/>
      <w:bookmarkStart w:id="2557" w:name="_Toc130558472"/>
      <w:bookmarkStart w:id="2558" w:name="_Toc137467197"/>
      <w:bookmarkStart w:id="2559" w:name="_Toc138884843"/>
      <w:bookmarkStart w:id="2560" w:name="_Toc138885067"/>
      <w:bookmarkStart w:id="2561" w:name="_Toc145511278"/>
      <w:r>
        <w:lastRenderedPageBreak/>
        <w:t>6.5.4.5.3</w:t>
      </w:r>
      <w:r>
        <w:tab/>
        <w:t>OTA transmitter spurious emissions (Category B)</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562" w:name="_Toc37267765"/>
      <w:bookmarkStart w:id="2563" w:name="_Toc57821309"/>
      <w:bookmarkStart w:id="2564" w:name="_Toc61184763"/>
      <w:bookmarkStart w:id="2565" w:name="_Toc29811903"/>
      <w:bookmarkStart w:id="2566" w:name="_Toc61184371"/>
      <w:bookmarkStart w:id="2567" w:name="_Toc44712370"/>
      <w:bookmarkStart w:id="2568" w:name="_Toc37260377"/>
      <w:bookmarkStart w:id="2569" w:name="_Toc82450195"/>
      <w:bookmarkStart w:id="2570" w:name="_Toc61185153"/>
      <w:bookmarkStart w:id="2571" w:name="_Toc61183979"/>
      <w:bookmarkStart w:id="2572" w:name="_Toc36817455"/>
      <w:bookmarkStart w:id="2573" w:name="_Toc66386497"/>
      <w:bookmarkStart w:id="2574" w:name="_Toc53185896"/>
      <w:bookmarkStart w:id="2575" w:name="_Toc45893682"/>
      <w:bookmarkStart w:id="2576" w:name="_Toc74583400"/>
      <w:bookmarkStart w:id="2577" w:name="_Toc21127694"/>
      <w:bookmarkStart w:id="2578" w:name="_Toc82450843"/>
      <w:bookmarkStart w:id="2579" w:name="_Toc57820382"/>
      <w:bookmarkStart w:id="2580" w:name="_Toc76542213"/>
      <w:bookmarkStart w:id="2581" w:name="_Toc53185520"/>
      <w:bookmarkStart w:id="2582" w:name="_Toc61183585"/>
    </w:p>
    <w:p w14:paraId="7D84D7B5" w14:textId="77777777" w:rsidR="004D3FFD" w:rsidRDefault="00000000">
      <w:pPr>
        <w:pStyle w:val="Heading5"/>
      </w:pPr>
      <w:bookmarkStart w:id="2583" w:name="_Toc27936"/>
      <w:bookmarkStart w:id="2584" w:name="_Toc26644"/>
      <w:bookmarkStart w:id="2585" w:name="_Toc17060"/>
      <w:bookmarkStart w:id="2586" w:name="_Toc121818426"/>
      <w:bookmarkStart w:id="2587" w:name="_Toc121818650"/>
      <w:bookmarkStart w:id="2588" w:name="_Toc124158405"/>
      <w:bookmarkStart w:id="2589" w:name="_Toc130558473"/>
      <w:bookmarkStart w:id="2590" w:name="_Toc137467198"/>
      <w:bookmarkStart w:id="2591" w:name="_Toc138884844"/>
      <w:bookmarkStart w:id="2592" w:name="_Toc138885068"/>
      <w:bookmarkStart w:id="2593" w:name="_Toc145511279"/>
      <w:r>
        <w:t>6.5.4.5.4</w:t>
      </w:r>
      <w:r>
        <w:tab/>
        <w:t>Additional OTA transmitter spurious emissions requirements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2594" w:name="_Toc45893683"/>
      <w:bookmarkStart w:id="2595" w:name="_Toc66386498"/>
      <w:bookmarkStart w:id="2596" w:name="_Toc53185521"/>
      <w:bookmarkStart w:id="2597" w:name="_Toc61183980"/>
      <w:bookmarkStart w:id="2598" w:name="_Toc61185154"/>
      <w:bookmarkStart w:id="2599" w:name="_Toc57821310"/>
      <w:bookmarkStart w:id="2600" w:name="_Toc61184372"/>
      <w:bookmarkStart w:id="2601" w:name="_Toc82450196"/>
      <w:bookmarkStart w:id="2602" w:name="_Toc61183586"/>
      <w:bookmarkStart w:id="2603" w:name="_Toc57820383"/>
      <w:bookmarkStart w:id="2604" w:name="_Toc61184764"/>
      <w:bookmarkStart w:id="2605" w:name="_Toc82450844"/>
      <w:bookmarkStart w:id="2606" w:name="_Toc76542214"/>
      <w:bookmarkStart w:id="2607" w:name="_Toc44712371"/>
      <w:bookmarkStart w:id="2608" w:name="_Toc74583401"/>
      <w:bookmarkStart w:id="2609" w:name="_Toc53185897"/>
      <w:bookmarkStart w:id="2610" w:name="_Toc121818427"/>
      <w:bookmarkStart w:id="2611" w:name="_Toc121818651"/>
      <w:bookmarkStart w:id="2612" w:name="_Toc124158406"/>
      <w:bookmarkStart w:id="2613" w:name="_Toc130558474"/>
      <w:bookmarkStart w:id="2614" w:name="_Toc137467199"/>
      <w:bookmarkStart w:id="2615" w:name="_Toc138884845"/>
      <w:bookmarkStart w:id="2616" w:name="_Toc138885069"/>
      <w:bookmarkStart w:id="2617" w:name="_Toc145511280"/>
      <w:r>
        <w:t>6.5.4.5.4.1</w:t>
      </w:r>
      <w:r>
        <w:tab/>
        <w:t>Limits for protection of Earth Exploration Satellite Service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2618"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2618"/>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2619" w:name="_Toc6426"/>
      <w:bookmarkStart w:id="2620" w:name="_Toc5222"/>
      <w:bookmarkStart w:id="2621" w:name="_Toc8603"/>
      <w:bookmarkStart w:id="2622" w:name="_Toc3683"/>
      <w:bookmarkStart w:id="2623" w:name="_Toc121818428"/>
      <w:bookmarkStart w:id="2624" w:name="_Toc121818652"/>
      <w:bookmarkStart w:id="2625" w:name="_Toc124158407"/>
      <w:bookmarkStart w:id="2626" w:name="_Toc130558475"/>
      <w:bookmarkStart w:id="2627" w:name="_Toc137467200"/>
      <w:bookmarkStart w:id="2628" w:name="_Toc138884846"/>
      <w:bookmarkStart w:id="2629" w:name="_Toc138885070"/>
      <w:bookmarkStart w:id="2630" w:name="_Toc145511281"/>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619"/>
      <w:bookmarkEnd w:id="2620"/>
      <w:bookmarkEnd w:id="2621"/>
      <w:bookmarkEnd w:id="2622"/>
      <w:bookmarkEnd w:id="2623"/>
      <w:bookmarkEnd w:id="2624"/>
      <w:bookmarkEnd w:id="2625"/>
      <w:bookmarkEnd w:id="2626"/>
      <w:bookmarkEnd w:id="2627"/>
      <w:bookmarkEnd w:id="2628"/>
      <w:bookmarkEnd w:id="2629"/>
      <w:bookmarkEnd w:id="2630"/>
    </w:p>
    <w:p w14:paraId="791D1B33" w14:textId="77777777" w:rsidR="004D3FFD" w:rsidRDefault="00000000" w:rsidP="008E76DD">
      <w:pPr>
        <w:pStyle w:val="Heading3"/>
      </w:pPr>
      <w:bookmarkStart w:id="2631" w:name="_Toc121818429"/>
      <w:bookmarkStart w:id="2632" w:name="_Toc121818653"/>
      <w:bookmarkStart w:id="2633" w:name="_Toc124158408"/>
      <w:bookmarkStart w:id="2634" w:name="_Toc130558476"/>
      <w:bookmarkStart w:id="2635" w:name="_Toc137467201"/>
      <w:bookmarkStart w:id="2636" w:name="_Toc138884847"/>
      <w:bookmarkStart w:id="2637" w:name="_Toc138885071"/>
      <w:bookmarkStart w:id="2638" w:name="_Toc145511282"/>
      <w:r>
        <w:rPr>
          <w:rFonts w:hint="eastAsia"/>
          <w:lang w:val="en-US" w:eastAsia="zh-CN"/>
        </w:rPr>
        <w:t>6</w:t>
      </w:r>
      <w:r>
        <w:t>.6.1</w:t>
      </w:r>
      <w:r>
        <w:tab/>
        <w:t>Downlink repeater</w:t>
      </w:r>
      <w:r>
        <w:rPr>
          <w:rFonts w:hint="eastAsia"/>
          <w:lang w:val="en-US" w:eastAsia="zh-CN"/>
        </w:rPr>
        <w:t xml:space="preserve"> e</w:t>
      </w:r>
      <w:r>
        <w:t>rror vector magnitude</w:t>
      </w:r>
      <w:bookmarkEnd w:id="2631"/>
      <w:bookmarkEnd w:id="2632"/>
      <w:bookmarkEnd w:id="2633"/>
      <w:bookmarkEnd w:id="2634"/>
      <w:bookmarkEnd w:id="2635"/>
      <w:bookmarkEnd w:id="2636"/>
      <w:bookmarkEnd w:id="2637"/>
      <w:bookmarkEnd w:id="2638"/>
    </w:p>
    <w:p w14:paraId="6CA97E98" w14:textId="77777777" w:rsidR="004D3FFD" w:rsidRDefault="00000000">
      <w:pPr>
        <w:pStyle w:val="Heading4"/>
      </w:pPr>
      <w:bookmarkStart w:id="2639" w:name="_Toc106094184"/>
      <w:bookmarkStart w:id="2640" w:name="_Toc19211"/>
      <w:bookmarkStart w:id="2641" w:name="_Toc1113"/>
      <w:bookmarkStart w:id="2642" w:name="_Toc11416"/>
      <w:bookmarkStart w:id="2643" w:name="_Toc121818430"/>
      <w:bookmarkStart w:id="2644" w:name="_Toc121818654"/>
      <w:bookmarkStart w:id="2645" w:name="_Toc124158409"/>
      <w:bookmarkStart w:id="2646" w:name="_Toc130558477"/>
      <w:bookmarkStart w:id="2647" w:name="_Toc137467202"/>
      <w:bookmarkStart w:id="2648" w:name="_Toc138884848"/>
      <w:bookmarkStart w:id="2649" w:name="_Toc138885072"/>
      <w:bookmarkStart w:id="2650" w:name="_Toc145511283"/>
      <w:r>
        <w:rPr>
          <w:lang w:eastAsia="zh-CN"/>
        </w:rPr>
        <w:t>6</w:t>
      </w:r>
      <w:r>
        <w:t>.6.1.1</w:t>
      </w:r>
      <w:r>
        <w:tab/>
        <w:t>General</w:t>
      </w:r>
      <w:bookmarkEnd w:id="2639"/>
      <w:bookmarkEnd w:id="2640"/>
      <w:bookmarkEnd w:id="2641"/>
      <w:bookmarkEnd w:id="2642"/>
      <w:bookmarkEnd w:id="2643"/>
      <w:bookmarkEnd w:id="2644"/>
      <w:bookmarkEnd w:id="2645"/>
      <w:bookmarkEnd w:id="2646"/>
      <w:bookmarkEnd w:id="2647"/>
      <w:bookmarkEnd w:id="2648"/>
      <w:bookmarkEnd w:id="2649"/>
      <w:bookmarkEnd w:id="2650"/>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2651" w:name="_Toc15711"/>
      <w:bookmarkStart w:id="2652" w:name="_Toc27622"/>
      <w:bookmarkStart w:id="2653" w:name="_Toc503965085"/>
      <w:bookmarkStart w:id="2654" w:name="_Toc21034"/>
      <w:bookmarkStart w:id="2655" w:name="_Toc121818431"/>
      <w:bookmarkStart w:id="2656" w:name="_Toc121818655"/>
      <w:bookmarkStart w:id="2657" w:name="_Toc124158410"/>
      <w:bookmarkStart w:id="2658" w:name="_Toc130558478"/>
      <w:bookmarkStart w:id="2659" w:name="_Toc137467203"/>
      <w:bookmarkStart w:id="2660" w:name="_Toc138884849"/>
      <w:bookmarkStart w:id="2661" w:name="_Toc138885073"/>
      <w:bookmarkStart w:id="2662" w:name="_Toc145511284"/>
      <w:r>
        <w:t>6.6.1.2</w:t>
      </w:r>
      <w:r>
        <w:tab/>
        <w:t>Minimum requirements</w:t>
      </w:r>
      <w:bookmarkEnd w:id="2651"/>
      <w:bookmarkEnd w:id="2652"/>
      <w:bookmarkEnd w:id="2653"/>
      <w:bookmarkEnd w:id="2654"/>
      <w:bookmarkEnd w:id="2655"/>
      <w:bookmarkEnd w:id="2656"/>
      <w:bookmarkEnd w:id="2657"/>
      <w:bookmarkEnd w:id="2658"/>
      <w:bookmarkEnd w:id="2659"/>
      <w:bookmarkEnd w:id="2660"/>
      <w:bookmarkEnd w:id="2661"/>
      <w:bookmarkEnd w:id="2662"/>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2663" w:name="_Toc2154"/>
      <w:bookmarkStart w:id="2664" w:name="_Toc26551"/>
      <w:bookmarkStart w:id="2665" w:name="_Toc503965086"/>
      <w:bookmarkStart w:id="2666" w:name="_Toc16509"/>
      <w:bookmarkStart w:id="2667" w:name="_Toc121818432"/>
      <w:bookmarkStart w:id="2668" w:name="_Toc121818656"/>
      <w:bookmarkStart w:id="2669" w:name="_Toc124158411"/>
      <w:bookmarkStart w:id="2670" w:name="_Toc130558479"/>
      <w:bookmarkStart w:id="2671" w:name="_Toc137467204"/>
      <w:bookmarkStart w:id="2672" w:name="_Toc138884850"/>
      <w:bookmarkStart w:id="2673" w:name="_Toc138885074"/>
      <w:bookmarkStart w:id="2674" w:name="_Toc145511285"/>
      <w:r>
        <w:t>6.6.1.3</w:t>
      </w:r>
      <w:r>
        <w:tab/>
        <w:t>Test purpose</w:t>
      </w:r>
      <w:bookmarkEnd w:id="2663"/>
      <w:bookmarkEnd w:id="2664"/>
      <w:bookmarkEnd w:id="2665"/>
      <w:bookmarkEnd w:id="2666"/>
      <w:bookmarkEnd w:id="2667"/>
      <w:bookmarkEnd w:id="2668"/>
      <w:bookmarkEnd w:id="2669"/>
      <w:bookmarkEnd w:id="2670"/>
      <w:bookmarkEnd w:id="2671"/>
      <w:bookmarkEnd w:id="2672"/>
      <w:bookmarkEnd w:id="2673"/>
      <w:bookmarkEnd w:id="2674"/>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2675" w:name="_Toc19619"/>
      <w:bookmarkStart w:id="2676" w:name="_Toc503965087"/>
      <w:bookmarkStart w:id="2677" w:name="_Toc14179"/>
      <w:bookmarkStart w:id="2678" w:name="_Toc24830"/>
      <w:bookmarkStart w:id="2679" w:name="_Toc121818433"/>
      <w:bookmarkStart w:id="2680" w:name="_Toc121818657"/>
      <w:bookmarkStart w:id="2681" w:name="_Toc124158412"/>
      <w:bookmarkStart w:id="2682" w:name="_Toc130558480"/>
      <w:bookmarkStart w:id="2683" w:name="_Toc137467205"/>
      <w:bookmarkStart w:id="2684" w:name="_Toc138884851"/>
      <w:bookmarkStart w:id="2685" w:name="_Toc138885075"/>
      <w:bookmarkStart w:id="2686" w:name="_Toc145511286"/>
      <w:r>
        <w:lastRenderedPageBreak/>
        <w:t>6.6.1.4</w:t>
      </w:r>
      <w:r>
        <w:tab/>
        <w:t>Method of test</w:t>
      </w:r>
      <w:bookmarkEnd w:id="2675"/>
      <w:bookmarkEnd w:id="2676"/>
      <w:bookmarkEnd w:id="2677"/>
      <w:bookmarkEnd w:id="2678"/>
      <w:bookmarkEnd w:id="2679"/>
      <w:bookmarkEnd w:id="2680"/>
      <w:bookmarkEnd w:id="2681"/>
      <w:bookmarkEnd w:id="2682"/>
      <w:bookmarkEnd w:id="2683"/>
      <w:bookmarkEnd w:id="2684"/>
      <w:bookmarkEnd w:id="2685"/>
      <w:bookmarkEnd w:id="2686"/>
    </w:p>
    <w:p w14:paraId="4EAC1E1B" w14:textId="77777777" w:rsidR="004D3FFD" w:rsidRDefault="00000000">
      <w:pPr>
        <w:pStyle w:val="Heading5"/>
      </w:pPr>
      <w:bookmarkStart w:id="2687" w:name="_Toc1569"/>
      <w:bookmarkStart w:id="2688" w:name="_Toc22430"/>
      <w:bookmarkStart w:id="2689" w:name="_Toc25234"/>
      <w:bookmarkStart w:id="2690" w:name="_Toc503965088"/>
      <w:bookmarkStart w:id="2691" w:name="_Toc121818434"/>
      <w:bookmarkStart w:id="2692" w:name="_Toc121818658"/>
      <w:bookmarkStart w:id="2693" w:name="_Toc124158413"/>
      <w:bookmarkStart w:id="2694" w:name="_Toc130558481"/>
      <w:bookmarkStart w:id="2695" w:name="_Toc137467206"/>
      <w:bookmarkStart w:id="2696" w:name="_Toc138884852"/>
      <w:bookmarkStart w:id="2697" w:name="_Toc138885076"/>
      <w:bookmarkStart w:id="2698" w:name="_Toc145511287"/>
      <w:r>
        <w:t>6.6.1.4.1</w:t>
      </w:r>
      <w:r>
        <w:tab/>
        <w:t>Initial conditions</w:t>
      </w:r>
      <w:bookmarkEnd w:id="2687"/>
      <w:bookmarkEnd w:id="2688"/>
      <w:bookmarkEnd w:id="2689"/>
      <w:bookmarkEnd w:id="2690"/>
      <w:bookmarkEnd w:id="2691"/>
      <w:bookmarkEnd w:id="2692"/>
      <w:bookmarkEnd w:id="2693"/>
      <w:bookmarkEnd w:id="2694"/>
      <w:bookmarkEnd w:id="2695"/>
      <w:bookmarkEnd w:id="2696"/>
      <w:bookmarkEnd w:id="2697"/>
      <w:bookmarkEnd w:id="2698"/>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2699" w:name="_Toc3274"/>
      <w:bookmarkStart w:id="2700" w:name="_Toc1037"/>
      <w:bookmarkStart w:id="2701" w:name="_Toc503965089"/>
      <w:bookmarkStart w:id="2702" w:name="_Toc5929"/>
      <w:bookmarkStart w:id="2703" w:name="_Toc121818435"/>
      <w:bookmarkStart w:id="2704" w:name="_Toc121818659"/>
      <w:bookmarkStart w:id="2705" w:name="_Toc124158414"/>
      <w:bookmarkStart w:id="2706" w:name="_Toc130558482"/>
      <w:bookmarkStart w:id="2707" w:name="_Toc137467207"/>
      <w:bookmarkStart w:id="2708" w:name="_Toc138884853"/>
      <w:bookmarkStart w:id="2709" w:name="_Toc138885077"/>
      <w:bookmarkStart w:id="2710" w:name="_Toc145511288"/>
      <w:r>
        <w:t>6.6.1.4.2</w:t>
      </w:r>
      <w:r>
        <w:tab/>
        <w:t>Procedure</w:t>
      </w:r>
      <w:bookmarkEnd w:id="2699"/>
      <w:bookmarkEnd w:id="2700"/>
      <w:bookmarkEnd w:id="2701"/>
      <w:bookmarkEnd w:id="2702"/>
      <w:bookmarkEnd w:id="2703"/>
      <w:bookmarkEnd w:id="2704"/>
      <w:bookmarkEnd w:id="2705"/>
      <w:bookmarkEnd w:id="2706"/>
      <w:bookmarkEnd w:id="2707"/>
      <w:bookmarkEnd w:id="2708"/>
      <w:bookmarkEnd w:id="2709"/>
      <w:bookmarkEnd w:id="2710"/>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2711" w:name="_Toc14482"/>
      <w:bookmarkStart w:id="2712" w:name="_Toc16576"/>
      <w:bookmarkStart w:id="2713" w:name="_Toc8619"/>
      <w:bookmarkStart w:id="2714" w:name="_Toc503965090"/>
      <w:bookmarkStart w:id="2715" w:name="_Toc121818436"/>
      <w:bookmarkStart w:id="2716" w:name="_Toc121818660"/>
      <w:bookmarkStart w:id="2717" w:name="_Toc124158415"/>
      <w:bookmarkStart w:id="2718" w:name="_Toc130558483"/>
      <w:bookmarkStart w:id="2719" w:name="_Toc137467208"/>
      <w:bookmarkStart w:id="2720" w:name="_Toc138884854"/>
      <w:bookmarkStart w:id="2721" w:name="_Toc138885078"/>
      <w:bookmarkStart w:id="2722" w:name="_Toc145511289"/>
      <w:r>
        <w:t>6.6.1.5</w:t>
      </w:r>
      <w:r>
        <w:tab/>
        <w:t>Test requirement</w:t>
      </w:r>
      <w:bookmarkEnd w:id="2711"/>
      <w:bookmarkEnd w:id="2712"/>
      <w:bookmarkEnd w:id="2713"/>
      <w:bookmarkEnd w:id="2714"/>
      <w:bookmarkEnd w:id="2715"/>
      <w:bookmarkEnd w:id="2716"/>
      <w:bookmarkEnd w:id="2717"/>
      <w:bookmarkEnd w:id="2718"/>
      <w:bookmarkEnd w:id="2719"/>
      <w:bookmarkEnd w:id="2720"/>
      <w:bookmarkEnd w:id="2721"/>
      <w:bookmarkEnd w:id="2722"/>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2723" w:name="_Toc121818437"/>
      <w:bookmarkStart w:id="2724" w:name="_Toc121818661"/>
      <w:bookmarkStart w:id="2725" w:name="_Toc124158416"/>
      <w:bookmarkStart w:id="2726" w:name="_Toc130558484"/>
      <w:bookmarkStart w:id="2727" w:name="_Toc137467209"/>
      <w:bookmarkStart w:id="2728" w:name="_Toc138884855"/>
      <w:bookmarkStart w:id="2729" w:name="_Toc138885079"/>
      <w:bookmarkStart w:id="2730" w:name="_Toc145511290"/>
      <w:r>
        <w:rPr>
          <w:rFonts w:hint="eastAsia"/>
          <w:lang w:val="en-US" w:eastAsia="zh-CN"/>
        </w:rPr>
        <w:t>6</w:t>
      </w:r>
      <w:r>
        <w:t>.6.2</w:t>
      </w:r>
      <w:r>
        <w:tab/>
        <w:t xml:space="preserve">Uplink </w:t>
      </w:r>
      <w:r>
        <w:rPr>
          <w:rFonts w:hint="eastAsia"/>
          <w:lang w:val="en-US" w:eastAsia="zh-CN"/>
        </w:rPr>
        <w:t>Repeater e</w:t>
      </w:r>
      <w:r>
        <w:t>rror vector magnitude</w:t>
      </w:r>
      <w:bookmarkEnd w:id="2723"/>
      <w:bookmarkEnd w:id="2724"/>
      <w:bookmarkEnd w:id="2725"/>
      <w:bookmarkEnd w:id="2726"/>
      <w:bookmarkEnd w:id="2727"/>
      <w:bookmarkEnd w:id="2728"/>
      <w:bookmarkEnd w:id="2729"/>
      <w:bookmarkEnd w:id="2730"/>
    </w:p>
    <w:p w14:paraId="4869ACE8" w14:textId="77777777" w:rsidR="004D3FFD" w:rsidRDefault="00000000">
      <w:pPr>
        <w:pStyle w:val="Heading4"/>
      </w:pPr>
      <w:bookmarkStart w:id="2731" w:name="_Toc6178"/>
      <w:bookmarkStart w:id="2732" w:name="_Toc106094130"/>
      <w:bookmarkStart w:id="2733" w:name="_Toc97737214"/>
      <w:bookmarkStart w:id="2734" w:name="_Toc121818438"/>
      <w:bookmarkStart w:id="2735" w:name="_Toc121818662"/>
      <w:bookmarkStart w:id="2736" w:name="_Toc124158417"/>
      <w:bookmarkStart w:id="2737" w:name="_Toc130558485"/>
      <w:bookmarkStart w:id="2738" w:name="_Toc137467210"/>
      <w:bookmarkStart w:id="2739" w:name="_Toc138884856"/>
      <w:bookmarkStart w:id="2740" w:name="_Toc138885080"/>
      <w:bookmarkStart w:id="2741" w:name="_Toc145511291"/>
      <w:r>
        <w:t>6.6.2.1</w:t>
      </w:r>
      <w:r>
        <w:tab/>
        <w:t>General</w:t>
      </w:r>
      <w:bookmarkEnd w:id="2731"/>
      <w:bookmarkEnd w:id="2732"/>
      <w:bookmarkEnd w:id="2733"/>
      <w:bookmarkEnd w:id="2734"/>
      <w:bookmarkEnd w:id="2735"/>
      <w:bookmarkEnd w:id="2736"/>
      <w:bookmarkEnd w:id="2737"/>
      <w:bookmarkEnd w:id="2738"/>
      <w:bookmarkEnd w:id="2739"/>
      <w:bookmarkEnd w:id="2740"/>
      <w:bookmarkEnd w:id="2741"/>
    </w:p>
    <w:p w14:paraId="191B0E49" w14:textId="77777777" w:rsidR="004D3FFD" w:rsidRDefault="00000000"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sidP="00E00B36">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2742" w:name="_Toc23865"/>
      <w:bookmarkStart w:id="2743" w:name="_Toc106094131"/>
      <w:bookmarkStart w:id="2744" w:name="_Toc97737215"/>
      <w:bookmarkStart w:id="2745" w:name="_Toc121818439"/>
      <w:bookmarkStart w:id="2746" w:name="_Toc121818663"/>
      <w:bookmarkStart w:id="2747" w:name="_Toc124158418"/>
      <w:bookmarkStart w:id="2748" w:name="_Toc130558486"/>
      <w:bookmarkStart w:id="2749" w:name="_Toc137467211"/>
      <w:bookmarkStart w:id="2750" w:name="_Toc138884857"/>
      <w:bookmarkStart w:id="2751" w:name="_Toc138885081"/>
      <w:bookmarkStart w:id="2752" w:name="_Toc145511292"/>
      <w:r>
        <w:t>6.6.2.2</w:t>
      </w:r>
      <w:r>
        <w:tab/>
        <w:t>Minimum requirement</w:t>
      </w:r>
      <w:bookmarkEnd w:id="2742"/>
      <w:bookmarkEnd w:id="2743"/>
      <w:bookmarkEnd w:id="2744"/>
      <w:bookmarkEnd w:id="2745"/>
      <w:bookmarkEnd w:id="2746"/>
      <w:bookmarkEnd w:id="2747"/>
      <w:bookmarkEnd w:id="2748"/>
      <w:bookmarkEnd w:id="2749"/>
      <w:bookmarkEnd w:id="2750"/>
      <w:bookmarkEnd w:id="2751"/>
      <w:bookmarkEnd w:id="2752"/>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2753" w:name="_Toc6964"/>
      <w:bookmarkStart w:id="2754" w:name="_Toc503965094"/>
      <w:bookmarkStart w:id="2755" w:name="_Toc121818440"/>
      <w:bookmarkStart w:id="2756" w:name="_Toc121818664"/>
      <w:bookmarkStart w:id="2757" w:name="_Toc124158419"/>
      <w:bookmarkStart w:id="2758" w:name="_Toc130558487"/>
      <w:bookmarkStart w:id="2759" w:name="_Toc137467212"/>
      <w:bookmarkStart w:id="2760" w:name="_Toc138884858"/>
      <w:bookmarkStart w:id="2761" w:name="_Toc138885082"/>
      <w:bookmarkStart w:id="2762" w:name="_Toc145511293"/>
      <w:r>
        <w:t>6.6.2.3</w:t>
      </w:r>
      <w:r>
        <w:tab/>
        <w:t>Test purpose</w:t>
      </w:r>
      <w:bookmarkEnd w:id="2753"/>
      <w:bookmarkEnd w:id="2754"/>
      <w:bookmarkEnd w:id="2755"/>
      <w:bookmarkEnd w:id="2756"/>
      <w:bookmarkEnd w:id="2757"/>
      <w:bookmarkEnd w:id="2758"/>
      <w:bookmarkEnd w:id="2759"/>
      <w:bookmarkEnd w:id="2760"/>
      <w:bookmarkEnd w:id="2761"/>
      <w:bookmarkEnd w:id="2762"/>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000000">
      <w:pPr>
        <w:pStyle w:val="Heading4"/>
      </w:pPr>
      <w:bookmarkStart w:id="2763" w:name="_Toc503965095"/>
      <w:bookmarkStart w:id="2764" w:name="_Toc20725"/>
      <w:bookmarkStart w:id="2765" w:name="_Toc121818441"/>
      <w:bookmarkStart w:id="2766" w:name="_Toc121818665"/>
      <w:bookmarkStart w:id="2767" w:name="_Toc124158420"/>
      <w:bookmarkStart w:id="2768" w:name="_Toc130558488"/>
      <w:bookmarkStart w:id="2769" w:name="_Toc137467213"/>
      <w:bookmarkStart w:id="2770" w:name="_Toc138884859"/>
      <w:bookmarkStart w:id="2771" w:name="_Toc138885083"/>
      <w:bookmarkStart w:id="2772" w:name="_Toc145511294"/>
      <w:r>
        <w:t>6.6.2.</w:t>
      </w:r>
      <w:r w:rsidR="00907FFA">
        <w:t>4</w:t>
      </w:r>
      <w:r>
        <w:tab/>
        <w:t>Method of test</w:t>
      </w:r>
      <w:bookmarkEnd w:id="2763"/>
      <w:bookmarkEnd w:id="2764"/>
      <w:bookmarkEnd w:id="2765"/>
      <w:bookmarkEnd w:id="2766"/>
      <w:bookmarkEnd w:id="2767"/>
      <w:bookmarkEnd w:id="2768"/>
      <w:bookmarkEnd w:id="2769"/>
      <w:bookmarkEnd w:id="2770"/>
      <w:bookmarkEnd w:id="2771"/>
      <w:bookmarkEnd w:id="2772"/>
    </w:p>
    <w:p w14:paraId="13628523" w14:textId="7FBC46BD" w:rsidR="004D3FFD" w:rsidRDefault="00000000">
      <w:pPr>
        <w:pStyle w:val="Heading5"/>
      </w:pPr>
      <w:bookmarkStart w:id="2773" w:name="_Toc503965096"/>
      <w:bookmarkStart w:id="2774" w:name="_Toc23113"/>
      <w:bookmarkStart w:id="2775" w:name="_Toc121818442"/>
      <w:bookmarkStart w:id="2776" w:name="_Toc121818666"/>
      <w:bookmarkStart w:id="2777" w:name="_Toc124158421"/>
      <w:bookmarkStart w:id="2778" w:name="_Toc130558489"/>
      <w:bookmarkStart w:id="2779" w:name="_Toc137467214"/>
      <w:bookmarkStart w:id="2780" w:name="_Toc138884860"/>
      <w:bookmarkStart w:id="2781" w:name="_Toc138885084"/>
      <w:bookmarkStart w:id="2782" w:name="_Toc145511295"/>
      <w:r>
        <w:t>6.6.2.</w:t>
      </w:r>
      <w:r w:rsidR="00907FFA">
        <w:t>4</w:t>
      </w:r>
      <w:r>
        <w:t>.1</w:t>
      </w:r>
      <w:r>
        <w:tab/>
        <w:t>Initial conditions</w:t>
      </w:r>
      <w:bookmarkEnd w:id="2773"/>
      <w:bookmarkEnd w:id="2774"/>
      <w:bookmarkEnd w:id="2775"/>
      <w:bookmarkEnd w:id="2776"/>
      <w:bookmarkEnd w:id="2777"/>
      <w:bookmarkEnd w:id="2778"/>
      <w:bookmarkEnd w:id="2779"/>
      <w:bookmarkEnd w:id="2780"/>
      <w:bookmarkEnd w:id="2781"/>
      <w:bookmarkEnd w:id="2782"/>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783" w:name="_Toc503965097"/>
      <w:bookmarkStart w:id="2784" w:name="_Toc4470"/>
      <w:bookmarkStart w:id="2785" w:name="_Toc121818443"/>
      <w:bookmarkStart w:id="2786" w:name="_Toc121818667"/>
      <w:bookmarkStart w:id="2787" w:name="_Toc124158422"/>
      <w:bookmarkStart w:id="2788" w:name="_Toc130558490"/>
      <w:bookmarkStart w:id="2789" w:name="_Toc137467215"/>
      <w:bookmarkStart w:id="2790" w:name="_Toc138884861"/>
      <w:bookmarkStart w:id="2791" w:name="_Toc138885085"/>
      <w:bookmarkStart w:id="2792" w:name="_Toc145511296"/>
      <w:r>
        <w:t>6.6.2.4.2</w:t>
      </w:r>
      <w:r>
        <w:tab/>
        <w:t>Procedure</w:t>
      </w:r>
      <w:bookmarkEnd w:id="2783"/>
      <w:bookmarkEnd w:id="2784"/>
      <w:bookmarkEnd w:id="2785"/>
      <w:bookmarkEnd w:id="2786"/>
      <w:bookmarkEnd w:id="2787"/>
      <w:bookmarkEnd w:id="2788"/>
      <w:bookmarkEnd w:id="2789"/>
      <w:bookmarkEnd w:id="2790"/>
      <w:bookmarkEnd w:id="2791"/>
      <w:bookmarkEnd w:id="2792"/>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1FD7F04B" w:rsidR="004D3FFD" w:rsidRDefault="00907FFA">
      <w:pPr>
        <w:pStyle w:val="Heading4"/>
      </w:pPr>
      <w:bookmarkStart w:id="2793" w:name="_Toc503965098"/>
      <w:bookmarkStart w:id="2794" w:name="_Toc14759"/>
      <w:bookmarkStart w:id="2795" w:name="_Toc121818444"/>
      <w:bookmarkStart w:id="2796" w:name="_Toc121818668"/>
      <w:bookmarkStart w:id="2797" w:name="_Toc124158423"/>
      <w:bookmarkStart w:id="2798" w:name="_Toc130558491"/>
      <w:bookmarkStart w:id="2799" w:name="_Toc137467216"/>
      <w:bookmarkStart w:id="2800" w:name="_Toc138884862"/>
      <w:bookmarkStart w:id="2801" w:name="_Toc138885086"/>
      <w:bookmarkStart w:id="2802" w:name="_Toc145511297"/>
      <w:r>
        <w:t>6.6.2.5</w:t>
      </w:r>
      <w:r>
        <w:tab/>
        <w:t>Test requirement</w:t>
      </w:r>
      <w:bookmarkEnd w:id="2793"/>
      <w:bookmarkEnd w:id="2794"/>
      <w:bookmarkEnd w:id="2795"/>
      <w:bookmarkEnd w:id="2796"/>
      <w:bookmarkEnd w:id="2797"/>
      <w:bookmarkEnd w:id="2798"/>
      <w:bookmarkEnd w:id="2799"/>
      <w:bookmarkEnd w:id="2800"/>
      <w:bookmarkEnd w:id="2801"/>
      <w:bookmarkEnd w:id="2802"/>
    </w:p>
    <w:p w14:paraId="696CBBC3" w14:textId="3A2A2F8F" w:rsidR="004D3FFD" w:rsidRDefault="00000000">
      <w:r>
        <w:t>The uplink of the Repeater EVM levels for different modulation schemes shall not exceed values in table 6.6.2.</w:t>
      </w:r>
      <w:r w:rsidR="00907FFA">
        <w:t>5</w:t>
      </w:r>
      <w:r>
        <w:t xml:space="preserve">-1. </w:t>
      </w:r>
    </w:p>
    <w:p w14:paraId="0B6C1457" w14:textId="7F6F5145" w:rsidR="004D3FFD" w:rsidRDefault="00000000"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2803" w:name="_Toc27131"/>
      <w:bookmarkStart w:id="2804" w:name="_Toc31492"/>
      <w:bookmarkStart w:id="2805" w:name="_Toc1667"/>
      <w:bookmarkStart w:id="2806" w:name="_Toc12769"/>
      <w:bookmarkStart w:id="2807" w:name="_Toc121818445"/>
      <w:bookmarkStart w:id="2808" w:name="_Toc121818669"/>
      <w:bookmarkStart w:id="2809" w:name="_Toc124158424"/>
      <w:bookmarkStart w:id="2810" w:name="_Toc130558492"/>
      <w:bookmarkStart w:id="2811" w:name="_Toc137467217"/>
      <w:bookmarkStart w:id="2812" w:name="_Toc138884863"/>
      <w:bookmarkStart w:id="2813" w:name="_Toc138885087"/>
      <w:bookmarkStart w:id="2814" w:name="_Toc145511298"/>
      <w:r>
        <w:rPr>
          <w:rFonts w:hint="eastAsia"/>
          <w:lang w:val="en-US" w:eastAsia="zh-CN"/>
        </w:rPr>
        <w:t>6</w:t>
      </w:r>
      <w:r>
        <w:t>.</w:t>
      </w:r>
      <w:r>
        <w:rPr>
          <w:rFonts w:hint="eastAsia"/>
          <w:lang w:eastAsia="zh-CN"/>
        </w:rPr>
        <w:t>7</w:t>
      </w:r>
      <w:r>
        <w:tab/>
      </w:r>
      <w:r>
        <w:rPr>
          <w:rFonts w:hint="eastAsia"/>
          <w:lang w:eastAsia="zh-CN"/>
        </w:rPr>
        <w:t>OTA input intermodulation</w:t>
      </w:r>
      <w:bookmarkEnd w:id="2803"/>
      <w:bookmarkEnd w:id="2804"/>
      <w:bookmarkEnd w:id="2805"/>
      <w:bookmarkEnd w:id="2806"/>
      <w:bookmarkEnd w:id="2807"/>
      <w:bookmarkEnd w:id="2808"/>
      <w:bookmarkEnd w:id="2809"/>
      <w:bookmarkEnd w:id="2810"/>
      <w:bookmarkEnd w:id="2811"/>
      <w:bookmarkEnd w:id="2812"/>
      <w:bookmarkEnd w:id="2813"/>
      <w:bookmarkEnd w:id="2814"/>
    </w:p>
    <w:p w14:paraId="5183B4B1" w14:textId="77777777" w:rsidR="004D3FFD" w:rsidRDefault="00000000">
      <w:pPr>
        <w:pStyle w:val="Heading3"/>
      </w:pPr>
      <w:bookmarkStart w:id="2815" w:name="_Toc503964276"/>
      <w:bookmarkStart w:id="2816" w:name="_Toc97737209"/>
      <w:bookmarkStart w:id="2817" w:name="_Toc106094125"/>
      <w:bookmarkStart w:id="2818" w:name="_Toc5120"/>
      <w:bookmarkStart w:id="2819" w:name="_Toc11997"/>
      <w:bookmarkStart w:id="2820" w:name="_Toc7522"/>
      <w:bookmarkStart w:id="2821" w:name="_Toc121818446"/>
      <w:bookmarkStart w:id="2822" w:name="_Toc121818670"/>
      <w:bookmarkStart w:id="2823" w:name="_Toc124158425"/>
      <w:bookmarkStart w:id="2824" w:name="_Toc130558493"/>
      <w:bookmarkStart w:id="2825" w:name="_Toc137467218"/>
      <w:bookmarkStart w:id="2826" w:name="_Toc138884864"/>
      <w:bookmarkStart w:id="2827" w:name="_Toc138885088"/>
      <w:bookmarkStart w:id="2828" w:name="_Toc145511299"/>
      <w:r>
        <w:t>6.7.1</w:t>
      </w:r>
      <w:r>
        <w:tab/>
      </w:r>
      <w:bookmarkEnd w:id="2815"/>
      <w:bookmarkEnd w:id="2816"/>
      <w:bookmarkEnd w:id="2817"/>
      <w:r>
        <w:t>Definition and applicability</w:t>
      </w:r>
      <w:bookmarkEnd w:id="2818"/>
      <w:bookmarkEnd w:id="2819"/>
      <w:bookmarkEnd w:id="2820"/>
      <w:bookmarkEnd w:id="2821"/>
      <w:bookmarkEnd w:id="2822"/>
      <w:bookmarkEnd w:id="2823"/>
      <w:bookmarkEnd w:id="2824"/>
      <w:bookmarkEnd w:id="2825"/>
      <w:bookmarkEnd w:id="2826"/>
      <w:bookmarkEnd w:id="2827"/>
      <w:bookmarkEnd w:id="2828"/>
    </w:p>
    <w:p w14:paraId="44B7D8BF" w14:textId="77777777" w:rsidR="004D3FFD" w:rsidRDefault="00000000">
      <w:pPr>
        <w:pStyle w:val="Heading4"/>
      </w:pPr>
      <w:bookmarkStart w:id="2829" w:name="_Toc27297"/>
      <w:bookmarkStart w:id="2830" w:name="_Toc97737210"/>
      <w:bookmarkStart w:id="2831" w:name="_Toc106094126"/>
      <w:bookmarkStart w:id="2832" w:name="_Toc26566"/>
      <w:bookmarkStart w:id="2833" w:name="_Toc16079"/>
      <w:bookmarkStart w:id="2834" w:name="_Toc121818447"/>
      <w:bookmarkStart w:id="2835" w:name="_Toc121818671"/>
      <w:bookmarkStart w:id="2836" w:name="_Toc124158426"/>
      <w:bookmarkStart w:id="2837" w:name="_Toc130558494"/>
      <w:bookmarkStart w:id="2838" w:name="_Toc137467219"/>
      <w:bookmarkStart w:id="2839" w:name="_Toc138884865"/>
      <w:bookmarkStart w:id="2840" w:name="_Toc138885089"/>
      <w:bookmarkStart w:id="2841" w:name="_Toc145511300"/>
      <w:r>
        <w:t>6.7.1.1</w:t>
      </w:r>
      <w:r>
        <w:tab/>
        <w:t>General</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000000">
      <w:pPr>
        <w:pStyle w:val="Heading4"/>
      </w:pPr>
      <w:bookmarkStart w:id="2842" w:name="_Toc4689"/>
      <w:bookmarkStart w:id="2843" w:name="_Toc31106"/>
      <w:bookmarkStart w:id="2844" w:name="_Toc1418"/>
      <w:bookmarkStart w:id="2845" w:name="_Toc121818448"/>
      <w:bookmarkStart w:id="2846" w:name="_Toc121818672"/>
      <w:bookmarkStart w:id="2847" w:name="_Toc124158427"/>
      <w:bookmarkStart w:id="2848" w:name="_Toc130558495"/>
      <w:bookmarkStart w:id="2849" w:name="_Toc137467220"/>
      <w:bookmarkStart w:id="2850" w:name="_Toc138884866"/>
      <w:bookmarkStart w:id="2851" w:name="_Toc138885090"/>
      <w:bookmarkStart w:id="2852" w:name="_Toc145511301"/>
      <w:r>
        <w:t>6.7.1.2</w:t>
      </w:r>
      <w:r>
        <w:tab/>
        <w:t>Minimum requirements</w:t>
      </w:r>
      <w:bookmarkEnd w:id="2842"/>
      <w:bookmarkEnd w:id="2843"/>
      <w:bookmarkEnd w:id="2844"/>
      <w:bookmarkEnd w:id="2845"/>
      <w:bookmarkEnd w:id="2846"/>
      <w:bookmarkEnd w:id="2847"/>
      <w:bookmarkEnd w:id="2848"/>
      <w:bookmarkEnd w:id="2849"/>
      <w:bookmarkEnd w:id="2850"/>
      <w:bookmarkEnd w:id="2851"/>
      <w:bookmarkEnd w:id="2852"/>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853" w:name="_Toc21895"/>
      <w:bookmarkStart w:id="2854" w:name="_Toc1455"/>
      <w:bookmarkStart w:id="2855" w:name="_Toc17438"/>
      <w:bookmarkStart w:id="2856" w:name="_Toc121818449"/>
      <w:bookmarkStart w:id="2857" w:name="_Toc121818673"/>
      <w:bookmarkStart w:id="2858" w:name="_Toc124158428"/>
      <w:bookmarkStart w:id="2859" w:name="_Toc130558496"/>
      <w:bookmarkStart w:id="2860" w:name="_Toc137467221"/>
      <w:bookmarkStart w:id="2861" w:name="_Toc138884867"/>
      <w:bookmarkStart w:id="2862" w:name="_Toc138885091"/>
      <w:bookmarkStart w:id="2863" w:name="_Toc145511302"/>
      <w:r>
        <w:t>6.7.1.3</w:t>
      </w:r>
      <w:r>
        <w:tab/>
        <w:t>Test purpose</w:t>
      </w:r>
      <w:bookmarkEnd w:id="2853"/>
      <w:bookmarkEnd w:id="2854"/>
      <w:bookmarkEnd w:id="2855"/>
      <w:bookmarkEnd w:id="2856"/>
      <w:bookmarkEnd w:id="2857"/>
      <w:bookmarkEnd w:id="2858"/>
      <w:bookmarkEnd w:id="2859"/>
      <w:bookmarkEnd w:id="2860"/>
      <w:bookmarkEnd w:id="2861"/>
      <w:bookmarkEnd w:id="2862"/>
      <w:bookmarkEnd w:id="2863"/>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2864" w:name="_Toc8706"/>
      <w:bookmarkStart w:id="2865" w:name="_Toc25816"/>
      <w:bookmarkStart w:id="2866" w:name="_Toc11431"/>
      <w:bookmarkStart w:id="2867" w:name="_Toc121818450"/>
      <w:bookmarkStart w:id="2868" w:name="_Toc121818674"/>
      <w:bookmarkStart w:id="2869" w:name="_Toc124158429"/>
      <w:bookmarkStart w:id="2870" w:name="_Toc130558497"/>
      <w:bookmarkStart w:id="2871" w:name="_Toc137467222"/>
      <w:bookmarkStart w:id="2872" w:name="_Toc138884868"/>
      <w:bookmarkStart w:id="2873" w:name="_Toc138885092"/>
      <w:bookmarkStart w:id="2874" w:name="_Toc145511303"/>
      <w:r>
        <w:t>6.7.1.4</w:t>
      </w:r>
      <w:r>
        <w:tab/>
        <w:t>Method of test</w:t>
      </w:r>
      <w:bookmarkEnd w:id="2864"/>
      <w:bookmarkEnd w:id="2865"/>
      <w:bookmarkEnd w:id="2866"/>
      <w:bookmarkEnd w:id="2867"/>
      <w:bookmarkEnd w:id="2868"/>
      <w:bookmarkEnd w:id="2869"/>
      <w:bookmarkEnd w:id="2870"/>
      <w:bookmarkEnd w:id="2871"/>
      <w:bookmarkEnd w:id="2872"/>
      <w:bookmarkEnd w:id="2873"/>
      <w:bookmarkEnd w:id="2874"/>
    </w:p>
    <w:p w14:paraId="797C780E" w14:textId="77777777" w:rsidR="004D3FFD" w:rsidRDefault="00000000">
      <w:pPr>
        <w:pStyle w:val="Heading5"/>
      </w:pPr>
      <w:bookmarkStart w:id="2875" w:name="_Toc20402"/>
      <w:bookmarkStart w:id="2876" w:name="_Toc7778"/>
      <w:bookmarkStart w:id="2877" w:name="_Toc21186"/>
      <w:bookmarkStart w:id="2878" w:name="_Toc121818451"/>
      <w:bookmarkStart w:id="2879" w:name="_Toc121818675"/>
      <w:bookmarkStart w:id="2880" w:name="_Toc124158430"/>
      <w:bookmarkStart w:id="2881" w:name="_Toc130558498"/>
      <w:bookmarkStart w:id="2882" w:name="_Toc137467223"/>
      <w:bookmarkStart w:id="2883" w:name="_Toc138884869"/>
      <w:bookmarkStart w:id="2884" w:name="_Toc138885093"/>
      <w:bookmarkStart w:id="2885" w:name="_Toc145511304"/>
      <w:r>
        <w:t>6.7.1.4.1</w:t>
      </w:r>
      <w:r>
        <w:tab/>
        <w:t>Initial conditions</w:t>
      </w:r>
      <w:bookmarkEnd w:id="2875"/>
      <w:bookmarkEnd w:id="2876"/>
      <w:bookmarkEnd w:id="2877"/>
      <w:bookmarkEnd w:id="2878"/>
      <w:bookmarkEnd w:id="2879"/>
      <w:bookmarkEnd w:id="2880"/>
      <w:bookmarkEnd w:id="2881"/>
      <w:bookmarkEnd w:id="2882"/>
      <w:bookmarkEnd w:id="2883"/>
      <w:bookmarkEnd w:id="2884"/>
      <w:bookmarkEnd w:id="2885"/>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2886" w:name="_Toc327"/>
      <w:bookmarkStart w:id="2887" w:name="_Toc13393"/>
      <w:bookmarkStart w:id="2888" w:name="_Toc14716"/>
      <w:bookmarkStart w:id="2889" w:name="_Toc121818452"/>
      <w:bookmarkStart w:id="2890" w:name="_Toc121818676"/>
      <w:bookmarkStart w:id="2891" w:name="_Toc124158431"/>
      <w:bookmarkStart w:id="2892" w:name="_Toc130558499"/>
      <w:bookmarkStart w:id="2893" w:name="_Toc137467224"/>
      <w:bookmarkStart w:id="2894" w:name="_Toc138884870"/>
      <w:bookmarkStart w:id="2895" w:name="_Toc138885094"/>
      <w:bookmarkStart w:id="2896" w:name="_Toc145511305"/>
      <w:bookmarkStart w:id="2897" w:name="_Hlk112341514"/>
      <w:r>
        <w:t>6.7.1.4.2</w:t>
      </w:r>
      <w:r>
        <w:tab/>
        <w:t>Procedure</w:t>
      </w:r>
      <w:bookmarkEnd w:id="2886"/>
      <w:bookmarkEnd w:id="2887"/>
      <w:bookmarkEnd w:id="2888"/>
      <w:bookmarkEnd w:id="2889"/>
      <w:bookmarkEnd w:id="2890"/>
      <w:bookmarkEnd w:id="2891"/>
      <w:bookmarkEnd w:id="2892"/>
      <w:bookmarkEnd w:id="2893"/>
      <w:bookmarkEnd w:id="2894"/>
      <w:bookmarkEnd w:id="2895"/>
      <w:bookmarkEnd w:id="2896"/>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2898" w:name="_Toc32155"/>
      <w:bookmarkStart w:id="2899" w:name="_Toc22126"/>
      <w:bookmarkStart w:id="2900" w:name="_Toc12834"/>
      <w:bookmarkStart w:id="2901" w:name="_Toc121818453"/>
      <w:bookmarkStart w:id="2902" w:name="_Toc121818677"/>
      <w:bookmarkStart w:id="2903" w:name="_Toc124158432"/>
      <w:bookmarkStart w:id="2904" w:name="_Toc130558500"/>
      <w:bookmarkStart w:id="2905" w:name="_Toc137467225"/>
      <w:bookmarkStart w:id="2906" w:name="_Toc138884871"/>
      <w:bookmarkStart w:id="2907" w:name="_Toc138885095"/>
      <w:bookmarkStart w:id="2908" w:name="_Toc145511306"/>
      <w:r>
        <w:t>6.7.1.5</w:t>
      </w:r>
      <w:r>
        <w:tab/>
        <w:t>Test requirements</w:t>
      </w:r>
      <w:bookmarkEnd w:id="2898"/>
      <w:bookmarkEnd w:id="2899"/>
      <w:bookmarkEnd w:id="2900"/>
      <w:bookmarkEnd w:id="2901"/>
      <w:bookmarkEnd w:id="2902"/>
      <w:bookmarkEnd w:id="2903"/>
      <w:bookmarkEnd w:id="2904"/>
      <w:bookmarkEnd w:id="2905"/>
      <w:bookmarkEnd w:id="2906"/>
      <w:bookmarkEnd w:id="2907"/>
      <w:bookmarkEnd w:id="2908"/>
    </w:p>
    <w:bookmarkEnd w:id="2897"/>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2909" w:name="_Toc4020"/>
      <w:bookmarkStart w:id="2910" w:name="_Toc14035"/>
      <w:bookmarkStart w:id="2911" w:name="_Toc6154"/>
      <w:bookmarkStart w:id="2912" w:name="_Toc24294"/>
      <w:bookmarkStart w:id="2913" w:name="_Toc121818454"/>
      <w:bookmarkStart w:id="2914" w:name="_Toc121818678"/>
      <w:bookmarkStart w:id="2915" w:name="_Toc124158433"/>
      <w:bookmarkStart w:id="2916" w:name="_Toc130558501"/>
      <w:bookmarkStart w:id="2917" w:name="_Toc137467226"/>
      <w:bookmarkStart w:id="2918" w:name="_Toc138884872"/>
      <w:bookmarkStart w:id="2919" w:name="_Toc138885096"/>
      <w:bookmarkStart w:id="2920" w:name="_Toc145511307"/>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2909"/>
      <w:bookmarkEnd w:id="2910"/>
      <w:bookmarkEnd w:id="2911"/>
      <w:bookmarkEnd w:id="2912"/>
      <w:bookmarkEnd w:id="2913"/>
      <w:bookmarkEnd w:id="2914"/>
      <w:bookmarkEnd w:id="2915"/>
      <w:bookmarkEnd w:id="2916"/>
      <w:bookmarkEnd w:id="2917"/>
      <w:bookmarkEnd w:id="2918"/>
      <w:bookmarkEnd w:id="2919"/>
      <w:bookmarkEnd w:id="2920"/>
    </w:p>
    <w:p w14:paraId="6BA0FA9C" w14:textId="77777777" w:rsidR="004D3FFD" w:rsidRDefault="00000000">
      <w:pPr>
        <w:pStyle w:val="Heading3"/>
      </w:pPr>
      <w:bookmarkStart w:id="2921" w:name="_Toc11871"/>
      <w:bookmarkStart w:id="2922" w:name="_Toc27331"/>
      <w:bookmarkStart w:id="2923" w:name="_Toc503965119"/>
      <w:bookmarkStart w:id="2924" w:name="_Toc8270"/>
      <w:bookmarkStart w:id="2925" w:name="_Toc121818455"/>
      <w:bookmarkStart w:id="2926" w:name="_Toc121818679"/>
      <w:bookmarkStart w:id="2927" w:name="_Toc124158434"/>
      <w:bookmarkStart w:id="2928" w:name="_Toc130558502"/>
      <w:bookmarkStart w:id="2929" w:name="_Toc137467227"/>
      <w:bookmarkStart w:id="2930" w:name="_Toc138884873"/>
      <w:bookmarkStart w:id="2931" w:name="_Toc138885097"/>
      <w:bookmarkStart w:id="2932" w:name="_Toc145511308"/>
      <w:r>
        <w:rPr>
          <w:rFonts w:hint="eastAsia"/>
          <w:lang w:val="en-US" w:eastAsia="zh-CN"/>
        </w:rPr>
        <w:t>6</w:t>
      </w:r>
      <w:r>
        <w:t>.</w:t>
      </w:r>
      <w:r>
        <w:rPr>
          <w:rFonts w:hint="eastAsia"/>
          <w:lang w:val="en-US" w:eastAsia="zh-CN"/>
        </w:rPr>
        <w:t>8.1</w:t>
      </w:r>
      <w:r>
        <w:tab/>
        <w:t>Definitions and applicability</w:t>
      </w:r>
      <w:bookmarkEnd w:id="2921"/>
      <w:bookmarkEnd w:id="2922"/>
      <w:bookmarkEnd w:id="2923"/>
      <w:bookmarkEnd w:id="2924"/>
      <w:bookmarkEnd w:id="2925"/>
      <w:bookmarkEnd w:id="2926"/>
      <w:bookmarkEnd w:id="2927"/>
      <w:bookmarkEnd w:id="2928"/>
      <w:bookmarkEnd w:id="2929"/>
      <w:bookmarkEnd w:id="2930"/>
      <w:bookmarkEnd w:id="2931"/>
      <w:bookmarkEnd w:id="2932"/>
    </w:p>
    <w:p w14:paraId="19BB21A5" w14:textId="77777777" w:rsidR="004D3FFD" w:rsidRDefault="00000000">
      <w:pPr>
        <w:rPr>
          <w:rFonts w:eastAsia="DengXian" w:cs="v4.2.0"/>
        </w:rPr>
      </w:pPr>
      <w:bookmarkStart w:id="2933"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2934" w:name="_Toc17241"/>
      <w:bookmarkStart w:id="2935" w:name="_Toc5018"/>
      <w:bookmarkStart w:id="2936" w:name="_Toc7403"/>
      <w:bookmarkStart w:id="2937" w:name="_Toc121818456"/>
      <w:bookmarkStart w:id="2938" w:name="_Toc121818680"/>
      <w:bookmarkStart w:id="2939" w:name="_Toc124158435"/>
      <w:bookmarkStart w:id="2940" w:name="_Toc130558503"/>
      <w:bookmarkStart w:id="2941" w:name="_Toc137467228"/>
      <w:bookmarkStart w:id="2942" w:name="_Toc138884874"/>
      <w:bookmarkStart w:id="2943" w:name="_Toc138885098"/>
      <w:bookmarkStart w:id="2944" w:name="_Toc145511309"/>
      <w:r>
        <w:rPr>
          <w:rFonts w:hint="eastAsia"/>
          <w:lang w:val="en-US" w:eastAsia="zh-CN"/>
        </w:rPr>
        <w:lastRenderedPageBreak/>
        <w:t>6.8.2</w:t>
      </w:r>
      <w:r>
        <w:rPr>
          <w:rFonts w:hint="eastAsia"/>
          <w:lang w:val="en-US" w:eastAsia="zh-CN"/>
        </w:rPr>
        <w:tab/>
        <w:t>Co-existence with</w:t>
      </w:r>
      <w:bookmarkEnd w:id="2933"/>
      <w:r>
        <w:rPr>
          <w:rFonts w:hint="eastAsia"/>
          <w:lang w:val="en-US" w:eastAsia="zh-CN"/>
        </w:rPr>
        <w:t xml:space="preserve"> NR</w:t>
      </w:r>
      <w:bookmarkEnd w:id="2934"/>
      <w:bookmarkEnd w:id="2935"/>
      <w:bookmarkEnd w:id="2936"/>
      <w:bookmarkEnd w:id="2937"/>
      <w:bookmarkEnd w:id="2938"/>
      <w:bookmarkEnd w:id="2939"/>
      <w:bookmarkEnd w:id="2940"/>
      <w:bookmarkEnd w:id="2941"/>
      <w:bookmarkEnd w:id="2942"/>
      <w:bookmarkEnd w:id="2943"/>
      <w:bookmarkEnd w:id="2944"/>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2945" w:name="_Toc8681"/>
      <w:bookmarkStart w:id="2946" w:name="_Toc12488"/>
      <w:bookmarkStart w:id="2947" w:name="_Toc27408"/>
      <w:bookmarkStart w:id="2948" w:name="_Toc503965122"/>
      <w:bookmarkStart w:id="2949" w:name="_Toc121818457"/>
      <w:bookmarkStart w:id="2950" w:name="_Toc121818681"/>
      <w:bookmarkStart w:id="2951" w:name="_Toc124158436"/>
      <w:bookmarkStart w:id="2952" w:name="_Toc130558504"/>
      <w:bookmarkStart w:id="2953" w:name="_Toc137467229"/>
      <w:bookmarkStart w:id="2954" w:name="_Toc138884875"/>
      <w:bookmarkStart w:id="2955" w:name="_Toc138885099"/>
      <w:bookmarkStart w:id="2956" w:name="_Toc145511310"/>
      <w:r>
        <w:rPr>
          <w:rFonts w:hint="eastAsia"/>
          <w:lang w:val="en-US" w:eastAsia="zh-CN"/>
        </w:rPr>
        <w:t>6.8.2.1</w:t>
      </w:r>
      <w:r>
        <w:rPr>
          <w:rFonts w:hint="eastAsia"/>
          <w:lang w:val="en-US" w:eastAsia="zh-CN"/>
        </w:rPr>
        <w:tab/>
        <w:t>Minimum requirements</w:t>
      </w:r>
      <w:bookmarkEnd w:id="2945"/>
      <w:bookmarkEnd w:id="2946"/>
      <w:bookmarkEnd w:id="2947"/>
      <w:bookmarkEnd w:id="2948"/>
      <w:bookmarkEnd w:id="2949"/>
      <w:bookmarkEnd w:id="2950"/>
      <w:bookmarkEnd w:id="2951"/>
      <w:bookmarkEnd w:id="2952"/>
      <w:bookmarkEnd w:id="2953"/>
      <w:bookmarkEnd w:id="2954"/>
      <w:bookmarkEnd w:id="2955"/>
      <w:bookmarkEnd w:id="2956"/>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2957" w:name="_Toc30385"/>
      <w:bookmarkStart w:id="2958" w:name="_Toc20207"/>
      <w:bookmarkStart w:id="2959" w:name="_Toc26613"/>
      <w:bookmarkStart w:id="2960" w:name="_Toc503965123"/>
      <w:bookmarkStart w:id="2961" w:name="_Toc121818458"/>
      <w:bookmarkStart w:id="2962" w:name="_Toc121818682"/>
      <w:bookmarkStart w:id="2963" w:name="_Toc124158437"/>
      <w:bookmarkStart w:id="2964" w:name="_Toc130558505"/>
      <w:bookmarkStart w:id="2965" w:name="_Toc137467230"/>
      <w:bookmarkStart w:id="2966" w:name="_Toc138884876"/>
      <w:bookmarkStart w:id="2967" w:name="_Toc138885100"/>
      <w:bookmarkStart w:id="2968" w:name="_Toc145511311"/>
      <w:r>
        <w:rPr>
          <w:rFonts w:hint="eastAsia"/>
          <w:lang w:val="en-US" w:eastAsia="zh-CN"/>
        </w:rPr>
        <w:t>6.8.2.2</w:t>
      </w:r>
      <w:r>
        <w:rPr>
          <w:rFonts w:hint="eastAsia"/>
          <w:lang w:val="en-US" w:eastAsia="zh-CN"/>
        </w:rPr>
        <w:tab/>
        <w:t>Test purpose</w:t>
      </w:r>
      <w:bookmarkEnd w:id="2957"/>
      <w:bookmarkEnd w:id="2958"/>
      <w:bookmarkEnd w:id="2959"/>
      <w:bookmarkEnd w:id="2960"/>
      <w:bookmarkEnd w:id="2961"/>
      <w:bookmarkEnd w:id="2962"/>
      <w:bookmarkEnd w:id="2963"/>
      <w:bookmarkEnd w:id="2964"/>
      <w:bookmarkEnd w:id="2965"/>
      <w:bookmarkEnd w:id="2966"/>
      <w:bookmarkEnd w:id="2967"/>
      <w:bookmarkEnd w:id="2968"/>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2969" w:name="_Toc503965124"/>
      <w:bookmarkStart w:id="2970" w:name="_Toc3106"/>
      <w:bookmarkStart w:id="2971" w:name="_Toc1022"/>
      <w:bookmarkStart w:id="2972" w:name="_Toc29726"/>
      <w:bookmarkStart w:id="2973" w:name="_Toc121818459"/>
      <w:bookmarkStart w:id="2974" w:name="_Toc121818683"/>
      <w:bookmarkStart w:id="2975" w:name="_Toc124158438"/>
      <w:bookmarkStart w:id="2976" w:name="_Toc130558506"/>
      <w:bookmarkStart w:id="2977" w:name="_Toc137467231"/>
      <w:bookmarkStart w:id="2978" w:name="_Toc138884877"/>
      <w:bookmarkStart w:id="2979" w:name="_Toc138885101"/>
      <w:bookmarkStart w:id="2980" w:name="_Toc145511312"/>
      <w:r>
        <w:rPr>
          <w:rFonts w:hint="eastAsia"/>
          <w:lang w:val="en-US" w:eastAsia="zh-CN"/>
        </w:rPr>
        <w:t>6.8.2.3</w:t>
      </w:r>
      <w:r>
        <w:rPr>
          <w:rFonts w:hint="eastAsia"/>
          <w:lang w:val="en-US" w:eastAsia="zh-CN"/>
        </w:rPr>
        <w:tab/>
        <w:t>Method of test</w:t>
      </w:r>
      <w:bookmarkEnd w:id="2969"/>
      <w:bookmarkEnd w:id="2970"/>
      <w:bookmarkEnd w:id="2971"/>
      <w:bookmarkEnd w:id="2972"/>
      <w:bookmarkEnd w:id="2973"/>
      <w:bookmarkEnd w:id="2974"/>
      <w:bookmarkEnd w:id="2975"/>
      <w:bookmarkEnd w:id="2976"/>
      <w:bookmarkEnd w:id="2977"/>
      <w:bookmarkEnd w:id="2978"/>
      <w:bookmarkEnd w:id="2979"/>
      <w:bookmarkEnd w:id="2980"/>
    </w:p>
    <w:p w14:paraId="13E105B2" w14:textId="77777777" w:rsidR="004D3FFD" w:rsidRDefault="00000000" w:rsidP="008E76DD">
      <w:pPr>
        <w:pStyle w:val="Heading5"/>
      </w:pPr>
      <w:bookmarkStart w:id="2981" w:name="_Toc9338"/>
      <w:bookmarkStart w:id="2982" w:name="_Toc503965125"/>
      <w:bookmarkStart w:id="2983" w:name="_Toc29941"/>
      <w:bookmarkStart w:id="2984" w:name="_Toc8420"/>
      <w:bookmarkStart w:id="2985" w:name="_Toc121818460"/>
      <w:bookmarkStart w:id="2986" w:name="_Toc121818684"/>
      <w:bookmarkStart w:id="2987" w:name="_Toc124158439"/>
      <w:bookmarkStart w:id="2988" w:name="_Toc130558507"/>
      <w:bookmarkStart w:id="2989" w:name="_Toc137467232"/>
      <w:bookmarkStart w:id="2990" w:name="_Toc138884878"/>
      <w:bookmarkStart w:id="2991" w:name="_Toc138885102"/>
      <w:bookmarkStart w:id="2992" w:name="_Toc145511313"/>
      <w:r>
        <w:rPr>
          <w:rFonts w:hint="eastAsia"/>
          <w:lang w:val="en-US" w:eastAsia="zh-CN"/>
        </w:rPr>
        <w:t>6.8.2.3.1</w:t>
      </w:r>
      <w:r>
        <w:tab/>
        <w:t>Initial conditions</w:t>
      </w:r>
      <w:bookmarkEnd w:id="2981"/>
      <w:bookmarkEnd w:id="2982"/>
      <w:bookmarkEnd w:id="2983"/>
      <w:bookmarkEnd w:id="2984"/>
      <w:bookmarkEnd w:id="2985"/>
      <w:bookmarkEnd w:id="2986"/>
      <w:bookmarkEnd w:id="2987"/>
      <w:bookmarkEnd w:id="2988"/>
      <w:bookmarkEnd w:id="2989"/>
      <w:bookmarkEnd w:id="2990"/>
      <w:bookmarkEnd w:id="2991"/>
      <w:bookmarkEnd w:id="2992"/>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2993" w:name="_Toc7930"/>
      <w:bookmarkStart w:id="2994" w:name="_Toc5033"/>
      <w:bookmarkStart w:id="2995" w:name="_Toc29201"/>
      <w:bookmarkStart w:id="2996" w:name="_Toc503965126"/>
      <w:bookmarkStart w:id="2997" w:name="_Toc121818461"/>
      <w:bookmarkStart w:id="2998" w:name="_Toc121818685"/>
      <w:bookmarkStart w:id="2999" w:name="_Toc124158440"/>
      <w:bookmarkStart w:id="3000" w:name="_Toc130558508"/>
      <w:bookmarkStart w:id="3001" w:name="_Toc137467233"/>
      <w:bookmarkStart w:id="3002" w:name="_Toc138884879"/>
      <w:bookmarkStart w:id="3003" w:name="_Toc138885103"/>
      <w:bookmarkStart w:id="3004" w:name="_Toc145511314"/>
      <w:r>
        <w:rPr>
          <w:rFonts w:hint="eastAsia"/>
          <w:lang w:val="en-US" w:eastAsia="zh-CN"/>
        </w:rPr>
        <w:t>6.8.2.3.2</w:t>
      </w:r>
      <w:r>
        <w:rPr>
          <w:rFonts w:hint="eastAsia"/>
          <w:lang w:val="en-US" w:eastAsia="zh-CN"/>
        </w:rPr>
        <w:tab/>
        <w:t>Procedure</w:t>
      </w:r>
      <w:bookmarkEnd w:id="2993"/>
      <w:bookmarkEnd w:id="2994"/>
      <w:bookmarkEnd w:id="2995"/>
      <w:bookmarkEnd w:id="2996"/>
      <w:bookmarkEnd w:id="2997"/>
      <w:bookmarkEnd w:id="2998"/>
      <w:bookmarkEnd w:id="2999"/>
      <w:bookmarkEnd w:id="3000"/>
      <w:bookmarkEnd w:id="3001"/>
      <w:bookmarkEnd w:id="3002"/>
      <w:bookmarkEnd w:id="3003"/>
      <w:bookmarkEnd w:id="3004"/>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3005" w:name="_Hlk112273677"/>
      <w:r>
        <w:t>Verify measurement impact from feeding test signal by generating a signal for repeater input with repeater to be turned off.  Verify measured result is enough below requirement limit.</w:t>
      </w:r>
      <w:bookmarkEnd w:id="3005"/>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3006" w:name="_Toc24660"/>
      <w:bookmarkStart w:id="3007" w:name="_Toc503965127"/>
      <w:bookmarkStart w:id="3008" w:name="_Toc25630"/>
      <w:bookmarkStart w:id="3009" w:name="_Toc2772"/>
      <w:bookmarkStart w:id="3010" w:name="_Toc121818462"/>
      <w:bookmarkStart w:id="3011" w:name="_Toc121818686"/>
      <w:bookmarkStart w:id="3012" w:name="_Toc124158441"/>
      <w:bookmarkStart w:id="3013" w:name="_Toc130558509"/>
      <w:bookmarkStart w:id="3014" w:name="_Toc137467234"/>
      <w:bookmarkStart w:id="3015" w:name="_Toc138884880"/>
      <w:bookmarkStart w:id="3016" w:name="_Toc138885104"/>
      <w:bookmarkStart w:id="3017" w:name="_Toc145511315"/>
      <w:r>
        <w:rPr>
          <w:rFonts w:hint="eastAsia"/>
          <w:lang w:val="en-US" w:eastAsia="zh-CN"/>
        </w:rPr>
        <w:t>6.8.2.3.3</w:t>
      </w:r>
      <w:r>
        <w:rPr>
          <w:rFonts w:hint="eastAsia"/>
          <w:lang w:val="en-US" w:eastAsia="zh-CN"/>
        </w:rPr>
        <w:tab/>
        <w:t>Test Requirements</w:t>
      </w:r>
      <w:bookmarkEnd w:id="3006"/>
      <w:bookmarkEnd w:id="3007"/>
      <w:bookmarkEnd w:id="3008"/>
      <w:bookmarkEnd w:id="3009"/>
      <w:bookmarkEnd w:id="3010"/>
      <w:bookmarkEnd w:id="3011"/>
      <w:bookmarkEnd w:id="3012"/>
      <w:bookmarkEnd w:id="3013"/>
      <w:bookmarkEnd w:id="3014"/>
      <w:bookmarkEnd w:id="3015"/>
      <w:bookmarkEnd w:id="3016"/>
      <w:bookmarkEnd w:id="3017"/>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3018" w:name="_Toc6829"/>
      <w:bookmarkStart w:id="3019" w:name="_Toc24941"/>
      <w:bookmarkStart w:id="3020" w:name="_Toc23320"/>
      <w:bookmarkStart w:id="3021" w:name="_Toc10152"/>
      <w:bookmarkStart w:id="3022" w:name="_Toc121818463"/>
      <w:bookmarkStart w:id="3023" w:name="_Toc121818687"/>
      <w:bookmarkStart w:id="3024" w:name="_Toc124158442"/>
      <w:bookmarkStart w:id="3025" w:name="_Toc130558510"/>
      <w:bookmarkStart w:id="3026" w:name="_Toc137467235"/>
      <w:bookmarkStart w:id="3027" w:name="_Toc138884881"/>
      <w:bookmarkStart w:id="3028" w:name="_Toc138885105"/>
      <w:bookmarkStart w:id="3029" w:name="_Toc145511316"/>
      <w:bookmarkStart w:id="3030" w:name="_Toc36817404"/>
      <w:bookmarkStart w:id="3031" w:name="_Toc37260326"/>
      <w:bookmarkStart w:id="3032" w:name="_Toc45893630"/>
      <w:bookmarkStart w:id="3033" w:name="_Toc61179039"/>
      <w:bookmarkStart w:id="3034" w:name="_Toc74663426"/>
      <w:bookmarkStart w:id="3035" w:name="_Toc53178801"/>
      <w:bookmarkStart w:id="3036" w:name="_Toc53178350"/>
      <w:bookmarkStart w:id="3037" w:name="_Toc61179509"/>
      <w:bookmarkStart w:id="3038" w:name="_Toc21127643"/>
      <w:bookmarkStart w:id="3039" w:name="_Toc29811852"/>
      <w:bookmarkStart w:id="3040" w:name="_Toc67916805"/>
      <w:bookmarkStart w:id="3041" w:name="_Toc82621967"/>
      <w:bookmarkStart w:id="3042" w:name="_Toc44712317"/>
      <w:bookmarkStart w:id="3043"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018"/>
      <w:bookmarkEnd w:id="3019"/>
      <w:bookmarkEnd w:id="3020"/>
      <w:bookmarkEnd w:id="3021"/>
      <w:bookmarkEnd w:id="3022"/>
      <w:bookmarkEnd w:id="3023"/>
      <w:bookmarkEnd w:id="3024"/>
      <w:bookmarkEnd w:id="3025"/>
      <w:bookmarkEnd w:id="3026"/>
      <w:bookmarkEnd w:id="3027"/>
      <w:bookmarkEnd w:id="3028"/>
      <w:bookmarkEnd w:id="3029"/>
    </w:p>
    <w:p w14:paraId="0D3C5A09" w14:textId="77777777" w:rsidR="004D3FFD" w:rsidRDefault="00000000" w:rsidP="00EB7040">
      <w:pPr>
        <w:pStyle w:val="Heading3"/>
        <w:rPr>
          <w:rFonts w:eastAsia="DengXian"/>
        </w:rPr>
      </w:pPr>
      <w:bookmarkStart w:id="3044" w:name="_Toc21127639"/>
      <w:bookmarkStart w:id="3045" w:name="_Toc45893626"/>
      <w:bookmarkStart w:id="3046" w:name="_Toc53178797"/>
      <w:bookmarkStart w:id="3047" w:name="_Toc44712313"/>
      <w:bookmarkStart w:id="3048" w:name="_Toc29811848"/>
      <w:bookmarkStart w:id="3049" w:name="_Toc37260322"/>
      <w:bookmarkStart w:id="3050" w:name="_Toc82621963"/>
      <w:bookmarkStart w:id="3051" w:name="_Toc61179035"/>
      <w:bookmarkStart w:id="3052" w:name="_Toc74663422"/>
      <w:bookmarkStart w:id="3053" w:name="_Toc36817400"/>
      <w:bookmarkStart w:id="3054" w:name="_Toc53178346"/>
      <w:bookmarkStart w:id="3055" w:name="_Toc67916801"/>
      <w:bookmarkStart w:id="3056" w:name="_Toc37267710"/>
      <w:bookmarkStart w:id="3057" w:name="_Toc61179505"/>
      <w:bookmarkStart w:id="3058" w:name="_Toc121818464"/>
      <w:bookmarkStart w:id="3059" w:name="_Toc121818688"/>
      <w:bookmarkStart w:id="3060" w:name="_Toc124158443"/>
      <w:bookmarkStart w:id="3061" w:name="_Toc130558511"/>
      <w:bookmarkStart w:id="3062" w:name="_Toc137467236"/>
      <w:bookmarkStart w:id="3063" w:name="_Toc138884882"/>
      <w:bookmarkStart w:id="3064" w:name="_Toc138885106"/>
      <w:bookmarkStart w:id="3065" w:name="_Toc14551131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F56C4E3" w14:textId="77777777" w:rsidR="004D3FFD" w:rsidRDefault="00000000" w:rsidP="00EB7040">
      <w:pPr>
        <w:pStyle w:val="Heading4"/>
      </w:pPr>
      <w:bookmarkStart w:id="3066" w:name="_Toc74915670"/>
      <w:bookmarkStart w:id="3067" w:name="_Toc58915668"/>
      <w:bookmarkStart w:id="3068" w:name="_Toc58917849"/>
      <w:bookmarkStart w:id="3069" w:name="_Toc29810517"/>
      <w:bookmarkStart w:id="3070" w:name="_Toc21102668"/>
      <w:bookmarkStart w:id="3071" w:name="_Toc36635869"/>
      <w:bookmarkStart w:id="3072" w:name="_Toc37272815"/>
      <w:bookmarkStart w:id="3073" w:name="_Toc76544181"/>
      <w:bookmarkStart w:id="3074" w:name="_Toc82536303"/>
      <w:bookmarkStart w:id="3075" w:name="_Toc66693718"/>
      <w:bookmarkStart w:id="3076" w:name="_Toc53183001"/>
      <w:bookmarkStart w:id="3077" w:name="_Toc76114295"/>
      <w:bookmarkStart w:id="3078" w:name="_Toc45885892"/>
      <w:bookmarkStart w:id="3079" w:name="_Toc121818465"/>
      <w:bookmarkStart w:id="3080" w:name="_Toc121818689"/>
      <w:bookmarkStart w:id="3081" w:name="_Toc124158444"/>
      <w:bookmarkStart w:id="3082" w:name="_Toc130558512"/>
      <w:bookmarkStart w:id="3083" w:name="_Toc137467237"/>
      <w:bookmarkStart w:id="3084" w:name="_Toc138884883"/>
      <w:bookmarkStart w:id="3085" w:name="_Toc138885107"/>
      <w:bookmarkStart w:id="3086" w:name="_Toc145511318"/>
      <w:r>
        <w:t>6.9.1.1</w:t>
      </w:r>
      <w: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1ECC2C75" w14:textId="77777777" w:rsidR="004D3FFD" w:rsidRDefault="00000000">
      <w:pPr>
        <w:rPr>
          <w:rFonts w:eastAsia="DengXian"/>
        </w:rPr>
      </w:pPr>
      <w:bookmarkStart w:id="3087" w:name="_Toc76544182"/>
      <w:bookmarkStart w:id="3088" w:name="_Toc37272816"/>
      <w:bookmarkStart w:id="3089" w:name="_Toc29810518"/>
      <w:bookmarkStart w:id="3090" w:name="_Toc58915669"/>
      <w:bookmarkStart w:id="3091" w:name="_Toc76114296"/>
      <w:bookmarkStart w:id="3092" w:name="_Toc53183002"/>
      <w:bookmarkStart w:id="3093" w:name="_Toc36635870"/>
      <w:bookmarkStart w:id="3094" w:name="_Toc74915671"/>
      <w:bookmarkStart w:id="3095" w:name="_Toc66693719"/>
      <w:bookmarkStart w:id="3096" w:name="_Toc82536304"/>
      <w:bookmarkStart w:id="3097" w:name="_Toc45885893"/>
      <w:bookmarkStart w:id="3098" w:name="_Toc58917850"/>
      <w:bookmarkStart w:id="3099"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100"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100"/>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3101" w:name="_Toc121818466"/>
      <w:bookmarkStart w:id="3102" w:name="_Toc121818690"/>
      <w:bookmarkStart w:id="3103" w:name="_Toc124158445"/>
      <w:bookmarkStart w:id="3104" w:name="_Toc130558513"/>
      <w:bookmarkStart w:id="3105" w:name="_Toc137467238"/>
      <w:bookmarkStart w:id="3106" w:name="_Toc138884884"/>
      <w:bookmarkStart w:id="3107" w:name="_Toc138885108"/>
      <w:bookmarkStart w:id="3108" w:name="_Toc145511319"/>
      <w:r>
        <w:t>6.9.1.2</w:t>
      </w:r>
      <w:r>
        <w:tab/>
        <w:t>Minimum requirement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1"/>
      <w:bookmarkEnd w:id="3102"/>
      <w:bookmarkEnd w:id="3103"/>
      <w:bookmarkEnd w:id="3104"/>
      <w:bookmarkEnd w:id="3105"/>
      <w:bookmarkEnd w:id="3106"/>
      <w:bookmarkEnd w:id="3107"/>
      <w:bookmarkEnd w:id="3108"/>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3109" w:name="_Toc29810519"/>
      <w:bookmarkStart w:id="3110" w:name="_Toc66693720"/>
      <w:bookmarkStart w:id="3111" w:name="_Toc37272817"/>
      <w:bookmarkStart w:id="3112" w:name="_Toc58917851"/>
      <w:bookmarkStart w:id="3113" w:name="_Toc82536305"/>
      <w:bookmarkStart w:id="3114" w:name="_Toc58915670"/>
      <w:bookmarkStart w:id="3115" w:name="_Toc45885894"/>
      <w:bookmarkStart w:id="3116" w:name="_Toc36635871"/>
      <w:bookmarkStart w:id="3117" w:name="_Toc76544183"/>
      <w:bookmarkStart w:id="3118" w:name="_Toc76114297"/>
      <w:bookmarkStart w:id="3119" w:name="_Toc53183003"/>
      <w:bookmarkStart w:id="3120" w:name="_Toc74915672"/>
      <w:bookmarkStart w:id="3121" w:name="_Toc21102670"/>
      <w:bookmarkStart w:id="3122" w:name="_Toc121818467"/>
      <w:bookmarkStart w:id="3123" w:name="_Toc121818691"/>
      <w:bookmarkStart w:id="3124" w:name="_Toc124158446"/>
      <w:bookmarkStart w:id="3125" w:name="_Toc130558514"/>
      <w:bookmarkStart w:id="3126" w:name="_Toc137467239"/>
      <w:bookmarkStart w:id="3127" w:name="_Toc138884885"/>
      <w:bookmarkStart w:id="3128" w:name="_Toc138885109"/>
      <w:bookmarkStart w:id="3129" w:name="_Toc145511320"/>
      <w:r>
        <w:t>6.9.1.3</w:t>
      </w:r>
      <w:r>
        <w:tab/>
        <w:t>Test purpose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3130" w:name="_Toc29810520"/>
      <w:bookmarkStart w:id="3131" w:name="_Toc76114298"/>
      <w:bookmarkStart w:id="3132" w:name="_Toc76544184"/>
      <w:bookmarkStart w:id="3133" w:name="_Toc58917852"/>
      <w:bookmarkStart w:id="3134" w:name="_Toc45885895"/>
      <w:bookmarkStart w:id="3135" w:name="_Toc53183004"/>
      <w:bookmarkStart w:id="3136" w:name="_Toc74915673"/>
      <w:bookmarkStart w:id="3137" w:name="_Toc82536306"/>
      <w:bookmarkStart w:id="3138" w:name="_Toc66693721"/>
      <w:bookmarkStart w:id="3139" w:name="_Toc21102671"/>
      <w:bookmarkStart w:id="3140" w:name="_Toc37272818"/>
      <w:bookmarkStart w:id="3141" w:name="_Toc58915671"/>
      <w:bookmarkStart w:id="3142" w:name="_Toc36635872"/>
      <w:bookmarkStart w:id="3143" w:name="_Toc121818468"/>
      <w:bookmarkStart w:id="3144" w:name="_Toc121818692"/>
      <w:bookmarkStart w:id="3145" w:name="_Toc124158447"/>
      <w:bookmarkStart w:id="3146" w:name="_Toc130558515"/>
      <w:bookmarkStart w:id="3147" w:name="_Toc137467240"/>
      <w:bookmarkStart w:id="3148" w:name="_Toc138884886"/>
      <w:bookmarkStart w:id="3149" w:name="_Toc138885110"/>
      <w:bookmarkStart w:id="3150" w:name="_Toc145511321"/>
      <w:r>
        <w:t>6.9.1.4</w:t>
      </w:r>
      <w:r>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3151" w:name="_Toc36635873"/>
      <w:bookmarkStart w:id="3152" w:name="_Toc82536307"/>
      <w:bookmarkStart w:id="3153" w:name="_Toc74915674"/>
      <w:bookmarkStart w:id="3154" w:name="_Toc37272819"/>
      <w:bookmarkStart w:id="3155" w:name="_Toc66693722"/>
      <w:bookmarkStart w:id="3156" w:name="_Toc21102672"/>
      <w:bookmarkStart w:id="3157" w:name="_Toc76544185"/>
      <w:bookmarkStart w:id="3158" w:name="_Toc45885896"/>
      <w:bookmarkStart w:id="3159" w:name="_Toc53183005"/>
      <w:bookmarkStart w:id="3160" w:name="_Toc58915672"/>
      <w:bookmarkStart w:id="3161" w:name="_Toc76114299"/>
      <w:bookmarkStart w:id="3162" w:name="_Toc58917853"/>
      <w:bookmarkStart w:id="3163" w:name="_Toc29810521"/>
      <w:bookmarkStart w:id="3164" w:name="_Toc121818469"/>
      <w:bookmarkStart w:id="3165" w:name="_Toc121818693"/>
      <w:bookmarkStart w:id="3166" w:name="_Toc124158448"/>
      <w:bookmarkStart w:id="3167" w:name="_Toc130558516"/>
      <w:bookmarkStart w:id="3168" w:name="_Toc137467241"/>
      <w:bookmarkStart w:id="3169" w:name="_Toc138884887"/>
      <w:bookmarkStart w:id="3170" w:name="_Toc138885111"/>
      <w:bookmarkStart w:id="3171" w:name="_Toc145511322"/>
      <w:r>
        <w:t>6.9.1.5</w:t>
      </w:r>
      <w:r>
        <w:tab/>
        <w:t>Test requirements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3172" w:name="_Toc121818470"/>
      <w:bookmarkStart w:id="3173" w:name="_Toc121818694"/>
      <w:bookmarkStart w:id="3174" w:name="_Toc124158449"/>
      <w:bookmarkStart w:id="3175" w:name="_Toc130558517"/>
      <w:bookmarkStart w:id="3176" w:name="_Toc137467242"/>
      <w:bookmarkStart w:id="3177" w:name="_Toc138884888"/>
      <w:bookmarkStart w:id="3178" w:name="_Toc138885112"/>
      <w:bookmarkStart w:id="3179" w:name="_Toc145511323"/>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172"/>
      <w:bookmarkEnd w:id="3173"/>
      <w:bookmarkEnd w:id="3174"/>
      <w:bookmarkEnd w:id="3175"/>
      <w:bookmarkEnd w:id="3176"/>
      <w:bookmarkEnd w:id="3177"/>
      <w:bookmarkEnd w:id="3178"/>
      <w:bookmarkEnd w:id="3179"/>
    </w:p>
    <w:p w14:paraId="334D97DD" w14:textId="77777777" w:rsidR="004D3FFD" w:rsidRDefault="00000000" w:rsidP="008E76DD">
      <w:pPr>
        <w:pStyle w:val="Heading4"/>
      </w:pPr>
      <w:bookmarkStart w:id="3180" w:name="_Toc58915674"/>
      <w:bookmarkStart w:id="3181" w:name="_Toc58917855"/>
      <w:bookmarkStart w:id="3182" w:name="_Toc74915676"/>
      <w:bookmarkStart w:id="3183" w:name="_Toc66693724"/>
      <w:bookmarkStart w:id="3184" w:name="_Toc37272821"/>
      <w:bookmarkStart w:id="3185" w:name="_Toc29810523"/>
      <w:bookmarkStart w:id="3186" w:name="_Toc45885898"/>
      <w:bookmarkStart w:id="3187" w:name="_Toc53183007"/>
      <w:bookmarkStart w:id="3188" w:name="_Toc76114301"/>
      <w:bookmarkStart w:id="3189" w:name="_Toc82536309"/>
      <w:bookmarkStart w:id="3190" w:name="_Toc36635875"/>
      <w:bookmarkStart w:id="3191" w:name="_Toc21102674"/>
      <w:bookmarkStart w:id="3192" w:name="_Toc76544187"/>
      <w:bookmarkStart w:id="3193" w:name="_Toc121818471"/>
      <w:bookmarkStart w:id="3194" w:name="_Toc121818695"/>
      <w:bookmarkStart w:id="3195" w:name="_Toc124158450"/>
      <w:bookmarkStart w:id="3196" w:name="_Toc130558518"/>
      <w:bookmarkStart w:id="3197" w:name="_Toc137467243"/>
      <w:bookmarkStart w:id="3198" w:name="_Toc138884889"/>
      <w:bookmarkStart w:id="3199" w:name="_Toc138885113"/>
      <w:bookmarkStart w:id="3200" w:name="_Toc145511324"/>
      <w:r>
        <w:t>6.9.2.1</w:t>
      </w:r>
      <w:r>
        <w:tab/>
        <w:t>Definition and applicability</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42C7DA0E" w14:textId="77777777" w:rsidR="004D3FFD" w:rsidRDefault="00000000">
      <w:pPr>
        <w:rPr>
          <w:rFonts w:eastAsia="DengXian"/>
        </w:rPr>
      </w:pPr>
      <w:bookmarkStart w:id="3201" w:name="_Hlk104392742"/>
      <w:bookmarkStart w:id="3202" w:name="_Toc58917856"/>
      <w:bookmarkStart w:id="3203" w:name="_Toc66693725"/>
      <w:bookmarkStart w:id="3204" w:name="_Toc58915675"/>
      <w:bookmarkStart w:id="3205" w:name="_Toc53183008"/>
      <w:bookmarkStart w:id="3206" w:name="_Toc74915677"/>
      <w:bookmarkStart w:id="3207" w:name="_Toc45885899"/>
      <w:bookmarkStart w:id="3208" w:name="_Toc76544188"/>
      <w:bookmarkStart w:id="3209" w:name="_Toc82536310"/>
      <w:bookmarkStart w:id="3210" w:name="_Toc37272822"/>
      <w:bookmarkStart w:id="3211" w:name="_Toc76114302"/>
      <w:bookmarkStart w:id="3212" w:name="_Toc29810524"/>
      <w:bookmarkStart w:id="3213" w:name="_Toc21102675"/>
      <w:bookmarkStart w:id="321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1.85pt;height:191.4pt" o:ole="">
            <v:imagedata r:id="rId22" o:title=""/>
          </v:shape>
          <o:OLEObject Type="Embed" ProgID="Visio.Drawing.15" ShapeID="_x0000_i1039" DrawAspect="Content" ObjectID="_1757322806"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3215" w:name="_Toc121818472"/>
      <w:bookmarkStart w:id="3216" w:name="_Toc121818696"/>
      <w:bookmarkStart w:id="3217" w:name="_Toc124158451"/>
      <w:bookmarkStart w:id="3218" w:name="_Toc130558519"/>
      <w:bookmarkStart w:id="3219" w:name="_Toc137467244"/>
      <w:bookmarkStart w:id="3220" w:name="_Toc138884890"/>
      <w:bookmarkStart w:id="3221" w:name="_Toc138885114"/>
      <w:bookmarkStart w:id="3222" w:name="_Toc145511325"/>
      <w:bookmarkEnd w:id="3201"/>
      <w:r>
        <w:t>6.9.2.2</w:t>
      </w:r>
      <w:r>
        <w:tab/>
        <w:t>Minimum requirement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3223" w:name="_Toc29810525"/>
      <w:bookmarkStart w:id="3224" w:name="_Toc37272823"/>
      <w:bookmarkStart w:id="3225" w:name="_Toc82536311"/>
      <w:bookmarkStart w:id="3226" w:name="_Toc36635877"/>
      <w:bookmarkStart w:id="3227" w:name="_Toc58915676"/>
      <w:bookmarkStart w:id="3228" w:name="_Toc45885900"/>
      <w:bookmarkStart w:id="3229" w:name="_Toc74915678"/>
      <w:bookmarkStart w:id="3230" w:name="_Toc21102676"/>
      <w:bookmarkStart w:id="3231" w:name="_Toc66693726"/>
      <w:bookmarkStart w:id="3232" w:name="_Toc58917857"/>
      <w:bookmarkStart w:id="3233" w:name="_Toc53183009"/>
      <w:bookmarkStart w:id="3234" w:name="_Toc76544189"/>
      <w:bookmarkStart w:id="3235" w:name="_Toc76114303"/>
      <w:bookmarkStart w:id="3236" w:name="_Toc121818473"/>
      <w:bookmarkStart w:id="3237" w:name="_Toc121818697"/>
      <w:bookmarkStart w:id="3238" w:name="_Toc124158452"/>
      <w:bookmarkStart w:id="3239" w:name="_Toc130558520"/>
      <w:bookmarkStart w:id="3240" w:name="_Toc137467245"/>
      <w:bookmarkStart w:id="3241" w:name="_Toc138884891"/>
      <w:bookmarkStart w:id="3242" w:name="_Toc138885115"/>
      <w:bookmarkStart w:id="3243" w:name="_Toc145511326"/>
      <w:r>
        <w:t>6.9.2.3</w:t>
      </w:r>
      <w:r>
        <w:tab/>
        <w:t>Test purpose</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3244" w:name="_Toc37272824"/>
      <w:bookmarkStart w:id="3245" w:name="_Toc82536312"/>
      <w:bookmarkStart w:id="3246" w:name="_Toc76544190"/>
      <w:bookmarkStart w:id="3247" w:name="_Toc74915679"/>
      <w:bookmarkStart w:id="3248" w:name="_Toc36635878"/>
      <w:bookmarkStart w:id="3249" w:name="_Toc29810526"/>
      <w:bookmarkStart w:id="3250" w:name="_Toc58915677"/>
      <w:bookmarkStart w:id="3251" w:name="_Toc53183010"/>
      <w:bookmarkStart w:id="3252" w:name="_Toc66693727"/>
      <w:bookmarkStart w:id="3253" w:name="_Toc45885901"/>
      <w:bookmarkStart w:id="3254" w:name="_Toc21102677"/>
      <w:bookmarkStart w:id="3255" w:name="_Toc58917858"/>
      <w:bookmarkStart w:id="3256" w:name="_Toc76114304"/>
      <w:bookmarkStart w:id="3257" w:name="_Toc121818474"/>
      <w:bookmarkStart w:id="3258" w:name="_Toc121818698"/>
      <w:bookmarkStart w:id="3259" w:name="_Toc124158453"/>
      <w:bookmarkStart w:id="3260" w:name="_Toc130558521"/>
      <w:bookmarkStart w:id="3261" w:name="_Toc137467246"/>
      <w:bookmarkStart w:id="3262" w:name="_Toc138884892"/>
      <w:bookmarkStart w:id="3263" w:name="_Toc138885116"/>
      <w:bookmarkStart w:id="3264" w:name="_Toc145511327"/>
      <w:r>
        <w:t>6.9.2.4</w:t>
      </w:r>
      <w:r>
        <w:tab/>
        <w:t>Method of test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83976DB" w14:textId="77777777" w:rsidR="004D3FFD" w:rsidRDefault="00000000" w:rsidP="00D13A3B">
      <w:pPr>
        <w:pStyle w:val="Heading5"/>
      </w:pPr>
      <w:bookmarkStart w:id="3265" w:name="_Toc21102678"/>
      <w:bookmarkStart w:id="3266" w:name="_Toc36635879"/>
      <w:bookmarkStart w:id="3267" w:name="_Toc76114305"/>
      <w:bookmarkStart w:id="3268" w:name="_Toc58917859"/>
      <w:bookmarkStart w:id="3269" w:name="_Toc66693728"/>
      <w:bookmarkStart w:id="3270" w:name="_Toc53183011"/>
      <w:bookmarkStart w:id="3271" w:name="_Toc82536313"/>
      <w:bookmarkStart w:id="3272" w:name="_Toc29810527"/>
      <w:bookmarkStart w:id="3273" w:name="_Toc74915680"/>
      <w:bookmarkStart w:id="3274" w:name="_Toc76544191"/>
      <w:bookmarkStart w:id="3275" w:name="_Toc37272825"/>
      <w:bookmarkStart w:id="3276" w:name="_Toc58915678"/>
      <w:bookmarkStart w:id="3277" w:name="_Toc45885902"/>
      <w:bookmarkStart w:id="3278" w:name="_Toc121818475"/>
      <w:bookmarkStart w:id="3279" w:name="_Toc121818699"/>
      <w:bookmarkStart w:id="3280" w:name="_Toc124158454"/>
      <w:bookmarkStart w:id="3281" w:name="_Toc130558522"/>
      <w:bookmarkStart w:id="3282" w:name="_Toc137467247"/>
      <w:bookmarkStart w:id="3283" w:name="_Toc138884893"/>
      <w:bookmarkStart w:id="3284" w:name="_Toc138885117"/>
      <w:bookmarkStart w:id="3285" w:name="_Toc145511328"/>
      <w:r>
        <w:t>6.9.2.4.1</w:t>
      </w:r>
      <w:r>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3286" w:name="_Toc29810528"/>
      <w:bookmarkStart w:id="3287" w:name="_Toc76544192"/>
      <w:bookmarkStart w:id="3288" w:name="_Toc82536314"/>
      <w:bookmarkStart w:id="3289" w:name="_Toc58915679"/>
      <w:bookmarkStart w:id="3290" w:name="_Toc21102679"/>
      <w:bookmarkStart w:id="3291" w:name="_Toc37272826"/>
      <w:bookmarkStart w:id="3292" w:name="_Toc74915681"/>
      <w:bookmarkStart w:id="3293" w:name="_Toc45885903"/>
      <w:bookmarkStart w:id="3294" w:name="_Toc66693729"/>
      <w:bookmarkStart w:id="3295" w:name="_Toc36635880"/>
      <w:bookmarkStart w:id="3296" w:name="_Toc58917860"/>
      <w:bookmarkStart w:id="3297" w:name="_Toc76114306"/>
      <w:bookmarkStart w:id="3298" w:name="_Toc53183012"/>
      <w:bookmarkStart w:id="3299" w:name="_Toc121818476"/>
      <w:bookmarkStart w:id="3300" w:name="_Toc121818700"/>
      <w:bookmarkStart w:id="3301" w:name="_Toc124158455"/>
      <w:bookmarkStart w:id="3302" w:name="_Toc130558523"/>
      <w:bookmarkStart w:id="3303" w:name="_Toc137467248"/>
      <w:bookmarkStart w:id="3304" w:name="_Toc138884894"/>
      <w:bookmarkStart w:id="3305" w:name="_Toc138885118"/>
      <w:bookmarkStart w:id="3306" w:name="_Toc145511329"/>
      <w:r>
        <w:t>6.9.2.4.2</w:t>
      </w:r>
      <w:r>
        <w:tab/>
        <w:t>Procedure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3307" w:name="_Toc45885907"/>
      <w:bookmarkStart w:id="3308" w:name="_Toc66693730"/>
      <w:bookmarkStart w:id="3309" w:name="_Toc76544193"/>
      <w:bookmarkStart w:id="3310" w:name="_Toc74915682"/>
      <w:bookmarkStart w:id="3311" w:name="_Toc37272830"/>
      <w:bookmarkStart w:id="3312" w:name="_Toc29810532"/>
      <w:bookmarkStart w:id="3313" w:name="_Toc58915680"/>
      <w:bookmarkStart w:id="3314" w:name="_Toc21102683"/>
      <w:bookmarkStart w:id="3315" w:name="_Toc53183013"/>
      <w:bookmarkStart w:id="3316" w:name="_Toc82536315"/>
      <w:bookmarkStart w:id="3317" w:name="_Toc76114307"/>
      <w:bookmarkStart w:id="3318" w:name="_Toc36635884"/>
      <w:bookmarkStart w:id="3319" w:name="_Toc58917861"/>
      <w:bookmarkStart w:id="3320" w:name="_Toc121818477"/>
      <w:bookmarkStart w:id="3321" w:name="_Toc121818701"/>
      <w:bookmarkStart w:id="3322" w:name="_Toc124158456"/>
      <w:bookmarkStart w:id="3323" w:name="_Toc130558524"/>
      <w:bookmarkStart w:id="3324" w:name="_Toc137467249"/>
      <w:bookmarkStart w:id="3325" w:name="_Toc138884895"/>
      <w:bookmarkStart w:id="3326" w:name="_Toc138885119"/>
      <w:bookmarkStart w:id="3327" w:name="_Toc145511330"/>
      <w:r>
        <w:t>6.9.2.5</w:t>
      </w:r>
      <w:r>
        <w:tab/>
        <w:t>Test requirements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091"/>
    <w:p w14:paraId="668E89A1" w14:textId="4F92621A" w:rsidR="004D3FFD" w:rsidRDefault="00000000" w:rsidP="008F3D68">
      <w:pPr>
        <w:pStyle w:val="Heading8"/>
        <w:rPr>
          <w:rFonts w:eastAsia="MS Mincho"/>
        </w:rPr>
      </w:pPr>
      <w:r>
        <w:br w:type="page"/>
      </w:r>
      <w:bookmarkStart w:id="3328" w:name="_Toc31361"/>
      <w:bookmarkStart w:id="3329" w:name="_Toc6324"/>
      <w:bookmarkStart w:id="3330" w:name="_Toc8844"/>
      <w:bookmarkStart w:id="3331" w:name="_Toc121818478"/>
      <w:bookmarkStart w:id="3332" w:name="_Toc121818702"/>
      <w:bookmarkStart w:id="3333" w:name="_Toc124158457"/>
      <w:bookmarkStart w:id="3334" w:name="_Toc130558525"/>
      <w:bookmarkStart w:id="3335" w:name="_Toc137467250"/>
      <w:bookmarkStart w:id="3336" w:name="_Toc138884896"/>
      <w:bookmarkStart w:id="3337" w:name="_Toc138885120"/>
      <w:bookmarkStart w:id="3338" w:name="_Toc145511331"/>
      <w:bookmarkStart w:id="3339" w:name="_Toc20742"/>
      <w:bookmarkStart w:id="3340" w:name="_Toc197274883"/>
      <w:r>
        <w:rPr>
          <w:rFonts w:eastAsia="MS Mincho"/>
        </w:rPr>
        <w:lastRenderedPageBreak/>
        <w:t>Annex A</w:t>
      </w:r>
      <w:r>
        <w:t xml:space="preserve"> (normative)</w:t>
      </w:r>
      <w:r>
        <w:rPr>
          <w:rFonts w:eastAsia="MS Mincho"/>
        </w:rPr>
        <w:t>:</w:t>
      </w:r>
      <w:bookmarkEnd w:id="3328"/>
      <w:bookmarkEnd w:id="3329"/>
      <w:bookmarkEnd w:id="3330"/>
      <w:r w:rsidR="008F3D68" w:rsidRPr="00A1115A">
        <w:br/>
      </w:r>
      <w:bookmarkStart w:id="3341" w:name="_Toc29927"/>
      <w:bookmarkStart w:id="3342" w:name="_Toc22967"/>
      <w:bookmarkStart w:id="3343" w:name="_Toc7834"/>
      <w:r>
        <w:rPr>
          <w:rFonts w:eastAsia="MS Mincho"/>
        </w:rPr>
        <w:t>Repeater stimulus signals</w:t>
      </w:r>
      <w:bookmarkEnd w:id="3331"/>
      <w:bookmarkEnd w:id="3332"/>
      <w:bookmarkEnd w:id="3333"/>
      <w:bookmarkEnd w:id="3334"/>
      <w:bookmarkEnd w:id="3335"/>
      <w:bookmarkEnd w:id="3336"/>
      <w:bookmarkEnd w:id="3337"/>
      <w:bookmarkEnd w:id="3338"/>
      <w:bookmarkEnd w:id="3341"/>
      <w:bookmarkEnd w:id="3342"/>
      <w:bookmarkEnd w:id="3343"/>
    </w:p>
    <w:p w14:paraId="6311380D" w14:textId="77777777" w:rsidR="00FE0B56" w:rsidRPr="00FE0B56" w:rsidRDefault="00FE0B56" w:rsidP="00FE0B56"/>
    <w:p w14:paraId="0542D8BB" w14:textId="77777777" w:rsidR="004D3FFD" w:rsidRDefault="00000000" w:rsidP="00FE0B56">
      <w:pPr>
        <w:pStyle w:val="Heading1"/>
      </w:pPr>
      <w:bookmarkStart w:id="3344" w:name="_Toc503965148"/>
      <w:bookmarkStart w:id="3345" w:name="_Toc123"/>
      <w:bookmarkStart w:id="3346" w:name="_Toc5009"/>
      <w:bookmarkStart w:id="3347" w:name="_Toc22274"/>
      <w:bookmarkStart w:id="3348" w:name="_Toc121818479"/>
      <w:bookmarkStart w:id="3349" w:name="_Toc121818703"/>
      <w:bookmarkStart w:id="3350" w:name="_Toc124158458"/>
      <w:bookmarkStart w:id="3351" w:name="_Toc130558526"/>
      <w:bookmarkStart w:id="3352" w:name="_Toc137467251"/>
      <w:bookmarkStart w:id="3353" w:name="_Toc138884897"/>
      <w:bookmarkStart w:id="3354" w:name="_Toc138885121"/>
      <w:bookmarkStart w:id="3355" w:name="_Toc145511332"/>
      <w:bookmarkEnd w:id="3339"/>
      <w:bookmarkEnd w:id="3340"/>
      <w:r>
        <w:t>A.1</w:t>
      </w:r>
      <w:r>
        <w:tab/>
        <w:t>Repeater stimulus signal 1</w:t>
      </w:r>
      <w:bookmarkEnd w:id="3344"/>
      <w:bookmarkEnd w:id="3345"/>
      <w:bookmarkEnd w:id="3346"/>
      <w:bookmarkEnd w:id="3347"/>
      <w:bookmarkEnd w:id="3348"/>
      <w:bookmarkEnd w:id="3349"/>
      <w:bookmarkEnd w:id="3350"/>
      <w:bookmarkEnd w:id="3351"/>
      <w:bookmarkEnd w:id="3352"/>
      <w:bookmarkEnd w:id="3353"/>
      <w:bookmarkEnd w:id="3354"/>
      <w:bookmarkEnd w:id="3355"/>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3356" w:name="_Toc503965149"/>
      <w:bookmarkStart w:id="3357" w:name="_Toc6947"/>
      <w:bookmarkStart w:id="3358" w:name="_Toc12964"/>
      <w:bookmarkStart w:id="3359" w:name="_Toc12648"/>
      <w:bookmarkStart w:id="3360" w:name="_Toc121818480"/>
      <w:bookmarkStart w:id="3361" w:name="_Toc121818704"/>
      <w:bookmarkStart w:id="3362" w:name="_Toc124158459"/>
      <w:bookmarkStart w:id="3363" w:name="_Toc130558527"/>
      <w:bookmarkStart w:id="3364" w:name="_Toc137467252"/>
      <w:bookmarkStart w:id="3365" w:name="_Toc138884898"/>
      <w:bookmarkStart w:id="3366" w:name="_Toc138885122"/>
      <w:bookmarkStart w:id="3367" w:name="_Toc145511333"/>
      <w:r>
        <w:t>A.2</w:t>
      </w:r>
      <w:r>
        <w:tab/>
        <w:t>Repeater stimulus signal 2</w:t>
      </w:r>
      <w:bookmarkEnd w:id="3356"/>
      <w:bookmarkEnd w:id="3357"/>
      <w:bookmarkEnd w:id="3358"/>
      <w:bookmarkEnd w:id="3359"/>
      <w:bookmarkEnd w:id="3360"/>
      <w:bookmarkEnd w:id="3361"/>
      <w:bookmarkEnd w:id="3362"/>
      <w:bookmarkEnd w:id="3363"/>
      <w:bookmarkEnd w:id="3364"/>
      <w:bookmarkEnd w:id="3365"/>
      <w:bookmarkEnd w:id="3366"/>
      <w:bookmarkEnd w:id="3367"/>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3368" w:name="_Toc15660"/>
      <w:bookmarkStart w:id="3369" w:name="_Toc11136"/>
      <w:bookmarkStart w:id="3370" w:name="_Toc587"/>
      <w:bookmarkStart w:id="3371" w:name="_Toc503965152"/>
      <w:bookmarkStart w:id="3372" w:name="_Toc121818481"/>
      <w:bookmarkStart w:id="3373" w:name="_Toc121818705"/>
      <w:bookmarkStart w:id="3374" w:name="_Toc124158460"/>
      <w:bookmarkStart w:id="3375" w:name="_Toc130558528"/>
      <w:bookmarkStart w:id="3376" w:name="_Toc137467253"/>
      <w:bookmarkStart w:id="3377" w:name="_Toc138884899"/>
      <w:bookmarkStart w:id="3378" w:name="_Toc138885123"/>
      <w:bookmarkStart w:id="3379" w:name="_Toc145511334"/>
      <w:r>
        <w:t>A.3</w:t>
      </w:r>
      <w:r>
        <w:tab/>
        <w:t>Repeater stimulus signal spectral purity requirements</w:t>
      </w:r>
      <w:bookmarkEnd w:id="3368"/>
      <w:bookmarkEnd w:id="3369"/>
      <w:bookmarkEnd w:id="3370"/>
      <w:bookmarkEnd w:id="3371"/>
      <w:bookmarkEnd w:id="3372"/>
      <w:bookmarkEnd w:id="3373"/>
      <w:bookmarkEnd w:id="3374"/>
      <w:bookmarkEnd w:id="3375"/>
      <w:bookmarkEnd w:id="3376"/>
      <w:bookmarkEnd w:id="3377"/>
      <w:bookmarkEnd w:id="3378"/>
      <w:bookmarkEnd w:id="3379"/>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3380"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380"/>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3381" w:name="_Toc7033"/>
      <w:bookmarkStart w:id="3382" w:name="_Toc29149"/>
      <w:bookmarkStart w:id="3383" w:name="_Toc28302"/>
      <w:bookmarkStart w:id="3384" w:name="_Toc121818482"/>
      <w:bookmarkStart w:id="3385" w:name="_Toc121818706"/>
      <w:bookmarkStart w:id="3386" w:name="_Toc124158461"/>
      <w:bookmarkStart w:id="3387" w:name="_Toc130558529"/>
      <w:bookmarkStart w:id="3388" w:name="_Toc137467254"/>
      <w:bookmarkStart w:id="3389" w:name="_Toc138884900"/>
      <w:bookmarkStart w:id="3390" w:name="_Toc138885124"/>
      <w:bookmarkStart w:id="3391" w:name="_Toc145511335"/>
      <w:r>
        <w:t xml:space="preserve">Annex </w:t>
      </w:r>
      <w:r>
        <w:rPr>
          <w:rFonts w:hint="eastAsia"/>
        </w:rPr>
        <w:t>B</w:t>
      </w:r>
      <w:r>
        <w:rPr>
          <w:rFonts w:hint="eastAsia"/>
          <w:lang w:val="en-US" w:eastAsia="zh-CN"/>
        </w:rPr>
        <w:t xml:space="preserve"> </w:t>
      </w:r>
      <w:r>
        <w:t>(normative)</w:t>
      </w:r>
      <w:r>
        <w:rPr>
          <w:rFonts w:hint="eastAsia"/>
        </w:rPr>
        <w:t>:</w:t>
      </w:r>
      <w:bookmarkStart w:id="3392" w:name="_Toc20333"/>
      <w:bookmarkStart w:id="3393" w:name="_Toc9234"/>
      <w:bookmarkStart w:id="3394" w:name="_Toc12885"/>
      <w:bookmarkEnd w:id="3381"/>
      <w:bookmarkEnd w:id="3382"/>
      <w:bookmarkEnd w:id="3383"/>
      <w:r w:rsidR="008F3D68" w:rsidRPr="00A1115A">
        <w:br/>
      </w:r>
      <w:r>
        <w:t>Environmental requirements for the Repeater equipment</w:t>
      </w:r>
      <w:bookmarkEnd w:id="3384"/>
      <w:bookmarkEnd w:id="3385"/>
      <w:bookmarkEnd w:id="3386"/>
      <w:bookmarkEnd w:id="3387"/>
      <w:bookmarkEnd w:id="3388"/>
      <w:bookmarkEnd w:id="3389"/>
      <w:bookmarkEnd w:id="3390"/>
      <w:bookmarkEnd w:id="3391"/>
      <w:bookmarkEnd w:id="3392"/>
      <w:bookmarkEnd w:id="3393"/>
      <w:bookmarkEnd w:id="3394"/>
    </w:p>
    <w:p w14:paraId="1C507D3A" w14:textId="77777777" w:rsidR="004D3FFD" w:rsidRDefault="004D3FFD"/>
    <w:p w14:paraId="56E0C9E0" w14:textId="77777777" w:rsidR="004D3FFD" w:rsidRDefault="00000000" w:rsidP="00D13A3B">
      <w:pPr>
        <w:pStyle w:val="Heading1"/>
      </w:pPr>
      <w:bookmarkStart w:id="3395" w:name="_Toc106201797"/>
      <w:bookmarkStart w:id="3396" w:name="_Toc98774036"/>
      <w:bookmarkStart w:id="3397" w:name="_Toc75243128"/>
      <w:bookmarkStart w:id="3398" w:name="_Toc74962218"/>
      <w:bookmarkStart w:id="3399" w:name="_Toc76545474"/>
      <w:bookmarkStart w:id="3400" w:name="_Toc29810024"/>
      <w:bookmarkStart w:id="3401" w:name="_Toc53182750"/>
      <w:bookmarkStart w:id="3402" w:name="_Toc58860537"/>
      <w:bookmarkStart w:id="3403" w:name="_Toc115191651"/>
      <w:bookmarkStart w:id="3404" w:name="_Toc82595577"/>
      <w:bookmarkStart w:id="3405" w:name="_Toc37272471"/>
      <w:bookmarkStart w:id="3406" w:name="_Toc66728341"/>
      <w:bookmarkStart w:id="3407" w:name="_Toc13453"/>
      <w:bookmarkStart w:id="3408" w:name="_Toc58863041"/>
      <w:bookmarkStart w:id="3409" w:name="_Toc36645417"/>
      <w:bookmarkStart w:id="3410" w:name="_Toc61183026"/>
      <w:bookmarkStart w:id="3411" w:name="_Toc21100226"/>
      <w:bookmarkStart w:id="3412" w:name="_Toc2105"/>
      <w:bookmarkStart w:id="3413" w:name="_Toc45884718"/>
      <w:bookmarkStart w:id="3414" w:name="_Toc89955608"/>
      <w:bookmarkStart w:id="3415" w:name="_Toc121818483"/>
      <w:bookmarkStart w:id="3416" w:name="_Toc121818707"/>
      <w:bookmarkStart w:id="3417" w:name="_Toc124158462"/>
      <w:bookmarkStart w:id="3418" w:name="_Toc130558530"/>
      <w:bookmarkStart w:id="3419" w:name="_Toc137467255"/>
      <w:bookmarkStart w:id="3420" w:name="_Toc138884901"/>
      <w:bookmarkStart w:id="3421" w:name="_Toc138885125"/>
      <w:bookmarkStart w:id="3422" w:name="_Toc145511336"/>
      <w:r>
        <w:rPr>
          <w:rFonts w:hint="eastAsia"/>
          <w:lang w:val="en-US" w:eastAsia="zh-CN"/>
        </w:rPr>
        <w:lastRenderedPageBreak/>
        <w:t>B</w:t>
      </w:r>
      <w:r>
        <w:t>.1</w:t>
      </w:r>
      <w:r>
        <w:tab/>
        <w:t>General</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3423" w:name="_Toc58863042"/>
      <w:bookmarkStart w:id="3424" w:name="_Toc82595578"/>
      <w:bookmarkStart w:id="3425" w:name="_Toc74962219"/>
      <w:bookmarkStart w:id="3426" w:name="_Toc98774037"/>
      <w:bookmarkStart w:id="3427" w:name="_Toc37272472"/>
      <w:bookmarkStart w:id="3428" w:name="_Toc106201798"/>
      <w:bookmarkStart w:id="3429" w:name="_Toc36645418"/>
      <w:bookmarkStart w:id="3430" w:name="_Toc53182751"/>
      <w:bookmarkStart w:id="3431" w:name="_Toc29810025"/>
      <w:bookmarkStart w:id="3432" w:name="_Toc61183027"/>
      <w:bookmarkStart w:id="3433" w:name="_Toc45884719"/>
      <w:bookmarkStart w:id="3434" w:name="_Toc75243129"/>
      <w:bookmarkStart w:id="3435" w:name="_Toc115191652"/>
      <w:bookmarkStart w:id="3436" w:name="_Toc21100227"/>
      <w:bookmarkStart w:id="3437" w:name="_Toc17383"/>
      <w:bookmarkStart w:id="3438" w:name="_Toc26783"/>
      <w:bookmarkStart w:id="3439" w:name="_Toc89955609"/>
      <w:bookmarkStart w:id="3440" w:name="_Toc58860538"/>
      <w:bookmarkStart w:id="3441" w:name="_Toc76545475"/>
      <w:bookmarkStart w:id="3442" w:name="_Toc66728342"/>
      <w:bookmarkStart w:id="3443" w:name="_Toc121818484"/>
      <w:bookmarkStart w:id="3444" w:name="_Toc121818708"/>
      <w:bookmarkStart w:id="3445" w:name="_Toc124158463"/>
      <w:bookmarkStart w:id="3446" w:name="_Toc130558531"/>
      <w:bookmarkStart w:id="3447" w:name="_Toc137467256"/>
      <w:bookmarkStart w:id="3448" w:name="_Toc138884902"/>
      <w:bookmarkStart w:id="3449" w:name="_Toc138885126"/>
      <w:bookmarkStart w:id="3450" w:name="_Toc145511337"/>
      <w:r>
        <w:rPr>
          <w:rFonts w:hint="eastAsia"/>
          <w:lang w:val="en-US" w:eastAsia="zh-CN"/>
        </w:rPr>
        <w:t>B</w:t>
      </w:r>
      <w:r>
        <w:t>.2</w:t>
      </w:r>
      <w:r>
        <w:tab/>
        <w:t>Normal test environment</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3451" w:name="_Toc61183028"/>
      <w:bookmarkStart w:id="3452" w:name="_Toc98774038"/>
      <w:bookmarkStart w:id="3453" w:name="_Toc37272473"/>
      <w:bookmarkStart w:id="3454" w:name="_Toc66728343"/>
      <w:bookmarkStart w:id="3455" w:name="_Toc76545476"/>
      <w:bookmarkStart w:id="3456" w:name="_Toc58863043"/>
      <w:bookmarkStart w:id="3457" w:name="_Toc29810026"/>
      <w:bookmarkStart w:id="3458" w:name="_Toc106201799"/>
      <w:bookmarkStart w:id="3459" w:name="_Toc58860539"/>
      <w:bookmarkStart w:id="3460" w:name="_Toc115191653"/>
      <w:bookmarkStart w:id="3461" w:name="_Toc75243130"/>
      <w:bookmarkStart w:id="3462" w:name="_Toc36645419"/>
      <w:bookmarkStart w:id="3463" w:name="_Toc6107"/>
      <w:bookmarkStart w:id="3464" w:name="_Toc21100228"/>
      <w:bookmarkStart w:id="3465" w:name="_Toc19661"/>
      <w:bookmarkStart w:id="3466" w:name="_Toc89955610"/>
      <w:bookmarkStart w:id="3467" w:name="_Toc82595579"/>
      <w:bookmarkStart w:id="3468" w:name="_Toc45884720"/>
      <w:bookmarkStart w:id="3469" w:name="_Toc53182752"/>
      <w:bookmarkStart w:id="3470" w:name="_Toc74962220"/>
      <w:bookmarkStart w:id="3471" w:name="_Toc121818485"/>
      <w:bookmarkStart w:id="3472" w:name="_Toc121818709"/>
      <w:bookmarkStart w:id="3473" w:name="_Toc124158464"/>
      <w:bookmarkStart w:id="3474" w:name="_Toc130558532"/>
      <w:bookmarkStart w:id="3475" w:name="_Toc137467257"/>
      <w:bookmarkStart w:id="3476" w:name="_Toc138884903"/>
      <w:bookmarkStart w:id="3477" w:name="_Toc138885127"/>
      <w:bookmarkStart w:id="3478" w:name="_Toc145511338"/>
      <w:r>
        <w:rPr>
          <w:rFonts w:hint="eastAsia"/>
          <w:lang w:val="en-US" w:eastAsia="zh-CN"/>
        </w:rPr>
        <w:t>B</w:t>
      </w:r>
      <w:r>
        <w:t>.3</w:t>
      </w:r>
      <w:r>
        <w:tab/>
        <w:t>Extreme test environment</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3479" w:name="_Toc36645420"/>
      <w:bookmarkStart w:id="3480" w:name="_Toc98774039"/>
      <w:bookmarkStart w:id="3481" w:name="_Toc19535"/>
      <w:bookmarkStart w:id="3482" w:name="_Toc21100229"/>
      <w:bookmarkStart w:id="3483" w:name="_Toc89955611"/>
      <w:bookmarkStart w:id="3484" w:name="_Toc58860540"/>
      <w:bookmarkStart w:id="3485" w:name="_Toc82595580"/>
      <w:bookmarkStart w:id="3486" w:name="_Toc75243131"/>
      <w:bookmarkStart w:id="3487" w:name="_Toc53182753"/>
      <w:bookmarkStart w:id="3488" w:name="_Toc106201800"/>
      <w:bookmarkStart w:id="3489" w:name="_Toc29810027"/>
      <w:bookmarkStart w:id="3490" w:name="_Toc76545477"/>
      <w:bookmarkStart w:id="3491" w:name="_Toc66728344"/>
      <w:bookmarkStart w:id="3492" w:name="_Toc115191654"/>
      <w:bookmarkStart w:id="3493" w:name="_Toc61183029"/>
      <w:bookmarkStart w:id="3494" w:name="_Toc7014"/>
      <w:bookmarkStart w:id="3495" w:name="_Toc45884721"/>
      <w:bookmarkStart w:id="3496" w:name="_Toc58863044"/>
      <w:bookmarkStart w:id="3497" w:name="_Toc74962221"/>
      <w:bookmarkStart w:id="3498" w:name="_Toc37272474"/>
      <w:bookmarkStart w:id="3499" w:name="_Toc121818486"/>
      <w:bookmarkStart w:id="3500" w:name="_Toc121818710"/>
      <w:bookmarkStart w:id="3501" w:name="_Toc124158465"/>
      <w:bookmarkStart w:id="3502" w:name="_Toc130558533"/>
      <w:bookmarkStart w:id="3503" w:name="_Toc137467258"/>
      <w:bookmarkStart w:id="3504" w:name="_Toc138884904"/>
      <w:bookmarkStart w:id="3505" w:name="_Toc138885128"/>
      <w:bookmarkStart w:id="3506" w:name="_Toc145511339"/>
      <w:r>
        <w:rPr>
          <w:rFonts w:hint="eastAsia"/>
          <w:lang w:val="en-US" w:eastAsia="zh-CN"/>
        </w:rPr>
        <w:t>B</w:t>
      </w:r>
      <w:r>
        <w:t>.3.1</w:t>
      </w:r>
      <w:r>
        <w:tab/>
        <w:t>Extreme temperature</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3507" w:name="_Toc115191655"/>
      <w:bookmarkStart w:id="3508" w:name="_Toc98774040"/>
      <w:bookmarkStart w:id="3509" w:name="_Toc76545478"/>
      <w:bookmarkStart w:id="3510" w:name="_Toc58863045"/>
      <w:bookmarkStart w:id="3511" w:name="_Toc37272475"/>
      <w:bookmarkStart w:id="3512" w:name="_Toc36645421"/>
      <w:bookmarkStart w:id="3513" w:name="_Toc21100230"/>
      <w:bookmarkStart w:id="3514" w:name="_Toc58860541"/>
      <w:bookmarkStart w:id="3515" w:name="_Toc82595581"/>
      <w:bookmarkStart w:id="3516" w:name="_Toc53182754"/>
      <w:bookmarkStart w:id="3517" w:name="_Toc89955612"/>
      <w:bookmarkStart w:id="3518" w:name="_Toc21781"/>
      <w:bookmarkStart w:id="3519" w:name="_Toc29810028"/>
      <w:bookmarkStart w:id="3520" w:name="_Toc74962222"/>
      <w:bookmarkStart w:id="3521" w:name="_Toc106201801"/>
      <w:bookmarkStart w:id="3522" w:name="_Toc16958"/>
      <w:bookmarkStart w:id="3523" w:name="_Toc45884722"/>
      <w:bookmarkStart w:id="3524" w:name="_Toc61183030"/>
      <w:bookmarkStart w:id="3525" w:name="_Toc66728345"/>
      <w:bookmarkStart w:id="3526" w:name="_Toc75243132"/>
      <w:bookmarkStart w:id="3527" w:name="_Toc121818487"/>
      <w:bookmarkStart w:id="3528" w:name="_Toc121818711"/>
      <w:bookmarkStart w:id="3529" w:name="_Toc124158466"/>
      <w:bookmarkStart w:id="3530" w:name="_Toc130558534"/>
      <w:bookmarkStart w:id="3531" w:name="_Toc137467259"/>
      <w:bookmarkStart w:id="3532" w:name="_Toc138884905"/>
      <w:bookmarkStart w:id="3533" w:name="_Toc138885129"/>
      <w:bookmarkStart w:id="3534" w:name="_Toc145511340"/>
      <w:r>
        <w:rPr>
          <w:rFonts w:hint="eastAsia"/>
          <w:lang w:val="en-US" w:eastAsia="zh-CN"/>
        </w:rPr>
        <w:t>B</w:t>
      </w:r>
      <w:r>
        <w:t>.4</w:t>
      </w:r>
      <w:r>
        <w:tab/>
        <w:t>Vibration</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3535" w:name="_Toc61183031"/>
      <w:bookmarkStart w:id="3536" w:name="_Toc76545479"/>
      <w:bookmarkStart w:id="3537" w:name="_Toc37272476"/>
      <w:bookmarkStart w:id="3538" w:name="_Toc75243133"/>
      <w:bookmarkStart w:id="3539" w:name="_Toc106201802"/>
      <w:bookmarkStart w:id="3540" w:name="_Toc45884723"/>
      <w:bookmarkStart w:id="3541" w:name="_Toc66728346"/>
      <w:bookmarkStart w:id="3542" w:name="_Toc53182755"/>
      <w:bookmarkStart w:id="3543" w:name="_Toc89955613"/>
      <w:bookmarkStart w:id="3544" w:name="_Toc27200"/>
      <w:bookmarkStart w:id="3545" w:name="_Toc21100231"/>
      <w:bookmarkStart w:id="3546" w:name="_Toc115191656"/>
      <w:bookmarkStart w:id="3547" w:name="_Toc29810029"/>
      <w:bookmarkStart w:id="3548" w:name="_Toc98774041"/>
      <w:bookmarkStart w:id="3549" w:name="_Toc17042"/>
      <w:bookmarkStart w:id="3550" w:name="_Toc58860542"/>
      <w:bookmarkStart w:id="3551" w:name="_Toc58863046"/>
      <w:bookmarkStart w:id="3552" w:name="_Toc82595582"/>
      <w:bookmarkStart w:id="3553" w:name="_Toc74962223"/>
      <w:bookmarkStart w:id="3554" w:name="_Toc36645422"/>
      <w:bookmarkStart w:id="3555" w:name="_Toc121818488"/>
      <w:bookmarkStart w:id="3556" w:name="_Toc121818712"/>
      <w:bookmarkStart w:id="3557" w:name="_Toc124158467"/>
      <w:bookmarkStart w:id="3558" w:name="_Toc130558535"/>
      <w:bookmarkStart w:id="3559" w:name="_Toc137467260"/>
      <w:bookmarkStart w:id="3560" w:name="_Toc138884906"/>
      <w:bookmarkStart w:id="3561" w:name="_Toc138885130"/>
      <w:bookmarkStart w:id="3562" w:name="_Toc145511341"/>
      <w:r>
        <w:rPr>
          <w:rFonts w:hint="eastAsia"/>
          <w:lang w:val="en-US" w:eastAsia="zh-CN"/>
        </w:rPr>
        <w:t>B</w:t>
      </w:r>
      <w:r>
        <w:t>.5</w:t>
      </w:r>
      <w:r>
        <w:tab/>
        <w:t>Power supply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3563" w:name="_Toc21100232"/>
      <w:bookmarkStart w:id="3564" w:name="_Toc29810030"/>
      <w:bookmarkStart w:id="3565" w:name="_Toc61183032"/>
      <w:bookmarkStart w:id="3566" w:name="_Toc18892"/>
      <w:bookmarkStart w:id="3567" w:name="_Toc75243134"/>
      <w:bookmarkStart w:id="3568" w:name="_Toc82595583"/>
      <w:bookmarkStart w:id="3569" w:name="_Toc36645423"/>
      <w:bookmarkStart w:id="3570" w:name="_Toc58863047"/>
      <w:bookmarkStart w:id="3571" w:name="_Toc58860543"/>
      <w:bookmarkStart w:id="3572" w:name="_Toc66728347"/>
      <w:bookmarkStart w:id="3573" w:name="_Toc37272477"/>
      <w:bookmarkStart w:id="3574" w:name="_Toc115191657"/>
      <w:bookmarkStart w:id="3575" w:name="_Toc18851"/>
      <w:bookmarkStart w:id="3576" w:name="_Toc106201803"/>
      <w:bookmarkStart w:id="3577" w:name="_Toc76545480"/>
      <w:bookmarkStart w:id="3578" w:name="_Toc98774042"/>
      <w:bookmarkStart w:id="3579" w:name="_Toc89955614"/>
      <w:bookmarkStart w:id="3580" w:name="_Toc45884724"/>
      <w:bookmarkStart w:id="3581" w:name="_Toc74962224"/>
      <w:bookmarkStart w:id="3582" w:name="_Toc53182756"/>
      <w:bookmarkStart w:id="3583" w:name="_Toc121818489"/>
      <w:bookmarkStart w:id="3584" w:name="_Toc121818713"/>
      <w:bookmarkStart w:id="3585" w:name="_Toc124158468"/>
      <w:bookmarkStart w:id="3586" w:name="_Toc130558536"/>
      <w:bookmarkStart w:id="3587" w:name="_Toc137467261"/>
      <w:bookmarkStart w:id="3588" w:name="_Toc138884907"/>
      <w:bookmarkStart w:id="3589" w:name="_Toc138885131"/>
      <w:bookmarkStart w:id="3590" w:name="_Toc145511342"/>
      <w:r>
        <w:rPr>
          <w:rFonts w:hint="eastAsia"/>
          <w:lang w:val="en-US" w:eastAsia="zh-CN"/>
        </w:rPr>
        <w:t>B</w:t>
      </w:r>
      <w:r>
        <w:rPr>
          <w:lang w:eastAsia="sv-SE"/>
        </w:rPr>
        <w:t>.6</w:t>
      </w:r>
      <w:r>
        <w:rPr>
          <w:lang w:eastAsia="sv-SE"/>
        </w:rPr>
        <w:tab/>
        <w:t>Measurement of test environments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3591" w:name="_Toc2162"/>
      <w:bookmarkStart w:id="3592" w:name="_Toc23776"/>
      <w:bookmarkStart w:id="3593" w:name="_Toc20741"/>
      <w:bookmarkStart w:id="3594" w:name="_Toc121818490"/>
      <w:bookmarkStart w:id="3595" w:name="_Toc121818714"/>
      <w:bookmarkStart w:id="3596" w:name="_Toc124158469"/>
      <w:bookmarkStart w:id="3597" w:name="_Toc130558537"/>
      <w:bookmarkStart w:id="3598" w:name="_Toc137467262"/>
      <w:bookmarkStart w:id="3599" w:name="_Toc138884908"/>
      <w:bookmarkStart w:id="3600" w:name="_Toc138885132"/>
      <w:bookmarkStart w:id="3601" w:name="_Toc145511343"/>
      <w:r>
        <w:t xml:space="preserve">Annex </w:t>
      </w:r>
      <w:r>
        <w:rPr>
          <w:rFonts w:hint="eastAsia"/>
        </w:rPr>
        <w:t>C</w:t>
      </w:r>
      <w:r>
        <w:t xml:space="preserve"> (informative)</w:t>
      </w:r>
      <w:r>
        <w:rPr>
          <w:rFonts w:hint="eastAsia"/>
        </w:rPr>
        <w:t>:</w:t>
      </w:r>
      <w:bookmarkStart w:id="3602" w:name="_Toc9521"/>
      <w:bookmarkStart w:id="3603" w:name="_Toc913"/>
      <w:bookmarkStart w:id="3604" w:name="_Toc2303"/>
      <w:bookmarkEnd w:id="3591"/>
      <w:bookmarkEnd w:id="3592"/>
      <w:bookmarkEnd w:id="3593"/>
      <w:r w:rsidR="008C11A2" w:rsidRPr="00A1115A">
        <w:br/>
      </w:r>
      <w:r>
        <w:rPr>
          <w:rFonts w:hint="eastAsia"/>
        </w:rPr>
        <w:t xml:space="preserve">Test </w:t>
      </w:r>
      <w:r>
        <w:t>tolerances and derivation of test requirements</w:t>
      </w:r>
      <w:bookmarkEnd w:id="3594"/>
      <w:bookmarkEnd w:id="3595"/>
      <w:bookmarkEnd w:id="3596"/>
      <w:bookmarkEnd w:id="3597"/>
      <w:bookmarkEnd w:id="3598"/>
      <w:bookmarkEnd w:id="3599"/>
      <w:bookmarkEnd w:id="3600"/>
      <w:bookmarkEnd w:id="3601"/>
      <w:bookmarkEnd w:id="3602"/>
      <w:bookmarkEnd w:id="3603"/>
      <w:bookmarkEnd w:id="3604"/>
    </w:p>
    <w:p w14:paraId="7522A9D6" w14:textId="77777777" w:rsidR="008F3D68" w:rsidRPr="008F3D68" w:rsidRDefault="008F3D68" w:rsidP="008F3D68"/>
    <w:p w14:paraId="67818BD2" w14:textId="77777777" w:rsidR="004D3FFD" w:rsidRDefault="00000000" w:rsidP="00D13A3B">
      <w:pPr>
        <w:pStyle w:val="Heading1"/>
      </w:pPr>
      <w:bookmarkStart w:id="3605" w:name="_Toc76545482"/>
      <w:bookmarkStart w:id="3606" w:name="_Toc29810032"/>
      <w:bookmarkStart w:id="3607" w:name="_Toc58863049"/>
      <w:bookmarkStart w:id="3608" w:name="_Toc115191659"/>
      <w:bookmarkStart w:id="3609" w:name="_Toc98774044"/>
      <w:bookmarkStart w:id="3610" w:name="_Toc66728349"/>
      <w:bookmarkStart w:id="3611" w:name="_Toc36645425"/>
      <w:bookmarkStart w:id="3612" w:name="_Toc61183034"/>
      <w:bookmarkStart w:id="3613" w:name="_Toc45884726"/>
      <w:bookmarkStart w:id="3614" w:name="_Toc21100234"/>
      <w:bookmarkStart w:id="3615" w:name="_Toc37272479"/>
      <w:bookmarkStart w:id="3616" w:name="_Toc82595585"/>
      <w:bookmarkStart w:id="3617" w:name="_Toc74962226"/>
      <w:bookmarkStart w:id="3618" w:name="_Toc53182758"/>
      <w:bookmarkStart w:id="3619" w:name="_Toc58860545"/>
      <w:bookmarkStart w:id="3620" w:name="_Toc89955616"/>
      <w:bookmarkStart w:id="3621" w:name="_Toc75243136"/>
      <w:bookmarkStart w:id="3622" w:name="_Toc106201805"/>
      <w:bookmarkStart w:id="3623" w:name="_Toc30344"/>
      <w:bookmarkStart w:id="3624" w:name="_Toc17282"/>
      <w:bookmarkStart w:id="3625" w:name="_Toc121818491"/>
      <w:bookmarkStart w:id="3626" w:name="_Toc121818715"/>
      <w:bookmarkStart w:id="3627" w:name="_Toc124158470"/>
      <w:bookmarkStart w:id="3628" w:name="_Toc130558538"/>
      <w:bookmarkStart w:id="3629" w:name="_Toc137467263"/>
      <w:bookmarkStart w:id="3630" w:name="_Toc138884909"/>
      <w:bookmarkStart w:id="3631" w:name="_Toc138885133"/>
      <w:bookmarkStart w:id="3632" w:name="_Toc145511344"/>
      <w:bookmarkStart w:id="3633" w:name="_Toc89953096"/>
      <w:bookmarkStart w:id="3634" w:name="_Toc26771"/>
      <w:bookmarkStart w:id="3635" w:name="_Toc37273247"/>
      <w:bookmarkStart w:id="3636" w:name="_Toc98766913"/>
      <w:bookmarkStart w:id="3637" w:name="_Toc53183382"/>
      <w:bookmarkStart w:id="3638" w:name="_Toc29810940"/>
      <w:bookmarkStart w:id="3639" w:name="_Toc36636301"/>
      <w:bookmarkStart w:id="3640" w:name="_Toc21103091"/>
      <w:bookmarkStart w:id="3641" w:name="_Toc74916170"/>
      <w:bookmarkStart w:id="3642" w:name="_Toc76114795"/>
      <w:bookmarkStart w:id="3643" w:name="_Toc58916094"/>
      <w:bookmarkStart w:id="3644" w:name="_Toc76544681"/>
      <w:bookmarkStart w:id="3645" w:name="_Toc66694145"/>
      <w:bookmarkStart w:id="3646" w:name="_Toc58918275"/>
      <w:bookmarkStart w:id="3647" w:name="_Toc82536803"/>
      <w:bookmarkStart w:id="3648" w:name="_Toc45886337"/>
      <w:bookmarkStart w:id="3649" w:name="_Toc345380288"/>
      <w:bookmarkStart w:id="3650" w:name="_Toc345405780"/>
      <w:bookmarkStart w:id="3651" w:name="_Toc345383119"/>
      <w:bookmarkStart w:id="3652" w:name="_Toc345380722"/>
      <w:bookmarkStart w:id="3653" w:name="_Toc345380552"/>
      <w:bookmarkStart w:id="3654" w:name="_Toc451844197"/>
      <w:bookmarkStart w:id="3655" w:name="_Toc345386113"/>
      <w:bookmarkStart w:id="3656" w:name="_Toc436619030"/>
      <w:bookmarkStart w:id="3657" w:name="_Toc345405449"/>
      <w:bookmarkStart w:id="3658" w:name="_Toc345381662"/>
      <w:bookmarkStart w:id="3659" w:name="_Toc345384828"/>
      <w:bookmarkStart w:id="3660" w:name="_Toc345410650"/>
      <w:bookmarkStart w:id="3661" w:name="historyclause"/>
      <w:bookmarkStart w:id="3662" w:name="_Toc345382845"/>
      <w:bookmarkStart w:id="3663" w:name="_Toc345407140"/>
      <w:bookmarkStart w:id="3664" w:name="_Toc345405865"/>
      <w:bookmarkStart w:id="3665" w:name="_Toc345381963"/>
      <w:bookmarkStart w:id="3666" w:name="_Toc345381826"/>
      <w:bookmarkStart w:id="3667" w:name="_Toc345406648"/>
      <w:bookmarkStart w:id="3668" w:name="_Toc345410565"/>
      <w:bookmarkStart w:id="3669" w:name="_Toc345380637"/>
      <w:bookmarkStart w:id="3670" w:name="_Toc345382493"/>
      <w:bookmarkStart w:id="3671" w:name="_Toc345406215"/>
      <w:bookmarkStart w:id="3672" w:name="_Toc345736286"/>
      <w:bookmarkStart w:id="3673" w:name="_Toc345382408"/>
      <w:bookmarkStart w:id="3674" w:name="_Toc345380467"/>
      <w:bookmarkStart w:id="3675" w:name="_Toc345409769"/>
      <w:bookmarkStart w:id="3676" w:name="_Toc345383962"/>
      <w:bookmarkStart w:id="3677" w:name="_Toc351282584"/>
      <w:bookmarkStart w:id="3678" w:name="_Toc345406733"/>
      <w:bookmarkStart w:id="3679" w:name="_Toc345384247"/>
      <w:bookmarkStart w:id="3680" w:name="_Toc345385032"/>
      <w:bookmarkStart w:id="3681" w:name="_Toc374955690"/>
      <w:bookmarkStart w:id="3682" w:name="_Toc345383291"/>
      <w:bookmarkStart w:id="3683" w:name="_Toc345406818"/>
      <w:bookmarkStart w:id="3684" w:name="_Toc345409684"/>
      <w:bookmarkStart w:id="3685" w:name="_Toc345382599"/>
      <w:bookmarkStart w:id="3686" w:name="_Toc345406563"/>
      <w:bookmarkStart w:id="3687" w:name="_Toc345382760"/>
      <w:bookmarkStart w:id="3688" w:name="_Toc345736201"/>
      <w:bookmarkStart w:id="3689" w:name="_Toc345735882"/>
      <w:bookmarkStart w:id="3690" w:name="_Toc345405695"/>
      <w:bookmarkStart w:id="3691" w:name="_Toc345405610"/>
      <w:bookmarkStart w:id="3692" w:name="_Toc436619267"/>
      <w:bookmarkStart w:id="3693" w:name="_Toc345409574"/>
      <w:r>
        <w:rPr>
          <w:rFonts w:hint="eastAsia"/>
          <w:lang w:val="en-US" w:eastAsia="zh-CN"/>
        </w:rPr>
        <w:lastRenderedPageBreak/>
        <w:t>C</w:t>
      </w:r>
      <w:r>
        <w:t>.1</w:t>
      </w:r>
      <w:r>
        <w:tab/>
      </w:r>
      <w:r>
        <w:rPr>
          <w:lang w:eastAsia="sv-SE"/>
        </w:rPr>
        <w:t xml:space="preserve">Measurement of </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r>
        <w:rPr>
          <w:lang w:eastAsia="sv-SE"/>
        </w:rPr>
        <w:t>radiated characteristics</w:t>
      </w:r>
      <w:bookmarkEnd w:id="3623"/>
      <w:bookmarkEnd w:id="3624"/>
      <w:bookmarkEnd w:id="3625"/>
      <w:bookmarkEnd w:id="3626"/>
      <w:bookmarkEnd w:id="3627"/>
      <w:bookmarkEnd w:id="3628"/>
      <w:bookmarkEnd w:id="3629"/>
      <w:bookmarkEnd w:id="3630"/>
      <w:bookmarkEnd w:id="3631"/>
      <w:bookmarkEnd w:id="3632"/>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3694" w:name="_Toc20208"/>
      <w:bookmarkStart w:id="3695" w:name="_Toc25176"/>
      <w:bookmarkStart w:id="3696" w:name="_Toc4031"/>
      <w:bookmarkStart w:id="3697" w:name="_Toc121818492"/>
      <w:bookmarkStart w:id="3698" w:name="_Toc121818716"/>
      <w:bookmarkStart w:id="3699" w:name="_Toc124158471"/>
      <w:bookmarkStart w:id="3700" w:name="_Toc130558539"/>
      <w:bookmarkStart w:id="3701" w:name="_Toc137467264"/>
      <w:bookmarkStart w:id="3702" w:name="_Toc138884910"/>
      <w:bookmarkStart w:id="3703" w:name="_Toc138885134"/>
      <w:bookmarkStart w:id="3704" w:name="_Toc145511345"/>
      <w:r>
        <w:t xml:space="preserve">Annex </w:t>
      </w:r>
      <w:r>
        <w:rPr>
          <w:rFonts w:hint="eastAsia"/>
          <w:lang w:val="en-US" w:eastAsia="zh-CN"/>
        </w:rPr>
        <w:t>D</w:t>
      </w:r>
      <w:r>
        <w:t xml:space="preserve"> (normative):</w:t>
      </w:r>
      <w:bookmarkStart w:id="3705" w:name="_Toc30709"/>
      <w:bookmarkStart w:id="3706" w:name="_Toc23102"/>
      <w:bookmarkStart w:id="3707" w:name="_Toc21748"/>
      <w:bookmarkEnd w:id="3694"/>
      <w:bookmarkEnd w:id="3695"/>
      <w:bookmarkEnd w:id="3696"/>
      <w:r w:rsidR="008C11A2" w:rsidRPr="00A1115A">
        <w:br/>
      </w:r>
      <w:r>
        <w:t>Calibration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97"/>
      <w:bookmarkEnd w:id="3698"/>
      <w:bookmarkEnd w:id="3699"/>
      <w:bookmarkEnd w:id="3700"/>
      <w:bookmarkEnd w:id="3701"/>
      <w:bookmarkEnd w:id="3702"/>
      <w:bookmarkEnd w:id="3703"/>
      <w:bookmarkEnd w:id="3704"/>
      <w:bookmarkEnd w:id="3705"/>
      <w:bookmarkEnd w:id="3706"/>
      <w:bookmarkEnd w:id="3707"/>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3708" w:name="_Toc30634"/>
      <w:bookmarkStart w:id="3709" w:name="_Toc17718"/>
      <w:bookmarkStart w:id="3710" w:name="_Toc26608"/>
      <w:bookmarkStart w:id="3711" w:name="_Toc121818493"/>
      <w:bookmarkStart w:id="3712" w:name="_Toc121818717"/>
      <w:bookmarkStart w:id="3713" w:name="_Toc124158472"/>
      <w:bookmarkStart w:id="3714" w:name="_Toc130558540"/>
      <w:bookmarkStart w:id="3715" w:name="_Toc137467265"/>
      <w:bookmarkStart w:id="3716" w:name="_Toc138884911"/>
      <w:bookmarkStart w:id="3717" w:name="_Toc138885135"/>
      <w:bookmarkStart w:id="3718" w:name="_Toc145511346"/>
      <w:r>
        <w:t xml:space="preserve">Annex </w:t>
      </w:r>
      <w:r>
        <w:rPr>
          <w:rFonts w:hint="eastAsia"/>
        </w:rPr>
        <w:t>E</w:t>
      </w:r>
      <w:r>
        <w:rPr>
          <w:rFonts w:hint="eastAsia"/>
          <w:lang w:val="en-US" w:eastAsia="zh-CN"/>
        </w:rPr>
        <w:t xml:space="preserve"> </w:t>
      </w:r>
      <w:r>
        <w:t>(informative)</w:t>
      </w:r>
      <w:r>
        <w:rPr>
          <w:rFonts w:hint="eastAsia"/>
        </w:rPr>
        <w:t>:</w:t>
      </w:r>
      <w:bookmarkStart w:id="3719" w:name="_Toc6940"/>
      <w:bookmarkStart w:id="3720" w:name="_Toc10295"/>
      <w:bookmarkStart w:id="3721" w:name="_Toc10104"/>
      <w:bookmarkEnd w:id="3708"/>
      <w:bookmarkEnd w:id="3709"/>
      <w:bookmarkEnd w:id="3710"/>
      <w:r w:rsidR="008C11A2" w:rsidRPr="00A1115A">
        <w:br/>
      </w:r>
      <w:r>
        <w:t>OTA measurement system set-up</w:t>
      </w:r>
      <w:bookmarkEnd w:id="3711"/>
      <w:bookmarkEnd w:id="3712"/>
      <w:bookmarkEnd w:id="3713"/>
      <w:bookmarkEnd w:id="3714"/>
      <w:bookmarkEnd w:id="3715"/>
      <w:bookmarkEnd w:id="3716"/>
      <w:bookmarkEnd w:id="3717"/>
      <w:bookmarkEnd w:id="3718"/>
      <w:bookmarkEnd w:id="3719"/>
      <w:bookmarkEnd w:id="3720"/>
      <w:bookmarkEnd w:id="3721"/>
    </w:p>
    <w:p w14:paraId="3D9B6CA0" w14:textId="77777777" w:rsidR="008F3D68" w:rsidRPr="008F3D68" w:rsidRDefault="008F3D68" w:rsidP="008F3D68"/>
    <w:p w14:paraId="42C54904" w14:textId="404F3F03" w:rsidR="004D3FFD" w:rsidRDefault="00000000" w:rsidP="00D13A3B">
      <w:pPr>
        <w:pStyle w:val="Heading1"/>
        <w:rPr>
          <w:lang w:val="en-US"/>
        </w:rPr>
      </w:pPr>
      <w:bookmarkStart w:id="3722" w:name="_Toc121818494"/>
      <w:bookmarkStart w:id="3723" w:name="_Toc121818718"/>
      <w:bookmarkStart w:id="3724" w:name="_Toc124158473"/>
      <w:bookmarkStart w:id="3725" w:name="_Toc130558541"/>
      <w:bookmarkStart w:id="3726" w:name="_Toc137467266"/>
      <w:bookmarkStart w:id="3727" w:name="_Toc138884912"/>
      <w:bookmarkStart w:id="3728" w:name="_Toc138885136"/>
      <w:bookmarkStart w:id="3729" w:name="_Toc145511347"/>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722"/>
      <w:bookmarkEnd w:id="3723"/>
      <w:bookmarkEnd w:id="3724"/>
      <w:bookmarkEnd w:id="3725"/>
      <w:bookmarkEnd w:id="3726"/>
      <w:bookmarkEnd w:id="3727"/>
      <w:bookmarkEnd w:id="3728"/>
      <w:bookmarkEnd w:id="3729"/>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000000" w:rsidP="00D13A3B">
      <w:pPr>
        <w:pStyle w:val="Heading1"/>
        <w:rPr>
          <w:lang w:val="en-US" w:eastAsia="zh-CN"/>
        </w:rPr>
      </w:pPr>
      <w:bookmarkStart w:id="3730" w:name="_Toc408331451"/>
      <w:bookmarkStart w:id="3731" w:name="_Toc121818495"/>
      <w:bookmarkStart w:id="3732" w:name="_Toc121818719"/>
      <w:bookmarkStart w:id="3733" w:name="_Toc124158474"/>
      <w:bookmarkStart w:id="3734" w:name="_Toc130558542"/>
      <w:bookmarkStart w:id="3735" w:name="_Toc137467267"/>
      <w:bookmarkStart w:id="3736" w:name="_Toc138884913"/>
      <w:bookmarkStart w:id="3737" w:name="_Toc138885137"/>
      <w:bookmarkStart w:id="3738" w:name="_Toc145511348"/>
      <w:r>
        <w:rPr>
          <w:lang w:val="en-US" w:eastAsia="zh-CN"/>
        </w:rPr>
        <w:lastRenderedPageBreak/>
        <w:t>E.2</w:t>
      </w:r>
      <w:r>
        <w:rPr>
          <w:lang w:val="en-US" w:eastAsia="zh-CN"/>
        </w:rPr>
        <w:tab/>
        <w:t>Out of band gain</w:t>
      </w:r>
      <w:bookmarkEnd w:id="3730"/>
      <w:bookmarkEnd w:id="3731"/>
      <w:bookmarkEnd w:id="3732"/>
      <w:bookmarkEnd w:id="3733"/>
      <w:bookmarkEnd w:id="3734"/>
      <w:bookmarkEnd w:id="3735"/>
      <w:bookmarkEnd w:id="3736"/>
      <w:bookmarkEnd w:id="3737"/>
      <w:bookmarkEnd w:id="3738"/>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3739" w:name="_Toc408331452"/>
      <w:bookmarkStart w:id="3740" w:name="_Toc121818496"/>
      <w:bookmarkStart w:id="3741" w:name="_Toc121818720"/>
      <w:bookmarkStart w:id="3742" w:name="_Toc124158475"/>
      <w:bookmarkStart w:id="3743" w:name="_Toc130558543"/>
      <w:bookmarkStart w:id="3744" w:name="_Toc137467268"/>
      <w:bookmarkStart w:id="3745" w:name="_Toc138884914"/>
      <w:bookmarkStart w:id="3746" w:name="_Toc138885138"/>
      <w:bookmarkStart w:id="3747" w:name="_Toc145511349"/>
      <w:r>
        <w:rPr>
          <w:lang w:val="en-US" w:eastAsia="zh-CN"/>
        </w:rPr>
        <w:lastRenderedPageBreak/>
        <w:t>E.3</w:t>
      </w:r>
      <w:r>
        <w:rPr>
          <w:lang w:val="en-US" w:eastAsia="zh-CN"/>
        </w:rPr>
        <w:tab/>
        <w:t>Unwanted emission: Operating band unwanted emission</w:t>
      </w:r>
      <w:bookmarkEnd w:id="3739"/>
      <w:r>
        <w:rPr>
          <w:lang w:val="en-US" w:eastAsia="zh-CN"/>
        </w:rPr>
        <w:t xml:space="preserve"> and ACLR</w:t>
      </w:r>
      <w:bookmarkEnd w:id="3740"/>
      <w:bookmarkEnd w:id="3741"/>
      <w:bookmarkEnd w:id="3742"/>
      <w:bookmarkEnd w:id="3743"/>
      <w:bookmarkEnd w:id="3744"/>
      <w:bookmarkEnd w:id="3745"/>
      <w:bookmarkEnd w:id="3746"/>
      <w:bookmarkEnd w:id="3747"/>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374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3749" w:name="_Toc408331455"/>
      <w:bookmarkStart w:id="3750" w:name="_Toc121818497"/>
      <w:bookmarkStart w:id="3751" w:name="_Toc121818721"/>
      <w:bookmarkStart w:id="3752" w:name="_Toc124158476"/>
      <w:bookmarkStart w:id="3753" w:name="_Toc130558544"/>
      <w:bookmarkStart w:id="3754" w:name="_Toc137467269"/>
      <w:bookmarkStart w:id="3755" w:name="_Toc138884915"/>
      <w:bookmarkStart w:id="3756" w:name="_Toc138885139"/>
      <w:bookmarkStart w:id="3757" w:name="_Toc145511350"/>
      <w:bookmarkEnd w:id="3748"/>
      <w:r>
        <w:rPr>
          <w:lang w:val="en-US" w:eastAsia="zh-CN"/>
        </w:rPr>
        <w:lastRenderedPageBreak/>
        <w:t>E.4</w:t>
      </w:r>
      <w:r w:rsidR="000C7F7D">
        <w:rPr>
          <w:lang w:val="en-US" w:eastAsia="zh-CN"/>
        </w:rPr>
        <w:tab/>
      </w:r>
      <w:r>
        <w:rPr>
          <w:lang w:val="en-US" w:eastAsia="zh-CN"/>
        </w:rPr>
        <w:t>Input intermodulation</w:t>
      </w:r>
      <w:bookmarkEnd w:id="3749"/>
      <w:bookmarkEnd w:id="3750"/>
      <w:bookmarkEnd w:id="3751"/>
      <w:bookmarkEnd w:id="3752"/>
      <w:bookmarkEnd w:id="3753"/>
      <w:bookmarkEnd w:id="3754"/>
      <w:bookmarkEnd w:id="3755"/>
      <w:bookmarkEnd w:id="3756"/>
      <w:bookmarkEnd w:id="3757"/>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3758"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3759" w:name="_Toc121818498"/>
      <w:bookmarkStart w:id="3760" w:name="_Toc121818722"/>
      <w:bookmarkStart w:id="3761" w:name="_Toc124158477"/>
      <w:bookmarkStart w:id="3762" w:name="_Toc130558545"/>
      <w:bookmarkStart w:id="3763" w:name="_Toc137467270"/>
      <w:bookmarkStart w:id="3764" w:name="_Toc138884916"/>
      <w:bookmarkStart w:id="3765" w:name="_Toc138885140"/>
      <w:bookmarkStart w:id="3766" w:name="_Toc145511351"/>
      <w:r>
        <w:rPr>
          <w:lang w:val="en-US" w:eastAsia="zh-CN"/>
        </w:rPr>
        <w:lastRenderedPageBreak/>
        <w:t>E.5</w:t>
      </w:r>
      <w:r>
        <w:rPr>
          <w:lang w:val="en-US" w:eastAsia="zh-CN"/>
        </w:rPr>
        <w:tab/>
        <w:t>Adjacent Channel Rejection Ratio</w:t>
      </w:r>
      <w:bookmarkEnd w:id="3758"/>
      <w:bookmarkEnd w:id="3759"/>
      <w:bookmarkEnd w:id="3760"/>
      <w:bookmarkEnd w:id="3761"/>
      <w:bookmarkEnd w:id="3762"/>
      <w:bookmarkEnd w:id="3763"/>
      <w:bookmarkEnd w:id="3764"/>
      <w:bookmarkEnd w:id="3765"/>
      <w:bookmarkEnd w:id="3766"/>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3767" w:name="_Toc21888"/>
      <w:bookmarkStart w:id="3768" w:name="_Toc19178"/>
      <w:bookmarkStart w:id="3769" w:name="_Toc29350"/>
      <w:bookmarkStart w:id="3770" w:name="_Toc121818499"/>
      <w:bookmarkStart w:id="3771" w:name="_Toc121818723"/>
      <w:bookmarkStart w:id="3772" w:name="_Toc124158478"/>
      <w:bookmarkStart w:id="3773" w:name="_Toc130558546"/>
      <w:bookmarkStart w:id="3774" w:name="_Toc137467271"/>
      <w:bookmarkStart w:id="3775" w:name="_Toc138884917"/>
      <w:bookmarkStart w:id="3776" w:name="_Toc138885141"/>
      <w:bookmarkStart w:id="3777" w:name="_Toc145511352"/>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778" w:name="_Toc23984"/>
      <w:bookmarkStart w:id="3779" w:name="_Toc31422"/>
      <w:bookmarkStart w:id="3780" w:name="_Toc14206"/>
      <w:bookmarkEnd w:id="3767"/>
      <w:bookmarkEnd w:id="3768"/>
      <w:bookmarkEnd w:id="3769"/>
      <w:r w:rsidR="008C11A2" w:rsidRPr="00A1115A">
        <w:br/>
      </w:r>
      <w:r>
        <w:rPr>
          <w:rFonts w:eastAsia="MS Mincho"/>
        </w:rPr>
        <w:t>In-channel TX tests</w:t>
      </w:r>
      <w:bookmarkEnd w:id="3770"/>
      <w:bookmarkEnd w:id="3771"/>
      <w:bookmarkEnd w:id="3772"/>
      <w:bookmarkEnd w:id="3773"/>
      <w:bookmarkEnd w:id="3774"/>
      <w:bookmarkEnd w:id="3775"/>
      <w:bookmarkEnd w:id="3776"/>
      <w:bookmarkEnd w:id="3777"/>
      <w:bookmarkEnd w:id="3778"/>
      <w:bookmarkEnd w:id="3779"/>
      <w:bookmarkEnd w:id="3780"/>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3781" w:name="_Toc45886401"/>
      <w:bookmarkStart w:id="3782" w:name="_Toc58918339"/>
      <w:bookmarkStart w:id="3783" w:name="_Toc74916234"/>
      <w:bookmarkStart w:id="3784" w:name="_Toc76114859"/>
      <w:bookmarkStart w:id="3785" w:name="_Toc29811002"/>
      <w:bookmarkStart w:id="3786" w:name="_Toc82536867"/>
      <w:bookmarkStart w:id="3787" w:name="_Toc21103153"/>
      <w:bookmarkStart w:id="3788" w:name="_Toc58916158"/>
      <w:bookmarkStart w:id="3789" w:name="_Toc76544745"/>
      <w:bookmarkStart w:id="3790" w:name="_Toc37273310"/>
      <w:bookmarkStart w:id="3791" w:name="_Toc36636364"/>
      <w:bookmarkStart w:id="3792" w:name="_Toc53183446"/>
      <w:bookmarkStart w:id="3793" w:name="_Toc66694209"/>
      <w:bookmarkStart w:id="3794" w:name="_Toc121818500"/>
      <w:bookmarkStart w:id="3795" w:name="_Toc121818724"/>
      <w:bookmarkStart w:id="3796" w:name="_Toc124158479"/>
      <w:bookmarkStart w:id="3797" w:name="_Toc130558547"/>
      <w:bookmarkStart w:id="3798" w:name="_Toc137467272"/>
      <w:bookmarkStart w:id="3799" w:name="_Toc138884918"/>
      <w:bookmarkStart w:id="3800" w:name="_Toc138885142"/>
      <w:bookmarkStart w:id="3801" w:name="_Toc145511353"/>
      <w:r>
        <w:rPr>
          <w:rFonts w:hint="eastAsia"/>
          <w:lang w:val="en-US" w:eastAsia="zh-CN"/>
        </w:rPr>
        <w:t>F</w:t>
      </w:r>
      <w:r>
        <w:rPr>
          <w:lang w:eastAsia="ja-JP"/>
        </w:rPr>
        <w:t>.1</w:t>
      </w:r>
      <w:r>
        <w:rPr>
          <w:lang w:eastAsia="ja-JP"/>
        </w:rPr>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3802" w:name="_Toc37273311"/>
      <w:bookmarkStart w:id="3803" w:name="_Toc29811003"/>
      <w:bookmarkStart w:id="3804" w:name="_Toc76544746"/>
      <w:bookmarkStart w:id="3805" w:name="_Toc58916159"/>
      <w:bookmarkStart w:id="3806" w:name="_Toc66694210"/>
      <w:bookmarkStart w:id="3807" w:name="_Toc21103154"/>
      <w:bookmarkStart w:id="3808" w:name="_Toc82536868"/>
      <w:bookmarkStart w:id="3809" w:name="_Toc53183447"/>
      <w:bookmarkStart w:id="3810" w:name="_Toc58918340"/>
      <w:bookmarkStart w:id="3811" w:name="_Toc36636365"/>
      <w:bookmarkStart w:id="3812" w:name="_Toc45886402"/>
      <w:bookmarkStart w:id="3813" w:name="_Toc76114860"/>
      <w:bookmarkStart w:id="3814" w:name="_Toc74916235"/>
      <w:bookmarkStart w:id="3815" w:name="_Toc121818501"/>
      <w:bookmarkStart w:id="3816" w:name="_Toc121818725"/>
      <w:bookmarkStart w:id="3817" w:name="_Toc124158480"/>
      <w:bookmarkStart w:id="3818" w:name="_Toc130558548"/>
      <w:bookmarkStart w:id="3819" w:name="_Toc137467273"/>
      <w:bookmarkStart w:id="3820" w:name="_Toc138884919"/>
      <w:bookmarkStart w:id="3821" w:name="_Toc138885143"/>
      <w:bookmarkStart w:id="3822" w:name="_Toc145511354"/>
      <w:r>
        <w:rPr>
          <w:rFonts w:hint="eastAsia"/>
          <w:lang w:val="en-US" w:eastAsia="zh-CN"/>
        </w:rPr>
        <w:lastRenderedPageBreak/>
        <w:t>F</w:t>
      </w:r>
      <w:r>
        <w:rPr>
          <w:lang w:eastAsia="ja-JP"/>
        </w:rPr>
        <w:t>.2</w:t>
      </w:r>
      <w:r>
        <w:rPr>
          <w:lang w:eastAsia="ja-JP"/>
        </w:rPr>
        <w:tab/>
        <w:t>Basic principles</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3823" w:name="_Toc74916236"/>
      <w:bookmarkStart w:id="3824" w:name="_Toc21103155"/>
      <w:bookmarkStart w:id="3825" w:name="_Toc76544747"/>
      <w:bookmarkStart w:id="3826" w:name="_Toc53183448"/>
      <w:bookmarkStart w:id="3827" w:name="_Toc82536869"/>
      <w:bookmarkStart w:id="3828" w:name="_Toc45886403"/>
      <w:bookmarkStart w:id="3829" w:name="_Toc36636366"/>
      <w:bookmarkStart w:id="3830" w:name="_Toc58916160"/>
      <w:bookmarkStart w:id="3831" w:name="_Toc58918341"/>
      <w:bookmarkStart w:id="3832" w:name="_Toc66694211"/>
      <w:bookmarkStart w:id="3833" w:name="_Toc76114861"/>
      <w:bookmarkStart w:id="3834" w:name="_Toc29811004"/>
      <w:bookmarkStart w:id="3835" w:name="_Toc37273312"/>
      <w:bookmarkStart w:id="3836" w:name="_Toc121818502"/>
      <w:bookmarkStart w:id="3837" w:name="_Toc121818726"/>
      <w:bookmarkStart w:id="3838" w:name="_Toc124158481"/>
      <w:bookmarkStart w:id="3839" w:name="_Toc130558549"/>
      <w:bookmarkStart w:id="3840" w:name="_Toc137467274"/>
      <w:bookmarkStart w:id="3841" w:name="_Toc138884920"/>
      <w:bookmarkStart w:id="3842" w:name="_Toc138885144"/>
      <w:bookmarkStart w:id="3843" w:name="_Toc145511355"/>
      <w:r>
        <w:rPr>
          <w:rFonts w:hint="eastAsia"/>
          <w:lang w:val="en-US" w:eastAsia="zh-CN"/>
        </w:rPr>
        <w:t>F</w:t>
      </w:r>
      <w:r>
        <w:rPr>
          <w:lang w:eastAsia="ja-JP"/>
        </w:rPr>
        <w:t>.2.1</w:t>
      </w:r>
      <w:r>
        <w:rPr>
          <w:lang w:eastAsia="ja-JP"/>
        </w:rPr>
        <w:tab/>
        <w:t>Output signal of the TX under test</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B925FB">
        <w:rPr>
          <w:position w:val="-5"/>
        </w:rPr>
        <w:pict w14:anchorId="63E8CB9C">
          <v:shape id="_x0000_i1040"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74D80E30">
          <v:shape id="_x0000_i1041"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3844" w:name="_Toc37273313"/>
      <w:bookmarkStart w:id="3845" w:name="_Toc58918342"/>
      <w:bookmarkStart w:id="3846" w:name="_Toc76114862"/>
      <w:bookmarkStart w:id="3847" w:name="_Toc45886404"/>
      <w:bookmarkStart w:id="3848" w:name="_Toc58916161"/>
      <w:bookmarkStart w:id="3849" w:name="_Toc36636367"/>
      <w:bookmarkStart w:id="3850" w:name="_Toc66694212"/>
      <w:bookmarkStart w:id="3851" w:name="_Toc82536870"/>
      <w:bookmarkStart w:id="3852" w:name="_Toc29811005"/>
      <w:bookmarkStart w:id="3853" w:name="_Toc74916237"/>
      <w:bookmarkStart w:id="3854" w:name="_Toc76544748"/>
      <w:bookmarkStart w:id="3855" w:name="_Toc53183449"/>
      <w:bookmarkStart w:id="3856" w:name="_Toc21103156"/>
      <w:bookmarkStart w:id="3857" w:name="_Toc121818503"/>
      <w:bookmarkStart w:id="3858" w:name="_Toc121818727"/>
      <w:bookmarkStart w:id="3859" w:name="_Toc124158482"/>
      <w:bookmarkStart w:id="3860" w:name="_Toc130558550"/>
      <w:bookmarkStart w:id="3861" w:name="_Toc137467275"/>
      <w:bookmarkStart w:id="3862" w:name="_Toc138884921"/>
      <w:bookmarkStart w:id="3863" w:name="_Toc138885145"/>
      <w:bookmarkStart w:id="3864" w:name="_Toc145511356"/>
      <w:r>
        <w:rPr>
          <w:rFonts w:hint="eastAsia"/>
          <w:lang w:val="en-US" w:eastAsia="zh-CN"/>
        </w:rPr>
        <w:t>F</w:t>
      </w:r>
      <w:r>
        <w:rPr>
          <w:lang w:eastAsia="ja-JP"/>
        </w:rPr>
        <w:t>.2.2</w:t>
      </w:r>
      <w:r>
        <w:rPr>
          <w:lang w:eastAsia="ja-JP"/>
        </w:rPr>
        <w:tab/>
        <w:t>Ideal signal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B925FB">
        <w:rPr>
          <w:position w:val="-5"/>
        </w:rPr>
        <w:pict w14:anchorId="1FA54492">
          <v:shape id="_x0000_i1042"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925FB">
        <w:rPr>
          <w:position w:val="-5"/>
        </w:rPr>
        <w:pict w14:anchorId="224455B4">
          <v:shape id="_x0000_i1043"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B925FB">
        <w:rPr>
          <w:position w:val="-5"/>
        </w:rPr>
        <w:pict w14:anchorId="3298AADD">
          <v:shape id="_x0000_i104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B925FB">
        <w:rPr>
          <w:position w:val="-5"/>
        </w:rPr>
        <w:pict w14:anchorId="25DFBD46">
          <v:shape id="_x0000_i104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3865" w:name="_Toc45886405"/>
      <w:bookmarkStart w:id="3866" w:name="_Toc58916162"/>
      <w:bookmarkStart w:id="3867" w:name="_Toc53183450"/>
      <w:bookmarkStart w:id="3868" w:name="_Toc36636368"/>
      <w:bookmarkStart w:id="3869" w:name="_Toc58918343"/>
      <w:bookmarkStart w:id="3870" w:name="_Toc82536871"/>
      <w:bookmarkStart w:id="3871" w:name="_Toc74916238"/>
      <w:bookmarkStart w:id="3872" w:name="_Toc66694213"/>
      <w:bookmarkStart w:id="3873" w:name="_Toc76114863"/>
      <w:bookmarkStart w:id="3874" w:name="_Toc76544749"/>
      <w:bookmarkStart w:id="3875" w:name="_Toc29811006"/>
      <w:bookmarkStart w:id="3876" w:name="_Toc21103157"/>
      <w:bookmarkStart w:id="3877" w:name="_Toc37273314"/>
      <w:bookmarkStart w:id="3878" w:name="_Toc121818504"/>
      <w:bookmarkStart w:id="3879" w:name="_Toc121818728"/>
      <w:bookmarkStart w:id="3880" w:name="_Toc124158483"/>
      <w:bookmarkStart w:id="3881" w:name="_Toc130558551"/>
      <w:bookmarkStart w:id="3882" w:name="_Toc137467276"/>
      <w:bookmarkStart w:id="3883" w:name="_Toc138884922"/>
      <w:bookmarkStart w:id="3884" w:name="_Toc138885146"/>
      <w:bookmarkStart w:id="3885" w:name="_Toc145511357"/>
      <w:r>
        <w:rPr>
          <w:rFonts w:hint="eastAsia"/>
          <w:lang w:val="en-US" w:eastAsia="zh-CN"/>
        </w:rPr>
        <w:t>F</w:t>
      </w:r>
      <w:r>
        <w:rPr>
          <w:lang w:eastAsia="ja-JP"/>
        </w:rPr>
        <w:t>.2.3</w:t>
      </w:r>
      <w:r>
        <w:rPr>
          <w:lang w:eastAsia="ja-JP"/>
        </w:rPr>
        <w:tab/>
        <w:t>Measurement results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3886" w:name="_Toc66694214"/>
      <w:bookmarkStart w:id="3887" w:name="_Toc45886406"/>
      <w:bookmarkStart w:id="3888" w:name="_Toc36636369"/>
      <w:bookmarkStart w:id="3889" w:name="_Toc76114864"/>
      <w:bookmarkStart w:id="3890" w:name="_Toc58916163"/>
      <w:bookmarkStart w:id="3891" w:name="_Toc58918344"/>
      <w:bookmarkStart w:id="3892" w:name="_Toc21103158"/>
      <w:bookmarkStart w:id="3893" w:name="_Toc37273315"/>
      <w:bookmarkStart w:id="3894" w:name="_Toc29811007"/>
      <w:bookmarkStart w:id="3895" w:name="_Toc53183451"/>
      <w:bookmarkStart w:id="3896" w:name="_Toc76544750"/>
      <w:bookmarkStart w:id="3897" w:name="_Toc74916239"/>
      <w:bookmarkStart w:id="3898" w:name="_Toc82536872"/>
      <w:bookmarkStart w:id="3899" w:name="_Toc121818505"/>
      <w:bookmarkStart w:id="3900" w:name="_Toc121818729"/>
      <w:bookmarkStart w:id="3901" w:name="_Toc124158484"/>
      <w:bookmarkStart w:id="3902" w:name="_Toc130558552"/>
      <w:bookmarkStart w:id="3903" w:name="_Toc137467277"/>
      <w:bookmarkStart w:id="3904" w:name="_Toc138884923"/>
      <w:bookmarkStart w:id="3905" w:name="_Toc138885147"/>
      <w:bookmarkStart w:id="3906" w:name="_Toc145511358"/>
      <w:r>
        <w:rPr>
          <w:rFonts w:hint="eastAsia"/>
          <w:lang w:val="en-US" w:eastAsia="zh-CN"/>
        </w:rPr>
        <w:t>F</w:t>
      </w:r>
      <w:r>
        <w:rPr>
          <w:lang w:eastAsia="ja-JP"/>
        </w:rPr>
        <w:t>.2.4</w:t>
      </w:r>
      <w:r>
        <w:rPr>
          <w:lang w:eastAsia="ja-JP"/>
        </w:rPr>
        <w:tab/>
        <w:t>Measurement points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05pt;height:200.8pt" o:ole="">
            <v:imagedata r:id="rId32" o:title=""/>
          </v:shape>
          <o:OLEObject Type="Embed" ProgID="Word.Picture.8" ShapeID="_x0000_i1046" DrawAspect="Content" ObjectID="_1757322807"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3907" w:name="_Toc76544751"/>
      <w:bookmarkStart w:id="3908" w:name="_Toc21103159"/>
      <w:bookmarkStart w:id="3909" w:name="_Toc74916240"/>
      <w:bookmarkStart w:id="3910" w:name="_Toc29811008"/>
      <w:bookmarkStart w:id="3911" w:name="_Toc76114865"/>
      <w:bookmarkStart w:id="3912" w:name="_Toc45886407"/>
      <w:bookmarkStart w:id="3913" w:name="_Toc36636370"/>
      <w:bookmarkStart w:id="3914" w:name="_Toc58916164"/>
      <w:bookmarkStart w:id="3915" w:name="_Toc37273316"/>
      <w:bookmarkStart w:id="3916" w:name="_Toc53183452"/>
      <w:bookmarkStart w:id="3917" w:name="_Toc82536873"/>
      <w:bookmarkStart w:id="3918" w:name="_Toc58918345"/>
      <w:bookmarkStart w:id="3919" w:name="_Toc66694215"/>
      <w:bookmarkStart w:id="3920" w:name="_Toc121818506"/>
      <w:bookmarkStart w:id="3921" w:name="_Toc121818730"/>
      <w:bookmarkStart w:id="3922" w:name="_Toc124158485"/>
      <w:bookmarkStart w:id="3923" w:name="_Toc130558553"/>
      <w:bookmarkStart w:id="3924" w:name="_Toc137467278"/>
      <w:bookmarkStart w:id="3925" w:name="_Toc138884924"/>
      <w:bookmarkStart w:id="3926" w:name="_Toc138885148"/>
      <w:bookmarkStart w:id="3927" w:name="_Toc145511359"/>
      <w:r>
        <w:rPr>
          <w:rFonts w:hint="eastAsia"/>
          <w:lang w:val="en-US" w:eastAsia="zh-CN"/>
        </w:rPr>
        <w:t>F</w:t>
      </w:r>
      <w:r>
        <w:rPr>
          <w:lang w:eastAsia="ja-JP"/>
        </w:rPr>
        <w:t>.3</w:t>
      </w:r>
      <w:r>
        <w:rPr>
          <w:lang w:eastAsia="ja-JP"/>
        </w:rPr>
        <w:tab/>
        <w:t>Pre-FFT minimization process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B925FB">
        <w:rPr>
          <w:position w:val="-5"/>
        </w:rPr>
        <w:pict w14:anchorId="5454AF68">
          <v:shape id="_x0000_i1047"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4FDA06BE">
          <v:shape id="_x0000_i1048"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B925FB">
        <w:rPr>
          <w:position w:val="-5"/>
        </w:rPr>
        <w:pict w14:anchorId="7A417851">
          <v:shape id="_x0000_i1049"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3CB1BEB3">
          <v:shape id="_x0000_i1050"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925FB">
        <w:rPr>
          <w:position w:val="-5"/>
        </w:rPr>
        <w:pict w14:anchorId="09EDBBDD">
          <v:shape id="_x0000_i1051"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925FB">
        <w:rPr>
          <w:position w:val="-5"/>
        </w:rPr>
        <w:pict w14:anchorId="004CB0CE">
          <v:shape id="_x0000_i1052"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B925FB">
        <w:rPr>
          <w:position w:val="-5"/>
        </w:rPr>
        <w:pict w14:anchorId="19278610">
          <v:shape id="_x0000_i1053"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1C4EC246">
          <v:shape id="_x0000_i1054"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925FB">
        <w:rPr>
          <w:position w:val="-5"/>
        </w:rPr>
        <w:pict w14:anchorId="147FAA97">
          <v:shape id="_x0000_i105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925FB">
        <w:rPr>
          <w:position w:val="-5"/>
        </w:rPr>
        <w:pict w14:anchorId="00C02087">
          <v:shape id="_x0000_i1056"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B925FB">
        <w:rPr>
          <w:position w:val="-5"/>
        </w:rPr>
        <w:pict w14:anchorId="65AC7AF6">
          <v:shape id="_x0000_i1057"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24F617BF">
          <v:shape id="_x0000_i1058"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925FB">
        <w:rPr>
          <w:position w:val="-5"/>
        </w:rPr>
        <w:pict w14:anchorId="0FF9BA4E">
          <v:shape id="_x0000_i1059"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925FB">
        <w:rPr>
          <w:position w:val="-5"/>
        </w:rPr>
        <w:pict w14:anchorId="7A6CF37C">
          <v:shape id="_x0000_i1060"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B925FB">
        <w:rPr>
          <w:position w:val="-5"/>
        </w:rPr>
        <w:pict w14:anchorId="40C5E23E">
          <v:shape id="_x0000_i1061"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925FB">
        <w:rPr>
          <w:position w:val="-5"/>
        </w:rPr>
        <w:pict w14:anchorId="02854AA8">
          <v:shape id="_x0000_i1062"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B925FB">
        <w:rPr>
          <w:position w:val="-5"/>
        </w:rPr>
        <w:pict w14:anchorId="4E8DB23F">
          <v:shape id="_x0000_i1063"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925FB">
        <w:rPr>
          <w:position w:val="-5"/>
        </w:rPr>
        <w:pict w14:anchorId="2CFC02F7">
          <v:shape id="_x0000_i1064"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3928" w:name="_Toc58916165"/>
      <w:bookmarkStart w:id="3929" w:name="_Toc36636371"/>
      <w:bookmarkStart w:id="3930" w:name="_Toc66694216"/>
      <w:bookmarkStart w:id="3931" w:name="_Toc82536874"/>
      <w:bookmarkStart w:id="3932" w:name="_Toc21103160"/>
      <w:bookmarkStart w:id="3933" w:name="_Toc76544752"/>
      <w:bookmarkStart w:id="3934" w:name="_Toc37273317"/>
      <w:bookmarkStart w:id="3935" w:name="_Toc29811009"/>
      <w:bookmarkStart w:id="3936" w:name="_Toc76114866"/>
      <w:bookmarkStart w:id="3937" w:name="_Toc58918346"/>
      <w:bookmarkStart w:id="3938" w:name="_Toc45886408"/>
      <w:bookmarkStart w:id="3939" w:name="_Toc53183453"/>
      <w:bookmarkStart w:id="3940" w:name="_Toc74916241"/>
      <w:bookmarkStart w:id="3941" w:name="_Toc121818507"/>
      <w:bookmarkStart w:id="3942" w:name="_Toc121818731"/>
      <w:bookmarkStart w:id="3943" w:name="_Toc124158486"/>
      <w:bookmarkStart w:id="3944" w:name="_Toc130558554"/>
      <w:bookmarkStart w:id="3945" w:name="_Toc137467279"/>
      <w:bookmarkStart w:id="3946" w:name="_Toc138884925"/>
      <w:bookmarkStart w:id="3947" w:name="_Toc138885149"/>
      <w:bookmarkStart w:id="3948" w:name="_Toc145511360"/>
      <w:r>
        <w:rPr>
          <w:rFonts w:hint="eastAsia"/>
          <w:lang w:val="en-US" w:eastAsia="zh-CN"/>
        </w:rPr>
        <w:t>F</w:t>
      </w:r>
      <w:r>
        <w:rPr>
          <w:lang w:eastAsia="ja-JP"/>
        </w:rPr>
        <w:t>.4</w:t>
      </w:r>
      <w:r>
        <w:rPr>
          <w:lang w:eastAsia="ja-JP"/>
        </w:rPr>
        <w:tab/>
        <w:t>Timing of the FFT window</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B925FB">
        <w:rPr>
          <w:rFonts w:eastAsia="Osaka"/>
          <w:position w:val="-5"/>
        </w:rPr>
        <w:pict w14:anchorId="5B0A93AC">
          <v:shape id="_x0000_i1065"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925FB">
        <w:rPr>
          <w:rFonts w:eastAsia="Osaka"/>
          <w:position w:val="-5"/>
        </w:rPr>
        <w:pict w14:anchorId="3FD01470">
          <v:shape id="_x0000_i1066"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2CACD632">
          <v:shape id="_x0000_i1067" type="#_x0000_t75" style="width:4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B925FB">
        <w:rPr>
          <w:position w:val="-5"/>
        </w:rPr>
        <w:pict w14:anchorId="7DA1F6E8">
          <v:shape id="_x0000_i1068" type="#_x0000_t75" style="width:4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498A0BB5">
          <v:shape id="_x0000_i1069" type="#_x0000_t75" style="width:4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B925FB">
        <w:rPr>
          <w:position w:val="-5"/>
        </w:rPr>
        <w:pict w14:anchorId="4FEFE81C">
          <v:shape id="_x0000_i1070" type="#_x0000_t75" style="width:4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B925FB">
        <w:rPr>
          <w:position w:val="-5"/>
        </w:rPr>
        <w:pict w14:anchorId="41A84D58">
          <v:shape id="_x0000_i1071"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925FB">
        <w:rPr>
          <w:position w:val="-5"/>
        </w:rPr>
        <w:pict w14:anchorId="70ABF445">
          <v:shape id="_x0000_i1072"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925FB">
        <w:rPr>
          <w:position w:val="-5"/>
        </w:rPr>
        <w:pict w14:anchorId="0FC6E9F7">
          <v:shape id="_x0000_i1073"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B925FB">
        <w:rPr>
          <w:position w:val="-5"/>
        </w:rPr>
        <w:pict w14:anchorId="5D0A559C">
          <v:shape id="_x0000_i107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B925FB">
        <w:rPr>
          <w:position w:val="-5"/>
        </w:rPr>
        <w:pict w14:anchorId="70833A4E">
          <v:shape id="_x0000_i107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B925FB">
        <w:rPr>
          <w:position w:val="-5"/>
        </w:rPr>
        <w:pict w14:anchorId="7560AD1B">
          <v:shape id="_x0000_i1076"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B925FB">
        <w:rPr>
          <w:position w:val="-5"/>
        </w:rPr>
        <w:pict w14:anchorId="18DDDEDF">
          <v:shape id="_x0000_i1077"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B925FB">
        <w:rPr>
          <w:position w:val="-5"/>
        </w:rPr>
        <w:pict w14:anchorId="12BBC072">
          <v:shape id="_x0000_i1078"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B925FB">
        <w:rPr>
          <w:position w:val="-5"/>
        </w:rPr>
        <w:pict w14:anchorId="47D28811">
          <v:shape id="_x0000_i1079"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B925FB">
        <w:rPr>
          <w:position w:val="-5"/>
        </w:rPr>
        <w:pict w14:anchorId="72BAC5EB">
          <v:shape id="_x0000_i1080"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B925FB">
        <w:rPr>
          <w:position w:val="-5"/>
        </w:rPr>
        <w:pict w14:anchorId="0247CF19">
          <v:shape id="_x0000_i1081"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925FB">
        <w:rPr>
          <w:position w:val="-5"/>
        </w:rPr>
        <w:pict w14:anchorId="17E095FA">
          <v:shape id="_x0000_i1082" type="#_x0000_t75" style="width:24.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B925FB">
        <w:rPr>
          <w:position w:val="-5"/>
        </w:rPr>
        <w:pict w14:anchorId="1DE64B87">
          <v:shape id="_x0000_i1083"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925FB">
        <w:rPr>
          <w:position w:val="-5"/>
        </w:rPr>
        <w:pict w14:anchorId="26EC2AE6">
          <v:shape id="_x0000_i108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B925FB">
        <w:rPr>
          <w:position w:val="-5"/>
        </w:rPr>
        <w:pict w14:anchorId="4D367D84">
          <v:shape id="_x0000_i1085"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925FB">
        <w:rPr>
          <w:position w:val="-5"/>
        </w:rPr>
        <w:pict w14:anchorId="3E7A0120">
          <v:shape id="_x0000_i1086"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B925FB">
        <w:rPr>
          <w:position w:val="-5"/>
        </w:rPr>
        <w:pict w14:anchorId="698A1019">
          <v:shape id="_x0000_i1087"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925FB">
        <w:rPr>
          <w:position w:val="-5"/>
        </w:rPr>
        <w:pict w14:anchorId="7098895D">
          <v:shape id="_x0000_i1088"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26DA9F69">
          <v:shape id="_x0000_i1089"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925FB">
        <w:rPr>
          <w:position w:val="-5"/>
        </w:rPr>
        <w:pict w14:anchorId="2C2244E8">
          <v:shape id="_x0000_i1090"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39BA2FE1">
          <v:shape id="_x0000_i1091"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925FB">
        <w:rPr>
          <w:position w:val="-5"/>
        </w:rPr>
        <w:pict w14:anchorId="36CB9C09">
          <v:shape id="_x0000_i1092"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3C2DE22E">
          <v:shape id="_x0000_i1093" type="#_x0000_t75" style="width:39.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925FB">
        <w:rPr>
          <w:position w:val="-5"/>
        </w:rPr>
        <w:pict w14:anchorId="474AE18B">
          <v:shape id="_x0000_i1094" type="#_x0000_t75" style="width:39.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1EBB5B61">
          <v:shape id="_x0000_i1095" type="#_x0000_t75" style="width:39.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B925FB">
        <w:rPr>
          <w:position w:val="-5"/>
        </w:rPr>
        <w:pict w14:anchorId="14AD4F77">
          <v:shape id="_x0000_i1096" type="#_x0000_t75" style="width:39.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3949" w:name="_Toc66694217"/>
      <w:bookmarkStart w:id="3950" w:name="_Toc82536875"/>
      <w:bookmarkStart w:id="3951" w:name="_Toc58916166"/>
      <w:bookmarkStart w:id="3952" w:name="_Toc37273318"/>
      <w:bookmarkStart w:id="3953" w:name="_Toc76544753"/>
      <w:bookmarkStart w:id="3954" w:name="_Toc53183454"/>
      <w:bookmarkStart w:id="3955" w:name="_Toc45886409"/>
      <w:bookmarkStart w:id="3956" w:name="_Toc74916242"/>
      <w:bookmarkStart w:id="3957" w:name="_Toc29811010"/>
      <w:bookmarkStart w:id="3958" w:name="_Toc21103161"/>
      <w:bookmarkStart w:id="3959" w:name="_Toc58918347"/>
      <w:bookmarkStart w:id="3960" w:name="_Toc36636372"/>
      <w:bookmarkStart w:id="3961" w:name="_Toc76114867"/>
      <w:bookmarkStart w:id="3962" w:name="_Toc121818508"/>
      <w:bookmarkStart w:id="3963" w:name="_Toc121818732"/>
      <w:bookmarkStart w:id="3964" w:name="_Toc124158487"/>
      <w:bookmarkStart w:id="3965" w:name="_Toc130558555"/>
      <w:bookmarkStart w:id="3966" w:name="_Toc137467280"/>
      <w:bookmarkStart w:id="3967" w:name="_Toc138884926"/>
      <w:bookmarkStart w:id="3968" w:name="_Toc138885150"/>
      <w:bookmarkStart w:id="3969" w:name="_Toc145511361"/>
      <w:r>
        <w:rPr>
          <w:rFonts w:hint="eastAsia"/>
          <w:lang w:val="en-US" w:eastAsia="zh-CN"/>
        </w:rPr>
        <w:t>F</w:t>
      </w:r>
      <w:r>
        <w:rPr>
          <w:lang w:eastAsia="ja-JP"/>
        </w:rPr>
        <w:t>.5</w:t>
      </w:r>
      <w:r>
        <w:rPr>
          <w:lang w:eastAsia="ja-JP"/>
        </w:rPr>
        <w:tab/>
        <w:t>Resource element TX power</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B925FB">
        <w:rPr>
          <w:rFonts w:eastAsia="Osaka"/>
          <w:position w:val="-5"/>
        </w:rPr>
        <w:pict w14:anchorId="57CE36AF">
          <v:shape id="_x0000_i1097"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B925FB">
        <w:rPr>
          <w:rFonts w:eastAsia="Osaka"/>
          <w:position w:val="-5"/>
        </w:rPr>
        <w:pict w14:anchorId="1D14C918">
          <v:shape id="_x0000_i1098"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B925FB">
        <w:rPr>
          <w:position w:val="-5"/>
        </w:rPr>
        <w:pict w14:anchorId="41735850">
          <v:shape id="_x0000_i1099"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925FB">
        <w:rPr>
          <w:position w:val="-5"/>
        </w:rPr>
        <w:pict w14:anchorId="010FD08E">
          <v:shape id="_x0000_i1100" type="#_x0000_t75" style="width:10.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B925FB">
        <w:rPr>
          <w:position w:val="-5"/>
        </w:rPr>
        <w:pict w14:anchorId="56C082BE">
          <v:shape id="_x0000_i1101"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925FB">
        <w:rPr>
          <w:position w:val="-5"/>
        </w:rPr>
        <w:pict w14:anchorId="3264A4D8">
          <v:shape id="_x0000_i1102"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5A14AE09">
          <v:shape id="_x0000_i1103"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6665789E">
          <v:shape id="_x0000_i1104"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B925FB">
        <w:rPr>
          <w:rFonts w:eastAsia="Osaka"/>
          <w:position w:val="-5"/>
        </w:rPr>
        <w:pict w14:anchorId="5DD12E12">
          <v:shape id="_x0000_i1105" type="#_x0000_t75" style="width:4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B925FB">
        <w:rPr>
          <w:rFonts w:eastAsia="Osaka"/>
          <w:position w:val="-5"/>
        </w:rPr>
        <w:pict w14:anchorId="3CE15F3A">
          <v:shape id="_x0000_i1106" type="#_x0000_t75" style="width:4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2D0F031F">
          <v:shape id="_x0000_i1107"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33F787F1">
          <v:shape id="_x0000_i1108"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3A26ED8F">
          <v:shape id="_x0000_i1109"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02746BF5">
          <v:shape id="_x0000_i1110"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475E43C9">
          <v:shape id="_x0000_i1111"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065B4F31">
          <v:shape id="_x0000_i1112"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77F9B4C2">
          <v:shape id="_x0000_i1113" type="#_x0000_t75" style="width:46.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41986BE4">
          <v:shape id="_x0000_i1114" type="#_x0000_t75" style="width:46.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3970" w:name="_Toc29811011"/>
      <w:bookmarkStart w:id="3971" w:name="_Toc21103162"/>
      <w:bookmarkStart w:id="3972" w:name="_Toc76544754"/>
      <w:bookmarkStart w:id="3973" w:name="_Toc74916243"/>
      <w:bookmarkStart w:id="3974" w:name="_Toc66694218"/>
      <w:bookmarkStart w:id="3975" w:name="_Toc53183455"/>
      <w:bookmarkStart w:id="3976" w:name="_Toc37273319"/>
      <w:bookmarkStart w:id="3977" w:name="_Toc58916167"/>
      <w:bookmarkStart w:id="3978" w:name="_Toc36636373"/>
      <w:bookmarkStart w:id="3979" w:name="_Toc45886410"/>
      <w:bookmarkStart w:id="3980" w:name="_Toc76114868"/>
      <w:bookmarkStart w:id="3981" w:name="_Toc82536876"/>
      <w:bookmarkStart w:id="3982" w:name="_Toc58918348"/>
      <w:bookmarkStart w:id="3983" w:name="_Toc121818509"/>
      <w:bookmarkStart w:id="3984" w:name="_Toc121818733"/>
      <w:bookmarkStart w:id="3985" w:name="_Toc124158488"/>
      <w:bookmarkStart w:id="3986" w:name="_Toc130558556"/>
      <w:bookmarkStart w:id="3987" w:name="_Toc137467281"/>
      <w:bookmarkStart w:id="3988" w:name="_Toc138884927"/>
      <w:bookmarkStart w:id="3989" w:name="_Toc138885151"/>
      <w:bookmarkStart w:id="3990" w:name="_Toc145511362"/>
      <w:r>
        <w:rPr>
          <w:rFonts w:hint="eastAsia"/>
          <w:lang w:val="en-US" w:eastAsia="zh-CN"/>
        </w:rPr>
        <w:t>F</w:t>
      </w:r>
      <w:r>
        <w:rPr>
          <w:lang w:eastAsia="ja-JP"/>
        </w:rPr>
        <w:t>.6</w:t>
      </w:r>
      <w:r>
        <w:rPr>
          <w:lang w:eastAsia="ja-JP"/>
        </w:rPr>
        <w:tab/>
        <w:t>Post-FFT equalisation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B925FB">
        <w:rPr>
          <w:position w:val="-5"/>
        </w:rPr>
        <w:pict w14:anchorId="0F6FD595">
          <v:shape id="_x0000_i1115" type="#_x0000_t75" style="width:2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B925FB">
        <w:rPr>
          <w:position w:val="-5"/>
        </w:rPr>
        <w:pict w14:anchorId="5061811B">
          <v:shape id="_x0000_i1116" type="#_x0000_t75" style="width:2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47A2C9B1">
          <v:shape id="_x0000_i1117"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4B205FD2">
          <v:shape id="_x0000_i1118"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B925FB">
        <w:rPr>
          <w:position w:val="-5"/>
        </w:rPr>
        <w:pict w14:anchorId="3408D0EF">
          <v:shape id="_x0000_i1119" type="#_x0000_t75" style="width:2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B925FB">
        <w:rPr>
          <w:position w:val="-5"/>
        </w:rPr>
        <w:pict w14:anchorId="51442BE7">
          <v:shape id="_x0000_i1120" type="#_x0000_t75" style="width:2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B925FB">
        <w:rPr>
          <w:position w:val="-5"/>
        </w:rPr>
        <w:pict w14:anchorId="3F5516E8">
          <v:shape id="_x0000_i1121"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B925FB">
        <w:rPr>
          <w:position w:val="-5"/>
        </w:rPr>
        <w:pict w14:anchorId="3E5CA1E4">
          <v:shape id="_x0000_i1122"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B925FB">
        <w:rPr>
          <w:position w:val="-5"/>
        </w:rPr>
        <w:pict w14:anchorId="02BB78FB">
          <v:shape id="_x0000_i1123"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B925FB">
        <w:rPr>
          <w:position w:val="-5"/>
        </w:rPr>
        <w:pict w14:anchorId="6D1CDDCB">
          <v:shape id="_x0000_i1124"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B925FB">
        <w:rPr>
          <w:position w:val="-5"/>
        </w:rPr>
        <w:pict w14:anchorId="07759FD3">
          <v:shape id="_x0000_i112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B925FB">
        <w:rPr>
          <w:position w:val="-5"/>
        </w:rPr>
        <w:pict w14:anchorId="46811B6C">
          <v:shape id="_x0000_i1126"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B925FB">
        <w:rPr>
          <w:position w:val="-5"/>
        </w:rPr>
        <w:pict w14:anchorId="6205D9CC">
          <v:shape id="_x0000_i1127"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B925FB">
        <w:rPr>
          <w:position w:val="-5"/>
        </w:rPr>
        <w:pict w14:anchorId="15813F9A">
          <v:shape id="_x0000_i1128"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B925FB">
        <w:rPr>
          <w:position w:val="-5"/>
        </w:rPr>
        <w:pict w14:anchorId="1A71BE48">
          <v:shape id="_x0000_i1129"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B925FB">
        <w:rPr>
          <w:position w:val="-5"/>
        </w:rPr>
        <w:pict w14:anchorId="189D80A3">
          <v:shape id="_x0000_i1130"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B925FB">
        <w:rPr>
          <w:position w:val="-12"/>
        </w:rPr>
        <w:pict w14:anchorId="6D5CB4B2">
          <v:shape id="_x0000_i1131" type="#_x0000_t75" style="width: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B925FB">
        <w:rPr>
          <w:position w:val="-12"/>
        </w:rPr>
        <w:pict w14:anchorId="188CF572">
          <v:shape id="_x0000_i1132" type="#_x0000_t75" style="width:91.9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B925FB">
        <w:rPr>
          <w:position w:val="-5"/>
        </w:rPr>
        <w:pict w14:anchorId="72B0D5BA">
          <v:shape id="_x0000_i1133"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B925FB">
        <w:rPr>
          <w:position w:val="-5"/>
        </w:rPr>
        <w:pict w14:anchorId="05042D12">
          <v:shape id="_x0000_i1134"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B925FB">
        <w:rPr>
          <w:position w:val="-5"/>
        </w:rPr>
        <w:pict w14:anchorId="0C41BF9E">
          <v:shape id="_x0000_i1135"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B925FB">
        <w:rPr>
          <w:position w:val="-5"/>
        </w:rPr>
        <w:pict w14:anchorId="5160CD17">
          <v:shape id="_x0000_i1136" type="#_x0000_t75" style="width:34.5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B925FB">
        <w:rPr>
          <w:position w:val="-5"/>
        </w:rPr>
        <w:pict w14:anchorId="09A8CA25">
          <v:shape id="_x0000_i1137" type="#_x0000_t75" style="width: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B925FB">
        <w:rPr>
          <w:position w:val="-5"/>
        </w:rPr>
        <w:pict w14:anchorId="2B5F984D">
          <v:shape id="_x0000_i1138" type="#_x0000_t75" style="width: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B925FB">
        <w:rPr>
          <w:position w:val="-11"/>
        </w:rPr>
        <w:pict w14:anchorId="0D6297EB">
          <v:shape id="_x0000_i1139" type="#_x0000_t75" style="width:71.4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B925FB">
        <w:rPr>
          <w:position w:val="-11"/>
        </w:rPr>
        <w:pict w14:anchorId="1A6AD2F6">
          <v:shape id="_x0000_i1140" type="#_x0000_t75" style="width:71.4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B925FB">
        <w:rPr>
          <w:position w:val="-11"/>
        </w:rPr>
        <w:pict w14:anchorId="0F2BF0E0">
          <v:shape id="_x0000_i1141" type="#_x0000_t75" style="width:73.75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B925FB">
        <w:rPr>
          <w:position w:val="-11"/>
        </w:rPr>
        <w:pict w14:anchorId="23C47C1F">
          <v:shape id="_x0000_i1142" type="#_x0000_t75" style="width:73.75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B925FB">
        <w:rPr>
          <w:position w:val="-5"/>
        </w:rPr>
        <w:pict w14:anchorId="43DA7453">
          <v:shape id="_x0000_i1143" type="#_x0000_t75" style="width: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B925FB">
        <w:rPr>
          <w:position w:val="-5"/>
        </w:rPr>
        <w:pict w14:anchorId="2EAD5D6F">
          <v:shape id="_x0000_i1144" type="#_x0000_t75" style="width: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B925FB">
        <w:rPr>
          <w:position w:val="-5"/>
        </w:rPr>
        <w:pict w14:anchorId="4BE63787">
          <v:shape id="_x0000_i1145"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B925FB">
        <w:rPr>
          <w:position w:val="-5"/>
        </w:rPr>
        <w:pict w14:anchorId="59ED0577">
          <v:shape id="_x0000_i1146"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B925FB">
        <w:rPr>
          <w:rFonts w:eastAsia="SimSun"/>
          <w:position w:val="-5"/>
        </w:rPr>
        <w:pict w14:anchorId="74F794BF">
          <v:shape id="_x0000_i1147"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B925FB">
        <w:rPr>
          <w:rFonts w:eastAsia="SimSun"/>
          <w:position w:val="-5"/>
        </w:rPr>
        <w:pict w14:anchorId="59126084">
          <v:shape id="_x0000_i1148"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B925FB">
        <w:rPr>
          <w:position w:val="-5"/>
        </w:rPr>
        <w:pict w14:anchorId="310D8EFB">
          <v:shape id="_x0000_i1149"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925FB">
        <w:rPr>
          <w:position w:val="-5"/>
        </w:rPr>
        <w:pict w14:anchorId="703303A7">
          <v:shape id="_x0000_i1150"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B925FB">
        <w:rPr>
          <w:position w:val="-5"/>
        </w:rPr>
        <w:pict w14:anchorId="70202104">
          <v:shape id="_x0000_i1151"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B925FB">
        <w:rPr>
          <w:position w:val="-5"/>
        </w:rPr>
        <w:pict w14:anchorId="1B9F8054">
          <v:shape id="_x0000_i1152"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B925FB">
        <w:rPr>
          <w:position w:val="-5"/>
        </w:rPr>
        <w:pict w14:anchorId="510AE351">
          <v:shape id="_x0000_i1153"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925FB">
        <w:rPr>
          <w:position w:val="-5"/>
        </w:rPr>
        <w:pict w14:anchorId="29BF7B3C">
          <v:shape id="_x0000_i115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B925FB">
        <w:rPr>
          <w:position w:val="-5"/>
        </w:rPr>
        <w:pict w14:anchorId="31E77A59">
          <v:shape id="_x0000_i1155"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B925FB">
        <w:rPr>
          <w:position w:val="-5"/>
        </w:rPr>
        <w:pict w14:anchorId="184D8219">
          <v:shape id="_x0000_i1156"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B925FB">
        <w:rPr>
          <w:position w:val="-5"/>
        </w:rPr>
        <w:pict w14:anchorId="7084C3C8">
          <v:shape id="_x0000_i1157"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925FB">
        <w:rPr>
          <w:position w:val="-5"/>
        </w:rPr>
        <w:pict w14:anchorId="3057D388">
          <v:shape id="_x0000_i1158"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3991" w:name="_MON_1587198493"/>
    <w:bookmarkEnd w:id="3991"/>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15pt;height:5in" o:ole="">
            <v:imagedata r:id="rId60" o:title=""/>
          </v:shape>
          <o:OLEObject Type="Embed" ProgID="Word.Picture.8" ShapeID="_x0000_i1159" DrawAspect="Content" ObjectID="_1757322808"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B925FB">
        <w:rPr>
          <w:position w:val="-5"/>
        </w:rPr>
        <w:pict w14:anchorId="1BDA7141">
          <v:shape id="_x0000_i1160"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B925FB">
        <w:rPr>
          <w:position w:val="-5"/>
        </w:rPr>
        <w:pict w14:anchorId="263784D6">
          <v:shape id="_x0000_i1161"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B925FB">
        <w:rPr>
          <w:position w:val="-5"/>
        </w:rPr>
        <w:pict w14:anchorId="3AEFBE63">
          <v:shape id="_x0000_i1162" type="#_x0000_t75" style="width:5.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B925FB">
        <w:rPr>
          <w:position w:val="-5"/>
        </w:rPr>
        <w:pict w14:anchorId="1A67C218">
          <v:shape id="_x0000_i1163" type="#_x0000_t75" style="width:5.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B925FB">
        <w:rPr>
          <w:position w:val="-5"/>
        </w:rPr>
        <w:pict w14:anchorId="198DDC4D">
          <v:shape id="_x0000_i116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925FB">
        <w:rPr>
          <w:position w:val="-5"/>
        </w:rPr>
        <w:pict w14:anchorId="724937AF">
          <v:shape id="_x0000_i116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B925FB">
        <w:rPr>
          <w:position w:val="-5"/>
        </w:rPr>
        <w:pict w14:anchorId="7DEA19E0">
          <v:shape id="_x0000_i1166" type="#_x0000_t75" style="width:86.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B925FB">
        <w:rPr>
          <w:position w:val="-5"/>
        </w:rPr>
        <w:pict w14:anchorId="18EF9665">
          <v:shape id="_x0000_i1167" type="#_x0000_t75" style="width:86.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B925FB">
        <w:rPr>
          <w:position w:val="-5"/>
        </w:rPr>
        <w:pict w14:anchorId="3A696973">
          <v:shape id="_x0000_i1168"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B925FB">
        <w:rPr>
          <w:position w:val="-5"/>
        </w:rPr>
        <w:pict w14:anchorId="78FF2290">
          <v:shape id="_x0000_i1169"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B925FB">
        <w:rPr>
          <w:position w:val="-5"/>
        </w:rPr>
        <w:pict w14:anchorId="6EDDDA95">
          <v:shape id="_x0000_i1170" type="#_x0000_t75" style="width:8.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B925FB">
        <w:rPr>
          <w:position w:val="-5"/>
        </w:rPr>
        <w:pict w14:anchorId="5017721A">
          <v:shape id="_x0000_i1171" type="#_x0000_t75" style="width:8.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B925FB">
        <w:rPr>
          <w:position w:val="-5"/>
        </w:rPr>
        <w:pict w14:anchorId="2E811F8C">
          <v:shape id="_x0000_i1172"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B925FB">
        <w:rPr>
          <w:position w:val="-5"/>
        </w:rPr>
        <w:pict w14:anchorId="2AA3F801">
          <v:shape id="_x0000_i1173"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B925FB">
        <w:rPr>
          <w:position w:val="-5"/>
        </w:rPr>
        <w:pict w14:anchorId="6F6E1667">
          <v:shape id="_x0000_i1174"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B925FB">
        <w:rPr>
          <w:position w:val="-5"/>
        </w:rPr>
        <w:pict w14:anchorId="6D5E57AA">
          <v:shape id="_x0000_i1175"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B925FB">
        <w:rPr>
          <w:position w:val="-5"/>
        </w:rPr>
        <w:pict w14:anchorId="5756047A">
          <v:shape id="_x0000_i1176" type="#_x0000_t75" style="width:4.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B925FB">
        <w:rPr>
          <w:position w:val="-5"/>
        </w:rPr>
        <w:pict w14:anchorId="19F68F91">
          <v:shape id="_x0000_i1177" type="#_x0000_t75" style="width:4.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B925FB">
        <w:rPr>
          <w:position w:val="-5"/>
        </w:rPr>
        <w:pict w14:anchorId="22EE7FF3">
          <v:shape id="_x0000_i1178"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B925FB">
        <w:rPr>
          <w:position w:val="-5"/>
        </w:rPr>
        <w:pict w14:anchorId="32AF51B0">
          <v:shape id="_x0000_i1179"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B925FB">
        <w:rPr>
          <w:position w:val="-5"/>
        </w:rPr>
        <w:pict w14:anchorId="0ADDA090">
          <v:shape id="_x0000_i1180" type="#_x0000_t75" style="width:4.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B925FB">
        <w:rPr>
          <w:position w:val="-5"/>
        </w:rPr>
        <w:pict w14:anchorId="73655CB2">
          <v:shape id="_x0000_i1181" type="#_x0000_t75" style="width:4.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925FB">
        <w:rPr>
          <w:position w:val="-15"/>
        </w:rPr>
        <w:pict w14:anchorId="12A21533">
          <v:shape id="_x0000_i1182" type="#_x0000_t75" style="width:196.1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B925FB">
        <w:rPr>
          <w:position w:val="-15"/>
        </w:rPr>
        <w:pict w14:anchorId="6F13F4CE">
          <v:shape id="_x0000_i1183" type="#_x0000_t75" style="width:196.1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B925FB">
        <w:rPr>
          <w:position w:val="-5"/>
        </w:rPr>
        <w:pict w14:anchorId="6BA37446">
          <v:shape id="_x0000_i118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B925FB">
        <w:rPr>
          <w:position w:val="-5"/>
        </w:rPr>
        <w:pict w14:anchorId="78B0A1EE">
          <v:shape id="_x0000_i118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B925FB">
        <w:rPr>
          <w:position w:val="-5"/>
        </w:rPr>
        <w:pict w14:anchorId="2B411515">
          <v:shape id="_x0000_i1186" type="#_x0000_t75" style="width:35.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B925FB">
        <w:rPr>
          <w:position w:val="-5"/>
        </w:rPr>
        <w:pict w14:anchorId="7AD29693">
          <v:shape id="_x0000_i1187" type="#_x0000_t75" style="width:35.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B925FB">
        <w:rPr>
          <w:position w:val="-5"/>
        </w:rPr>
        <w:pict w14:anchorId="7BE77E55">
          <v:shape id="_x0000_i1188"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B925FB">
        <w:rPr>
          <w:position w:val="-5"/>
        </w:rPr>
        <w:pict w14:anchorId="7AE689AC">
          <v:shape id="_x0000_i1189" type="#_x0000_t75" style="width:19.9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B925FB">
        <w:rPr>
          <w:position w:val="-5"/>
        </w:rPr>
        <w:pict w14:anchorId="793C82FE">
          <v:shape id="_x0000_i1190" type="#_x0000_t75" style="width:32.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925FB">
        <w:rPr>
          <w:position w:val="-5"/>
        </w:rPr>
        <w:pict w14:anchorId="217A3FB0">
          <v:shape id="_x0000_i1191" type="#_x0000_t75" style="width:32.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B925FB">
        <w:rPr>
          <w:position w:val="-6"/>
        </w:rPr>
        <w:pict w14:anchorId="69EA0EB0">
          <v:shape id="_x0000_i1192" type="#_x0000_t75" style="width:39.8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B925FB">
        <w:rPr>
          <w:position w:val="-6"/>
        </w:rPr>
        <w:pict w14:anchorId="53426847">
          <v:shape id="_x0000_i1193" type="#_x0000_t75" style="width:39.8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B925FB">
        <w:rPr>
          <w:position w:val="-5"/>
        </w:rPr>
        <w:pict w14:anchorId="35A74CAD">
          <v:shape id="_x0000_i119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B925FB">
        <w:rPr>
          <w:position w:val="-5"/>
        </w:rPr>
        <w:pict w14:anchorId="6E355D5D">
          <v:shape id="_x0000_i119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925FB">
        <w:rPr>
          <w:position w:val="-5"/>
        </w:rPr>
        <w:pict w14:anchorId="104BB4CB">
          <v:shape id="_x0000_i1196" type="#_x0000_t75" style="width:72.6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B925FB">
        <w:rPr>
          <w:position w:val="-5"/>
        </w:rPr>
        <w:pict w14:anchorId="43639AE6">
          <v:shape id="_x0000_i1197" type="#_x0000_t75" style="width:72.6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3992" w:name="_Toc37273320"/>
      <w:bookmarkStart w:id="3993" w:name="_Toc82536877"/>
      <w:bookmarkStart w:id="3994" w:name="_Toc58916168"/>
      <w:bookmarkStart w:id="3995" w:name="_Toc66694219"/>
      <w:bookmarkStart w:id="3996" w:name="_Toc53183456"/>
      <w:bookmarkStart w:id="3997" w:name="_Toc29811012"/>
      <w:bookmarkStart w:id="3998" w:name="_Toc21103163"/>
      <w:bookmarkStart w:id="3999" w:name="_Toc76544755"/>
      <w:bookmarkStart w:id="4000" w:name="_Toc45886411"/>
      <w:bookmarkStart w:id="4001" w:name="_Toc74916244"/>
      <w:bookmarkStart w:id="4002" w:name="_Toc58918349"/>
      <w:bookmarkStart w:id="4003" w:name="_Toc36636374"/>
      <w:bookmarkStart w:id="4004" w:name="_Toc76114869"/>
      <w:bookmarkStart w:id="4005" w:name="_Toc121818510"/>
      <w:bookmarkStart w:id="4006" w:name="_Toc121818734"/>
      <w:bookmarkStart w:id="4007" w:name="_Toc124158489"/>
      <w:bookmarkStart w:id="4008" w:name="_Toc130558557"/>
      <w:bookmarkStart w:id="4009" w:name="_Toc137467282"/>
      <w:bookmarkStart w:id="4010" w:name="_Toc138884928"/>
      <w:bookmarkStart w:id="4011" w:name="_Toc138885152"/>
      <w:bookmarkStart w:id="4012" w:name="_Toc145511363"/>
      <w:r>
        <w:rPr>
          <w:rFonts w:hint="eastAsia"/>
          <w:lang w:val="en-US" w:eastAsia="zh-CN"/>
        </w:rPr>
        <w:t>F</w:t>
      </w:r>
      <w:r>
        <w:rPr>
          <w:lang w:eastAsia="ja-JP"/>
        </w:rPr>
        <w:t>.7</w:t>
      </w:r>
      <w:r>
        <w:rPr>
          <w:lang w:eastAsia="ja-JP"/>
        </w:rPr>
        <w:tab/>
        <w:t>EVM</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893F948" w14:textId="77777777" w:rsidR="004D3FFD" w:rsidRDefault="00000000" w:rsidP="00D13A3B">
      <w:pPr>
        <w:pStyle w:val="Heading2"/>
        <w:rPr>
          <w:rFonts w:eastAsia="Osaka"/>
          <w:lang w:eastAsia="ja-JP"/>
        </w:rPr>
      </w:pPr>
      <w:bookmarkStart w:id="4013" w:name="_Toc13121"/>
      <w:bookmarkStart w:id="4014" w:name="_Toc66694220"/>
      <w:bookmarkStart w:id="4015" w:name="_Toc45886412"/>
      <w:bookmarkStart w:id="4016" w:name="_Toc76114870"/>
      <w:bookmarkStart w:id="4017" w:name="_Toc25869"/>
      <w:bookmarkStart w:id="4018" w:name="_Toc36636375"/>
      <w:bookmarkStart w:id="4019" w:name="_Toc82536878"/>
      <w:bookmarkStart w:id="4020" w:name="_Toc37273321"/>
      <w:bookmarkStart w:id="4021" w:name="_Toc58918350"/>
      <w:bookmarkStart w:id="4022" w:name="_Toc53183457"/>
      <w:bookmarkStart w:id="4023" w:name="_Toc74916245"/>
      <w:bookmarkStart w:id="4024" w:name="_Toc76544756"/>
      <w:bookmarkStart w:id="4025" w:name="_Toc58916169"/>
      <w:bookmarkStart w:id="4026" w:name="_Toc29811013"/>
      <w:bookmarkStart w:id="4027" w:name="_Toc121818511"/>
      <w:bookmarkStart w:id="4028" w:name="_Toc121818735"/>
      <w:bookmarkStart w:id="4029" w:name="_Toc124158490"/>
      <w:bookmarkStart w:id="4030" w:name="_Toc130558558"/>
      <w:bookmarkStart w:id="4031" w:name="_Toc137467283"/>
      <w:bookmarkStart w:id="4032" w:name="_Toc138884929"/>
      <w:bookmarkStart w:id="4033" w:name="_Toc138885153"/>
      <w:bookmarkStart w:id="4034" w:name="_Toc145511364"/>
      <w:r>
        <w:rPr>
          <w:rFonts w:eastAsia="SimSun" w:hint="eastAsia"/>
          <w:lang w:val="en-US" w:eastAsia="zh-CN"/>
        </w:rPr>
        <w:t>F</w:t>
      </w:r>
      <w:r>
        <w:rPr>
          <w:rFonts w:eastAsia="Osaka"/>
          <w:lang w:eastAsia="ja-JP"/>
        </w:rPr>
        <w:t>.7.0</w:t>
      </w:r>
      <w:r>
        <w:rPr>
          <w:rFonts w:eastAsia="Osaka"/>
          <w:lang w:eastAsia="ja-JP"/>
        </w:rPr>
        <w:tab/>
        <w:t>General</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6"/>
        </w:rPr>
        <w:pict w14:anchorId="5F3A4A83">
          <v:shape id="_x0000_i1198" type="#_x0000_t75" style="width:39.2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6"/>
        </w:rPr>
        <w:pict w14:anchorId="5A495F13">
          <v:shape id="_x0000_i1199" type="#_x0000_t75" style="width:39.2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B925FB">
        <w:rPr>
          <w:rFonts w:eastAsia="Osaka"/>
          <w:position w:val="-5"/>
        </w:rPr>
        <w:pict w14:anchorId="4BD153CA">
          <v:shape id="_x0000_i1200"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B925FB">
        <w:rPr>
          <w:rFonts w:eastAsia="Osaka"/>
          <w:position w:val="-5"/>
        </w:rPr>
        <w:pict w14:anchorId="388837D6">
          <v:shape id="_x0000_i1201"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925FB">
        <w:rPr>
          <w:position w:val="-5"/>
        </w:rPr>
        <w:pict w14:anchorId="5CD2E335">
          <v:shape id="_x0000_i1202"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B925FB">
        <w:rPr>
          <w:position w:val="-5"/>
        </w:rPr>
        <w:pict w14:anchorId="2163599F">
          <v:shape id="_x0000_i1203"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B925FB">
        <w:rPr>
          <w:position w:val="-5"/>
        </w:rPr>
        <w:pict w14:anchorId="7B71FBC7">
          <v:shape id="_x0000_i1204"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925FB">
        <w:rPr>
          <w:position w:val="-5"/>
        </w:rPr>
        <w:pict w14:anchorId="5ED50B62">
          <v:shape id="_x0000_i1205"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B925FB">
        <w:rPr>
          <w:position w:val="-5"/>
        </w:rPr>
        <w:pict w14:anchorId="2E22A5D0">
          <v:shape id="_x0000_i1206" type="#_x0000_t75" style="width:25.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B925FB">
        <w:rPr>
          <w:position w:val="-5"/>
        </w:rPr>
        <w:pict w14:anchorId="023FF608">
          <v:shape id="_x0000_i1207" type="#_x0000_t75" style="width:25.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B925FB">
        <w:rPr>
          <w:position w:val="-26"/>
        </w:rPr>
        <w:pict w14:anchorId="6ACE3FBC">
          <v:shape id="_x0000_i1208" type="#_x0000_t75" style="width:142.2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B925FB">
        <w:rPr>
          <w:position w:val="-26"/>
        </w:rPr>
        <w:pict w14:anchorId="056FFD4C">
          <v:shape id="_x0000_i1209" type="#_x0000_t75" style="width:142.2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5"/>
        </w:rPr>
        <w:pict w14:anchorId="345509AD">
          <v:shape id="_x0000_i1210"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B925FB">
        <w:rPr>
          <w:position w:val="-5"/>
        </w:rPr>
        <w:pict w14:anchorId="3D610D1C">
          <v:shape id="_x0000_i1211" type="#_x0000_t75" style="width:18.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B925FB">
        <w:rPr>
          <w:position w:val="-5"/>
        </w:rPr>
        <w:pict w14:anchorId="4F40CE27">
          <v:shape id="_x0000_i1212" type="#_x0000_t75" style="width:25.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B925FB">
        <w:rPr>
          <w:position w:val="-5"/>
        </w:rPr>
        <w:pict w14:anchorId="043185FD">
          <v:shape id="_x0000_i1213" type="#_x0000_t75" style="width:25.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925FB">
        <w:rPr>
          <w:position w:val="-6"/>
        </w:rPr>
        <w:pict w14:anchorId="7AEDE9E3">
          <v:shape id="_x0000_i1214" type="#_x0000_t75" style="width:39.2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B925FB">
        <w:rPr>
          <w:position w:val="-6"/>
        </w:rPr>
        <w:pict w14:anchorId="1432A566">
          <v:shape id="_x0000_i1215" type="#_x0000_t75" style="width:39.2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4035" w:name="_Toc76114872"/>
      <w:bookmarkStart w:id="4036" w:name="_Toc58918352"/>
      <w:bookmarkStart w:id="4037" w:name="_Toc66694222"/>
      <w:bookmarkStart w:id="4038" w:name="_Toc29811015"/>
      <w:bookmarkStart w:id="4039" w:name="_Toc74916247"/>
      <w:bookmarkStart w:id="4040" w:name="_Toc58916171"/>
      <w:bookmarkStart w:id="4041" w:name="_Toc21103165"/>
      <w:bookmarkStart w:id="4042" w:name="_Toc82536880"/>
      <w:bookmarkStart w:id="4043" w:name="_Toc45886414"/>
      <w:bookmarkStart w:id="4044" w:name="_Toc36636377"/>
      <w:bookmarkStart w:id="4045" w:name="_Toc53183459"/>
      <w:bookmarkStart w:id="4046" w:name="_Toc37273323"/>
      <w:bookmarkStart w:id="4047" w:name="_Toc76544758"/>
      <w:bookmarkStart w:id="4048" w:name="_Toc121818512"/>
      <w:bookmarkStart w:id="4049" w:name="_Toc121818736"/>
      <w:bookmarkStart w:id="4050" w:name="_Toc124158491"/>
      <w:bookmarkStart w:id="4051" w:name="_Toc130558559"/>
      <w:bookmarkStart w:id="4052" w:name="_Toc137467284"/>
      <w:bookmarkStart w:id="4053" w:name="_Toc138884930"/>
      <w:bookmarkStart w:id="4054" w:name="_Toc138885154"/>
      <w:bookmarkStart w:id="4055" w:name="_Toc145511365"/>
      <w:r>
        <w:rPr>
          <w:rFonts w:hint="eastAsia"/>
          <w:lang w:val="en-US" w:eastAsia="zh-CN"/>
        </w:rPr>
        <w:t>F</w:t>
      </w:r>
      <w:r>
        <w:rPr>
          <w:lang w:eastAsia="ja-JP"/>
        </w:rPr>
        <w:t>.7.1</w:t>
      </w:r>
      <w:r>
        <w:rPr>
          <w:lang w:eastAsia="ja-JP"/>
        </w:rPr>
        <w:tab/>
        <w:t>Averaged EVM</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B925FB">
        <w:rPr>
          <w:rFonts w:eastAsia="SimSun"/>
          <w:position w:val="-5"/>
        </w:rPr>
        <w:pict w14:anchorId="75FFFE50">
          <v:shape id="_x0000_i1216"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B925FB">
        <w:rPr>
          <w:rFonts w:eastAsia="SimSun"/>
          <w:position w:val="-5"/>
        </w:rPr>
        <w:pict w14:anchorId="78CC2F1B">
          <v:shape id="_x0000_i1217"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B925FB">
        <w:rPr>
          <w:rFonts w:eastAsia="SimSun"/>
          <w:position w:val="-5"/>
        </w:rPr>
        <w:pict w14:anchorId="4C381C50">
          <v:shape id="_x0000_i1218"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B925FB">
        <w:rPr>
          <w:rFonts w:eastAsia="SimSun"/>
          <w:position w:val="-5"/>
        </w:rPr>
        <w:pict w14:anchorId="1FA30C7F">
          <v:shape id="_x0000_i1219" type="#_x0000_t75" style="width:22.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B925FB">
        <w:rPr>
          <w:rFonts w:eastAsia="SimSun"/>
          <w:position w:val="-5"/>
        </w:rPr>
        <w:pict w14:anchorId="4D231909">
          <v:shape id="_x0000_i1220"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B925FB">
        <w:rPr>
          <w:rFonts w:eastAsia="SimSun"/>
          <w:position w:val="-5"/>
        </w:rPr>
        <w:pict w14:anchorId="56845140">
          <v:shape id="_x0000_i1221"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B925FB">
        <w:rPr>
          <w:rFonts w:eastAsia="Osaka"/>
          <w:position w:val="-5"/>
        </w:rPr>
        <w:pict w14:anchorId="2D2DDC11">
          <v:shape id="_x0000_i1222"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925FB">
        <w:rPr>
          <w:rFonts w:eastAsia="Osaka"/>
          <w:position w:val="-5"/>
        </w:rPr>
        <w:pict w14:anchorId="53604D85">
          <v:shape id="_x0000_i1223"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B925FB">
        <w:rPr>
          <w:position w:val="-5"/>
        </w:rPr>
        <w:pict w14:anchorId="308ABCE3">
          <v:shape id="_x0000_i1224"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B925FB">
        <w:rPr>
          <w:position w:val="-5"/>
        </w:rPr>
        <w:pict w14:anchorId="557D1493">
          <v:shape id="_x0000_i1225"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B925FB">
        <w:rPr>
          <w:position w:val="-32"/>
        </w:rPr>
        <w:pict w14:anchorId="3A8B2983">
          <v:shape id="_x0000_i1226" type="#_x0000_t75" style="width:170.9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B925FB">
        <w:rPr>
          <w:position w:val="-32"/>
        </w:rPr>
        <w:pict w14:anchorId="07C465D4">
          <v:shape id="_x0000_i1227" type="#_x0000_t75" style="width:170.9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B925FB">
        <w:rPr>
          <w:position w:val="-5"/>
        </w:rPr>
        <w:pict w14:anchorId="14832453">
          <v:shape id="_x0000_i1228" type="#_x0000_t75" style="width:9.9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B925FB">
        <w:rPr>
          <w:position w:val="-5"/>
        </w:rPr>
        <w:pict w14:anchorId="0615415F">
          <v:shape id="_x0000_i1229" type="#_x0000_t75" style="width:9.9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B925FB">
        <w:rPr>
          <w:position w:val="-5"/>
        </w:rPr>
        <w:pict w14:anchorId="78799C58">
          <v:shape id="_x0000_i1230"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925FB">
        <w:rPr>
          <w:position w:val="-5"/>
        </w:rPr>
        <w:pict w14:anchorId="6C6FDD11">
          <v:shape id="_x0000_i1231"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B925FB">
        <w:rPr>
          <w:position w:val="-5"/>
        </w:rPr>
        <w:pict w14:anchorId="1A80D42F">
          <v:shape id="_x0000_i1232"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B925FB">
        <w:rPr>
          <w:position w:val="-5"/>
        </w:rPr>
        <w:pict w14:anchorId="5B58BE0E">
          <v:shape id="_x0000_i1233" type="#_x0000_t75" style="width:37.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B925FB">
        <w:rPr>
          <w:position w:val="-6"/>
        </w:rPr>
        <w:pict w14:anchorId="767FF4A7">
          <v:shape id="_x0000_i1234" type="#_x0000_t75" style="width:42.1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B925FB">
        <w:rPr>
          <w:position w:val="-6"/>
        </w:rPr>
        <w:pict w14:anchorId="25D99525">
          <v:shape id="_x0000_i1235" type="#_x0000_t75" style="width:42.1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B925FB">
        <w:rPr>
          <w:position w:val="-5"/>
        </w:rPr>
        <w:pict w14:anchorId="273B6444">
          <v:shape id="_x0000_i1236"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B925FB">
        <w:rPr>
          <w:position w:val="-5"/>
        </w:rPr>
        <w:pict w14:anchorId="2C82448B">
          <v:shape id="_x0000_i1237" type="#_x0000_t75" style="width:29.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B925FB">
        <w:rPr>
          <w:position w:val="-6"/>
        </w:rPr>
        <w:pict w14:anchorId="1C8C590C">
          <v:shape id="_x0000_i1238" type="#_x0000_t75" style="width:43.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B925FB">
        <w:rPr>
          <w:position w:val="-6"/>
        </w:rPr>
        <w:pict w14:anchorId="4F40DEF3">
          <v:shape id="_x0000_i1239" type="#_x0000_t75" style="width:43.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B925FB">
        <w:rPr>
          <w:position w:val="-5"/>
        </w:rPr>
        <w:pict w14:anchorId="06B5F5F5">
          <v:shape id="_x0000_i1240" type="#_x0000_t75" style="width:32.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B925FB">
        <w:rPr>
          <w:position w:val="-5"/>
        </w:rPr>
        <w:pict w14:anchorId="0DA97E24">
          <v:shape id="_x0000_i1241" type="#_x0000_t75" style="width:32.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B925FB">
        <w:rPr>
          <w:position w:val="-5"/>
        </w:rPr>
        <w:pict w14:anchorId="3A58DF27">
          <v:shape id="_x0000_i1242"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B925FB">
        <w:rPr>
          <w:position w:val="-5"/>
        </w:rPr>
        <w:pict w14:anchorId="7E75BE38">
          <v:shape id="_x0000_i1243"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B925FB">
        <w:rPr>
          <w:position w:val="-5"/>
        </w:rPr>
        <w:pict w14:anchorId="060F6F7F">
          <v:shape id="_x0000_i1244"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B925FB">
        <w:rPr>
          <w:position w:val="-5"/>
        </w:rPr>
        <w:pict w14:anchorId="19350613">
          <v:shape id="_x0000_i1245" type="#_x0000_t75" style="width:52.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B925FB">
        <w:rPr>
          <w:position w:val="-12"/>
        </w:rPr>
        <w:pict w14:anchorId="2236BD74">
          <v:shape id="_x0000_i1246" type="#_x0000_t75" style="width:164.5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B925FB">
        <w:rPr>
          <w:position w:val="-12"/>
        </w:rPr>
        <w:pict w14:anchorId="290EC79C">
          <v:shape id="_x0000_i1247" type="#_x0000_t75" style="width:163.9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B925FB">
        <w:rPr>
          <w:position w:val="-5"/>
        </w:rPr>
        <w:pict w14:anchorId="370C758D">
          <v:shape id="_x0000_i1248"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B925FB">
        <w:rPr>
          <w:position w:val="-5"/>
        </w:rPr>
        <w:pict w14:anchorId="74067FCE">
          <v:shape id="_x0000_i1249" type="#_x0000_t75" style="width:14.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B925FB">
        <w:rPr>
          <w:position w:val="-6"/>
        </w:rPr>
        <w:pict w14:anchorId="3861FD05">
          <v:shape id="_x0000_i1250" type="#_x0000_t75" style="width:29.2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B925FB">
        <w:rPr>
          <w:position w:val="-6"/>
        </w:rPr>
        <w:pict w14:anchorId="223473F9">
          <v:shape id="_x0000_i1251" type="#_x0000_t75" style="width:29.2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B925FB">
        <w:rPr>
          <w:position w:val="-15"/>
        </w:rPr>
        <w:pict w14:anchorId="5151D20D">
          <v:shape id="_x0000_i1252" type="#_x0000_t75" style="width:80.8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B925FB">
        <w:rPr>
          <w:position w:val="-15"/>
        </w:rPr>
        <w:pict w14:anchorId="4AF41836">
          <v:shape id="_x0000_i1253" type="#_x0000_t75" style="width:80.8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B925FB">
        <w:rPr>
          <w:position w:val="-5"/>
        </w:rPr>
        <w:pict w14:anchorId="1151A124">
          <v:shape id="_x0000_i1254" type="#_x0000_t75" style="width:3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B925FB">
        <w:rPr>
          <w:position w:val="-5"/>
        </w:rPr>
        <w:pict w14:anchorId="039FAD89">
          <v:shape id="_x0000_i1255" type="#_x0000_t75" style="width:3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B925FB">
        <w:rPr>
          <w:position w:val="-5"/>
        </w:rPr>
        <w:pict w14:anchorId="1FD110E0">
          <v:shape id="_x0000_i1256" type="#_x0000_t75" style="width:3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B925FB">
        <w:rPr>
          <w:position w:val="-5"/>
        </w:rPr>
        <w:pict w14:anchorId="32812C61">
          <v:shape id="_x0000_i1257" type="#_x0000_t75" style="width:3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B925FB">
        <w:rPr>
          <w:position w:val="-18"/>
        </w:rPr>
        <w:pict w14:anchorId="20905843">
          <v:shape id="_x0000_i1258" type="#_x0000_t75" style="width:153.9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B925FB">
        <w:rPr>
          <w:position w:val="-18"/>
        </w:rPr>
        <w:pict w14:anchorId="5C96BFB4">
          <v:shape id="_x0000_i1259" type="#_x0000_t75" style="width:153.9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B925FB">
        <w:rPr>
          <w:position w:val="-5"/>
        </w:rPr>
        <w:pict w14:anchorId="1E455387">
          <v:shape id="_x0000_i1260"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B925FB">
        <w:rPr>
          <w:position w:val="-5"/>
        </w:rPr>
        <w:pict w14:anchorId="64A23489">
          <v:shape id="_x0000_i1261" type="#_x0000_t75" style="width:20.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4056" w:name="_Toc89953120"/>
      <w:bookmarkStart w:id="4057" w:name="_Toc45886361"/>
      <w:bookmarkStart w:id="4058" w:name="_Toc74916194"/>
      <w:bookmarkStart w:id="4059" w:name="_Toc106207092"/>
      <w:bookmarkStart w:id="4060" w:name="_Toc37273271"/>
      <w:bookmarkStart w:id="4061" w:name="_Toc58916118"/>
      <w:bookmarkStart w:id="4062" w:name="_Toc82536827"/>
      <w:bookmarkStart w:id="4063" w:name="_Toc58918299"/>
      <w:bookmarkStart w:id="4064" w:name="_Toc66694169"/>
      <w:bookmarkStart w:id="4065" w:name="_Toc36636325"/>
      <w:bookmarkStart w:id="4066" w:name="_Toc99703300"/>
      <w:bookmarkStart w:id="4067" w:name="_Toc29810964"/>
      <w:bookmarkStart w:id="4068" w:name="_Toc53183406"/>
      <w:bookmarkStart w:id="4069" w:name="_Toc98766937"/>
      <w:bookmarkStart w:id="4070" w:name="_Toc21103115"/>
      <w:bookmarkStart w:id="4071" w:name="_Toc76544705"/>
      <w:bookmarkStart w:id="4072" w:name="_Toc76114819"/>
      <w:bookmarkStart w:id="4073" w:name="_Toc121818513"/>
      <w:bookmarkStart w:id="4074" w:name="_Toc121818737"/>
      <w:bookmarkStart w:id="4075" w:name="_Toc124158492"/>
      <w:bookmarkStart w:id="4076" w:name="_Toc130558560"/>
      <w:bookmarkStart w:id="4077" w:name="_Toc137467285"/>
      <w:bookmarkStart w:id="4078" w:name="_Toc138884931"/>
      <w:bookmarkStart w:id="4079" w:name="_Toc138885155"/>
      <w:bookmarkStart w:id="4080" w:name="_Toc145511366"/>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4081" w:name="_Toc45886362"/>
      <w:bookmarkStart w:id="4082" w:name="_Toc99703301"/>
      <w:bookmarkStart w:id="4083" w:name="_Toc37273272"/>
      <w:bookmarkStart w:id="4084" w:name="_Toc89953121"/>
      <w:bookmarkStart w:id="4085" w:name="_Toc66694170"/>
      <w:bookmarkStart w:id="4086" w:name="_Toc106207093"/>
      <w:bookmarkStart w:id="4087" w:name="_Toc98766938"/>
      <w:bookmarkStart w:id="4088" w:name="_Toc76544706"/>
      <w:bookmarkStart w:id="4089" w:name="_Toc53183407"/>
      <w:bookmarkStart w:id="4090" w:name="_Toc21103116"/>
      <w:bookmarkStart w:id="4091" w:name="_Toc76114820"/>
      <w:bookmarkStart w:id="4092" w:name="_Toc82536828"/>
      <w:bookmarkStart w:id="4093" w:name="_Toc58918300"/>
      <w:bookmarkStart w:id="4094" w:name="_Toc74916195"/>
      <w:bookmarkStart w:id="4095" w:name="_Toc29810965"/>
      <w:bookmarkStart w:id="4096" w:name="_Toc36636326"/>
      <w:bookmarkStart w:id="4097" w:name="_Toc58916119"/>
      <w:bookmarkStart w:id="4098" w:name="_Toc121818514"/>
      <w:bookmarkStart w:id="4099" w:name="_Toc121818738"/>
      <w:bookmarkStart w:id="4100" w:name="_Toc124158493"/>
      <w:bookmarkStart w:id="4101" w:name="_Toc130558561"/>
      <w:bookmarkStart w:id="4102" w:name="_Toc137467286"/>
      <w:bookmarkStart w:id="4103" w:name="_Toc138884932"/>
      <w:bookmarkStart w:id="4104" w:name="_Toc138885156"/>
      <w:bookmarkStart w:id="4105" w:name="_Toc145511367"/>
      <w:r>
        <w:rPr>
          <w:rFonts w:eastAsia="SimSun" w:hint="eastAsia"/>
          <w:lang w:val="en-US" w:eastAsia="zh-CN"/>
        </w:rPr>
        <w:t>G</w:t>
      </w:r>
      <w:r>
        <w:rPr>
          <w:lang w:eastAsia="ja-JP"/>
        </w:rPr>
        <w:t>.1</w:t>
      </w:r>
      <w:r>
        <w:rPr>
          <w:lang w:eastAsia="ja-JP"/>
        </w:rPr>
        <w:tab/>
        <w:t>General</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4106" w:name="_Toc99703302"/>
      <w:bookmarkStart w:id="4107" w:name="_Toc74916196"/>
      <w:bookmarkStart w:id="4108" w:name="_Toc58918301"/>
      <w:bookmarkStart w:id="4109" w:name="_Toc82536829"/>
      <w:bookmarkStart w:id="4110" w:name="_Toc98766939"/>
      <w:bookmarkStart w:id="4111" w:name="_Toc66694171"/>
      <w:bookmarkStart w:id="4112" w:name="_Toc36636327"/>
      <w:bookmarkStart w:id="4113" w:name="_Toc29810966"/>
      <w:bookmarkStart w:id="4114" w:name="_Toc37273273"/>
      <w:bookmarkStart w:id="4115" w:name="_Toc106207094"/>
      <w:bookmarkStart w:id="4116" w:name="_Toc76544707"/>
      <w:bookmarkStart w:id="4117" w:name="_Toc45886363"/>
      <w:bookmarkStart w:id="4118" w:name="_Toc89953122"/>
      <w:bookmarkStart w:id="4119" w:name="_Toc76114821"/>
      <w:bookmarkStart w:id="4120" w:name="_Toc21103117"/>
      <w:bookmarkStart w:id="4121" w:name="_Toc53183408"/>
      <w:bookmarkStart w:id="4122" w:name="_Toc58916120"/>
      <w:bookmarkStart w:id="4123" w:name="_Toc121818515"/>
      <w:bookmarkStart w:id="4124" w:name="_Toc121818739"/>
      <w:bookmarkStart w:id="4125" w:name="_Toc124158494"/>
      <w:bookmarkStart w:id="4126" w:name="_Toc130558562"/>
      <w:bookmarkStart w:id="4127" w:name="_Toc137467287"/>
      <w:bookmarkStart w:id="4128" w:name="_Toc138884933"/>
      <w:bookmarkStart w:id="4129" w:name="_Toc138885157"/>
      <w:bookmarkStart w:id="4130" w:name="_Toc145511368"/>
      <w:r>
        <w:rPr>
          <w:rFonts w:eastAsia="SimSun" w:hint="eastAsia"/>
          <w:lang w:eastAsia="zh-CN"/>
        </w:rPr>
        <w:t>G</w:t>
      </w:r>
      <w:r>
        <w:rPr>
          <w:lang w:eastAsia="ja-JP"/>
        </w:rPr>
        <w:t>.2</w:t>
      </w:r>
      <w:r>
        <w:rPr>
          <w:lang w:eastAsia="ja-JP"/>
        </w:rPr>
        <w:tab/>
        <w:t>Spherical equal angle grid</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0A09BAF" w14:textId="77777777" w:rsidR="004D3FFD" w:rsidRDefault="00000000" w:rsidP="004E61AE">
      <w:pPr>
        <w:pStyle w:val="Heading2"/>
        <w:rPr>
          <w:lang w:eastAsia="ja-JP"/>
        </w:rPr>
      </w:pPr>
      <w:bookmarkStart w:id="4131" w:name="_Toc36636328"/>
      <w:bookmarkStart w:id="4132" w:name="_Toc21103118"/>
      <w:bookmarkStart w:id="4133" w:name="_Toc76544708"/>
      <w:bookmarkStart w:id="4134" w:name="_Toc89953123"/>
      <w:bookmarkStart w:id="4135" w:name="_Toc99703303"/>
      <w:bookmarkStart w:id="4136" w:name="_Toc53183409"/>
      <w:bookmarkStart w:id="4137" w:name="_Toc37273274"/>
      <w:bookmarkStart w:id="4138" w:name="_Toc58916121"/>
      <w:bookmarkStart w:id="4139" w:name="_Toc58918302"/>
      <w:bookmarkStart w:id="4140" w:name="_Toc45886364"/>
      <w:bookmarkStart w:id="4141" w:name="_Toc66694172"/>
      <w:bookmarkStart w:id="4142" w:name="_Toc82536830"/>
      <w:bookmarkStart w:id="4143" w:name="_Toc76114822"/>
      <w:bookmarkStart w:id="4144" w:name="_Toc98766940"/>
      <w:bookmarkStart w:id="4145" w:name="_Toc74916197"/>
      <w:bookmarkStart w:id="4146" w:name="_Toc106207095"/>
      <w:bookmarkStart w:id="4147" w:name="_Toc29810967"/>
      <w:bookmarkStart w:id="4148" w:name="_Toc121818516"/>
      <w:bookmarkStart w:id="4149" w:name="_Toc121818740"/>
      <w:bookmarkStart w:id="4150" w:name="_Toc124158495"/>
      <w:bookmarkStart w:id="4151" w:name="_Toc130558563"/>
      <w:bookmarkStart w:id="4152" w:name="_Toc137467288"/>
      <w:bookmarkStart w:id="4153" w:name="_Toc138884934"/>
      <w:bookmarkStart w:id="4154" w:name="_Toc138885158"/>
      <w:bookmarkStart w:id="4155" w:name="_Toc145511369"/>
      <w:r>
        <w:rPr>
          <w:rFonts w:hint="eastAsia"/>
          <w:lang w:eastAsia="zh-CN"/>
        </w:rPr>
        <w:t>G.2.</w:t>
      </w:r>
      <w:r>
        <w:rPr>
          <w:lang w:eastAsia="zh-CN"/>
        </w:rPr>
        <w:t>1</w:t>
      </w:r>
      <w:r>
        <w:tab/>
        <w:t>General</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4156" w:name="_Toc29810968"/>
      <w:bookmarkStart w:id="4157" w:name="_Toc82536831"/>
      <w:bookmarkStart w:id="4158" w:name="_Toc37273275"/>
      <w:bookmarkStart w:id="4159" w:name="_Toc66694173"/>
      <w:bookmarkStart w:id="4160" w:name="_Toc99703304"/>
      <w:bookmarkStart w:id="4161" w:name="_Toc74916198"/>
      <w:bookmarkStart w:id="4162" w:name="_Toc53183410"/>
      <w:bookmarkStart w:id="4163" w:name="_Toc45886365"/>
      <w:bookmarkStart w:id="4164" w:name="_Toc21103119"/>
      <w:bookmarkStart w:id="4165" w:name="_Toc76114823"/>
      <w:bookmarkStart w:id="4166" w:name="_Toc89953124"/>
      <w:bookmarkStart w:id="4167" w:name="_Toc58918303"/>
      <w:bookmarkStart w:id="4168" w:name="_Toc98766941"/>
      <w:bookmarkStart w:id="4169" w:name="_Toc106207096"/>
      <w:bookmarkStart w:id="4170" w:name="_Toc76544709"/>
      <w:bookmarkStart w:id="4171" w:name="_Toc36636329"/>
      <w:bookmarkStart w:id="4172" w:name="_Toc58916122"/>
      <w:bookmarkStart w:id="4173" w:name="_Toc121818517"/>
      <w:bookmarkStart w:id="4174" w:name="_Toc121818741"/>
      <w:bookmarkStart w:id="4175" w:name="_Toc124158496"/>
      <w:bookmarkStart w:id="4176" w:name="_Toc130558564"/>
      <w:bookmarkStart w:id="4177" w:name="_Toc137467289"/>
      <w:bookmarkStart w:id="4178" w:name="_Toc138884935"/>
      <w:bookmarkStart w:id="4179" w:name="_Toc138885159"/>
      <w:bookmarkStart w:id="4180" w:name="_Toc145511370"/>
      <w:r>
        <w:rPr>
          <w:rFonts w:hint="eastAsia"/>
          <w:lang w:eastAsia="zh-CN"/>
        </w:rPr>
        <w:t>G.2.2</w:t>
      </w:r>
      <w:r>
        <w:tab/>
        <w:t>Reference angular step criteria</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2pt;height:15.2pt" o:ole="">
            <v:imagedata r:id="rId100" o:title=""/>
          </v:shape>
          <o:OLEObject Type="Embed" ProgID="Equation.3" ShapeID="_x0000_i1262" DrawAspect="Content" ObjectID="_1757322809"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4181" w:name="_Toc29810969"/>
      <w:bookmarkStart w:id="4182" w:name="_Toc76544710"/>
      <w:bookmarkStart w:id="4183" w:name="_Toc76114824"/>
      <w:bookmarkStart w:id="4184" w:name="_Toc45886366"/>
      <w:bookmarkStart w:id="4185" w:name="_Toc82536832"/>
      <w:bookmarkStart w:id="4186" w:name="_Toc74916199"/>
      <w:bookmarkStart w:id="4187" w:name="_Toc58918304"/>
      <w:bookmarkStart w:id="4188" w:name="_Toc37273276"/>
      <w:bookmarkStart w:id="4189" w:name="_Toc106207097"/>
      <w:bookmarkStart w:id="4190" w:name="_Toc98766942"/>
      <w:bookmarkStart w:id="4191" w:name="_Toc58916123"/>
      <w:bookmarkStart w:id="4192" w:name="_Toc53183411"/>
      <w:bookmarkStart w:id="4193" w:name="_Toc66694174"/>
      <w:bookmarkStart w:id="4194" w:name="_Toc89953125"/>
      <w:bookmarkStart w:id="4195" w:name="_Toc99703305"/>
      <w:bookmarkStart w:id="4196" w:name="_Toc36636330"/>
      <w:bookmarkStart w:id="4197" w:name="_Toc21103120"/>
      <w:bookmarkStart w:id="4198" w:name="_Toc121818518"/>
      <w:bookmarkStart w:id="4199" w:name="_Toc121818742"/>
      <w:bookmarkStart w:id="4200" w:name="_Toc124158497"/>
      <w:bookmarkStart w:id="4201" w:name="_Toc130558565"/>
      <w:bookmarkStart w:id="4202" w:name="_Toc137467290"/>
      <w:bookmarkStart w:id="4203" w:name="_Toc138884936"/>
      <w:bookmarkStart w:id="4204" w:name="_Toc138885160"/>
      <w:bookmarkStart w:id="4205" w:name="_Toc145511371"/>
      <w:r>
        <w:rPr>
          <w:rFonts w:eastAsia="SimSun" w:hint="eastAsia"/>
          <w:lang w:eastAsia="zh-CN"/>
        </w:rPr>
        <w:t>G</w:t>
      </w:r>
      <w:r>
        <w:rPr>
          <w:lang w:eastAsia="ja-JP"/>
        </w:rPr>
        <w:t>.3</w:t>
      </w:r>
      <w:r>
        <w:rPr>
          <w:lang w:eastAsia="ja-JP"/>
        </w:rPr>
        <w:tab/>
        <w:t>Spherical equal area grid</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25pt;height:35.7pt" o:ole="">
            <v:imagedata r:id="rId103" o:title=""/>
          </v:shape>
          <o:OLEObject Type="Embed" ProgID="Equation.3" ShapeID="_x0000_i1263" DrawAspect="Content" ObjectID="_1757322810"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4206" w:name="_Toc29810970"/>
      <w:bookmarkStart w:id="4207" w:name="_Toc99703306"/>
      <w:bookmarkStart w:id="4208" w:name="_Toc53183412"/>
      <w:bookmarkStart w:id="4209" w:name="_Toc98766943"/>
      <w:bookmarkStart w:id="4210" w:name="_Toc89953126"/>
      <w:bookmarkStart w:id="4211" w:name="_Toc76544711"/>
      <w:bookmarkStart w:id="4212" w:name="_Toc106207098"/>
      <w:bookmarkStart w:id="4213" w:name="_Toc76114825"/>
      <w:bookmarkStart w:id="4214" w:name="_Toc74916200"/>
      <w:bookmarkStart w:id="4215" w:name="_Toc36636331"/>
      <w:bookmarkStart w:id="4216" w:name="_Toc58918305"/>
      <w:bookmarkStart w:id="4217" w:name="_Toc82536833"/>
      <w:bookmarkStart w:id="4218" w:name="_Toc58916124"/>
      <w:bookmarkStart w:id="4219" w:name="_Toc45886367"/>
      <w:bookmarkStart w:id="4220" w:name="_Toc37273277"/>
      <w:bookmarkStart w:id="4221" w:name="_Toc21103121"/>
      <w:bookmarkStart w:id="4222" w:name="_Toc66694175"/>
      <w:bookmarkStart w:id="4223" w:name="_Toc121818519"/>
      <w:bookmarkStart w:id="4224" w:name="_Toc121818743"/>
      <w:bookmarkStart w:id="4225" w:name="_Toc124158498"/>
      <w:bookmarkStart w:id="4226" w:name="_Toc130558566"/>
      <w:bookmarkStart w:id="4227" w:name="_Toc137467291"/>
      <w:bookmarkStart w:id="4228" w:name="_Toc138884937"/>
      <w:bookmarkStart w:id="4229" w:name="_Toc138885161"/>
      <w:bookmarkStart w:id="4230" w:name="_Toc145511372"/>
      <w:r>
        <w:rPr>
          <w:rFonts w:eastAsia="SimSun" w:hint="eastAsia"/>
          <w:lang w:eastAsia="zh-CN"/>
        </w:rPr>
        <w:t>G</w:t>
      </w:r>
      <w:r>
        <w:rPr>
          <w:lang w:eastAsia="ja-JP"/>
        </w:rPr>
        <w:t>.4</w:t>
      </w:r>
      <w:r>
        <w:rPr>
          <w:lang w:eastAsia="ja-JP"/>
        </w:rPr>
        <w:tab/>
        <w:t>Spherical Fibonacci grid</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25pt;height:35.7pt" o:ole="">
            <v:imagedata r:id="rId103" o:title=""/>
          </v:shape>
          <o:OLEObject Type="Embed" ProgID="Equation.3" ShapeID="_x0000_i1264" DrawAspect="Content" ObjectID="_1757322811"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4231" w:name="_Toc45886368"/>
      <w:bookmarkStart w:id="4232" w:name="_Toc37273278"/>
      <w:bookmarkStart w:id="4233" w:name="_Toc99703307"/>
      <w:bookmarkStart w:id="4234" w:name="_Toc21103122"/>
      <w:bookmarkStart w:id="4235" w:name="_Toc89953127"/>
      <w:bookmarkStart w:id="4236" w:name="_Toc58918306"/>
      <w:bookmarkStart w:id="4237" w:name="_Toc74916201"/>
      <w:bookmarkStart w:id="4238" w:name="_Toc106207099"/>
      <w:bookmarkStart w:id="4239" w:name="_Toc36636332"/>
      <w:bookmarkStart w:id="4240" w:name="_Toc66694176"/>
      <w:bookmarkStart w:id="4241" w:name="_Toc98766944"/>
      <w:bookmarkStart w:id="4242" w:name="_Toc76114826"/>
      <w:bookmarkStart w:id="4243" w:name="_Toc58916125"/>
      <w:bookmarkStart w:id="4244" w:name="_Toc29810971"/>
      <w:bookmarkStart w:id="4245" w:name="_Toc53183413"/>
      <w:bookmarkStart w:id="4246" w:name="_Toc76544712"/>
      <w:bookmarkStart w:id="4247" w:name="_Toc82536834"/>
      <w:bookmarkStart w:id="4248" w:name="_Toc121818520"/>
      <w:bookmarkStart w:id="4249" w:name="_Toc121818744"/>
      <w:bookmarkStart w:id="4250" w:name="_Toc124158499"/>
      <w:bookmarkStart w:id="4251" w:name="_Toc130558567"/>
      <w:bookmarkStart w:id="4252" w:name="_Toc137467292"/>
      <w:bookmarkStart w:id="4253" w:name="_Toc138884938"/>
      <w:bookmarkStart w:id="4254" w:name="_Toc138885162"/>
      <w:bookmarkStart w:id="4255" w:name="_Toc145511373"/>
      <w:r>
        <w:rPr>
          <w:rFonts w:eastAsia="SimSun" w:hint="eastAsia"/>
          <w:lang w:eastAsia="zh-CN"/>
        </w:rPr>
        <w:t>G</w:t>
      </w:r>
      <w:r>
        <w:rPr>
          <w:lang w:eastAsia="ja-JP"/>
        </w:rPr>
        <w:t>.5</w:t>
      </w:r>
      <w:r>
        <w:rPr>
          <w:lang w:eastAsia="ja-JP"/>
        </w:rPr>
        <w:tab/>
        <w:t>Orthogonal cut grid</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B54846" w14:textId="77777777" w:rsidR="004D3FFD" w:rsidRDefault="00000000" w:rsidP="004E61AE">
      <w:pPr>
        <w:pStyle w:val="Heading2"/>
        <w:rPr>
          <w:lang w:eastAsia="ja-JP"/>
        </w:rPr>
      </w:pPr>
      <w:bookmarkStart w:id="4256" w:name="_Toc74916202"/>
      <w:bookmarkStart w:id="4257" w:name="_Toc99703308"/>
      <w:bookmarkStart w:id="4258" w:name="_Toc45886369"/>
      <w:bookmarkStart w:id="4259" w:name="_Toc82536835"/>
      <w:bookmarkStart w:id="4260" w:name="_Toc106207100"/>
      <w:bookmarkStart w:id="4261" w:name="_Toc37273279"/>
      <w:bookmarkStart w:id="4262" w:name="_Toc98766945"/>
      <w:bookmarkStart w:id="4263" w:name="_Toc58918307"/>
      <w:bookmarkStart w:id="4264" w:name="_Toc58916126"/>
      <w:bookmarkStart w:id="4265" w:name="_Toc36636333"/>
      <w:bookmarkStart w:id="4266" w:name="_Toc89953128"/>
      <w:bookmarkStart w:id="4267" w:name="_Toc76114827"/>
      <w:bookmarkStart w:id="4268" w:name="_Toc66694177"/>
      <w:bookmarkStart w:id="4269" w:name="_Toc21103123"/>
      <w:bookmarkStart w:id="4270" w:name="_Toc29810972"/>
      <w:bookmarkStart w:id="4271" w:name="_Toc76544713"/>
      <w:bookmarkStart w:id="4272" w:name="_Toc53183414"/>
      <w:bookmarkStart w:id="4273" w:name="_Toc121818521"/>
      <w:bookmarkStart w:id="4274" w:name="_Toc121818745"/>
      <w:bookmarkStart w:id="4275" w:name="_Toc124158500"/>
      <w:bookmarkStart w:id="4276" w:name="_Toc130558568"/>
      <w:bookmarkStart w:id="4277" w:name="_Toc137467293"/>
      <w:bookmarkStart w:id="4278" w:name="_Toc138884939"/>
      <w:bookmarkStart w:id="4279" w:name="_Toc138885163"/>
      <w:bookmarkStart w:id="4280" w:name="_Toc145511374"/>
      <w:r>
        <w:rPr>
          <w:rFonts w:eastAsia="SimSun" w:hint="eastAsia"/>
          <w:lang w:eastAsia="zh-CN"/>
        </w:rPr>
        <w:t>G</w:t>
      </w:r>
      <w:r>
        <w:rPr>
          <w:lang w:eastAsia="ja-JP"/>
        </w:rPr>
        <w:t>.5.1</w:t>
      </w:r>
      <w:r>
        <w:rPr>
          <w:lang w:eastAsia="ja-JP"/>
        </w:rPr>
        <w:tab/>
        <w:t>General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4281" w:name="_Toc37273280"/>
      <w:bookmarkStart w:id="4282" w:name="_Toc99703309"/>
      <w:bookmarkStart w:id="4283" w:name="_Toc21103124"/>
      <w:bookmarkStart w:id="4284" w:name="_Toc66694178"/>
      <w:bookmarkStart w:id="4285" w:name="_Toc98766946"/>
      <w:bookmarkStart w:id="4286" w:name="_Toc53183415"/>
      <w:bookmarkStart w:id="4287" w:name="_Toc45886370"/>
      <w:bookmarkStart w:id="4288" w:name="_Toc82536836"/>
      <w:bookmarkStart w:id="4289" w:name="_Toc76114828"/>
      <w:bookmarkStart w:id="4290" w:name="_Toc106207101"/>
      <w:bookmarkStart w:id="4291" w:name="_Toc36636334"/>
      <w:bookmarkStart w:id="4292" w:name="_Toc74916203"/>
      <w:bookmarkStart w:id="4293" w:name="_Toc58916127"/>
      <w:bookmarkStart w:id="4294" w:name="_Toc89953129"/>
      <w:bookmarkStart w:id="4295" w:name="_Toc76544714"/>
      <w:bookmarkStart w:id="4296" w:name="_Toc29810973"/>
      <w:bookmarkStart w:id="4297" w:name="_Toc58918308"/>
      <w:bookmarkStart w:id="4298" w:name="_Toc121818522"/>
      <w:bookmarkStart w:id="4299" w:name="_Toc121818746"/>
      <w:bookmarkStart w:id="4300" w:name="_Toc124158501"/>
      <w:bookmarkStart w:id="4301" w:name="_Toc130558569"/>
      <w:bookmarkStart w:id="4302" w:name="_Toc137467294"/>
      <w:bookmarkStart w:id="4303" w:name="_Toc138884940"/>
      <w:bookmarkStart w:id="4304" w:name="_Toc138885164"/>
      <w:bookmarkStart w:id="4305" w:name="_Toc145511375"/>
      <w:r>
        <w:rPr>
          <w:rFonts w:eastAsia="SimSun" w:hint="eastAsia"/>
          <w:lang w:eastAsia="zh-CN"/>
        </w:rPr>
        <w:t>G</w:t>
      </w:r>
      <w:r>
        <w:rPr>
          <w:lang w:eastAsia="ja-JP"/>
        </w:rPr>
        <w:t>.5.2</w:t>
      </w:r>
      <w:r>
        <w:rPr>
          <w:lang w:eastAsia="ja-JP"/>
        </w:rPr>
        <w:tab/>
        <w:t>Operating band unwanted emissions</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4306" w:name="_Toc66694179"/>
      <w:bookmarkStart w:id="4307" w:name="_Toc99703310"/>
      <w:bookmarkStart w:id="4308" w:name="_Toc76544715"/>
      <w:bookmarkStart w:id="4309" w:name="_Toc21103125"/>
      <w:bookmarkStart w:id="4310" w:name="_Toc82536837"/>
      <w:bookmarkStart w:id="4311" w:name="_Toc53183416"/>
      <w:bookmarkStart w:id="4312" w:name="_Toc29810974"/>
      <w:bookmarkStart w:id="4313" w:name="_Toc89953130"/>
      <w:bookmarkStart w:id="4314" w:name="_Toc98766947"/>
      <w:bookmarkStart w:id="4315" w:name="_Toc76114829"/>
      <w:bookmarkStart w:id="4316" w:name="_Toc58918309"/>
      <w:bookmarkStart w:id="4317" w:name="_Toc106207102"/>
      <w:bookmarkStart w:id="4318" w:name="_Toc58916128"/>
      <w:bookmarkStart w:id="4319" w:name="_Toc37273281"/>
      <w:bookmarkStart w:id="4320" w:name="_Toc36636335"/>
      <w:bookmarkStart w:id="4321" w:name="_Toc74916204"/>
      <w:bookmarkStart w:id="4322" w:name="_Toc45886371"/>
      <w:bookmarkStart w:id="4323" w:name="_Toc121818523"/>
      <w:bookmarkStart w:id="4324" w:name="_Toc121818747"/>
      <w:bookmarkStart w:id="4325" w:name="_Toc124158502"/>
      <w:bookmarkStart w:id="4326" w:name="_Toc130558570"/>
      <w:bookmarkStart w:id="4327" w:name="_Toc137467295"/>
      <w:bookmarkStart w:id="4328" w:name="_Toc138884941"/>
      <w:bookmarkStart w:id="4329" w:name="_Toc138885165"/>
      <w:bookmarkStart w:id="4330" w:name="_Toc145511376"/>
      <w:r>
        <w:rPr>
          <w:rFonts w:eastAsia="SimSun" w:hint="eastAsia"/>
          <w:lang w:eastAsia="zh-CN"/>
        </w:rPr>
        <w:t>G</w:t>
      </w:r>
      <w:r>
        <w:rPr>
          <w:lang w:eastAsia="ja-JP"/>
        </w:rPr>
        <w:t>.5.3</w:t>
      </w:r>
      <w:r>
        <w:rPr>
          <w:lang w:eastAsia="ja-JP"/>
        </w:rPr>
        <w:tab/>
        <w:t>Spurious unwanted emissions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4331" w:name="_Toc53183417"/>
      <w:bookmarkStart w:id="4332" w:name="_Toc36636336"/>
      <w:bookmarkStart w:id="4333" w:name="_Toc106207103"/>
      <w:bookmarkStart w:id="4334" w:name="_Toc37273282"/>
      <w:bookmarkStart w:id="4335" w:name="_Toc99703311"/>
      <w:bookmarkStart w:id="4336" w:name="_Toc76114830"/>
      <w:bookmarkStart w:id="4337" w:name="_Toc21103126"/>
      <w:bookmarkStart w:id="4338" w:name="_Toc45886372"/>
      <w:bookmarkStart w:id="4339" w:name="_Toc82536838"/>
      <w:bookmarkStart w:id="4340" w:name="_Toc74916205"/>
      <w:bookmarkStart w:id="4341" w:name="_Toc89953131"/>
      <w:bookmarkStart w:id="4342" w:name="_Toc29810975"/>
      <w:bookmarkStart w:id="4343" w:name="_Toc66694180"/>
      <w:bookmarkStart w:id="4344" w:name="_Toc58916129"/>
      <w:bookmarkStart w:id="4345" w:name="_Toc58918310"/>
      <w:bookmarkStart w:id="4346" w:name="_Toc98766948"/>
      <w:bookmarkStart w:id="4347" w:name="_Toc76544716"/>
      <w:bookmarkStart w:id="4348" w:name="_Toc121818524"/>
      <w:bookmarkStart w:id="4349" w:name="_Toc121818748"/>
      <w:bookmarkStart w:id="4350" w:name="_Toc124158503"/>
      <w:bookmarkStart w:id="4351" w:name="_Toc130558571"/>
      <w:bookmarkStart w:id="4352" w:name="_Toc137467296"/>
      <w:bookmarkStart w:id="4353" w:name="_Toc138884942"/>
      <w:bookmarkStart w:id="4354" w:name="_Toc138885166"/>
      <w:bookmarkStart w:id="4355" w:name="_Toc145511377"/>
      <w:r>
        <w:rPr>
          <w:rFonts w:eastAsia="SimSun" w:hint="eastAsia"/>
          <w:lang w:eastAsia="zh-CN"/>
        </w:rPr>
        <w:t>G</w:t>
      </w:r>
      <w:r>
        <w:rPr>
          <w:lang w:eastAsia="ja-JP"/>
        </w:rPr>
        <w:t>.6</w:t>
      </w:r>
      <w:r>
        <w:rPr>
          <w:lang w:eastAsia="ja-JP"/>
        </w:rPr>
        <w:tab/>
        <w:t>Wave vector space grid</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4356" w:name="_Toc29810978"/>
      <w:bookmarkStart w:id="4357" w:name="_Toc82536841"/>
      <w:bookmarkStart w:id="4358" w:name="_Toc37273285"/>
      <w:bookmarkStart w:id="4359" w:name="_Toc76114833"/>
      <w:bookmarkStart w:id="4360" w:name="_Toc76544719"/>
      <w:bookmarkStart w:id="4361" w:name="_Toc21103129"/>
      <w:bookmarkStart w:id="4362" w:name="_Toc89953134"/>
      <w:bookmarkStart w:id="4363" w:name="_Toc66694183"/>
      <w:bookmarkStart w:id="4364" w:name="_Toc36636339"/>
      <w:bookmarkStart w:id="4365" w:name="_Toc74916208"/>
      <w:bookmarkStart w:id="4366" w:name="_Toc98766951"/>
      <w:bookmarkStart w:id="4367" w:name="_Toc99703314"/>
      <w:bookmarkStart w:id="4368" w:name="_Toc45886375"/>
      <w:bookmarkStart w:id="4369" w:name="_Toc53183420"/>
      <w:bookmarkStart w:id="4370" w:name="_Toc58918313"/>
      <w:bookmarkStart w:id="4371" w:name="_Toc58916132"/>
      <w:bookmarkStart w:id="4372" w:name="_Toc106207106"/>
      <w:bookmarkStart w:id="4373" w:name="_Toc121818525"/>
      <w:bookmarkStart w:id="4374" w:name="_Toc121818749"/>
      <w:bookmarkStart w:id="4375" w:name="_Toc124158504"/>
      <w:bookmarkStart w:id="4376" w:name="_Toc130558572"/>
      <w:bookmarkStart w:id="4377" w:name="_Toc137467297"/>
      <w:bookmarkStart w:id="4378" w:name="_Toc138884943"/>
      <w:bookmarkStart w:id="4379" w:name="_Toc138885167"/>
      <w:bookmarkStart w:id="4380" w:name="_Toc145511378"/>
      <w:r>
        <w:rPr>
          <w:rFonts w:eastAsia="SimSun" w:hint="eastAsia"/>
          <w:lang w:eastAsia="zh-CN"/>
        </w:rPr>
        <w:t>G</w:t>
      </w:r>
      <w:r>
        <w:rPr>
          <w:lang w:eastAsia="ja-JP"/>
        </w:rPr>
        <w:t>.7</w:t>
      </w:r>
      <w:r>
        <w:rPr>
          <w:lang w:eastAsia="ja-JP"/>
        </w:rPr>
        <w:tab/>
        <w:t>Full sphere with sparse sampling</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4381"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4382" w:name="_Toc58916133"/>
      <w:bookmarkStart w:id="4383" w:name="_Toc37273286"/>
      <w:bookmarkStart w:id="4384" w:name="_Toc76544720"/>
      <w:bookmarkStart w:id="4385" w:name="_Toc58918314"/>
      <w:bookmarkStart w:id="4386" w:name="_Toc76114834"/>
      <w:bookmarkStart w:id="4387" w:name="_Toc89953135"/>
      <w:bookmarkStart w:id="4388" w:name="_Toc98766952"/>
      <w:bookmarkStart w:id="4389" w:name="_Toc36636340"/>
      <w:bookmarkStart w:id="4390" w:name="_Toc74916209"/>
      <w:bookmarkStart w:id="4391" w:name="_Toc29810979"/>
      <w:bookmarkStart w:id="4392" w:name="_Toc45886376"/>
      <w:bookmarkStart w:id="4393" w:name="_Toc82536842"/>
      <w:bookmarkStart w:id="4394" w:name="_Toc106207107"/>
      <w:bookmarkStart w:id="4395" w:name="_Toc99703315"/>
      <w:bookmarkStart w:id="4396" w:name="_Toc53183421"/>
      <w:bookmarkStart w:id="4397" w:name="_Toc66694184"/>
      <w:bookmarkStart w:id="4398" w:name="_Toc121818526"/>
      <w:bookmarkStart w:id="4399" w:name="_Toc121818750"/>
      <w:bookmarkStart w:id="4400" w:name="_Toc124158505"/>
      <w:bookmarkStart w:id="4401" w:name="_Toc130558573"/>
      <w:bookmarkStart w:id="4402" w:name="_Toc137467298"/>
      <w:bookmarkStart w:id="4403" w:name="_Toc138884944"/>
      <w:bookmarkStart w:id="4404" w:name="_Toc138885168"/>
      <w:bookmarkStart w:id="4405" w:name="_Toc145511379"/>
      <w:r>
        <w:rPr>
          <w:rFonts w:eastAsia="SimSun" w:hint="eastAsia"/>
          <w:lang w:eastAsia="zh-CN"/>
        </w:rPr>
        <w:lastRenderedPageBreak/>
        <w:t>G</w:t>
      </w:r>
      <w:r>
        <w:rPr>
          <w:lang w:eastAsia="ja-JP"/>
        </w:rPr>
        <w:t>.8</w:t>
      </w:r>
      <w:r>
        <w:rPr>
          <w:lang w:eastAsia="ja-JP"/>
        </w:rPr>
        <w:tab/>
        <w:t>Beam-based directions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4406" w:name="_Toc29810980"/>
      <w:bookmarkStart w:id="4407" w:name="_Toc99703316"/>
      <w:bookmarkStart w:id="4408" w:name="_Toc58916134"/>
      <w:bookmarkStart w:id="4409" w:name="_Toc58918315"/>
      <w:bookmarkStart w:id="4410" w:name="_Toc37273287"/>
      <w:bookmarkStart w:id="4411" w:name="_Toc53183422"/>
      <w:bookmarkStart w:id="4412" w:name="_Toc21103131"/>
      <w:bookmarkStart w:id="4413" w:name="_Toc45886377"/>
      <w:bookmarkStart w:id="4414" w:name="_Toc74916210"/>
      <w:bookmarkStart w:id="4415" w:name="_Toc98766953"/>
      <w:bookmarkStart w:id="4416" w:name="_Toc66694185"/>
      <w:bookmarkStart w:id="4417" w:name="_Toc36636341"/>
      <w:bookmarkStart w:id="4418" w:name="_Toc82536843"/>
      <w:bookmarkStart w:id="4419" w:name="_Toc76114835"/>
      <w:bookmarkStart w:id="4420" w:name="_Toc76544721"/>
      <w:bookmarkStart w:id="4421" w:name="_Toc89953136"/>
      <w:bookmarkStart w:id="4422" w:name="_Toc106207108"/>
      <w:bookmarkStart w:id="4423" w:name="_Toc121818527"/>
      <w:bookmarkStart w:id="4424" w:name="_Toc121818751"/>
      <w:bookmarkStart w:id="4425" w:name="_Toc124158506"/>
      <w:bookmarkStart w:id="4426" w:name="_Toc130558574"/>
      <w:bookmarkStart w:id="4427" w:name="_Toc137467299"/>
      <w:bookmarkStart w:id="4428" w:name="_Toc138884945"/>
      <w:bookmarkStart w:id="4429" w:name="_Toc138885169"/>
      <w:bookmarkStart w:id="4430" w:name="_Toc145511380"/>
      <w:r>
        <w:rPr>
          <w:rFonts w:eastAsia="SimSun" w:hint="eastAsia"/>
          <w:lang w:eastAsia="zh-CN"/>
        </w:rPr>
        <w:t>G</w:t>
      </w:r>
      <w:r>
        <w:rPr>
          <w:lang w:eastAsia="ja-JP"/>
        </w:rPr>
        <w:t>.9</w:t>
      </w:r>
      <w:r>
        <w:rPr>
          <w:lang w:eastAsia="ja-JP"/>
        </w:rPr>
        <w:tab/>
        <w:t>Peak method</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4431" w:name="_Toc106207109"/>
      <w:bookmarkStart w:id="4432" w:name="_Toc58918316"/>
      <w:bookmarkStart w:id="4433" w:name="_Toc45886378"/>
      <w:bookmarkStart w:id="4434" w:name="_Toc74916211"/>
      <w:bookmarkStart w:id="4435" w:name="_Toc82536844"/>
      <w:bookmarkStart w:id="4436" w:name="_Toc53183423"/>
      <w:bookmarkStart w:id="4437" w:name="_Toc66694186"/>
      <w:bookmarkStart w:id="4438" w:name="_Toc29810981"/>
      <w:bookmarkStart w:id="4439" w:name="_Toc58916135"/>
      <w:bookmarkStart w:id="4440" w:name="_Toc36636342"/>
      <w:bookmarkStart w:id="4441" w:name="_Toc99703317"/>
      <w:bookmarkStart w:id="4442" w:name="_Toc76544722"/>
      <w:bookmarkStart w:id="4443" w:name="_Toc76114836"/>
      <w:bookmarkStart w:id="4444" w:name="_Toc21103132"/>
      <w:bookmarkStart w:id="4445" w:name="_Toc89953137"/>
      <w:bookmarkStart w:id="4446" w:name="_Toc98766954"/>
      <w:bookmarkStart w:id="4447" w:name="_Toc37273288"/>
      <w:bookmarkStart w:id="4448" w:name="_Toc121818528"/>
      <w:bookmarkStart w:id="4449" w:name="_Toc121818752"/>
      <w:bookmarkStart w:id="4450" w:name="_Toc124158507"/>
      <w:bookmarkStart w:id="4451" w:name="_Toc130558575"/>
      <w:bookmarkStart w:id="4452" w:name="_Toc137467300"/>
      <w:bookmarkStart w:id="4453" w:name="_Toc138884946"/>
      <w:bookmarkStart w:id="4454" w:name="_Toc138885170"/>
      <w:bookmarkStart w:id="4455" w:name="_Toc145511381"/>
      <w:r>
        <w:rPr>
          <w:rFonts w:eastAsia="SimSun" w:hint="eastAsia"/>
          <w:lang w:eastAsia="zh-CN"/>
        </w:rPr>
        <w:t>G</w:t>
      </w:r>
      <w:r>
        <w:rPr>
          <w:lang w:eastAsia="ja-JP"/>
        </w:rPr>
        <w:t>.10</w:t>
      </w:r>
      <w:r>
        <w:rPr>
          <w:lang w:eastAsia="ja-JP"/>
        </w:rPr>
        <w:tab/>
        <w:t>Equal sector with peak average</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4456" w:name="_Toc74916212"/>
      <w:bookmarkStart w:id="4457" w:name="_Toc37273289"/>
      <w:bookmarkStart w:id="4458" w:name="_Toc89953138"/>
      <w:bookmarkStart w:id="4459" w:name="_Toc53183424"/>
      <w:bookmarkStart w:id="4460" w:name="_Toc82536845"/>
      <w:bookmarkStart w:id="4461" w:name="_Toc66694187"/>
      <w:bookmarkStart w:id="4462" w:name="_Toc99703318"/>
      <w:bookmarkStart w:id="4463" w:name="_Toc29810982"/>
      <w:bookmarkStart w:id="4464" w:name="_Toc58916136"/>
      <w:bookmarkStart w:id="4465" w:name="_Toc58918317"/>
      <w:bookmarkStart w:id="4466" w:name="_Toc76544723"/>
      <w:bookmarkStart w:id="4467" w:name="_Toc106207110"/>
      <w:bookmarkStart w:id="4468" w:name="_Toc98766955"/>
      <w:bookmarkStart w:id="4469" w:name="_Toc21103133"/>
      <w:bookmarkStart w:id="4470" w:name="_Toc76114837"/>
      <w:bookmarkStart w:id="4471" w:name="_Toc45886379"/>
      <w:bookmarkStart w:id="4472" w:name="_Toc36636343"/>
      <w:bookmarkStart w:id="4473" w:name="_Toc121818529"/>
      <w:bookmarkStart w:id="4474" w:name="_Toc121818753"/>
      <w:bookmarkStart w:id="4475" w:name="_Toc124158508"/>
      <w:bookmarkStart w:id="4476" w:name="_Toc130558576"/>
      <w:bookmarkStart w:id="4477" w:name="_Toc137467301"/>
      <w:bookmarkStart w:id="4478" w:name="_Toc138884947"/>
      <w:bookmarkStart w:id="4479" w:name="_Toc138885171"/>
      <w:bookmarkStart w:id="4480" w:name="_Toc145511382"/>
      <w:r>
        <w:rPr>
          <w:rFonts w:eastAsia="SimSun" w:hint="eastAsia"/>
          <w:lang w:eastAsia="zh-CN"/>
        </w:rPr>
        <w:lastRenderedPageBreak/>
        <w:t>G</w:t>
      </w:r>
      <w:r>
        <w:rPr>
          <w:lang w:eastAsia="ja-JP"/>
        </w:rPr>
        <w:t>.11</w:t>
      </w:r>
      <w:r>
        <w:rPr>
          <w:lang w:eastAsia="ja-JP"/>
        </w:rPr>
        <w:tab/>
        <w:t>Pre-scan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4481" w:name="_Toc4441"/>
      <w:bookmarkStart w:id="4482" w:name="_Toc24563"/>
      <w:bookmarkStart w:id="4483" w:name="_Toc31224"/>
      <w:bookmarkStart w:id="4484" w:name="_Toc16428"/>
      <w:bookmarkStart w:id="4485" w:name="_Toc121818530"/>
      <w:bookmarkStart w:id="4486" w:name="_Toc121818754"/>
      <w:bookmarkStart w:id="4487" w:name="_Toc124158509"/>
      <w:bookmarkStart w:id="4488" w:name="_Toc130558577"/>
      <w:bookmarkStart w:id="4489" w:name="_Toc137467302"/>
      <w:bookmarkStart w:id="4490" w:name="_Toc138884948"/>
      <w:bookmarkStart w:id="4491" w:name="_Toc138885172"/>
      <w:bookmarkStart w:id="4492" w:name="_Toc145511383"/>
      <w:r>
        <w:lastRenderedPageBreak/>
        <w:t xml:space="preserve">Annex </w:t>
      </w:r>
      <w:r>
        <w:rPr>
          <w:rFonts w:hint="eastAsia"/>
          <w:lang w:val="en-US" w:eastAsia="zh-CN"/>
        </w:rPr>
        <w:t>H</w:t>
      </w:r>
      <w:r>
        <w:t xml:space="preserve"> (informative):</w:t>
      </w:r>
      <w:r>
        <w:br/>
        <w:t>Change history</w:t>
      </w:r>
      <w:bookmarkEnd w:id="4481"/>
      <w:bookmarkEnd w:id="4482"/>
      <w:bookmarkEnd w:id="4483"/>
      <w:bookmarkEnd w:id="4484"/>
      <w:bookmarkEnd w:id="4485"/>
      <w:bookmarkEnd w:id="4486"/>
      <w:bookmarkEnd w:id="4487"/>
      <w:bookmarkEnd w:id="4488"/>
      <w:bookmarkEnd w:id="4489"/>
      <w:bookmarkEnd w:id="4490"/>
      <w:bookmarkEnd w:id="4491"/>
      <w:bookmarkEnd w:id="44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02468" w14:textId="77777777" w:rsidR="004017EA" w:rsidRDefault="004017EA">
      <w:pPr>
        <w:spacing w:after="0"/>
      </w:pPr>
      <w:r>
        <w:separator/>
      </w:r>
    </w:p>
  </w:endnote>
  <w:endnote w:type="continuationSeparator" w:id="0">
    <w:p w14:paraId="24FED6E0" w14:textId="77777777" w:rsidR="004017EA" w:rsidRDefault="004017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Yu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4A6CD" w14:textId="77777777" w:rsidR="004017EA" w:rsidRDefault="004017EA">
      <w:pPr>
        <w:spacing w:after="0"/>
      </w:pPr>
      <w:r>
        <w:separator/>
      </w:r>
    </w:p>
  </w:footnote>
  <w:footnote w:type="continuationSeparator" w:id="0">
    <w:p w14:paraId="21FB68BB" w14:textId="77777777" w:rsidR="004017EA" w:rsidRDefault="004017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72333EE8"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5FB">
      <w:rPr>
        <w:rFonts w:ascii="Arial" w:hAnsi="Arial" w:cs="Arial"/>
        <w:b/>
        <w:noProof/>
        <w:sz w:val="18"/>
        <w:szCs w:val="18"/>
      </w:rPr>
      <w:t>3GPP TS 38.115-2 V17.23.0 (2023-0609)</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5112458F"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5FB">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1C52"/>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B4505"/>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600353"/>
    <w:rsid w:val="00602AEA"/>
    <w:rsid w:val="00607B16"/>
    <w:rsid w:val="00614FDF"/>
    <w:rsid w:val="00617D26"/>
    <w:rsid w:val="00620406"/>
    <w:rsid w:val="006222DB"/>
    <w:rsid w:val="00626476"/>
    <w:rsid w:val="00631E8A"/>
    <w:rsid w:val="00634E5F"/>
    <w:rsid w:val="0063543D"/>
    <w:rsid w:val="00636760"/>
    <w:rsid w:val="0063716C"/>
    <w:rsid w:val="00647114"/>
    <w:rsid w:val="00647458"/>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4461"/>
    <w:rsid w:val="008B71EA"/>
    <w:rsid w:val="008C11A2"/>
    <w:rsid w:val="008C384C"/>
    <w:rsid w:val="008C52B6"/>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D41BE"/>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25FB"/>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00B36"/>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6893"/>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671C"/>
    <w:rsid w:val="00F37094"/>
    <w:rsid w:val="00F37F08"/>
    <w:rsid w:val="00F41FFB"/>
    <w:rsid w:val="00F57B28"/>
    <w:rsid w:val="00F57FA0"/>
    <w:rsid w:val="00F57FA1"/>
    <w:rsid w:val="00F63494"/>
    <w:rsid w:val="00F653B8"/>
    <w:rsid w:val="00F805FB"/>
    <w:rsid w:val="00F8257F"/>
    <w:rsid w:val="00F82B3A"/>
    <w:rsid w:val="00F9008D"/>
    <w:rsid w:val="00F93981"/>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25FB"/>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B925F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925FB"/>
    <w:pPr>
      <w:pBdr>
        <w:top w:val="none" w:sz="0" w:space="0" w:color="auto"/>
      </w:pBdr>
      <w:spacing w:before="180"/>
      <w:outlineLvl w:val="1"/>
    </w:pPr>
    <w:rPr>
      <w:sz w:val="32"/>
    </w:rPr>
  </w:style>
  <w:style w:type="paragraph" w:styleId="Heading3">
    <w:name w:val="heading 3"/>
    <w:basedOn w:val="Heading2"/>
    <w:next w:val="Normal"/>
    <w:link w:val="Heading3Char"/>
    <w:qFormat/>
    <w:rsid w:val="00B925FB"/>
    <w:pPr>
      <w:spacing w:before="120"/>
      <w:outlineLvl w:val="2"/>
    </w:pPr>
    <w:rPr>
      <w:sz w:val="28"/>
    </w:rPr>
  </w:style>
  <w:style w:type="paragraph" w:styleId="Heading4">
    <w:name w:val="heading 4"/>
    <w:basedOn w:val="Heading3"/>
    <w:next w:val="Normal"/>
    <w:link w:val="Heading4Char"/>
    <w:qFormat/>
    <w:rsid w:val="00B925FB"/>
    <w:pPr>
      <w:ind w:left="1418" w:hanging="1418"/>
      <w:outlineLvl w:val="3"/>
    </w:pPr>
    <w:rPr>
      <w:sz w:val="24"/>
    </w:rPr>
  </w:style>
  <w:style w:type="paragraph" w:styleId="Heading5">
    <w:name w:val="heading 5"/>
    <w:basedOn w:val="Heading4"/>
    <w:next w:val="Normal"/>
    <w:link w:val="Heading5Char"/>
    <w:qFormat/>
    <w:rsid w:val="00B925FB"/>
    <w:pPr>
      <w:ind w:left="1701" w:hanging="1701"/>
      <w:outlineLvl w:val="4"/>
    </w:pPr>
    <w:rPr>
      <w:sz w:val="22"/>
    </w:rPr>
  </w:style>
  <w:style w:type="paragraph" w:styleId="Heading6">
    <w:name w:val="heading 6"/>
    <w:basedOn w:val="H6"/>
    <w:next w:val="Normal"/>
    <w:link w:val="Heading6Char"/>
    <w:qFormat/>
    <w:rsid w:val="00B925FB"/>
    <w:pPr>
      <w:outlineLvl w:val="5"/>
    </w:pPr>
  </w:style>
  <w:style w:type="paragraph" w:styleId="Heading7">
    <w:name w:val="heading 7"/>
    <w:basedOn w:val="H6"/>
    <w:next w:val="Normal"/>
    <w:link w:val="Heading7Char"/>
    <w:qFormat/>
    <w:rsid w:val="00B925FB"/>
    <w:pPr>
      <w:outlineLvl w:val="6"/>
    </w:pPr>
  </w:style>
  <w:style w:type="paragraph" w:styleId="Heading8">
    <w:name w:val="heading 8"/>
    <w:basedOn w:val="Heading1"/>
    <w:next w:val="Normal"/>
    <w:link w:val="Heading8Char"/>
    <w:qFormat/>
    <w:rsid w:val="00B925FB"/>
    <w:pPr>
      <w:ind w:left="0" w:firstLine="0"/>
      <w:outlineLvl w:val="7"/>
    </w:pPr>
  </w:style>
  <w:style w:type="paragraph" w:styleId="Heading9">
    <w:name w:val="heading 9"/>
    <w:basedOn w:val="Heading8"/>
    <w:next w:val="Normal"/>
    <w:link w:val="Heading9Char"/>
    <w:qFormat/>
    <w:rsid w:val="00B925FB"/>
    <w:pPr>
      <w:outlineLvl w:val="8"/>
    </w:pPr>
  </w:style>
  <w:style w:type="character" w:default="1" w:styleId="DefaultParagraphFont">
    <w:name w:val="Default Paragraph Font"/>
    <w:semiHidden/>
    <w:rsid w:val="00B925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925FB"/>
  </w:style>
  <w:style w:type="paragraph" w:customStyle="1" w:styleId="H6">
    <w:name w:val="H6"/>
    <w:basedOn w:val="Heading5"/>
    <w:next w:val="Normal"/>
    <w:link w:val="H6Char"/>
    <w:rsid w:val="00B925FB"/>
    <w:pPr>
      <w:ind w:left="1985" w:hanging="1985"/>
      <w:outlineLvl w:val="9"/>
    </w:pPr>
    <w:rPr>
      <w:sz w:val="20"/>
    </w:rPr>
  </w:style>
  <w:style w:type="paragraph" w:styleId="List3">
    <w:name w:val="List 3"/>
    <w:basedOn w:val="List2"/>
    <w:rsid w:val="00B925FB"/>
    <w:pPr>
      <w:ind w:left="1135"/>
    </w:pPr>
  </w:style>
  <w:style w:type="paragraph" w:styleId="List2">
    <w:name w:val="List 2"/>
    <w:basedOn w:val="List"/>
    <w:link w:val="List2Char"/>
    <w:rsid w:val="00B925FB"/>
    <w:pPr>
      <w:ind w:left="851"/>
    </w:pPr>
  </w:style>
  <w:style w:type="paragraph" w:styleId="List">
    <w:name w:val="List"/>
    <w:basedOn w:val="Normal"/>
    <w:link w:val="ListChar"/>
    <w:rsid w:val="00B925FB"/>
    <w:pPr>
      <w:ind w:left="568" w:hanging="284"/>
    </w:pPr>
  </w:style>
  <w:style w:type="paragraph" w:styleId="TOC7">
    <w:name w:val="toc 7"/>
    <w:basedOn w:val="TOC6"/>
    <w:next w:val="Normal"/>
    <w:rsid w:val="00B925FB"/>
    <w:pPr>
      <w:ind w:left="2268" w:hanging="2268"/>
    </w:pPr>
  </w:style>
  <w:style w:type="paragraph" w:styleId="TOC6">
    <w:name w:val="toc 6"/>
    <w:basedOn w:val="TOC5"/>
    <w:next w:val="Normal"/>
    <w:rsid w:val="00B925FB"/>
    <w:pPr>
      <w:ind w:left="1985" w:hanging="1985"/>
    </w:pPr>
  </w:style>
  <w:style w:type="paragraph" w:styleId="TOC5">
    <w:name w:val="toc 5"/>
    <w:basedOn w:val="TOC4"/>
    <w:rsid w:val="00B925FB"/>
    <w:pPr>
      <w:ind w:left="1701" w:hanging="1701"/>
    </w:pPr>
  </w:style>
  <w:style w:type="paragraph" w:styleId="TOC4">
    <w:name w:val="toc 4"/>
    <w:basedOn w:val="TOC3"/>
    <w:rsid w:val="00B925FB"/>
    <w:pPr>
      <w:ind w:left="1418" w:hanging="1418"/>
    </w:pPr>
  </w:style>
  <w:style w:type="paragraph" w:styleId="TOC3">
    <w:name w:val="toc 3"/>
    <w:basedOn w:val="TOC2"/>
    <w:rsid w:val="00B925FB"/>
    <w:pPr>
      <w:ind w:left="1134" w:hanging="1134"/>
    </w:pPr>
  </w:style>
  <w:style w:type="paragraph" w:styleId="TOC2">
    <w:name w:val="toc 2"/>
    <w:basedOn w:val="TOC1"/>
    <w:rsid w:val="00B925FB"/>
    <w:pPr>
      <w:keepNext w:val="0"/>
      <w:spacing w:before="0"/>
      <w:ind w:left="851" w:hanging="851"/>
    </w:pPr>
    <w:rPr>
      <w:sz w:val="20"/>
    </w:rPr>
  </w:style>
  <w:style w:type="paragraph" w:styleId="TOC1">
    <w:name w:val="toc 1"/>
    <w:rsid w:val="00B925F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B925FB"/>
    <w:pPr>
      <w:ind w:left="851"/>
    </w:pPr>
  </w:style>
  <w:style w:type="paragraph" w:styleId="ListNumber">
    <w:name w:val="List Number"/>
    <w:basedOn w:val="List"/>
    <w:rsid w:val="00B925FB"/>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B925FB"/>
    <w:pPr>
      <w:ind w:left="1418"/>
    </w:pPr>
  </w:style>
  <w:style w:type="paragraph" w:styleId="ListBullet3">
    <w:name w:val="List Bullet 3"/>
    <w:basedOn w:val="ListBullet2"/>
    <w:link w:val="ListBullet3Char"/>
    <w:rsid w:val="00B925FB"/>
    <w:pPr>
      <w:ind w:left="1135"/>
    </w:pPr>
  </w:style>
  <w:style w:type="paragraph" w:styleId="ListBullet2">
    <w:name w:val="List Bullet 2"/>
    <w:basedOn w:val="ListBullet"/>
    <w:link w:val="ListBullet2Char"/>
    <w:rsid w:val="00B925FB"/>
    <w:pPr>
      <w:ind w:left="851"/>
    </w:pPr>
  </w:style>
  <w:style w:type="paragraph" w:styleId="ListBullet">
    <w:name w:val="List Bullet"/>
    <w:basedOn w:val="List"/>
    <w:link w:val="ListBulletChar"/>
    <w:rsid w:val="00B925FB"/>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B925FB"/>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rsid w:val="00B925FB"/>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B925FB"/>
    <w:pPr>
      <w:jc w:val="center"/>
    </w:pPr>
    <w:rPr>
      <w:i/>
    </w:rPr>
  </w:style>
  <w:style w:type="paragraph" w:styleId="Header">
    <w:name w:val="header"/>
    <w:link w:val="HeaderChar"/>
    <w:rsid w:val="00B925FB"/>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B925FB"/>
    <w:pPr>
      <w:keepLines/>
      <w:spacing w:after="0"/>
      <w:ind w:left="454" w:hanging="454"/>
    </w:pPr>
    <w:rPr>
      <w:sz w:val="16"/>
    </w:rPr>
  </w:style>
  <w:style w:type="paragraph" w:styleId="List5">
    <w:name w:val="List 5"/>
    <w:basedOn w:val="List4"/>
    <w:rsid w:val="00B925FB"/>
    <w:pPr>
      <w:ind w:left="1702"/>
    </w:pPr>
  </w:style>
  <w:style w:type="paragraph" w:styleId="List4">
    <w:name w:val="List 4"/>
    <w:basedOn w:val="List3"/>
    <w:rsid w:val="00B925FB"/>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rsid w:val="00B925FB"/>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B925FB"/>
    <w:pPr>
      <w:keepLines/>
      <w:spacing w:after="0"/>
    </w:pPr>
  </w:style>
  <w:style w:type="paragraph" w:styleId="Index2">
    <w:name w:val="index 2"/>
    <w:basedOn w:val="Index1"/>
    <w:rsid w:val="00B925FB"/>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B925FB"/>
    <w:rPr>
      <w:b/>
      <w:position w:val="6"/>
      <w:sz w:val="16"/>
    </w:rPr>
  </w:style>
  <w:style w:type="paragraph" w:customStyle="1" w:styleId="EQ">
    <w:name w:val="EQ"/>
    <w:basedOn w:val="Normal"/>
    <w:next w:val="Normal"/>
    <w:link w:val="EQChar"/>
    <w:rsid w:val="00B925FB"/>
    <w:pPr>
      <w:keepLines/>
      <w:tabs>
        <w:tab w:val="center" w:pos="4536"/>
        <w:tab w:val="right" w:pos="9072"/>
      </w:tabs>
    </w:pPr>
    <w:rPr>
      <w:noProof/>
    </w:rPr>
  </w:style>
  <w:style w:type="character" w:customStyle="1" w:styleId="ZGSM">
    <w:name w:val="ZGSM"/>
    <w:rsid w:val="00B925FB"/>
  </w:style>
  <w:style w:type="paragraph" w:customStyle="1" w:styleId="ZD">
    <w:name w:val="ZD"/>
    <w:rsid w:val="00B925F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B925FB"/>
    <w:pPr>
      <w:outlineLvl w:val="9"/>
    </w:pPr>
  </w:style>
  <w:style w:type="paragraph" w:customStyle="1" w:styleId="NF">
    <w:name w:val="NF"/>
    <w:basedOn w:val="NO"/>
    <w:rsid w:val="00B925FB"/>
    <w:pPr>
      <w:keepNext/>
      <w:spacing w:after="0"/>
    </w:pPr>
    <w:rPr>
      <w:rFonts w:ascii="Arial" w:hAnsi="Arial"/>
      <w:sz w:val="18"/>
    </w:rPr>
  </w:style>
  <w:style w:type="paragraph" w:customStyle="1" w:styleId="NO">
    <w:name w:val="NO"/>
    <w:basedOn w:val="Normal"/>
    <w:link w:val="NOChar"/>
    <w:rsid w:val="00B925FB"/>
    <w:pPr>
      <w:keepLines/>
      <w:ind w:left="1135" w:hanging="851"/>
    </w:pPr>
  </w:style>
  <w:style w:type="paragraph" w:customStyle="1" w:styleId="PL">
    <w:name w:val="PL"/>
    <w:link w:val="PLChar"/>
    <w:rsid w:val="00B925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B925FB"/>
    <w:pPr>
      <w:jc w:val="right"/>
    </w:pPr>
  </w:style>
  <w:style w:type="paragraph" w:customStyle="1" w:styleId="TAL">
    <w:name w:val="TAL"/>
    <w:basedOn w:val="Normal"/>
    <w:link w:val="TALCar"/>
    <w:rsid w:val="00B925FB"/>
    <w:pPr>
      <w:keepNext/>
      <w:keepLines/>
      <w:spacing w:after="0"/>
    </w:pPr>
    <w:rPr>
      <w:rFonts w:ascii="Arial" w:hAnsi="Arial"/>
      <w:sz w:val="18"/>
    </w:rPr>
  </w:style>
  <w:style w:type="paragraph" w:customStyle="1" w:styleId="TAH">
    <w:name w:val="TAH"/>
    <w:basedOn w:val="TAC"/>
    <w:link w:val="TAHCar"/>
    <w:rsid w:val="00B925FB"/>
    <w:rPr>
      <w:b/>
    </w:rPr>
  </w:style>
  <w:style w:type="paragraph" w:customStyle="1" w:styleId="TAC">
    <w:name w:val="TAC"/>
    <w:basedOn w:val="TAL"/>
    <w:link w:val="TACChar"/>
    <w:rsid w:val="00B925FB"/>
    <w:pPr>
      <w:jc w:val="center"/>
    </w:pPr>
  </w:style>
  <w:style w:type="paragraph" w:customStyle="1" w:styleId="LD">
    <w:name w:val="LD"/>
    <w:rsid w:val="00B925FB"/>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B925FB"/>
    <w:pPr>
      <w:keepLines/>
      <w:ind w:left="1702" w:hanging="1418"/>
    </w:pPr>
  </w:style>
  <w:style w:type="paragraph" w:customStyle="1" w:styleId="FP">
    <w:name w:val="FP"/>
    <w:basedOn w:val="Normal"/>
    <w:rsid w:val="00B925FB"/>
    <w:pPr>
      <w:spacing w:after="0"/>
    </w:pPr>
  </w:style>
  <w:style w:type="paragraph" w:customStyle="1" w:styleId="NW">
    <w:name w:val="NW"/>
    <w:basedOn w:val="NO"/>
    <w:rsid w:val="00B925FB"/>
    <w:pPr>
      <w:spacing w:after="0"/>
    </w:pPr>
  </w:style>
  <w:style w:type="paragraph" w:customStyle="1" w:styleId="EW">
    <w:name w:val="EW"/>
    <w:basedOn w:val="EX"/>
    <w:rsid w:val="00B925FB"/>
    <w:pPr>
      <w:spacing w:after="0"/>
    </w:pPr>
  </w:style>
  <w:style w:type="paragraph" w:customStyle="1" w:styleId="B1">
    <w:name w:val="B1"/>
    <w:basedOn w:val="List"/>
    <w:link w:val="B1Char1"/>
    <w:rsid w:val="00B925FB"/>
  </w:style>
  <w:style w:type="paragraph" w:customStyle="1" w:styleId="EditorsNote">
    <w:name w:val="Editor's Note"/>
    <w:basedOn w:val="NO"/>
    <w:link w:val="EditorsNoteCarCar"/>
    <w:rsid w:val="00B925FB"/>
    <w:rPr>
      <w:color w:val="FF0000"/>
    </w:rPr>
  </w:style>
  <w:style w:type="paragraph" w:customStyle="1" w:styleId="TH">
    <w:name w:val="TH"/>
    <w:basedOn w:val="Normal"/>
    <w:link w:val="THChar"/>
    <w:rsid w:val="00B925FB"/>
    <w:pPr>
      <w:keepNext/>
      <w:keepLines/>
      <w:spacing w:before="60"/>
      <w:jc w:val="center"/>
    </w:pPr>
    <w:rPr>
      <w:rFonts w:ascii="Arial" w:hAnsi="Arial"/>
      <w:b/>
    </w:rPr>
  </w:style>
  <w:style w:type="paragraph" w:customStyle="1" w:styleId="ZA">
    <w:name w:val="ZA"/>
    <w:rsid w:val="00B925F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B925F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B925F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B925F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B925FB"/>
    <w:pPr>
      <w:ind w:left="851" w:hanging="851"/>
    </w:pPr>
  </w:style>
  <w:style w:type="paragraph" w:customStyle="1" w:styleId="ZH">
    <w:name w:val="ZH"/>
    <w:rsid w:val="00B925F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B925FB"/>
    <w:pPr>
      <w:keepNext w:val="0"/>
      <w:spacing w:before="0" w:after="240"/>
    </w:pPr>
  </w:style>
  <w:style w:type="paragraph" w:customStyle="1" w:styleId="ZG">
    <w:name w:val="ZG"/>
    <w:rsid w:val="00B925F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B925FB"/>
  </w:style>
  <w:style w:type="paragraph" w:customStyle="1" w:styleId="B30">
    <w:name w:val="B3"/>
    <w:basedOn w:val="List3"/>
    <w:link w:val="B3Char2"/>
    <w:rsid w:val="00B925FB"/>
  </w:style>
  <w:style w:type="paragraph" w:customStyle="1" w:styleId="B4">
    <w:name w:val="B4"/>
    <w:basedOn w:val="List4"/>
    <w:link w:val="B4Char"/>
    <w:rsid w:val="00B925FB"/>
  </w:style>
  <w:style w:type="paragraph" w:customStyle="1" w:styleId="B5">
    <w:name w:val="B5"/>
    <w:basedOn w:val="List5"/>
    <w:link w:val="B5Char"/>
    <w:rsid w:val="00B925FB"/>
  </w:style>
  <w:style w:type="paragraph" w:customStyle="1" w:styleId="ZTD">
    <w:name w:val="ZTD"/>
    <w:basedOn w:val="ZB"/>
    <w:rsid w:val="00B925FB"/>
    <w:pPr>
      <w:framePr w:hRule="auto" w:wrap="notBeside" w:y="852"/>
    </w:pPr>
    <w:rPr>
      <w:i w:val="0"/>
      <w:sz w:val="40"/>
    </w:rPr>
  </w:style>
  <w:style w:type="paragraph" w:customStyle="1" w:styleId="ZV">
    <w:name w:val="ZV"/>
    <w:basedOn w:val="ZU"/>
    <w:rsid w:val="00B925FB"/>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99</Pages>
  <Words>28840</Words>
  <Characters>164388</Characters>
  <Application>Microsoft Office Word</Application>
  <DocSecurity>0</DocSecurity>
  <Lines>1369</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98</cp:revision>
  <cp:lastPrinted>2019-02-25T14:05:00Z</cp:lastPrinted>
  <dcterms:created xsi:type="dcterms:W3CDTF">2022-04-01T09:01:00Z</dcterms:created>
  <dcterms:modified xsi:type="dcterms:W3CDTF">2023-09-27T10:03:00Z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