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27E3E649"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871D81">
              <w:rPr>
                <w:lang w:val="en-US" w:eastAsia="zh-CN"/>
              </w:rPr>
              <w:t>1</w:t>
            </w:r>
            <w:r>
              <w:t>.</w:t>
            </w:r>
            <w:bookmarkEnd w:id="3"/>
            <w:r>
              <w:rPr>
                <w:rFonts w:hint="eastAsia"/>
                <w:lang w:val="en-US" w:eastAsia="zh-CN"/>
              </w:rPr>
              <w:t>0</w:t>
            </w:r>
            <w:r>
              <w:t xml:space="preserve"> </w:t>
            </w:r>
            <w:r>
              <w:rPr>
                <w:sz w:val="32"/>
              </w:rPr>
              <w:t>(</w:t>
            </w:r>
            <w:bookmarkStart w:id="4" w:name="issueDate"/>
            <w:r w:rsidR="00871D81">
              <w:rPr>
                <w:rFonts w:hint="eastAsia"/>
                <w:sz w:val="32"/>
                <w:lang w:eastAsia="zh-CN"/>
              </w:rPr>
              <w:t>202</w:t>
            </w:r>
            <w:r w:rsidR="00871D81">
              <w:rPr>
                <w:sz w:val="32"/>
                <w:lang w:eastAsia="zh-CN"/>
              </w:rPr>
              <w:t>3</w:t>
            </w:r>
            <w:r>
              <w:rPr>
                <w:sz w:val="32"/>
              </w:rPr>
              <w:t>-</w:t>
            </w:r>
            <w:bookmarkEnd w:id="4"/>
            <w:r w:rsidR="00871D81">
              <w:rPr>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04DBDC0A" w:rsidR="004D3FFD" w:rsidRDefault="00000000">
            <w:pPr>
              <w:pStyle w:val="FP"/>
              <w:jc w:val="center"/>
              <w:rPr>
                <w:sz w:val="18"/>
              </w:rPr>
            </w:pPr>
            <w:r>
              <w:rPr>
                <w:sz w:val="18"/>
              </w:rPr>
              <w:t xml:space="preserve">© </w:t>
            </w:r>
            <w:r w:rsidR="00EF6864">
              <w:rPr>
                <w:sz w:val="18"/>
              </w:rPr>
              <w:t>20</w:t>
            </w:r>
            <w:r w:rsidR="00EF6864">
              <w:rPr>
                <w:rFonts w:hint="eastAsia"/>
                <w:sz w:val="18"/>
              </w:rPr>
              <w:t>2</w:t>
            </w:r>
            <w:r w:rsidR="00EF6864">
              <w:rPr>
                <w:sz w:val="18"/>
                <w:lang w:eastAsia="zh-CN"/>
              </w:rPr>
              <w:t>3</w:t>
            </w:r>
            <w:r>
              <w:rPr>
                <w:sz w:val="18"/>
              </w:rPr>
              <w:t>, 3GPP Organizational Partners (ARIB, ATIS, CCSA, ETSI, TSDSI, TTA, TTC).</w:t>
            </w:r>
            <w:bookmarkStart w:id="13" w:name="copyrightaddon"/>
            <w:bookmarkEnd w:id="13"/>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4" w:name="tableOfContents"/>
      <w:bookmarkEnd w:id="14"/>
      <w:r>
        <w:lastRenderedPageBreak/>
        <w:t>Contents</w:t>
      </w:r>
    </w:p>
    <w:p w14:paraId="54D38F79" w14:textId="47977E5E" w:rsidR="004958D8" w:rsidRDefault="004958D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_Toc130558354 \h </w:instrText>
      </w:r>
      <w:r>
        <w:fldChar w:fldCharType="separate"/>
      </w:r>
      <w:r>
        <w:t>9</w:t>
      </w:r>
      <w:r>
        <w:fldChar w:fldCharType="end"/>
      </w:r>
    </w:p>
    <w:p w14:paraId="5333F983" w14:textId="47A43160" w:rsidR="004958D8" w:rsidRDefault="004958D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_Toc130558355 \h </w:instrText>
      </w:r>
      <w:r>
        <w:fldChar w:fldCharType="separate"/>
      </w:r>
      <w:r>
        <w:t>11</w:t>
      </w:r>
      <w:r>
        <w:fldChar w:fldCharType="end"/>
      </w:r>
    </w:p>
    <w:p w14:paraId="0BF7E74B" w14:textId="5753431D" w:rsidR="004958D8" w:rsidRDefault="004958D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_Toc130558356 \h </w:instrText>
      </w:r>
      <w:r>
        <w:fldChar w:fldCharType="separate"/>
      </w:r>
      <w:r>
        <w:t>11</w:t>
      </w:r>
      <w:r>
        <w:fldChar w:fldCharType="end"/>
      </w:r>
    </w:p>
    <w:p w14:paraId="4070CD69" w14:textId="0C27A269" w:rsidR="004958D8" w:rsidRDefault="004958D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_Toc130558357 \h </w:instrText>
      </w:r>
      <w:r>
        <w:fldChar w:fldCharType="separate"/>
      </w:r>
      <w:r>
        <w:t>12</w:t>
      </w:r>
      <w:r>
        <w:fldChar w:fldCharType="end"/>
      </w:r>
    </w:p>
    <w:p w14:paraId="42851295" w14:textId="606B5ABD" w:rsidR="004958D8" w:rsidRDefault="004958D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rPr>
          <w:lang w:eastAsia="zh-CN"/>
        </w:rPr>
        <w:t>Terms</w:t>
      </w:r>
      <w:r>
        <w:tab/>
      </w:r>
      <w:r>
        <w:fldChar w:fldCharType="begin"/>
      </w:r>
      <w:r>
        <w:instrText xml:space="preserve"> PAGEREF _Toc130558358 \h </w:instrText>
      </w:r>
      <w:r>
        <w:fldChar w:fldCharType="separate"/>
      </w:r>
      <w:r>
        <w:t>12</w:t>
      </w:r>
      <w:r>
        <w:fldChar w:fldCharType="end"/>
      </w:r>
    </w:p>
    <w:p w14:paraId="0626A504" w14:textId="1514236A" w:rsidR="004958D8" w:rsidRDefault="004958D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_Toc130558359 \h </w:instrText>
      </w:r>
      <w:r>
        <w:fldChar w:fldCharType="separate"/>
      </w:r>
      <w:r>
        <w:t>13</w:t>
      </w:r>
      <w:r>
        <w:fldChar w:fldCharType="end"/>
      </w:r>
    </w:p>
    <w:p w14:paraId="1395377D" w14:textId="2E1619D9" w:rsidR="004958D8" w:rsidRDefault="004958D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_Toc130558360 \h </w:instrText>
      </w:r>
      <w:r>
        <w:fldChar w:fldCharType="separate"/>
      </w:r>
      <w:r>
        <w:t>14</w:t>
      </w:r>
      <w:r>
        <w:fldChar w:fldCharType="end"/>
      </w:r>
    </w:p>
    <w:p w14:paraId="5E7E7041" w14:textId="4DD1C168" w:rsidR="004958D8" w:rsidRDefault="004958D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_Toc130558361 \h </w:instrText>
      </w:r>
      <w:r>
        <w:fldChar w:fldCharType="separate"/>
      </w:r>
      <w:r>
        <w:t>15</w:t>
      </w:r>
      <w:r>
        <w:fldChar w:fldCharType="end"/>
      </w:r>
    </w:p>
    <w:p w14:paraId="33A55025" w14:textId="41A75C2D" w:rsidR="004958D8" w:rsidRDefault="004958D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_Toc130558362 \h </w:instrText>
      </w:r>
      <w:r>
        <w:fldChar w:fldCharType="separate"/>
      </w:r>
      <w:r>
        <w:t>15</w:t>
      </w:r>
      <w:r>
        <w:fldChar w:fldCharType="end"/>
      </w:r>
    </w:p>
    <w:p w14:paraId="68006FCF" w14:textId="3C97A732" w:rsidR="004958D8" w:rsidRDefault="004958D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_Toc130558363 \h </w:instrText>
      </w:r>
      <w:r>
        <w:fldChar w:fldCharType="separate"/>
      </w:r>
      <w:r>
        <w:t>15</w:t>
      </w:r>
      <w:r>
        <w:fldChar w:fldCharType="end"/>
      </w:r>
    </w:p>
    <w:p w14:paraId="73CE4644" w14:textId="184AFBD0" w:rsidR="004958D8" w:rsidRDefault="004958D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_Toc130558364 \h </w:instrText>
      </w:r>
      <w:r>
        <w:fldChar w:fldCharType="separate"/>
      </w:r>
      <w:r>
        <w:t>16</w:t>
      </w:r>
      <w:r>
        <w:fldChar w:fldCharType="end"/>
      </w:r>
    </w:p>
    <w:p w14:paraId="4B6A9863" w14:textId="64B01676" w:rsidR="004958D8" w:rsidRDefault="004958D8">
      <w:pPr>
        <w:pStyle w:val="TOC4"/>
        <w:rPr>
          <w:rFonts w:asciiTheme="minorHAnsi" w:eastAsiaTheme="minorEastAsia" w:hAnsiTheme="minorHAnsi" w:cstheme="minorBidi"/>
          <w:sz w:val="22"/>
          <w:szCs w:val="22"/>
        </w:rPr>
      </w:pPr>
      <w:r w:rsidRPr="006E6B3C">
        <w:rPr>
          <w:rFonts w:cs="Arial"/>
        </w:rPr>
        <w:t>4.1.2.1</w:t>
      </w:r>
      <w:r>
        <w:rPr>
          <w:rFonts w:asciiTheme="minorHAnsi" w:eastAsiaTheme="minorEastAsia" w:hAnsiTheme="minorHAnsi" w:cstheme="minorBidi"/>
          <w:sz w:val="22"/>
          <w:szCs w:val="22"/>
        </w:rPr>
        <w:tab/>
      </w:r>
      <w:r w:rsidRPr="006E6B3C">
        <w:rPr>
          <w:rFonts w:cs="Arial"/>
        </w:rPr>
        <w:t>General</w:t>
      </w:r>
      <w:r>
        <w:tab/>
      </w:r>
      <w:r>
        <w:fldChar w:fldCharType="begin"/>
      </w:r>
      <w:r>
        <w:instrText xml:space="preserve"> PAGEREF _Toc130558365 \h </w:instrText>
      </w:r>
      <w:r>
        <w:fldChar w:fldCharType="separate"/>
      </w:r>
      <w:r>
        <w:t>16</w:t>
      </w:r>
      <w:r>
        <w:fldChar w:fldCharType="end"/>
      </w:r>
    </w:p>
    <w:p w14:paraId="5364E734" w14:textId="19677D9E" w:rsidR="004958D8" w:rsidRDefault="004958D8">
      <w:pPr>
        <w:pStyle w:val="TOC4"/>
        <w:rPr>
          <w:rFonts w:asciiTheme="minorHAnsi" w:eastAsiaTheme="minorEastAsia" w:hAnsiTheme="minorHAnsi" w:cstheme="minorBidi"/>
          <w:sz w:val="22"/>
          <w:szCs w:val="22"/>
        </w:rPr>
      </w:pPr>
      <w:r w:rsidRPr="006E6B3C">
        <w:rPr>
          <w:rFonts w:cs="Arial"/>
        </w:rPr>
        <w:t>4.1.2.2</w:t>
      </w:r>
      <w:r>
        <w:rPr>
          <w:rFonts w:asciiTheme="minorHAnsi" w:eastAsiaTheme="minorEastAsia" w:hAnsiTheme="minorHAnsi" w:cstheme="minorBidi"/>
          <w:sz w:val="22"/>
          <w:szCs w:val="22"/>
        </w:rPr>
        <w:tab/>
      </w:r>
      <w:r w:rsidRPr="006E6B3C">
        <w:rPr>
          <w:rFonts w:cs="Arial"/>
        </w:rPr>
        <w:t>Radiated characteristics measurements</w:t>
      </w:r>
      <w:r>
        <w:tab/>
      </w:r>
      <w:r>
        <w:fldChar w:fldCharType="begin"/>
      </w:r>
      <w:r>
        <w:instrText xml:space="preserve"> PAGEREF _Toc130558366 \h </w:instrText>
      </w:r>
      <w:r>
        <w:fldChar w:fldCharType="separate"/>
      </w:r>
      <w:r>
        <w:t>16</w:t>
      </w:r>
      <w:r>
        <w:fldChar w:fldCharType="end"/>
      </w:r>
    </w:p>
    <w:p w14:paraId="61069C8A" w14:textId="585E74B8" w:rsidR="004958D8" w:rsidRDefault="004958D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_Toc130558367 \h </w:instrText>
      </w:r>
      <w:r>
        <w:fldChar w:fldCharType="separate"/>
      </w:r>
      <w:r>
        <w:t>17</w:t>
      </w:r>
      <w:r>
        <w:fldChar w:fldCharType="end"/>
      </w:r>
    </w:p>
    <w:p w14:paraId="55B0547D" w14:textId="5FBFC8F7" w:rsidR="004958D8" w:rsidRDefault="004958D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_Toc130558368 \h </w:instrText>
      </w:r>
      <w:r>
        <w:fldChar w:fldCharType="separate"/>
      </w:r>
      <w:r>
        <w:t>18</w:t>
      </w:r>
      <w:r>
        <w:fldChar w:fldCharType="end"/>
      </w:r>
    </w:p>
    <w:p w14:paraId="68A63100" w14:textId="216047E8" w:rsidR="004958D8" w:rsidRDefault="004958D8">
      <w:pPr>
        <w:pStyle w:val="TOC2"/>
        <w:rPr>
          <w:rFonts w:asciiTheme="minorHAnsi" w:eastAsiaTheme="minorEastAsia" w:hAnsiTheme="minorHAnsi" w:cstheme="minorBidi"/>
          <w:sz w:val="22"/>
          <w:szCs w:val="22"/>
        </w:rPr>
      </w:pPr>
      <w:r w:rsidRPr="006E6B3C">
        <w:rPr>
          <w:snapToGrid w:val="0"/>
        </w:rPr>
        <w:t>4.3</w:t>
      </w:r>
      <w:r>
        <w:rPr>
          <w:rFonts w:asciiTheme="minorHAnsi" w:eastAsiaTheme="minorEastAsia" w:hAnsiTheme="minorHAnsi" w:cstheme="minorBidi"/>
          <w:sz w:val="22"/>
          <w:szCs w:val="22"/>
        </w:rPr>
        <w:tab/>
      </w:r>
      <w:r w:rsidRPr="006E6B3C">
        <w:rPr>
          <w:snapToGrid w:val="0"/>
          <w:lang w:val="en-US" w:eastAsia="zh-CN"/>
        </w:rPr>
        <w:t>Repeater</w:t>
      </w:r>
      <w:r>
        <w:rPr>
          <w:lang w:eastAsia="zh-CN"/>
        </w:rPr>
        <w:t xml:space="preserve"> classes</w:t>
      </w:r>
      <w:r>
        <w:tab/>
      </w:r>
      <w:r>
        <w:fldChar w:fldCharType="begin"/>
      </w:r>
      <w:r>
        <w:instrText xml:space="preserve"> PAGEREF _Toc130558369 \h </w:instrText>
      </w:r>
      <w:r>
        <w:fldChar w:fldCharType="separate"/>
      </w:r>
      <w:r>
        <w:t>18</w:t>
      </w:r>
      <w:r>
        <w:fldChar w:fldCharType="end"/>
      </w:r>
    </w:p>
    <w:p w14:paraId="4AB2B4ED" w14:textId="0A94A31F" w:rsidR="004958D8" w:rsidRDefault="004958D8">
      <w:pPr>
        <w:pStyle w:val="TOC3"/>
        <w:rPr>
          <w:rFonts w:asciiTheme="minorHAnsi" w:eastAsiaTheme="minorEastAsia" w:hAnsiTheme="minorHAnsi" w:cstheme="minorBidi"/>
          <w:sz w:val="22"/>
          <w:szCs w:val="22"/>
        </w:rPr>
      </w:pPr>
      <w:r w:rsidRPr="006E6B3C">
        <w:rPr>
          <w:rFonts w:eastAsia="SimSun"/>
          <w:lang w:eastAsia="zh-CN"/>
        </w:rPr>
        <w:t>4.3.1</w:t>
      </w:r>
      <w:r>
        <w:rPr>
          <w:rFonts w:asciiTheme="minorHAnsi" w:eastAsiaTheme="minorEastAsia" w:hAnsiTheme="minorHAnsi" w:cstheme="minorBidi"/>
          <w:sz w:val="22"/>
          <w:szCs w:val="22"/>
        </w:rPr>
        <w:tab/>
      </w:r>
      <w:r w:rsidRPr="006E6B3C">
        <w:rPr>
          <w:rFonts w:eastAsia="SimSun"/>
          <w:lang w:eastAsia="zh-CN"/>
        </w:rPr>
        <w:t>Repeater class for downlink</w:t>
      </w:r>
      <w:r>
        <w:tab/>
      </w:r>
      <w:r>
        <w:fldChar w:fldCharType="begin"/>
      </w:r>
      <w:r>
        <w:instrText xml:space="preserve"> PAGEREF _Toc130558370 \h </w:instrText>
      </w:r>
      <w:r>
        <w:fldChar w:fldCharType="separate"/>
      </w:r>
      <w:r>
        <w:t>18</w:t>
      </w:r>
      <w:r>
        <w:fldChar w:fldCharType="end"/>
      </w:r>
    </w:p>
    <w:p w14:paraId="44D3BF77" w14:textId="7226EDC1" w:rsidR="004958D8" w:rsidRDefault="004958D8">
      <w:pPr>
        <w:pStyle w:val="TOC3"/>
        <w:rPr>
          <w:rFonts w:asciiTheme="minorHAnsi" w:eastAsiaTheme="minorEastAsia" w:hAnsiTheme="minorHAnsi" w:cstheme="minorBidi"/>
          <w:sz w:val="22"/>
          <w:szCs w:val="22"/>
        </w:rPr>
      </w:pPr>
      <w:r w:rsidRPr="006E6B3C">
        <w:rPr>
          <w:rFonts w:eastAsia="SimSun"/>
          <w:lang w:eastAsia="zh-CN"/>
        </w:rPr>
        <w:t>4.3.2</w:t>
      </w:r>
      <w:r>
        <w:rPr>
          <w:rFonts w:asciiTheme="minorHAnsi" w:eastAsiaTheme="minorEastAsia" w:hAnsiTheme="minorHAnsi" w:cstheme="minorBidi"/>
          <w:sz w:val="22"/>
          <w:szCs w:val="22"/>
        </w:rPr>
        <w:tab/>
      </w:r>
      <w:r w:rsidRPr="006E6B3C">
        <w:rPr>
          <w:rFonts w:eastAsia="SimSun"/>
          <w:lang w:eastAsia="zh-CN"/>
        </w:rPr>
        <w:t>Repeater class for uplink</w:t>
      </w:r>
      <w:r>
        <w:tab/>
      </w:r>
      <w:r>
        <w:fldChar w:fldCharType="begin"/>
      </w:r>
      <w:r>
        <w:instrText xml:space="preserve"> PAGEREF _Toc130558371 \h </w:instrText>
      </w:r>
      <w:r>
        <w:fldChar w:fldCharType="separate"/>
      </w:r>
      <w:r>
        <w:t>19</w:t>
      </w:r>
      <w:r>
        <w:fldChar w:fldCharType="end"/>
      </w:r>
    </w:p>
    <w:p w14:paraId="0A650A21" w14:textId="4C374C03" w:rsidR="004958D8" w:rsidRDefault="004958D8">
      <w:pPr>
        <w:pStyle w:val="TOC2"/>
        <w:rPr>
          <w:rFonts w:asciiTheme="minorHAnsi" w:eastAsiaTheme="minorEastAsia" w:hAnsiTheme="minorHAnsi" w:cstheme="minorBidi"/>
          <w:sz w:val="22"/>
          <w:szCs w:val="22"/>
        </w:rPr>
      </w:pPr>
      <w:r>
        <w:t>4.</w:t>
      </w:r>
      <w:r>
        <w:rPr>
          <w:lang w:eastAsia="zh-CN"/>
        </w:rPr>
        <w:t>4</w:t>
      </w:r>
      <w:r>
        <w:rPr>
          <w:rFonts w:asciiTheme="minorHAnsi" w:eastAsiaTheme="minorEastAsia" w:hAnsiTheme="minorHAnsi" w:cstheme="minorBidi"/>
          <w:sz w:val="22"/>
          <w:szCs w:val="22"/>
        </w:rPr>
        <w:tab/>
      </w:r>
      <w:r>
        <w:t>Regional requirements</w:t>
      </w:r>
      <w:r>
        <w:tab/>
      </w:r>
      <w:r>
        <w:fldChar w:fldCharType="begin"/>
      </w:r>
      <w:r>
        <w:instrText xml:space="preserve"> PAGEREF _Toc130558372 \h </w:instrText>
      </w:r>
      <w:r>
        <w:fldChar w:fldCharType="separate"/>
      </w:r>
      <w:r>
        <w:t>19</w:t>
      </w:r>
      <w:r>
        <w:fldChar w:fldCharType="end"/>
      </w:r>
    </w:p>
    <w:p w14:paraId="61425BEB" w14:textId="2759A5B8" w:rsidR="004958D8" w:rsidRDefault="004958D8">
      <w:pPr>
        <w:pStyle w:val="TOC2"/>
        <w:rPr>
          <w:rFonts w:asciiTheme="minorHAnsi" w:eastAsiaTheme="minorEastAsia" w:hAnsiTheme="minorHAnsi" w:cstheme="minorBidi"/>
          <w:sz w:val="22"/>
          <w:szCs w:val="22"/>
        </w:rPr>
      </w:pPr>
      <w:r>
        <w:t>4.</w:t>
      </w:r>
      <w:r>
        <w:rPr>
          <w:lang w:eastAsia="zh-CN"/>
        </w:rPr>
        <w:t>5</w:t>
      </w:r>
      <w:r>
        <w:rPr>
          <w:rFonts w:asciiTheme="minorHAnsi" w:eastAsiaTheme="minorEastAsia" w:hAnsiTheme="minorHAnsi" w:cstheme="minorBidi"/>
          <w:sz w:val="22"/>
          <w:szCs w:val="22"/>
        </w:rPr>
        <w:tab/>
      </w:r>
      <w:r w:rsidRPr="006E6B3C">
        <w:rPr>
          <w:lang w:val="en-US" w:eastAsia="zh-CN"/>
        </w:rPr>
        <w:t>Repeater</w:t>
      </w:r>
      <w:r w:rsidRPr="006E6B3C">
        <w:rPr>
          <w:rFonts w:cs="v4.2.0"/>
        </w:rPr>
        <w:t xml:space="preserve"> configurations</w:t>
      </w:r>
      <w:r>
        <w:tab/>
      </w:r>
      <w:r>
        <w:fldChar w:fldCharType="begin"/>
      </w:r>
      <w:r>
        <w:instrText xml:space="preserve"> PAGEREF _Toc130558373 \h </w:instrText>
      </w:r>
      <w:r>
        <w:fldChar w:fldCharType="separate"/>
      </w:r>
      <w:r>
        <w:t>19</w:t>
      </w:r>
      <w:r>
        <w:fldChar w:fldCharType="end"/>
      </w:r>
    </w:p>
    <w:p w14:paraId="49CD2E99" w14:textId="441B6A52" w:rsidR="004958D8" w:rsidRDefault="004958D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6E6B3C">
        <w:rPr>
          <w:lang w:val="en-US" w:eastAsia="zh-CN"/>
        </w:rPr>
        <w:t>Downlink</w:t>
      </w:r>
      <w:r>
        <w:t xml:space="preserve"> configurations</w:t>
      </w:r>
      <w:r>
        <w:tab/>
      </w:r>
      <w:r>
        <w:fldChar w:fldCharType="begin"/>
      </w:r>
      <w:r>
        <w:instrText xml:space="preserve"> PAGEREF _Toc130558374 \h </w:instrText>
      </w:r>
      <w:r>
        <w:fldChar w:fldCharType="separate"/>
      </w:r>
      <w:r>
        <w:t>19</w:t>
      </w:r>
      <w:r>
        <w:fldChar w:fldCharType="end"/>
      </w:r>
    </w:p>
    <w:p w14:paraId="5F817075" w14:textId="4837CCA0" w:rsidR="004958D8" w:rsidRDefault="004958D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6E6B3C">
        <w:rPr>
          <w:lang w:val="en-US" w:eastAsia="zh-CN"/>
        </w:rPr>
        <w:t>Uplink</w:t>
      </w:r>
      <w:r>
        <w:t xml:space="preserve"> configurations</w:t>
      </w:r>
      <w:r>
        <w:tab/>
      </w:r>
      <w:r>
        <w:fldChar w:fldCharType="begin"/>
      </w:r>
      <w:r>
        <w:instrText xml:space="preserve"> PAGEREF _Toc130558375 \h </w:instrText>
      </w:r>
      <w:r>
        <w:fldChar w:fldCharType="separate"/>
      </w:r>
      <w:r>
        <w:t>20</w:t>
      </w:r>
      <w:r>
        <w:fldChar w:fldCharType="end"/>
      </w:r>
    </w:p>
    <w:p w14:paraId="03C42049" w14:textId="0496C9D0" w:rsidR="004958D8" w:rsidRDefault="004958D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_Toc130558376 \h </w:instrText>
      </w:r>
      <w:r>
        <w:fldChar w:fldCharType="separate"/>
      </w:r>
      <w:r>
        <w:t>20</w:t>
      </w:r>
      <w:r>
        <w:fldChar w:fldCharType="end"/>
      </w:r>
    </w:p>
    <w:p w14:paraId="16173397" w14:textId="4BC33AAF" w:rsidR="004958D8" w:rsidRDefault="004958D8">
      <w:pPr>
        <w:pStyle w:val="TOC2"/>
        <w:rPr>
          <w:rFonts w:asciiTheme="minorHAnsi" w:eastAsiaTheme="minorEastAsia" w:hAnsiTheme="minorHAnsi" w:cstheme="minorBidi"/>
          <w:sz w:val="22"/>
          <w:szCs w:val="22"/>
        </w:rPr>
      </w:pPr>
      <w:r w:rsidRPr="006E6B3C">
        <w:rPr>
          <w:rFonts w:cs="v4.2.0"/>
        </w:rPr>
        <w:t>4.6</w:t>
      </w:r>
      <w:r>
        <w:rPr>
          <w:rFonts w:asciiTheme="minorHAnsi" w:eastAsiaTheme="minorEastAsia" w:hAnsiTheme="minorHAnsi" w:cstheme="minorBidi"/>
          <w:sz w:val="22"/>
          <w:szCs w:val="22"/>
        </w:rPr>
        <w:tab/>
      </w:r>
      <w:r w:rsidRPr="006E6B3C">
        <w:rPr>
          <w:rFonts w:cs="v4.2.0"/>
        </w:rPr>
        <w:t>Manufacturer</w:t>
      </w:r>
      <w:r>
        <w:rPr>
          <w:lang w:eastAsia="zh-CN"/>
        </w:rPr>
        <w:t>'</w:t>
      </w:r>
      <w:r w:rsidRPr="006E6B3C">
        <w:rPr>
          <w:rFonts w:cs="v4.2.0"/>
        </w:rPr>
        <w:t>s declarations</w:t>
      </w:r>
      <w:r>
        <w:tab/>
      </w:r>
      <w:r>
        <w:fldChar w:fldCharType="begin"/>
      </w:r>
      <w:r>
        <w:instrText xml:space="preserve"> PAGEREF _Toc130558377 \h </w:instrText>
      </w:r>
      <w:r>
        <w:fldChar w:fldCharType="separate"/>
      </w:r>
      <w:r>
        <w:t>20</w:t>
      </w:r>
      <w:r>
        <w:fldChar w:fldCharType="end"/>
      </w:r>
    </w:p>
    <w:p w14:paraId="1322DBA2" w14:textId="6C8389D3" w:rsidR="004958D8" w:rsidRDefault="004958D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_Toc130558378 \h </w:instrText>
      </w:r>
      <w:r>
        <w:fldChar w:fldCharType="separate"/>
      </w:r>
      <w:r>
        <w:t>24</w:t>
      </w:r>
      <w:r>
        <w:fldChar w:fldCharType="end"/>
      </w:r>
    </w:p>
    <w:p w14:paraId="3B509D09" w14:textId="252A7B19" w:rsidR="004958D8" w:rsidRDefault="004958D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_Toc130558379 \h </w:instrText>
      </w:r>
      <w:r>
        <w:fldChar w:fldCharType="separate"/>
      </w:r>
      <w:r>
        <w:t>24</w:t>
      </w:r>
      <w:r>
        <w:fldChar w:fldCharType="end"/>
      </w:r>
    </w:p>
    <w:p w14:paraId="1EA52B2D" w14:textId="0D343EE3" w:rsidR="004958D8" w:rsidRDefault="004958D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_Toc130558380 \h </w:instrText>
      </w:r>
      <w:r>
        <w:fldChar w:fldCharType="separate"/>
      </w:r>
      <w:r>
        <w:t>24</w:t>
      </w:r>
      <w:r>
        <w:fldChar w:fldCharType="end"/>
      </w:r>
    </w:p>
    <w:p w14:paraId="41762D12" w14:textId="33CE83A6" w:rsidR="004958D8" w:rsidRDefault="004958D8">
      <w:pPr>
        <w:pStyle w:val="TOC4"/>
        <w:rPr>
          <w:rFonts w:asciiTheme="minorHAnsi" w:eastAsiaTheme="minorEastAsia" w:hAnsiTheme="minorHAnsi" w:cstheme="minorBidi"/>
          <w:sz w:val="22"/>
          <w:szCs w:val="22"/>
        </w:rPr>
      </w:pPr>
      <w:r>
        <w:rPr>
          <w:lang w:eastAsia="ja-JP"/>
        </w:rPr>
        <w:t>4.7.2.1</w:t>
      </w:r>
      <w:r>
        <w:rPr>
          <w:rFonts w:asciiTheme="minorHAnsi" w:eastAsiaTheme="minorEastAsia" w:hAnsiTheme="minorHAnsi" w:cstheme="minorBidi"/>
          <w:sz w:val="22"/>
          <w:szCs w:val="22"/>
        </w:rPr>
        <w:tab/>
      </w:r>
      <w:r>
        <w:rPr>
          <w:lang w:eastAsia="ja-JP"/>
        </w:rPr>
        <w:t>Test signal used to build Test Configurations</w:t>
      </w:r>
      <w:r>
        <w:tab/>
      </w:r>
      <w:r>
        <w:fldChar w:fldCharType="begin"/>
      </w:r>
      <w:r>
        <w:instrText xml:space="preserve"> PAGEREF _Toc130558381 \h </w:instrText>
      </w:r>
      <w:r>
        <w:fldChar w:fldCharType="separate"/>
      </w:r>
      <w:r>
        <w:t>24</w:t>
      </w:r>
      <w:r>
        <w:fldChar w:fldCharType="end"/>
      </w:r>
    </w:p>
    <w:p w14:paraId="6DABEF91" w14:textId="2F8AB499" w:rsidR="004958D8" w:rsidRDefault="004958D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RTC1: Contiguous spectrum operation</w:t>
      </w:r>
      <w:r>
        <w:tab/>
      </w:r>
      <w:r>
        <w:fldChar w:fldCharType="begin"/>
      </w:r>
      <w:r>
        <w:instrText xml:space="preserve"> PAGEREF _Toc130558382 \h </w:instrText>
      </w:r>
      <w:r>
        <w:fldChar w:fldCharType="separate"/>
      </w:r>
      <w:r>
        <w:t>25</w:t>
      </w:r>
      <w:r>
        <w:fldChar w:fldCharType="end"/>
      </w:r>
    </w:p>
    <w:p w14:paraId="78127A52" w14:textId="406A70F4" w:rsidR="004958D8" w:rsidRDefault="004958D8">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sz w:val="22"/>
          <w:szCs w:val="22"/>
        </w:rPr>
        <w:tab/>
      </w:r>
      <w:r>
        <w:rPr>
          <w:lang w:eastAsia="ja-JP"/>
        </w:rPr>
        <w:t>RTC1 generation</w:t>
      </w:r>
      <w:r>
        <w:tab/>
      </w:r>
      <w:r>
        <w:fldChar w:fldCharType="begin"/>
      </w:r>
      <w:r>
        <w:instrText xml:space="preserve"> PAGEREF _Toc130558383 \h </w:instrText>
      </w:r>
      <w:r>
        <w:fldChar w:fldCharType="separate"/>
      </w:r>
      <w:r>
        <w:t>25</w:t>
      </w:r>
      <w:r>
        <w:fldChar w:fldCharType="end"/>
      </w:r>
    </w:p>
    <w:p w14:paraId="77EB8450" w14:textId="33B75ACF" w:rsidR="004958D8" w:rsidRDefault="004958D8">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sz w:val="22"/>
          <w:szCs w:val="22"/>
        </w:rPr>
        <w:tab/>
      </w:r>
      <w:r>
        <w:rPr>
          <w:lang w:eastAsia="ja-JP"/>
        </w:rPr>
        <w:t>RTC1 power allocation</w:t>
      </w:r>
      <w:r>
        <w:tab/>
      </w:r>
      <w:r>
        <w:fldChar w:fldCharType="begin"/>
      </w:r>
      <w:r>
        <w:instrText xml:space="preserve"> PAGEREF _Toc130558384 \h </w:instrText>
      </w:r>
      <w:r>
        <w:fldChar w:fldCharType="separate"/>
      </w:r>
      <w:r>
        <w:t>25</w:t>
      </w:r>
      <w:r>
        <w:fldChar w:fldCharType="end"/>
      </w:r>
    </w:p>
    <w:p w14:paraId="213FD9E4" w14:textId="224AB879" w:rsidR="004958D8" w:rsidRDefault="004958D8">
      <w:pPr>
        <w:pStyle w:val="TOC4"/>
        <w:rPr>
          <w:rFonts w:asciiTheme="minorHAnsi" w:eastAsiaTheme="minorEastAsia" w:hAnsiTheme="minorHAnsi" w:cstheme="minorBidi"/>
          <w:sz w:val="22"/>
          <w:szCs w:val="22"/>
        </w:rPr>
      </w:pPr>
      <w:r>
        <w:rPr>
          <w:lang w:eastAsia="ja-JP"/>
        </w:rPr>
        <w:t>4.</w:t>
      </w:r>
      <w:r>
        <w:rPr>
          <w:lang w:eastAsia="zh-CN"/>
        </w:rPr>
        <w:t>7.2</w:t>
      </w:r>
      <w:r>
        <w:rPr>
          <w:lang w:eastAsia="ja-JP"/>
        </w:rPr>
        <w:t>.4</w:t>
      </w:r>
      <w:r>
        <w:rPr>
          <w:rFonts w:asciiTheme="minorHAnsi" w:eastAsiaTheme="minorEastAsia" w:hAnsiTheme="minorHAnsi" w:cstheme="minorBidi"/>
          <w:sz w:val="22"/>
          <w:szCs w:val="22"/>
        </w:rPr>
        <w:tab/>
      </w:r>
      <w:r>
        <w:rPr>
          <w:lang w:eastAsia="ja-JP"/>
        </w:rPr>
        <w:t>RTC2: Non-contiguo</w:t>
      </w:r>
      <w:r>
        <w:rPr>
          <w:lang w:eastAsia="zh-CN"/>
        </w:rPr>
        <w:t>u</w:t>
      </w:r>
      <w:r>
        <w:rPr>
          <w:lang w:eastAsia="ja-JP"/>
        </w:rPr>
        <w:t>s spectrum operation</w:t>
      </w:r>
      <w:r>
        <w:tab/>
      </w:r>
      <w:r>
        <w:fldChar w:fldCharType="begin"/>
      </w:r>
      <w:r>
        <w:instrText xml:space="preserve"> PAGEREF _Toc130558385 \h </w:instrText>
      </w:r>
      <w:r>
        <w:fldChar w:fldCharType="separate"/>
      </w:r>
      <w:r>
        <w:t>25</w:t>
      </w:r>
      <w:r>
        <w:fldChar w:fldCharType="end"/>
      </w:r>
    </w:p>
    <w:p w14:paraId="2996B7CD" w14:textId="07A3AAC0" w:rsidR="004958D8" w:rsidRDefault="004958D8">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.4.1</w:t>
      </w:r>
      <w:r>
        <w:rPr>
          <w:rFonts w:asciiTheme="minorHAnsi" w:eastAsiaTheme="minorEastAsia" w:hAnsiTheme="minorHAnsi" w:cstheme="minorBidi"/>
          <w:sz w:val="22"/>
          <w:szCs w:val="22"/>
        </w:rPr>
        <w:tab/>
      </w:r>
      <w:r>
        <w:rPr>
          <w:lang w:eastAsia="ja-JP"/>
        </w:rPr>
        <w:t>RTC2 generation</w:t>
      </w:r>
      <w:r>
        <w:tab/>
      </w:r>
      <w:r>
        <w:fldChar w:fldCharType="begin"/>
      </w:r>
      <w:r>
        <w:instrText xml:space="preserve"> PAGEREF _Toc130558386 \h </w:instrText>
      </w:r>
      <w:r>
        <w:fldChar w:fldCharType="separate"/>
      </w:r>
      <w:r>
        <w:t>25</w:t>
      </w:r>
      <w:r>
        <w:fldChar w:fldCharType="end"/>
      </w:r>
    </w:p>
    <w:p w14:paraId="16160140" w14:textId="04C86FAC" w:rsidR="004958D8" w:rsidRDefault="004958D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rPr>
          <w:lang w:eastAsia="ja-JP"/>
        </w:rPr>
        <w:t xml:space="preserve">RTC2 </w:t>
      </w:r>
      <w:r>
        <w:rPr>
          <w:lang w:eastAsia="zh-CN"/>
        </w:rPr>
        <w:t>power allocation</w:t>
      </w:r>
      <w:r>
        <w:tab/>
      </w:r>
      <w:r>
        <w:fldChar w:fldCharType="begin"/>
      </w:r>
      <w:r>
        <w:instrText xml:space="preserve"> PAGEREF _Toc130558387 \h </w:instrText>
      </w:r>
      <w:r>
        <w:fldChar w:fldCharType="separate"/>
      </w:r>
      <w:r>
        <w:t>25</w:t>
      </w:r>
      <w:r>
        <w:fldChar w:fldCharType="end"/>
      </w:r>
    </w:p>
    <w:p w14:paraId="653ABC8E" w14:textId="5BD5043A" w:rsidR="004958D8" w:rsidRDefault="004958D8">
      <w:pPr>
        <w:pStyle w:val="TOC2"/>
        <w:rPr>
          <w:rFonts w:asciiTheme="minorHAnsi" w:eastAsiaTheme="minorEastAsia" w:hAnsiTheme="minorHAnsi" w:cstheme="minorBidi"/>
          <w:sz w:val="22"/>
          <w:szCs w:val="22"/>
        </w:rPr>
      </w:pPr>
      <w:r w:rsidRPr="006E6B3C">
        <w:rPr>
          <w:rFonts w:cs="v4.2.0"/>
        </w:rPr>
        <w:t>4.8</w:t>
      </w:r>
      <w:r>
        <w:rPr>
          <w:rFonts w:asciiTheme="minorHAnsi" w:eastAsiaTheme="minorEastAsia" w:hAnsiTheme="minorHAnsi" w:cstheme="minorBidi"/>
          <w:sz w:val="22"/>
          <w:szCs w:val="22"/>
        </w:rPr>
        <w:tab/>
      </w:r>
      <w:r w:rsidRPr="006E6B3C">
        <w:rPr>
          <w:rFonts w:cs="v4.2.0"/>
        </w:rPr>
        <w:t>Applicability of requirements</w:t>
      </w:r>
      <w:r>
        <w:tab/>
      </w:r>
      <w:r>
        <w:fldChar w:fldCharType="begin"/>
      </w:r>
      <w:r>
        <w:instrText xml:space="preserve"> PAGEREF _Toc130558388 \h </w:instrText>
      </w:r>
      <w:r>
        <w:fldChar w:fldCharType="separate"/>
      </w:r>
      <w:r>
        <w:t>26</w:t>
      </w:r>
      <w:r>
        <w:fldChar w:fldCharType="end"/>
      </w:r>
    </w:p>
    <w:p w14:paraId="1960784B" w14:textId="16AE36CB" w:rsidR="004958D8" w:rsidRDefault="004958D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_Toc130558389 \h </w:instrText>
      </w:r>
      <w:r>
        <w:fldChar w:fldCharType="separate"/>
      </w:r>
      <w:r>
        <w:t>27</w:t>
      </w:r>
      <w:r>
        <w:fldChar w:fldCharType="end"/>
      </w:r>
    </w:p>
    <w:p w14:paraId="24F38D85" w14:textId="7EF3384F" w:rsidR="004958D8" w:rsidRDefault="004958D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_Toc130558390 \h </w:instrText>
      </w:r>
      <w:r>
        <w:fldChar w:fldCharType="separate"/>
      </w:r>
      <w:r>
        <w:t>27</w:t>
      </w:r>
      <w:r>
        <w:fldChar w:fldCharType="end"/>
      </w:r>
    </w:p>
    <w:p w14:paraId="2E88EA9A" w14:textId="6380ADA0" w:rsidR="004958D8" w:rsidRDefault="004958D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_Toc130558391 \h </w:instrText>
      </w:r>
      <w:r>
        <w:fldChar w:fldCharType="separate"/>
      </w:r>
      <w:r>
        <w:t>28</w:t>
      </w:r>
      <w:r>
        <w:fldChar w:fldCharType="end"/>
      </w:r>
    </w:p>
    <w:p w14:paraId="559CF421" w14:textId="735ABCB9" w:rsidR="004958D8" w:rsidRDefault="004958D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_Toc130558392 \h </w:instrText>
      </w:r>
      <w:r>
        <w:fldChar w:fldCharType="separate"/>
      </w:r>
      <w:r>
        <w:t>28</w:t>
      </w:r>
      <w:r>
        <w:fldChar w:fldCharType="end"/>
      </w:r>
    </w:p>
    <w:p w14:paraId="014E7C32" w14:textId="3267BE9A" w:rsidR="004958D8" w:rsidRDefault="004958D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rPr>
          <w:lang w:eastAsia="zh-CN"/>
        </w:rPr>
        <w:t xml:space="preserve">FR2 </w:t>
      </w:r>
      <w:r>
        <w:t>test models for repeater type 2-O for DL</w:t>
      </w:r>
      <w:r>
        <w:tab/>
      </w:r>
      <w:r>
        <w:fldChar w:fldCharType="begin"/>
      </w:r>
      <w:r>
        <w:instrText xml:space="preserve"> PAGEREF _Toc130558393 \h </w:instrText>
      </w:r>
      <w:r>
        <w:fldChar w:fldCharType="separate"/>
      </w:r>
      <w:r>
        <w:t>28</w:t>
      </w:r>
      <w:r>
        <w:fldChar w:fldCharType="end"/>
      </w:r>
    </w:p>
    <w:p w14:paraId="3AFF3459" w14:textId="398CB8EE" w:rsidR="004958D8" w:rsidRDefault="004958D8">
      <w:pPr>
        <w:pStyle w:val="TOC4"/>
        <w:rPr>
          <w:rFonts w:asciiTheme="minorHAnsi" w:eastAsiaTheme="minorEastAsia" w:hAnsiTheme="minorHAnsi" w:cstheme="minorBidi"/>
          <w:sz w:val="22"/>
          <w:szCs w:val="22"/>
        </w:rPr>
      </w:pPr>
      <w:r>
        <w:t>4.</w:t>
      </w:r>
      <w:r>
        <w:rPr>
          <w:lang w:eastAsia="zh-CN"/>
        </w:rPr>
        <w:t>9.2</w:t>
      </w:r>
      <w:r>
        <w:t>.3</w:t>
      </w:r>
      <w:r>
        <w:rPr>
          <w:rFonts w:asciiTheme="minorHAnsi" w:eastAsiaTheme="minorEastAsia" w:hAnsiTheme="minorHAnsi" w:cstheme="minorBidi"/>
          <w:sz w:val="22"/>
          <w:szCs w:val="22"/>
        </w:rPr>
        <w:tab/>
      </w:r>
      <w:r>
        <w:rPr>
          <w:lang w:eastAsia="zh-CN"/>
        </w:rPr>
        <w:t xml:space="preserve">FR2 </w:t>
      </w:r>
      <w:r>
        <w:t>test models for repeater type 2-O for UL</w:t>
      </w:r>
      <w:r>
        <w:tab/>
      </w:r>
      <w:r>
        <w:fldChar w:fldCharType="begin"/>
      </w:r>
      <w:r>
        <w:instrText xml:space="preserve"> PAGEREF _Toc130558394 \h </w:instrText>
      </w:r>
      <w:r>
        <w:fldChar w:fldCharType="separate"/>
      </w:r>
      <w:r>
        <w:t>28</w:t>
      </w:r>
      <w:r>
        <w:fldChar w:fldCharType="end"/>
      </w:r>
    </w:p>
    <w:p w14:paraId="6B881E49" w14:textId="08BAD073" w:rsidR="004958D8" w:rsidRDefault="004958D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rPr>
          <w:lang w:eastAsia="zh-CN"/>
        </w:rPr>
        <w:t xml:space="preserve">FR2 </w:t>
      </w:r>
      <w:r>
        <w:t>test model 1.1 (RUL-</w:t>
      </w:r>
      <w:r>
        <w:rPr>
          <w:lang w:eastAsia="zh-CN"/>
        </w:rPr>
        <w:t>FR2-</w:t>
      </w:r>
      <w:r>
        <w:t>TM1.1)</w:t>
      </w:r>
      <w:r>
        <w:tab/>
      </w:r>
      <w:r>
        <w:fldChar w:fldCharType="begin"/>
      </w:r>
      <w:r>
        <w:instrText xml:space="preserve"> PAGEREF _Toc130558395 \h </w:instrText>
      </w:r>
      <w:r>
        <w:fldChar w:fldCharType="separate"/>
      </w:r>
      <w:r>
        <w:t>29</w:t>
      </w:r>
      <w:r>
        <w:fldChar w:fldCharType="end"/>
      </w:r>
    </w:p>
    <w:p w14:paraId="5FFEC7A9" w14:textId="7361697B" w:rsidR="004958D8" w:rsidRDefault="004958D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FR2 test model 2 (RUL-</w:t>
      </w:r>
      <w:r>
        <w:rPr>
          <w:lang w:eastAsia="zh-CN"/>
        </w:rPr>
        <w:t>FR2-</w:t>
      </w:r>
      <w:r>
        <w:t>TM2)</w:t>
      </w:r>
      <w:r>
        <w:tab/>
      </w:r>
      <w:r>
        <w:fldChar w:fldCharType="begin"/>
      </w:r>
      <w:r>
        <w:instrText xml:space="preserve"> PAGEREF _Toc130558396 \h </w:instrText>
      </w:r>
      <w:r>
        <w:fldChar w:fldCharType="separate"/>
      </w:r>
      <w:r>
        <w:t>30</w:t>
      </w:r>
      <w:r>
        <w:fldChar w:fldCharType="end"/>
      </w:r>
    </w:p>
    <w:p w14:paraId="4C3E8306" w14:textId="6522B46F" w:rsidR="004958D8" w:rsidRDefault="004958D8">
      <w:pPr>
        <w:pStyle w:val="TOC5"/>
        <w:rPr>
          <w:rFonts w:asciiTheme="minorHAnsi" w:eastAsiaTheme="minorEastAsia" w:hAnsiTheme="minorHAnsi" w:cstheme="minorBidi"/>
          <w:sz w:val="22"/>
          <w:szCs w:val="22"/>
        </w:rPr>
      </w:pPr>
      <w:r>
        <w:t>4.9.2.3.2a</w:t>
      </w:r>
      <w:r>
        <w:rPr>
          <w:rFonts w:asciiTheme="minorHAnsi" w:eastAsiaTheme="minorEastAsia" w:hAnsiTheme="minorHAnsi" w:cstheme="minorBidi"/>
          <w:sz w:val="22"/>
          <w:szCs w:val="22"/>
        </w:rPr>
        <w:tab/>
      </w:r>
      <w:r>
        <w:t>FR2 test model 2a (RUL-</w:t>
      </w:r>
      <w:r>
        <w:rPr>
          <w:lang w:eastAsia="zh-CN"/>
        </w:rPr>
        <w:t>FR2-</w:t>
      </w:r>
      <w:r>
        <w:t>TM2a)</w:t>
      </w:r>
      <w:r>
        <w:tab/>
      </w:r>
      <w:r>
        <w:fldChar w:fldCharType="begin"/>
      </w:r>
      <w:r>
        <w:instrText xml:space="preserve"> PAGEREF _Toc130558397 \h </w:instrText>
      </w:r>
      <w:r>
        <w:fldChar w:fldCharType="separate"/>
      </w:r>
      <w:r>
        <w:t>30</w:t>
      </w:r>
      <w:r>
        <w:fldChar w:fldCharType="end"/>
      </w:r>
    </w:p>
    <w:p w14:paraId="153554D9" w14:textId="244DED04" w:rsidR="004958D8" w:rsidRDefault="004958D8">
      <w:pPr>
        <w:pStyle w:val="TOC5"/>
        <w:rPr>
          <w:rFonts w:asciiTheme="minorHAnsi" w:eastAsiaTheme="minorEastAsia" w:hAnsiTheme="minorHAnsi" w:cstheme="minorBidi"/>
          <w:sz w:val="22"/>
          <w:szCs w:val="22"/>
        </w:rPr>
      </w:pPr>
      <w:r>
        <w:t>4.9.2.3.3</w:t>
      </w:r>
      <w:r>
        <w:rPr>
          <w:rFonts w:asciiTheme="minorHAnsi" w:eastAsiaTheme="minorEastAsia" w:hAnsiTheme="minorHAnsi" w:cstheme="minorBidi"/>
          <w:sz w:val="22"/>
          <w:szCs w:val="22"/>
        </w:rPr>
        <w:tab/>
      </w:r>
      <w:r>
        <w:t>FR2 test model 3.1 (RUL-FR2-TM3.1)</w:t>
      </w:r>
      <w:r>
        <w:tab/>
      </w:r>
      <w:r>
        <w:fldChar w:fldCharType="begin"/>
      </w:r>
      <w:r>
        <w:instrText xml:space="preserve"> PAGEREF _Toc130558398 \h </w:instrText>
      </w:r>
      <w:r>
        <w:fldChar w:fldCharType="separate"/>
      </w:r>
      <w:r>
        <w:t>30</w:t>
      </w:r>
      <w:r>
        <w:fldChar w:fldCharType="end"/>
      </w:r>
    </w:p>
    <w:p w14:paraId="3A04D03D" w14:textId="4A72965B" w:rsidR="004958D8" w:rsidRDefault="004958D8">
      <w:pPr>
        <w:pStyle w:val="TOC5"/>
        <w:rPr>
          <w:rFonts w:asciiTheme="minorHAnsi" w:eastAsiaTheme="minorEastAsia" w:hAnsiTheme="minorHAnsi" w:cstheme="minorBidi"/>
          <w:sz w:val="22"/>
          <w:szCs w:val="22"/>
        </w:rPr>
      </w:pPr>
      <w:r>
        <w:t>4.9.2.3.4</w:t>
      </w:r>
      <w:r>
        <w:rPr>
          <w:rFonts w:asciiTheme="minorHAnsi" w:eastAsiaTheme="minorEastAsia" w:hAnsiTheme="minorHAnsi" w:cstheme="minorBidi"/>
          <w:sz w:val="22"/>
          <w:szCs w:val="22"/>
        </w:rPr>
        <w:tab/>
      </w:r>
      <w:r>
        <w:t>FR2 test model 3.1a (RUL-FR2-TM3.1a)</w:t>
      </w:r>
      <w:r>
        <w:tab/>
      </w:r>
      <w:r>
        <w:fldChar w:fldCharType="begin"/>
      </w:r>
      <w:r>
        <w:instrText xml:space="preserve"> PAGEREF _Toc130558399 \h </w:instrText>
      </w:r>
      <w:r>
        <w:fldChar w:fldCharType="separate"/>
      </w:r>
      <w:r>
        <w:t>31</w:t>
      </w:r>
      <w:r>
        <w:fldChar w:fldCharType="end"/>
      </w:r>
    </w:p>
    <w:p w14:paraId="65B591F8" w14:textId="400DEE74" w:rsidR="004958D8" w:rsidRDefault="004958D8">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RUL-FR2-TM</w:t>
      </w:r>
      <w:r>
        <w:tab/>
      </w:r>
      <w:r>
        <w:fldChar w:fldCharType="begin"/>
      </w:r>
      <w:r>
        <w:instrText xml:space="preserve"> PAGEREF _Toc130558400 \h </w:instrText>
      </w:r>
      <w:r>
        <w:fldChar w:fldCharType="separate"/>
      </w:r>
      <w:r>
        <w:t>31</w:t>
      </w:r>
      <w:r>
        <w:fldChar w:fldCharType="end"/>
      </w:r>
    </w:p>
    <w:p w14:paraId="01ADC0D2" w14:textId="334CF5F9" w:rsidR="004958D8" w:rsidRDefault="004958D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PUSCH</w:t>
      </w:r>
      <w:r>
        <w:tab/>
      </w:r>
      <w:r>
        <w:fldChar w:fldCharType="begin"/>
      </w:r>
      <w:r>
        <w:instrText xml:space="preserve"> PAGEREF _Toc130558401 \h </w:instrText>
      </w:r>
      <w:r>
        <w:fldChar w:fldCharType="separate"/>
      </w:r>
      <w:r>
        <w:t>31</w:t>
      </w:r>
      <w:r>
        <w:fldChar w:fldCharType="end"/>
      </w:r>
    </w:p>
    <w:p w14:paraId="01CAF715" w14:textId="2BAE9618" w:rsidR="004958D8" w:rsidRDefault="004958D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_Toc130558402 \h </w:instrText>
      </w:r>
      <w:r>
        <w:fldChar w:fldCharType="separate"/>
      </w:r>
      <w:r>
        <w:t>32</w:t>
      </w:r>
      <w:r>
        <w:fldChar w:fldCharType="end"/>
      </w:r>
    </w:p>
    <w:p w14:paraId="62759C59" w14:textId="56198BD5" w:rsidR="004958D8" w:rsidRDefault="004958D8">
      <w:pPr>
        <w:pStyle w:val="TOC2"/>
        <w:rPr>
          <w:rFonts w:asciiTheme="minorHAnsi" w:eastAsiaTheme="minorEastAsia" w:hAnsiTheme="minorHAnsi" w:cstheme="minorBidi"/>
          <w:sz w:val="22"/>
          <w:szCs w:val="22"/>
        </w:rPr>
      </w:pPr>
      <w:r>
        <w:t>4.1</w:t>
      </w:r>
      <w:r w:rsidRPr="006E6B3C">
        <w:rPr>
          <w:lang w:val="en-US" w:eastAsia="zh-CN"/>
        </w:rPr>
        <w:t>1</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_Toc130558403 \h </w:instrText>
      </w:r>
      <w:r>
        <w:fldChar w:fldCharType="separate"/>
      </w:r>
      <w:r>
        <w:t>32</w:t>
      </w:r>
      <w:r>
        <w:fldChar w:fldCharType="end"/>
      </w:r>
    </w:p>
    <w:p w14:paraId="54FBEA40" w14:textId="3E350C20" w:rsidR="004958D8" w:rsidRDefault="004958D8">
      <w:pPr>
        <w:pStyle w:val="TOC2"/>
        <w:rPr>
          <w:rFonts w:asciiTheme="minorHAnsi" w:eastAsiaTheme="minorEastAsia" w:hAnsiTheme="minorHAnsi" w:cstheme="minorBidi"/>
          <w:sz w:val="22"/>
          <w:szCs w:val="22"/>
        </w:rPr>
      </w:pPr>
      <w:r>
        <w:rPr>
          <w:lang w:eastAsia="zh-CN"/>
        </w:rPr>
        <w:t>4.1</w:t>
      </w:r>
      <w:r w:rsidRPr="006E6B3C">
        <w:rPr>
          <w:lang w:val="en-US" w:eastAsia="zh-CN"/>
        </w:rPr>
        <w:t>2</w:t>
      </w:r>
      <w:r>
        <w:rPr>
          <w:rFonts w:asciiTheme="minorHAnsi" w:eastAsiaTheme="minorEastAsia" w:hAnsiTheme="minorHAnsi" w:cstheme="minorBidi"/>
          <w:sz w:val="22"/>
          <w:szCs w:val="22"/>
        </w:rPr>
        <w:tab/>
      </w:r>
      <w:r>
        <w:t>Reference coordinate system</w:t>
      </w:r>
      <w:r>
        <w:tab/>
      </w:r>
      <w:r>
        <w:fldChar w:fldCharType="begin"/>
      </w:r>
      <w:r>
        <w:instrText xml:space="preserve"> PAGEREF _Toc130558404 \h </w:instrText>
      </w:r>
      <w:r>
        <w:fldChar w:fldCharType="separate"/>
      </w:r>
      <w:r>
        <w:t>33</w:t>
      </w:r>
      <w:r>
        <w:fldChar w:fldCharType="end"/>
      </w:r>
    </w:p>
    <w:p w14:paraId="5F568F56" w14:textId="0F2665A9" w:rsidR="004958D8" w:rsidRDefault="004958D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_Toc130558405 \h </w:instrText>
      </w:r>
      <w:r>
        <w:fldChar w:fldCharType="separate"/>
      </w:r>
      <w:r>
        <w:t>34</w:t>
      </w:r>
      <w:r>
        <w:fldChar w:fldCharType="end"/>
      </w:r>
    </w:p>
    <w:p w14:paraId="16C5BA46" w14:textId="38E939D2" w:rsidR="004958D8" w:rsidRDefault="004958D8">
      <w:pPr>
        <w:pStyle w:val="TOC1"/>
        <w:rPr>
          <w:rFonts w:asciiTheme="minorHAnsi" w:eastAsiaTheme="minorEastAsia" w:hAnsiTheme="minorHAnsi" w:cstheme="minorBidi"/>
          <w:szCs w:val="22"/>
        </w:rPr>
      </w:pPr>
      <w:r w:rsidRPr="006E6B3C">
        <w:rPr>
          <w:lang w:val="en-US" w:eastAsia="zh-CN"/>
        </w:rPr>
        <w:t>6</w:t>
      </w:r>
      <w:r>
        <w:rPr>
          <w:rFonts w:asciiTheme="minorHAnsi" w:eastAsiaTheme="minorEastAsia" w:hAnsiTheme="minorHAnsi" w:cstheme="minorBidi"/>
          <w:szCs w:val="22"/>
        </w:rPr>
        <w:tab/>
      </w:r>
      <w:r>
        <w:t>Radiated characteristics</w:t>
      </w:r>
      <w:r>
        <w:tab/>
      </w:r>
      <w:r>
        <w:fldChar w:fldCharType="begin"/>
      </w:r>
      <w:r>
        <w:instrText xml:space="preserve"> PAGEREF _Toc130558406 \h </w:instrText>
      </w:r>
      <w:r>
        <w:fldChar w:fldCharType="separate"/>
      </w:r>
      <w:r>
        <w:t>34</w:t>
      </w:r>
      <w:r>
        <w:fldChar w:fldCharType="end"/>
      </w:r>
    </w:p>
    <w:p w14:paraId="3A87D5B7" w14:textId="5B434AF7"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_Toc130558407 \h </w:instrText>
      </w:r>
      <w:r>
        <w:fldChar w:fldCharType="separate"/>
      </w:r>
      <w:r>
        <w:t>34</w:t>
      </w:r>
      <w:r>
        <w:fldChar w:fldCharType="end"/>
      </w:r>
    </w:p>
    <w:p w14:paraId="081E8F7F" w14:textId="0260864C"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.2</w:t>
      </w:r>
      <w:r>
        <w:rPr>
          <w:rFonts w:asciiTheme="minorHAnsi" w:eastAsiaTheme="minorEastAsia" w:hAnsiTheme="minorHAnsi" w:cstheme="minorBidi"/>
          <w:sz w:val="22"/>
          <w:szCs w:val="22"/>
        </w:rPr>
        <w:tab/>
      </w:r>
      <w:r>
        <w:rPr>
          <w:lang w:eastAsia="zh-CN"/>
        </w:rPr>
        <w:t>OTA output power</w:t>
      </w:r>
      <w:r>
        <w:tab/>
      </w:r>
      <w:r>
        <w:fldChar w:fldCharType="begin"/>
      </w:r>
      <w:r>
        <w:instrText xml:space="preserve"> PAGEREF _Toc130558408 \h </w:instrText>
      </w:r>
      <w:r>
        <w:fldChar w:fldCharType="separate"/>
      </w:r>
      <w:r>
        <w:t>35</w:t>
      </w:r>
      <w:r>
        <w:fldChar w:fldCharType="end"/>
      </w:r>
    </w:p>
    <w:p w14:paraId="1773AF97" w14:textId="0E6001E7" w:rsidR="004958D8" w:rsidRDefault="004958D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sidRPr="006E6B3C">
        <w:rPr>
          <w:lang w:val="en-US" w:eastAsia="zh-CN"/>
        </w:rPr>
        <w:t>General</w:t>
      </w:r>
      <w:r>
        <w:tab/>
      </w:r>
      <w:r>
        <w:fldChar w:fldCharType="begin"/>
      </w:r>
      <w:r>
        <w:instrText xml:space="preserve"> PAGEREF _Toc130558409 \h </w:instrText>
      </w:r>
      <w:r>
        <w:fldChar w:fldCharType="separate"/>
      </w:r>
      <w:r>
        <w:t>35</w:t>
      </w:r>
      <w:r>
        <w:fldChar w:fldCharType="end"/>
      </w:r>
    </w:p>
    <w:p w14:paraId="4C23ED06" w14:textId="1EFE921F" w:rsidR="004958D8" w:rsidRDefault="004958D8">
      <w:pPr>
        <w:pStyle w:val="TOC3"/>
        <w:rPr>
          <w:rFonts w:asciiTheme="minorHAnsi" w:eastAsiaTheme="minorEastAsia" w:hAnsiTheme="minorHAnsi" w:cstheme="minorBidi"/>
          <w:sz w:val="22"/>
          <w:szCs w:val="22"/>
        </w:rPr>
      </w:pPr>
      <w:r w:rsidRPr="006E6B3C">
        <w:rPr>
          <w:lang w:val="en-US" w:eastAsia="zh-CN"/>
        </w:rPr>
        <w:t>6</w:t>
      </w:r>
      <w:r>
        <w:rPr>
          <w:lang w:eastAsia="zh-CN"/>
        </w:rPr>
        <w:t>.2</w:t>
      </w:r>
      <w:r>
        <w:t>.2</w:t>
      </w:r>
      <w:r>
        <w:rPr>
          <w:rFonts w:asciiTheme="minorHAnsi" w:eastAsiaTheme="minorEastAsia" w:hAnsiTheme="minorHAnsi" w:cstheme="minorBidi"/>
          <w:sz w:val="22"/>
          <w:szCs w:val="22"/>
        </w:rPr>
        <w:tab/>
      </w:r>
      <w:r>
        <w:t>OTA output power (EIRP)</w:t>
      </w:r>
      <w:r>
        <w:tab/>
      </w:r>
      <w:r>
        <w:fldChar w:fldCharType="begin"/>
      </w:r>
      <w:r>
        <w:instrText xml:space="preserve"> PAGEREF _Toc130558410 \h </w:instrText>
      </w:r>
      <w:r>
        <w:fldChar w:fldCharType="separate"/>
      </w:r>
      <w:r>
        <w:t>35</w:t>
      </w:r>
      <w:r>
        <w:fldChar w:fldCharType="end"/>
      </w:r>
    </w:p>
    <w:p w14:paraId="1948EFBA" w14:textId="395DC3CE" w:rsidR="004958D8" w:rsidRDefault="004958D8">
      <w:pPr>
        <w:pStyle w:val="TOC4"/>
        <w:rPr>
          <w:rFonts w:asciiTheme="minorHAnsi" w:eastAsiaTheme="minorEastAsia" w:hAnsiTheme="minorHAnsi" w:cstheme="minorBidi"/>
          <w:sz w:val="22"/>
          <w:szCs w:val="22"/>
        </w:rPr>
      </w:pPr>
      <w:r>
        <w:t>6.2.</w:t>
      </w:r>
      <w:r w:rsidRPr="006E6B3C">
        <w:rPr>
          <w:lang w:val="en-US"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_Toc130558411 \h </w:instrText>
      </w:r>
      <w:r>
        <w:fldChar w:fldCharType="separate"/>
      </w:r>
      <w:r>
        <w:t>35</w:t>
      </w:r>
      <w:r>
        <w:fldChar w:fldCharType="end"/>
      </w:r>
    </w:p>
    <w:p w14:paraId="1E215F4E" w14:textId="6C11F54F" w:rsidR="004958D8" w:rsidRDefault="004958D8">
      <w:pPr>
        <w:pStyle w:val="TOC4"/>
        <w:rPr>
          <w:rFonts w:asciiTheme="minorHAnsi" w:eastAsiaTheme="minorEastAsia" w:hAnsiTheme="minorHAnsi" w:cstheme="minorBidi"/>
          <w:sz w:val="22"/>
          <w:szCs w:val="22"/>
        </w:rPr>
      </w:pPr>
      <w:r>
        <w:t>6.2.</w:t>
      </w:r>
      <w:r w:rsidRPr="006E6B3C">
        <w:rPr>
          <w:lang w:val="en-US"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_Toc130558412 \h </w:instrText>
      </w:r>
      <w:r>
        <w:fldChar w:fldCharType="separate"/>
      </w:r>
      <w:r>
        <w:t>36</w:t>
      </w:r>
      <w:r>
        <w:fldChar w:fldCharType="end"/>
      </w:r>
    </w:p>
    <w:p w14:paraId="0151F7AD" w14:textId="3BE68A1C" w:rsidR="004958D8" w:rsidRDefault="004958D8">
      <w:pPr>
        <w:pStyle w:val="TOC4"/>
        <w:rPr>
          <w:rFonts w:asciiTheme="minorHAnsi" w:eastAsiaTheme="minorEastAsia" w:hAnsiTheme="minorHAnsi" w:cstheme="minorBidi"/>
          <w:sz w:val="22"/>
          <w:szCs w:val="22"/>
        </w:rPr>
      </w:pPr>
      <w:r>
        <w:t>6.2.</w:t>
      </w:r>
      <w:r w:rsidRPr="006E6B3C">
        <w:rPr>
          <w:lang w:val="en-US" w:eastAsia="zh-CN"/>
        </w:rPr>
        <w:t>2.</w:t>
      </w:r>
      <w:r>
        <w:t>3</w:t>
      </w:r>
      <w:r>
        <w:rPr>
          <w:rFonts w:asciiTheme="minorHAnsi" w:eastAsiaTheme="minorEastAsia" w:hAnsiTheme="minorHAnsi" w:cstheme="minorBidi"/>
          <w:sz w:val="22"/>
          <w:szCs w:val="22"/>
        </w:rPr>
        <w:tab/>
      </w:r>
      <w:r>
        <w:t>Test purpose</w:t>
      </w:r>
      <w:r>
        <w:tab/>
      </w:r>
      <w:r>
        <w:fldChar w:fldCharType="begin"/>
      </w:r>
      <w:r>
        <w:instrText xml:space="preserve"> PAGEREF _Toc130558413 \h </w:instrText>
      </w:r>
      <w:r>
        <w:fldChar w:fldCharType="separate"/>
      </w:r>
      <w:r>
        <w:t>36</w:t>
      </w:r>
      <w:r>
        <w:fldChar w:fldCharType="end"/>
      </w:r>
    </w:p>
    <w:p w14:paraId="40974E23" w14:textId="2A7EDD35" w:rsidR="004958D8" w:rsidRDefault="004958D8">
      <w:pPr>
        <w:pStyle w:val="TOC4"/>
        <w:rPr>
          <w:rFonts w:asciiTheme="minorHAnsi" w:eastAsiaTheme="minorEastAsia" w:hAnsiTheme="minorHAnsi" w:cstheme="minorBidi"/>
          <w:sz w:val="22"/>
          <w:szCs w:val="22"/>
        </w:rPr>
      </w:pPr>
      <w:r>
        <w:t>6.2.</w:t>
      </w:r>
      <w:r w:rsidRPr="006E6B3C">
        <w:rPr>
          <w:lang w:val="en-US" w:eastAsia="zh-CN"/>
        </w:rPr>
        <w:t>2.</w:t>
      </w:r>
      <w:r>
        <w:t>4</w:t>
      </w:r>
      <w:r>
        <w:rPr>
          <w:rFonts w:asciiTheme="minorHAnsi" w:eastAsiaTheme="minorEastAsia" w:hAnsiTheme="minorHAnsi" w:cstheme="minorBidi"/>
          <w:sz w:val="22"/>
          <w:szCs w:val="22"/>
        </w:rPr>
        <w:tab/>
      </w:r>
      <w:r>
        <w:t>Method of test</w:t>
      </w:r>
      <w:r>
        <w:tab/>
      </w:r>
      <w:r>
        <w:fldChar w:fldCharType="begin"/>
      </w:r>
      <w:r>
        <w:instrText xml:space="preserve"> PAGEREF _Toc130558414 \h </w:instrText>
      </w:r>
      <w:r>
        <w:fldChar w:fldCharType="separate"/>
      </w:r>
      <w:r>
        <w:t>36</w:t>
      </w:r>
      <w:r>
        <w:fldChar w:fldCharType="end"/>
      </w:r>
    </w:p>
    <w:p w14:paraId="079D6797" w14:textId="6F253B80" w:rsidR="004958D8" w:rsidRDefault="004958D8">
      <w:pPr>
        <w:pStyle w:val="TOC5"/>
        <w:rPr>
          <w:rFonts w:asciiTheme="minorHAnsi" w:eastAsiaTheme="minorEastAsia" w:hAnsiTheme="minorHAnsi" w:cstheme="minorBidi"/>
          <w:sz w:val="22"/>
          <w:szCs w:val="22"/>
        </w:rPr>
      </w:pPr>
      <w:r>
        <w:t>6.2.</w:t>
      </w:r>
      <w:r w:rsidRPr="006E6B3C">
        <w:rPr>
          <w:lang w:val="en-US" w:eastAsia="zh-CN"/>
        </w:rPr>
        <w:t>2.</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_Toc130558415 \h </w:instrText>
      </w:r>
      <w:r>
        <w:fldChar w:fldCharType="separate"/>
      </w:r>
      <w:r>
        <w:t>36</w:t>
      </w:r>
      <w:r>
        <w:fldChar w:fldCharType="end"/>
      </w:r>
    </w:p>
    <w:p w14:paraId="3C9BC6C0" w14:textId="7E994D01" w:rsidR="004958D8" w:rsidRDefault="004958D8">
      <w:pPr>
        <w:pStyle w:val="TOC5"/>
        <w:rPr>
          <w:rFonts w:asciiTheme="minorHAnsi" w:eastAsiaTheme="minorEastAsia" w:hAnsiTheme="minorHAnsi" w:cstheme="minorBidi"/>
          <w:sz w:val="22"/>
          <w:szCs w:val="22"/>
        </w:rPr>
      </w:pPr>
      <w:r>
        <w:t>6.2.</w:t>
      </w:r>
      <w:r w:rsidRPr="006E6B3C">
        <w:rPr>
          <w:lang w:val="en-US"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_Toc130558416 \h </w:instrText>
      </w:r>
      <w:r>
        <w:fldChar w:fldCharType="separate"/>
      </w:r>
      <w:r>
        <w:t>37</w:t>
      </w:r>
      <w:r>
        <w:fldChar w:fldCharType="end"/>
      </w:r>
    </w:p>
    <w:p w14:paraId="3F2484BF" w14:textId="2B533EDB" w:rsidR="004958D8" w:rsidRDefault="004958D8">
      <w:pPr>
        <w:pStyle w:val="TOC4"/>
        <w:rPr>
          <w:rFonts w:asciiTheme="minorHAnsi" w:eastAsiaTheme="minorEastAsia" w:hAnsiTheme="minorHAnsi" w:cstheme="minorBidi"/>
          <w:sz w:val="22"/>
          <w:szCs w:val="22"/>
        </w:rPr>
      </w:pPr>
      <w:r>
        <w:t>6.2.</w:t>
      </w:r>
      <w:r w:rsidRPr="006E6B3C">
        <w:rPr>
          <w:lang w:val="en-US" w:eastAsia="zh-CN"/>
        </w:rPr>
        <w:t>2.</w:t>
      </w:r>
      <w:r>
        <w:t>5</w:t>
      </w:r>
      <w:r>
        <w:rPr>
          <w:rFonts w:asciiTheme="minorHAnsi" w:eastAsiaTheme="minorEastAsia" w:hAnsiTheme="minorHAnsi" w:cstheme="minorBidi"/>
          <w:sz w:val="22"/>
          <w:szCs w:val="22"/>
        </w:rPr>
        <w:tab/>
      </w:r>
      <w:r>
        <w:t>Test requirement</w:t>
      </w:r>
      <w:r>
        <w:tab/>
      </w:r>
      <w:r>
        <w:fldChar w:fldCharType="begin"/>
      </w:r>
      <w:r>
        <w:instrText xml:space="preserve"> PAGEREF _Toc130558417 \h </w:instrText>
      </w:r>
      <w:r>
        <w:fldChar w:fldCharType="separate"/>
      </w:r>
      <w:r>
        <w:t>37</w:t>
      </w:r>
      <w:r>
        <w:fldChar w:fldCharType="end"/>
      </w:r>
    </w:p>
    <w:p w14:paraId="77057AC9" w14:textId="03641856" w:rsidR="004958D8" w:rsidRDefault="004958D8">
      <w:pPr>
        <w:pStyle w:val="TOC3"/>
        <w:rPr>
          <w:rFonts w:asciiTheme="minorHAnsi" w:eastAsiaTheme="minorEastAsia" w:hAnsiTheme="minorHAnsi" w:cstheme="minorBidi"/>
          <w:sz w:val="22"/>
          <w:szCs w:val="22"/>
        </w:rPr>
      </w:pPr>
      <w:r w:rsidRPr="006E6B3C">
        <w:rPr>
          <w:lang w:val="en-US" w:eastAsia="zh-CN"/>
        </w:rPr>
        <w:t>6.2.3</w:t>
      </w:r>
      <w:r>
        <w:rPr>
          <w:rFonts w:asciiTheme="minorHAnsi" w:eastAsiaTheme="minorEastAsia" w:hAnsiTheme="minorHAnsi" w:cstheme="minorBidi"/>
          <w:sz w:val="22"/>
          <w:szCs w:val="22"/>
        </w:rPr>
        <w:tab/>
      </w:r>
      <w:r w:rsidRPr="006E6B3C">
        <w:rPr>
          <w:lang w:val="en-US" w:eastAsia="zh-CN"/>
        </w:rPr>
        <w:t>OTA repeater output power (TRP)</w:t>
      </w:r>
      <w:r>
        <w:tab/>
      </w:r>
      <w:r>
        <w:fldChar w:fldCharType="begin"/>
      </w:r>
      <w:r>
        <w:instrText xml:space="preserve"> PAGEREF _Toc130558418 \h </w:instrText>
      </w:r>
      <w:r>
        <w:fldChar w:fldCharType="separate"/>
      </w:r>
      <w:r>
        <w:t>38</w:t>
      </w:r>
      <w:r>
        <w:fldChar w:fldCharType="end"/>
      </w:r>
    </w:p>
    <w:p w14:paraId="28446456" w14:textId="27A38E12" w:rsidR="004958D8" w:rsidRDefault="004958D8">
      <w:pPr>
        <w:pStyle w:val="TOC4"/>
        <w:rPr>
          <w:rFonts w:asciiTheme="minorHAnsi" w:eastAsiaTheme="minorEastAsia" w:hAnsiTheme="minorHAnsi" w:cstheme="minorBidi"/>
          <w:sz w:val="22"/>
          <w:szCs w:val="22"/>
        </w:rPr>
      </w:pPr>
      <w:r>
        <w:t>6.</w:t>
      </w:r>
      <w:r w:rsidRPr="006E6B3C">
        <w:rPr>
          <w:lang w:val="en-US" w:eastAsia="zh-CN"/>
        </w:rPr>
        <w:t>2.</w:t>
      </w:r>
      <w:r>
        <w:t>3.1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_Toc130558419 \h </w:instrText>
      </w:r>
      <w:r>
        <w:fldChar w:fldCharType="separate"/>
      </w:r>
      <w:r>
        <w:t>38</w:t>
      </w:r>
      <w:r>
        <w:fldChar w:fldCharType="end"/>
      </w:r>
    </w:p>
    <w:p w14:paraId="62C9FFB2" w14:textId="372F4091" w:rsidR="004958D8" w:rsidRDefault="004958D8">
      <w:pPr>
        <w:pStyle w:val="TOC4"/>
        <w:rPr>
          <w:rFonts w:asciiTheme="minorHAnsi" w:eastAsiaTheme="minorEastAsia" w:hAnsiTheme="minorHAnsi" w:cstheme="minorBidi"/>
          <w:sz w:val="22"/>
          <w:szCs w:val="22"/>
        </w:rPr>
      </w:pPr>
      <w:r>
        <w:t>6.</w:t>
      </w:r>
      <w:r w:rsidRPr="006E6B3C">
        <w:rPr>
          <w:lang w:val="en-US" w:eastAsia="zh-CN"/>
        </w:rPr>
        <w:t>2.</w:t>
      </w:r>
      <w:r>
        <w:t>3.2</w:t>
      </w:r>
      <w:r>
        <w:rPr>
          <w:rFonts w:asciiTheme="minorHAnsi" w:eastAsiaTheme="minorEastAsia" w:hAnsiTheme="minorHAnsi" w:cstheme="minorBidi"/>
          <w:sz w:val="22"/>
          <w:szCs w:val="22"/>
        </w:rPr>
        <w:tab/>
      </w:r>
      <w:r>
        <w:t>Minimum requirement</w:t>
      </w:r>
      <w:r>
        <w:tab/>
      </w:r>
      <w:r>
        <w:fldChar w:fldCharType="begin"/>
      </w:r>
      <w:r>
        <w:instrText xml:space="preserve"> PAGEREF _Toc130558420 \h </w:instrText>
      </w:r>
      <w:r>
        <w:fldChar w:fldCharType="separate"/>
      </w:r>
      <w:r>
        <w:t>38</w:t>
      </w:r>
      <w:r>
        <w:fldChar w:fldCharType="end"/>
      </w:r>
    </w:p>
    <w:p w14:paraId="7A63424D" w14:textId="65BB5A33" w:rsidR="004958D8" w:rsidRDefault="004958D8">
      <w:pPr>
        <w:pStyle w:val="TOC4"/>
        <w:rPr>
          <w:rFonts w:asciiTheme="minorHAnsi" w:eastAsiaTheme="minorEastAsia" w:hAnsiTheme="minorHAnsi" w:cstheme="minorBidi"/>
          <w:sz w:val="22"/>
          <w:szCs w:val="22"/>
        </w:rPr>
      </w:pPr>
      <w:r>
        <w:t>6.</w:t>
      </w:r>
      <w:r w:rsidRPr="006E6B3C">
        <w:rPr>
          <w:lang w:val="en-US" w:eastAsia="zh-CN"/>
        </w:rPr>
        <w:t>2.</w:t>
      </w:r>
      <w:r>
        <w:t>3.3</w:t>
      </w:r>
      <w:r>
        <w:rPr>
          <w:rFonts w:asciiTheme="minorHAnsi" w:eastAsiaTheme="minorEastAsia" w:hAnsiTheme="minorHAnsi" w:cstheme="minorBidi"/>
          <w:sz w:val="22"/>
          <w:szCs w:val="22"/>
        </w:rPr>
        <w:tab/>
      </w:r>
      <w:r>
        <w:t>Test purpose</w:t>
      </w:r>
      <w:r>
        <w:tab/>
      </w:r>
      <w:r>
        <w:fldChar w:fldCharType="begin"/>
      </w:r>
      <w:r>
        <w:instrText xml:space="preserve"> PAGEREF _Toc130558421 \h </w:instrText>
      </w:r>
      <w:r>
        <w:fldChar w:fldCharType="separate"/>
      </w:r>
      <w:r>
        <w:t>38</w:t>
      </w:r>
      <w:r>
        <w:fldChar w:fldCharType="end"/>
      </w:r>
    </w:p>
    <w:p w14:paraId="4CF380BA" w14:textId="2A000C13" w:rsidR="004958D8" w:rsidRDefault="004958D8">
      <w:pPr>
        <w:pStyle w:val="TOC4"/>
        <w:rPr>
          <w:rFonts w:asciiTheme="minorHAnsi" w:eastAsiaTheme="minorEastAsia" w:hAnsiTheme="minorHAnsi" w:cstheme="minorBidi"/>
          <w:sz w:val="22"/>
          <w:szCs w:val="22"/>
        </w:rPr>
      </w:pPr>
      <w:r>
        <w:rPr>
          <w:lang w:eastAsia="sv-SE"/>
        </w:rPr>
        <w:t>6</w:t>
      </w:r>
      <w:r>
        <w:rPr>
          <w:lang w:eastAsia="zh-CN"/>
        </w:rPr>
        <w:t>.</w:t>
      </w:r>
      <w:r w:rsidRPr="006E6B3C">
        <w:rPr>
          <w:lang w:val="en-US" w:eastAsia="zh-CN"/>
        </w:rPr>
        <w:t>2.</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_Toc130558422 \h </w:instrText>
      </w:r>
      <w:r>
        <w:fldChar w:fldCharType="separate"/>
      </w:r>
      <w:r>
        <w:t>38</w:t>
      </w:r>
      <w:r>
        <w:fldChar w:fldCharType="end"/>
      </w:r>
    </w:p>
    <w:p w14:paraId="349E4A0B" w14:textId="17311DF5" w:rsidR="004958D8" w:rsidRDefault="004958D8">
      <w:pPr>
        <w:pStyle w:val="TOC5"/>
        <w:rPr>
          <w:rFonts w:asciiTheme="minorHAnsi" w:eastAsiaTheme="minorEastAsia" w:hAnsiTheme="minorHAnsi" w:cstheme="minorBidi"/>
          <w:sz w:val="22"/>
          <w:szCs w:val="22"/>
        </w:rPr>
      </w:pPr>
      <w:r w:rsidRPr="006E6B3C">
        <w:rPr>
          <w:rFonts w:cs="Arial"/>
          <w:lang w:eastAsia="sv-SE"/>
        </w:rPr>
        <w:t>6.</w:t>
      </w:r>
      <w:r w:rsidRPr="006E6B3C">
        <w:rPr>
          <w:rFonts w:cs="Arial"/>
          <w:lang w:val="en-US" w:eastAsia="zh-CN"/>
        </w:rPr>
        <w:t>2.</w:t>
      </w:r>
      <w:r w:rsidRPr="006E6B3C">
        <w:rPr>
          <w:rFonts w:cs="Arial"/>
          <w:lang w:eastAsia="sv-SE"/>
        </w:rPr>
        <w:t>3.4.1</w:t>
      </w:r>
      <w:r>
        <w:rPr>
          <w:rFonts w:asciiTheme="minorHAnsi" w:eastAsiaTheme="minorEastAsia" w:hAnsiTheme="minorHAnsi" w:cstheme="minorBidi"/>
          <w:sz w:val="22"/>
          <w:szCs w:val="22"/>
        </w:rPr>
        <w:tab/>
      </w:r>
      <w:r w:rsidRPr="006E6B3C">
        <w:rPr>
          <w:rFonts w:cs="Arial"/>
          <w:lang w:eastAsia="sv-SE"/>
        </w:rPr>
        <w:t>Initial conditions</w:t>
      </w:r>
      <w:r>
        <w:tab/>
      </w:r>
      <w:r>
        <w:fldChar w:fldCharType="begin"/>
      </w:r>
      <w:r>
        <w:instrText xml:space="preserve"> PAGEREF _Toc130558423 \h </w:instrText>
      </w:r>
      <w:r>
        <w:fldChar w:fldCharType="separate"/>
      </w:r>
      <w:r>
        <w:t>38</w:t>
      </w:r>
      <w:r>
        <w:fldChar w:fldCharType="end"/>
      </w:r>
    </w:p>
    <w:p w14:paraId="378B661B" w14:textId="145991EF" w:rsidR="004958D8" w:rsidRDefault="004958D8">
      <w:pPr>
        <w:pStyle w:val="TOC5"/>
        <w:rPr>
          <w:rFonts w:asciiTheme="minorHAnsi" w:eastAsiaTheme="minorEastAsia" w:hAnsiTheme="minorHAnsi" w:cstheme="minorBidi"/>
          <w:sz w:val="22"/>
          <w:szCs w:val="22"/>
        </w:rPr>
      </w:pPr>
      <w:r w:rsidRPr="006E6B3C">
        <w:rPr>
          <w:rFonts w:cs="Arial"/>
          <w:lang w:eastAsia="sv-SE"/>
        </w:rPr>
        <w:t>6.</w:t>
      </w:r>
      <w:r w:rsidRPr="006E6B3C">
        <w:rPr>
          <w:rFonts w:cs="Arial"/>
          <w:lang w:val="en-US" w:eastAsia="zh-CN"/>
        </w:rPr>
        <w:t>2.</w:t>
      </w:r>
      <w:r w:rsidRPr="006E6B3C">
        <w:rPr>
          <w:rFonts w:cs="Arial"/>
          <w:lang w:eastAsia="sv-SE"/>
        </w:rPr>
        <w:t>3.4.2</w:t>
      </w:r>
      <w:r>
        <w:rPr>
          <w:rFonts w:asciiTheme="minorHAnsi" w:eastAsiaTheme="minorEastAsia" w:hAnsiTheme="minorHAnsi" w:cstheme="minorBidi"/>
          <w:sz w:val="22"/>
          <w:szCs w:val="22"/>
        </w:rPr>
        <w:tab/>
      </w:r>
      <w:r w:rsidRPr="006E6B3C">
        <w:rPr>
          <w:rFonts w:cs="Arial"/>
          <w:lang w:eastAsia="sv-SE"/>
        </w:rPr>
        <w:t>Procedure</w:t>
      </w:r>
      <w:r>
        <w:tab/>
      </w:r>
      <w:r>
        <w:fldChar w:fldCharType="begin"/>
      </w:r>
      <w:r>
        <w:instrText xml:space="preserve"> PAGEREF _Toc130558424 \h </w:instrText>
      </w:r>
      <w:r>
        <w:fldChar w:fldCharType="separate"/>
      </w:r>
      <w:r>
        <w:t>39</w:t>
      </w:r>
      <w:r>
        <w:fldChar w:fldCharType="end"/>
      </w:r>
    </w:p>
    <w:p w14:paraId="79D8F90A" w14:textId="12E2FAB7" w:rsidR="004958D8" w:rsidRDefault="004958D8">
      <w:pPr>
        <w:pStyle w:val="TOC4"/>
        <w:rPr>
          <w:rFonts w:asciiTheme="minorHAnsi" w:eastAsiaTheme="minorEastAsia" w:hAnsiTheme="minorHAnsi" w:cstheme="minorBidi"/>
          <w:sz w:val="22"/>
          <w:szCs w:val="22"/>
        </w:rPr>
      </w:pPr>
      <w:r>
        <w:rPr>
          <w:lang w:eastAsia="sv-SE"/>
        </w:rPr>
        <w:t>6</w:t>
      </w:r>
      <w:r>
        <w:rPr>
          <w:lang w:eastAsia="zh-CN"/>
        </w:rPr>
        <w:t>.</w:t>
      </w:r>
      <w:r w:rsidRPr="006E6B3C">
        <w:rPr>
          <w:lang w:val="en-US" w:eastAsia="zh-CN"/>
        </w:rPr>
        <w:t>2.</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_Toc130558425 \h </w:instrText>
      </w:r>
      <w:r>
        <w:fldChar w:fldCharType="separate"/>
      </w:r>
      <w:r>
        <w:t>39</w:t>
      </w:r>
      <w:r>
        <w:fldChar w:fldCharType="end"/>
      </w:r>
    </w:p>
    <w:p w14:paraId="13D6EFAB" w14:textId="265248F6"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.3</w:t>
      </w:r>
      <w:r>
        <w:rPr>
          <w:rFonts w:asciiTheme="minorHAnsi" w:eastAsiaTheme="minorEastAsia" w:hAnsiTheme="minorHAnsi" w:cstheme="minorBidi"/>
          <w:sz w:val="22"/>
          <w:szCs w:val="22"/>
        </w:rPr>
        <w:tab/>
      </w:r>
      <w:r>
        <w:rPr>
          <w:lang w:eastAsia="zh-CN"/>
        </w:rPr>
        <w:t>OTA frequency stability</w:t>
      </w:r>
      <w:r>
        <w:tab/>
      </w:r>
      <w:r>
        <w:fldChar w:fldCharType="begin"/>
      </w:r>
      <w:r>
        <w:instrText xml:space="preserve"> PAGEREF _Toc130558426 \h </w:instrText>
      </w:r>
      <w:r>
        <w:fldChar w:fldCharType="separate"/>
      </w:r>
      <w:r>
        <w:t>40</w:t>
      </w:r>
      <w:r>
        <w:fldChar w:fldCharType="end"/>
      </w:r>
    </w:p>
    <w:p w14:paraId="37B5307D" w14:textId="21567207" w:rsidR="004958D8" w:rsidRDefault="004958D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_Toc130558427 \h </w:instrText>
      </w:r>
      <w:r>
        <w:fldChar w:fldCharType="separate"/>
      </w:r>
      <w:r>
        <w:t>40</w:t>
      </w:r>
      <w:r>
        <w:fldChar w:fldCharType="end"/>
      </w:r>
    </w:p>
    <w:p w14:paraId="3D11FC2F" w14:textId="51CB0880" w:rsidR="004958D8" w:rsidRDefault="004958D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Minimum Requirement</w:t>
      </w:r>
      <w:r>
        <w:tab/>
      </w:r>
      <w:r>
        <w:fldChar w:fldCharType="begin"/>
      </w:r>
      <w:r>
        <w:instrText xml:space="preserve"> PAGEREF _Toc130558428 \h </w:instrText>
      </w:r>
      <w:r>
        <w:fldChar w:fldCharType="separate"/>
      </w:r>
      <w:r>
        <w:t>40</w:t>
      </w:r>
      <w:r>
        <w:fldChar w:fldCharType="end"/>
      </w:r>
    </w:p>
    <w:p w14:paraId="76046991" w14:textId="00C106AA" w:rsidR="004958D8" w:rsidRDefault="004958D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Test purpose</w:t>
      </w:r>
      <w:r>
        <w:tab/>
      </w:r>
      <w:r>
        <w:fldChar w:fldCharType="begin"/>
      </w:r>
      <w:r>
        <w:instrText xml:space="preserve"> PAGEREF _Toc130558429 \h </w:instrText>
      </w:r>
      <w:r>
        <w:fldChar w:fldCharType="separate"/>
      </w:r>
      <w:r>
        <w:t>40</w:t>
      </w:r>
      <w:r>
        <w:fldChar w:fldCharType="end"/>
      </w:r>
    </w:p>
    <w:p w14:paraId="2252DF5B" w14:textId="1C573D37" w:rsidR="004958D8" w:rsidRDefault="004958D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Method of test</w:t>
      </w:r>
      <w:r>
        <w:tab/>
      </w:r>
      <w:r>
        <w:fldChar w:fldCharType="begin"/>
      </w:r>
      <w:r>
        <w:instrText xml:space="preserve"> PAGEREF _Toc130558430 \h </w:instrText>
      </w:r>
      <w:r>
        <w:fldChar w:fldCharType="separate"/>
      </w:r>
      <w:r>
        <w:t>40</w:t>
      </w:r>
      <w:r>
        <w:fldChar w:fldCharType="end"/>
      </w:r>
    </w:p>
    <w:p w14:paraId="604F6D50" w14:textId="7E9195F3" w:rsidR="004958D8" w:rsidRDefault="004958D8">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Test Requirements</w:t>
      </w:r>
      <w:r>
        <w:tab/>
      </w:r>
      <w:r>
        <w:fldChar w:fldCharType="begin"/>
      </w:r>
      <w:r>
        <w:instrText xml:space="preserve"> PAGEREF _Toc130558431 \h </w:instrText>
      </w:r>
      <w:r>
        <w:fldChar w:fldCharType="separate"/>
      </w:r>
      <w:r>
        <w:t>40</w:t>
      </w:r>
      <w:r>
        <w:fldChar w:fldCharType="end"/>
      </w:r>
    </w:p>
    <w:p w14:paraId="62218C4C" w14:textId="6CAC5D91"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.4</w:t>
      </w:r>
      <w:r>
        <w:rPr>
          <w:rFonts w:asciiTheme="minorHAnsi" w:eastAsiaTheme="minorEastAsia" w:hAnsiTheme="minorHAnsi" w:cstheme="minorBidi"/>
          <w:sz w:val="22"/>
          <w:szCs w:val="22"/>
        </w:rPr>
        <w:tab/>
      </w:r>
      <w:r>
        <w:rPr>
          <w:lang w:eastAsia="zh-CN"/>
        </w:rPr>
        <w:t>OTA out of band gain</w:t>
      </w:r>
      <w:r>
        <w:tab/>
      </w:r>
      <w:r>
        <w:fldChar w:fldCharType="begin"/>
      </w:r>
      <w:r>
        <w:instrText xml:space="preserve"> PAGEREF _Toc130558432 \h </w:instrText>
      </w:r>
      <w:r>
        <w:fldChar w:fldCharType="separate"/>
      </w:r>
      <w:r>
        <w:t>40</w:t>
      </w:r>
      <w:r>
        <w:fldChar w:fldCharType="end"/>
      </w:r>
    </w:p>
    <w:p w14:paraId="3C103193" w14:textId="0A374F9F" w:rsidR="004958D8" w:rsidRDefault="004958D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_Toc130558433 \h </w:instrText>
      </w:r>
      <w:r>
        <w:fldChar w:fldCharType="separate"/>
      </w:r>
      <w:r>
        <w:t>40</w:t>
      </w:r>
      <w:r>
        <w:fldChar w:fldCharType="end"/>
      </w:r>
    </w:p>
    <w:p w14:paraId="544AB8CE" w14:textId="5FC625D6" w:rsidR="004958D8" w:rsidRDefault="004958D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Minimum Requirement</w:t>
      </w:r>
      <w:r>
        <w:tab/>
      </w:r>
      <w:r>
        <w:fldChar w:fldCharType="begin"/>
      </w:r>
      <w:r>
        <w:instrText xml:space="preserve"> PAGEREF _Toc130558434 \h </w:instrText>
      </w:r>
      <w:r>
        <w:fldChar w:fldCharType="separate"/>
      </w:r>
      <w:r>
        <w:t>40</w:t>
      </w:r>
      <w:r>
        <w:fldChar w:fldCharType="end"/>
      </w:r>
    </w:p>
    <w:p w14:paraId="51A09FF6" w14:textId="160D8823" w:rsidR="004958D8" w:rsidRDefault="004958D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Test purpose</w:t>
      </w:r>
      <w:r>
        <w:tab/>
      </w:r>
      <w:r>
        <w:fldChar w:fldCharType="begin"/>
      </w:r>
      <w:r>
        <w:instrText xml:space="preserve"> PAGEREF _Toc130558435 \h </w:instrText>
      </w:r>
      <w:r>
        <w:fldChar w:fldCharType="separate"/>
      </w:r>
      <w:r>
        <w:t>40</w:t>
      </w:r>
      <w:r>
        <w:fldChar w:fldCharType="end"/>
      </w:r>
    </w:p>
    <w:p w14:paraId="1A257424" w14:textId="4DC113A2" w:rsidR="004958D8" w:rsidRDefault="004958D8">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Method of test</w:t>
      </w:r>
      <w:r>
        <w:tab/>
      </w:r>
      <w:r>
        <w:fldChar w:fldCharType="begin"/>
      </w:r>
      <w:r>
        <w:instrText xml:space="preserve"> PAGEREF _Toc130558436 \h </w:instrText>
      </w:r>
      <w:r>
        <w:fldChar w:fldCharType="separate"/>
      </w:r>
      <w:r>
        <w:t>41</w:t>
      </w:r>
      <w:r>
        <w:fldChar w:fldCharType="end"/>
      </w:r>
    </w:p>
    <w:p w14:paraId="29E53F67" w14:textId="2E1B0D34" w:rsidR="004958D8" w:rsidRDefault="004958D8">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Initial conditions</w:t>
      </w:r>
      <w:r>
        <w:tab/>
      </w:r>
      <w:r>
        <w:fldChar w:fldCharType="begin"/>
      </w:r>
      <w:r>
        <w:instrText xml:space="preserve"> PAGEREF _Toc130558437 \h </w:instrText>
      </w:r>
      <w:r>
        <w:fldChar w:fldCharType="separate"/>
      </w:r>
      <w:r>
        <w:t>41</w:t>
      </w:r>
      <w:r>
        <w:fldChar w:fldCharType="end"/>
      </w:r>
    </w:p>
    <w:p w14:paraId="5ABE2058" w14:textId="7212C9DC" w:rsidR="004958D8" w:rsidRDefault="004958D8">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w:t>
      </w:r>
      <w:r>
        <w:tab/>
      </w:r>
      <w:r>
        <w:fldChar w:fldCharType="begin"/>
      </w:r>
      <w:r>
        <w:instrText xml:space="preserve"> PAGEREF _Toc130558438 \h </w:instrText>
      </w:r>
      <w:r>
        <w:fldChar w:fldCharType="separate"/>
      </w:r>
      <w:r>
        <w:t>41</w:t>
      </w:r>
      <w:r>
        <w:fldChar w:fldCharType="end"/>
      </w:r>
    </w:p>
    <w:p w14:paraId="4AEBA636" w14:textId="467B2CAC" w:rsidR="004958D8" w:rsidRDefault="004958D8">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Test Requirements</w:t>
      </w:r>
      <w:r>
        <w:tab/>
      </w:r>
      <w:r>
        <w:fldChar w:fldCharType="begin"/>
      </w:r>
      <w:r>
        <w:instrText xml:space="preserve"> PAGEREF _Toc130558439 \h </w:instrText>
      </w:r>
      <w:r>
        <w:fldChar w:fldCharType="separate"/>
      </w:r>
      <w:r>
        <w:t>41</w:t>
      </w:r>
      <w:r>
        <w:fldChar w:fldCharType="end"/>
      </w:r>
    </w:p>
    <w:p w14:paraId="4D544214" w14:textId="2B62F515" w:rsidR="004958D8" w:rsidRDefault="004958D8">
      <w:pPr>
        <w:pStyle w:val="TOC2"/>
        <w:rPr>
          <w:rFonts w:asciiTheme="minorHAnsi" w:eastAsiaTheme="minorEastAsia" w:hAnsiTheme="minorHAnsi" w:cstheme="minorBidi"/>
          <w:sz w:val="22"/>
          <w:szCs w:val="22"/>
        </w:rPr>
      </w:pPr>
      <w:r w:rsidRPr="006E6B3C">
        <w:rPr>
          <w:lang w:val="en-US" w:eastAsia="zh-CN"/>
        </w:rPr>
        <w:t>6</w:t>
      </w:r>
      <w:r>
        <w:t>.</w:t>
      </w:r>
      <w:r>
        <w:rPr>
          <w:lang w:eastAsia="zh-CN"/>
        </w:rPr>
        <w:t>5</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_Toc130558440 \h </w:instrText>
      </w:r>
      <w:r>
        <w:fldChar w:fldCharType="separate"/>
      </w:r>
      <w:r>
        <w:t>42</w:t>
      </w:r>
      <w:r>
        <w:fldChar w:fldCharType="end"/>
      </w:r>
    </w:p>
    <w:p w14:paraId="3477D8A6" w14:textId="055ECA30" w:rsidR="004958D8" w:rsidRDefault="004958D8">
      <w:pPr>
        <w:pStyle w:val="TOC3"/>
        <w:rPr>
          <w:rFonts w:asciiTheme="minorHAnsi" w:eastAsiaTheme="minorEastAsia" w:hAnsiTheme="minorHAnsi" w:cstheme="minorBidi"/>
          <w:sz w:val="22"/>
          <w:szCs w:val="22"/>
        </w:rPr>
      </w:pPr>
      <w:r w:rsidRPr="006E6B3C">
        <w:rPr>
          <w:lang w:val="en-US" w:eastAsia="zh-CN"/>
        </w:rPr>
        <w:t>6</w:t>
      </w:r>
      <w:r>
        <w:t>.5.</w:t>
      </w:r>
      <w:r w:rsidRPr="006E6B3C">
        <w:rPr>
          <w:lang w:val="en-US" w:eastAsia="zh-CN"/>
        </w:rPr>
        <w:t>1</w:t>
      </w:r>
      <w:r>
        <w:rPr>
          <w:rFonts w:asciiTheme="minorHAnsi" w:eastAsiaTheme="minorEastAsia" w:hAnsiTheme="minorHAnsi" w:cstheme="minorBidi"/>
          <w:sz w:val="22"/>
          <w:szCs w:val="22"/>
        </w:rPr>
        <w:tab/>
      </w:r>
      <w:r w:rsidRPr="006E6B3C">
        <w:rPr>
          <w:lang w:val="en-US" w:eastAsia="zh-CN"/>
        </w:rPr>
        <w:t>General</w:t>
      </w:r>
      <w:r>
        <w:tab/>
      </w:r>
      <w:r>
        <w:fldChar w:fldCharType="begin"/>
      </w:r>
      <w:r>
        <w:instrText xml:space="preserve"> PAGEREF _Toc130558441 \h </w:instrText>
      </w:r>
      <w:r>
        <w:fldChar w:fldCharType="separate"/>
      </w:r>
      <w:r>
        <w:t>42</w:t>
      </w:r>
      <w:r>
        <w:fldChar w:fldCharType="end"/>
      </w:r>
    </w:p>
    <w:p w14:paraId="74BF3AE8" w14:textId="37B62B1B" w:rsidR="004958D8" w:rsidRDefault="004958D8">
      <w:pPr>
        <w:pStyle w:val="TOC3"/>
        <w:rPr>
          <w:rFonts w:asciiTheme="minorHAnsi" w:eastAsiaTheme="minorEastAsia" w:hAnsiTheme="minorHAnsi" w:cstheme="minorBidi"/>
          <w:sz w:val="22"/>
          <w:szCs w:val="22"/>
        </w:rPr>
      </w:pPr>
      <w:r w:rsidRPr="006E6B3C">
        <w:rPr>
          <w:lang w:val="en-US" w:eastAsia="zh-CN"/>
        </w:rPr>
        <w:t>6</w:t>
      </w:r>
      <w:r>
        <w:t>.5.2</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_Toc130558442 \h </w:instrText>
      </w:r>
      <w:r>
        <w:fldChar w:fldCharType="separate"/>
      </w:r>
      <w:r>
        <w:t>42</w:t>
      </w:r>
      <w:r>
        <w:fldChar w:fldCharType="end"/>
      </w:r>
    </w:p>
    <w:p w14:paraId="6743D7FB" w14:textId="483A44AB" w:rsidR="004958D8" w:rsidRDefault="004958D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_Toc130558443 \h </w:instrText>
      </w:r>
      <w:r>
        <w:fldChar w:fldCharType="separate"/>
      </w:r>
      <w:r>
        <w:t>42</w:t>
      </w:r>
      <w:r>
        <w:fldChar w:fldCharType="end"/>
      </w:r>
    </w:p>
    <w:p w14:paraId="30C1A235" w14:textId="79556D3D" w:rsidR="004958D8" w:rsidRDefault="004958D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_Toc130558444 \h </w:instrText>
      </w:r>
      <w:r>
        <w:fldChar w:fldCharType="separate"/>
      </w:r>
      <w:r>
        <w:t>43</w:t>
      </w:r>
      <w:r>
        <w:fldChar w:fldCharType="end"/>
      </w:r>
    </w:p>
    <w:p w14:paraId="0F78A5EC" w14:textId="44E963AD" w:rsidR="004958D8" w:rsidRDefault="004958D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_Toc130558445 \h </w:instrText>
      </w:r>
      <w:r>
        <w:fldChar w:fldCharType="separate"/>
      </w:r>
      <w:r>
        <w:t>43</w:t>
      </w:r>
      <w:r>
        <w:fldChar w:fldCharType="end"/>
      </w:r>
    </w:p>
    <w:p w14:paraId="2281F9F8" w14:textId="4E061F47" w:rsidR="004958D8" w:rsidRDefault="004958D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_Toc130558446 \h </w:instrText>
      </w:r>
      <w:r>
        <w:fldChar w:fldCharType="separate"/>
      </w:r>
      <w:r>
        <w:t>43</w:t>
      </w:r>
      <w:r>
        <w:fldChar w:fldCharType="end"/>
      </w:r>
    </w:p>
    <w:p w14:paraId="6F5F7183" w14:textId="43EEFB02" w:rsidR="004958D8" w:rsidRDefault="004958D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_Toc130558447 \h </w:instrText>
      </w:r>
      <w:r>
        <w:fldChar w:fldCharType="separate"/>
      </w:r>
      <w:r>
        <w:t>43</w:t>
      </w:r>
      <w:r>
        <w:fldChar w:fldCharType="end"/>
      </w:r>
    </w:p>
    <w:p w14:paraId="3B92A74D" w14:textId="5672945C" w:rsidR="004958D8" w:rsidRDefault="004958D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_Toc130558448 \h </w:instrText>
      </w:r>
      <w:r>
        <w:fldChar w:fldCharType="separate"/>
      </w:r>
      <w:r>
        <w:t>43</w:t>
      </w:r>
      <w:r>
        <w:fldChar w:fldCharType="end"/>
      </w:r>
    </w:p>
    <w:p w14:paraId="0429006E" w14:textId="6C3E906D" w:rsidR="004958D8" w:rsidRDefault="004958D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_Toc130558449 \h </w:instrText>
      </w:r>
      <w:r>
        <w:fldChar w:fldCharType="separate"/>
      </w:r>
      <w:r>
        <w:t>44</w:t>
      </w:r>
      <w:r>
        <w:fldChar w:fldCharType="end"/>
      </w:r>
    </w:p>
    <w:p w14:paraId="34022C11" w14:textId="3E56FB76" w:rsidR="004958D8" w:rsidRDefault="004958D8">
      <w:pPr>
        <w:pStyle w:val="TOC3"/>
        <w:rPr>
          <w:rFonts w:asciiTheme="minorHAnsi" w:eastAsiaTheme="minorEastAsia" w:hAnsiTheme="minorHAnsi" w:cstheme="minorBidi"/>
          <w:sz w:val="22"/>
          <w:szCs w:val="22"/>
        </w:rPr>
      </w:pPr>
      <w:r w:rsidRPr="006E6B3C">
        <w:rPr>
          <w:lang w:val="en-US" w:eastAsia="zh-CN"/>
        </w:rPr>
        <w:t>6</w:t>
      </w:r>
      <w:r>
        <w:t>.5.3</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_Toc130558450 \h </w:instrText>
      </w:r>
      <w:r>
        <w:fldChar w:fldCharType="separate"/>
      </w:r>
      <w:r>
        <w:t>48</w:t>
      </w:r>
      <w:r>
        <w:fldChar w:fldCharType="end"/>
      </w:r>
    </w:p>
    <w:p w14:paraId="5261532E" w14:textId="73B82C24" w:rsidR="004958D8" w:rsidRDefault="004958D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_Toc130558451 \h </w:instrText>
      </w:r>
      <w:r>
        <w:fldChar w:fldCharType="separate"/>
      </w:r>
      <w:r>
        <w:t>48</w:t>
      </w:r>
      <w:r>
        <w:fldChar w:fldCharType="end"/>
      </w:r>
    </w:p>
    <w:p w14:paraId="7AC0DEBA" w14:textId="372608FA" w:rsidR="004958D8" w:rsidRDefault="004958D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_Toc130558452 \h </w:instrText>
      </w:r>
      <w:r>
        <w:fldChar w:fldCharType="separate"/>
      </w:r>
      <w:r>
        <w:t>49</w:t>
      </w:r>
      <w:r>
        <w:fldChar w:fldCharType="end"/>
      </w:r>
    </w:p>
    <w:p w14:paraId="542D8FAA" w14:textId="1BC7C67B" w:rsidR="004958D8" w:rsidRDefault="004958D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_Toc130558453 \h </w:instrText>
      </w:r>
      <w:r>
        <w:fldChar w:fldCharType="separate"/>
      </w:r>
      <w:r>
        <w:t>49</w:t>
      </w:r>
      <w:r>
        <w:fldChar w:fldCharType="end"/>
      </w:r>
    </w:p>
    <w:p w14:paraId="72ED3D9A" w14:textId="249594A3" w:rsidR="004958D8" w:rsidRDefault="004958D8">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_Toc130558454 \h </w:instrText>
      </w:r>
      <w:r>
        <w:fldChar w:fldCharType="separate"/>
      </w:r>
      <w:r>
        <w:t>49</w:t>
      </w:r>
      <w:r>
        <w:fldChar w:fldCharType="end"/>
      </w:r>
    </w:p>
    <w:p w14:paraId="12613CC7" w14:textId="4AD040A0" w:rsidR="004958D8" w:rsidRDefault="004958D8">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_Toc130558455 \h </w:instrText>
      </w:r>
      <w:r>
        <w:fldChar w:fldCharType="separate"/>
      </w:r>
      <w:r>
        <w:t>49</w:t>
      </w:r>
      <w:r>
        <w:fldChar w:fldCharType="end"/>
      </w:r>
    </w:p>
    <w:p w14:paraId="37654D46" w14:textId="6FEE7695" w:rsidR="004958D8" w:rsidRDefault="004958D8">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_Toc130558456 \h </w:instrText>
      </w:r>
      <w:r>
        <w:fldChar w:fldCharType="separate"/>
      </w:r>
      <w:r>
        <w:t>49</w:t>
      </w:r>
      <w:r>
        <w:fldChar w:fldCharType="end"/>
      </w:r>
    </w:p>
    <w:p w14:paraId="44524BFF" w14:textId="7306A633" w:rsidR="004958D8" w:rsidRDefault="004958D8">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Test requirements</w:t>
      </w:r>
      <w:r>
        <w:tab/>
      </w:r>
      <w:r>
        <w:fldChar w:fldCharType="begin"/>
      </w:r>
      <w:r>
        <w:instrText xml:space="preserve"> PAGEREF _Toc130558457 \h </w:instrText>
      </w:r>
      <w:r>
        <w:fldChar w:fldCharType="separate"/>
      </w:r>
      <w:r>
        <w:t>50</w:t>
      </w:r>
      <w:r>
        <w:fldChar w:fldCharType="end"/>
      </w:r>
    </w:p>
    <w:p w14:paraId="243A601D" w14:textId="2A262ED9" w:rsidR="004958D8" w:rsidRDefault="004958D8">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 xml:space="preserve">OTA </w:t>
      </w:r>
      <w:r w:rsidRPr="006E6B3C">
        <w:rPr>
          <w:rFonts w:eastAsia="Malgun Gothic"/>
        </w:rPr>
        <w:t>operating band unwanted emission limits (Category A)</w:t>
      </w:r>
      <w:r>
        <w:tab/>
      </w:r>
      <w:r>
        <w:fldChar w:fldCharType="begin"/>
      </w:r>
      <w:r>
        <w:instrText xml:space="preserve"> PAGEREF _Toc130558458 \h </w:instrText>
      </w:r>
      <w:r>
        <w:fldChar w:fldCharType="separate"/>
      </w:r>
      <w:r>
        <w:t>50</w:t>
      </w:r>
      <w:r>
        <w:fldChar w:fldCharType="end"/>
      </w:r>
    </w:p>
    <w:p w14:paraId="6E85F047" w14:textId="5C26464A" w:rsidR="004958D8" w:rsidRDefault="004958D8">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 xml:space="preserve">OTA </w:t>
      </w:r>
      <w:r w:rsidRPr="006E6B3C">
        <w:rPr>
          <w:rFonts w:eastAsia="Malgun Gothic"/>
        </w:rPr>
        <w:t>operating band unwanted emission limits (Category B)</w:t>
      </w:r>
      <w:r>
        <w:tab/>
      </w:r>
      <w:r>
        <w:fldChar w:fldCharType="begin"/>
      </w:r>
      <w:r>
        <w:instrText xml:space="preserve"> PAGEREF _Toc130558459 \h </w:instrText>
      </w:r>
      <w:r>
        <w:fldChar w:fldCharType="separate"/>
      </w:r>
      <w:r>
        <w:t>51</w:t>
      </w:r>
      <w:r>
        <w:fldChar w:fldCharType="end"/>
      </w:r>
    </w:p>
    <w:p w14:paraId="235FD964" w14:textId="62C97FF5" w:rsidR="004958D8" w:rsidRDefault="004958D8">
      <w:pPr>
        <w:pStyle w:val="TOC5"/>
        <w:rPr>
          <w:rFonts w:asciiTheme="minorHAnsi" w:eastAsiaTheme="minorEastAsia" w:hAnsiTheme="minorHAnsi" w:cstheme="minorBidi"/>
          <w:sz w:val="22"/>
          <w:szCs w:val="22"/>
        </w:rPr>
      </w:pPr>
      <w:r>
        <w:t>6.5.3.4.3</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_Toc130558460 \h </w:instrText>
      </w:r>
      <w:r>
        <w:fldChar w:fldCharType="separate"/>
      </w:r>
      <w:r>
        <w:t>52</w:t>
      </w:r>
      <w:r>
        <w:fldChar w:fldCharType="end"/>
      </w:r>
    </w:p>
    <w:p w14:paraId="2F23A613" w14:textId="483E1690" w:rsidR="004958D8" w:rsidRDefault="004958D8">
      <w:pPr>
        <w:pStyle w:val="TOC5"/>
        <w:rPr>
          <w:rFonts w:asciiTheme="minorHAnsi" w:eastAsiaTheme="minorEastAsia" w:hAnsiTheme="minorHAnsi" w:cstheme="minorBidi"/>
          <w:sz w:val="22"/>
          <w:szCs w:val="22"/>
        </w:rPr>
      </w:pPr>
      <w:r>
        <w:t>6.5.3.4.3.1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_Toc130558461 \h </w:instrText>
      </w:r>
      <w:r>
        <w:fldChar w:fldCharType="separate"/>
      </w:r>
      <w:r>
        <w:t>52</w:t>
      </w:r>
      <w:r>
        <w:fldChar w:fldCharType="end"/>
      </w:r>
    </w:p>
    <w:p w14:paraId="05A6EB17" w14:textId="2D92E0CD" w:rsidR="004958D8" w:rsidRDefault="004958D8">
      <w:pPr>
        <w:pStyle w:val="TOC3"/>
        <w:rPr>
          <w:rFonts w:asciiTheme="minorHAnsi" w:eastAsiaTheme="minorEastAsia" w:hAnsiTheme="minorHAnsi" w:cstheme="minorBidi"/>
          <w:sz w:val="22"/>
          <w:szCs w:val="22"/>
        </w:rPr>
      </w:pPr>
      <w:r w:rsidRPr="006E6B3C">
        <w:rPr>
          <w:lang w:val="en-US" w:eastAsia="zh-CN"/>
        </w:rPr>
        <w:t>6</w:t>
      </w:r>
      <w:r>
        <w:t>.5.4</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_Toc130558462 \h </w:instrText>
      </w:r>
      <w:r>
        <w:fldChar w:fldCharType="separate"/>
      </w:r>
      <w:r>
        <w:t>52</w:t>
      </w:r>
      <w:r>
        <w:fldChar w:fldCharType="end"/>
      </w:r>
    </w:p>
    <w:p w14:paraId="6F959011" w14:textId="47156845" w:rsidR="004958D8" w:rsidRDefault="004958D8">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_Toc130558463 \h </w:instrText>
      </w:r>
      <w:r>
        <w:fldChar w:fldCharType="separate"/>
      </w:r>
      <w:r>
        <w:t>52</w:t>
      </w:r>
      <w:r>
        <w:fldChar w:fldCharType="end"/>
      </w:r>
    </w:p>
    <w:p w14:paraId="57C4DDA7" w14:textId="3ED7E266" w:rsidR="004958D8" w:rsidRDefault="004958D8">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_Toc130558464 \h </w:instrText>
      </w:r>
      <w:r>
        <w:fldChar w:fldCharType="separate"/>
      </w:r>
      <w:r>
        <w:t>52</w:t>
      </w:r>
      <w:r>
        <w:fldChar w:fldCharType="end"/>
      </w:r>
    </w:p>
    <w:p w14:paraId="367824B6" w14:textId="07B5DD93" w:rsidR="004958D8" w:rsidRDefault="004958D8">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_Toc130558465 \h </w:instrText>
      </w:r>
      <w:r>
        <w:fldChar w:fldCharType="separate"/>
      </w:r>
      <w:r>
        <w:t>52</w:t>
      </w:r>
      <w:r>
        <w:fldChar w:fldCharType="end"/>
      </w:r>
    </w:p>
    <w:p w14:paraId="3A253A2D" w14:textId="2CBCE8C7" w:rsidR="004958D8" w:rsidRDefault="004958D8">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_Toc130558466 \h </w:instrText>
      </w:r>
      <w:r>
        <w:fldChar w:fldCharType="separate"/>
      </w:r>
      <w:r>
        <w:t>52</w:t>
      </w:r>
      <w:r>
        <w:fldChar w:fldCharType="end"/>
      </w:r>
    </w:p>
    <w:p w14:paraId="4135A4F1" w14:textId="32B2C8C6" w:rsidR="004958D8" w:rsidRDefault="004958D8">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_Toc130558467 \h </w:instrText>
      </w:r>
      <w:r>
        <w:fldChar w:fldCharType="separate"/>
      </w:r>
      <w:r>
        <w:t>52</w:t>
      </w:r>
      <w:r>
        <w:fldChar w:fldCharType="end"/>
      </w:r>
    </w:p>
    <w:p w14:paraId="42058E2A" w14:textId="1E7CE44B" w:rsidR="004958D8" w:rsidRDefault="004958D8">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_Toc130558468 \h </w:instrText>
      </w:r>
      <w:r>
        <w:fldChar w:fldCharType="separate"/>
      </w:r>
      <w:r>
        <w:t>53</w:t>
      </w:r>
      <w:r>
        <w:fldChar w:fldCharType="end"/>
      </w:r>
    </w:p>
    <w:p w14:paraId="6A2BA836" w14:textId="79BBA3D7" w:rsidR="004958D8" w:rsidRDefault="004958D8">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requirements</w:t>
      </w:r>
      <w:r>
        <w:tab/>
      </w:r>
      <w:r>
        <w:fldChar w:fldCharType="begin"/>
      </w:r>
      <w:r>
        <w:instrText xml:space="preserve"> PAGEREF _Toc130558469 \h </w:instrText>
      </w:r>
      <w:r>
        <w:fldChar w:fldCharType="separate"/>
      </w:r>
      <w:r>
        <w:t>53</w:t>
      </w:r>
      <w:r>
        <w:fldChar w:fldCharType="end"/>
      </w:r>
    </w:p>
    <w:p w14:paraId="27E12059" w14:textId="75B7EF3D" w:rsidR="004958D8" w:rsidRDefault="004958D8">
      <w:pPr>
        <w:pStyle w:val="TOC5"/>
        <w:rPr>
          <w:rFonts w:asciiTheme="minorHAnsi" w:eastAsiaTheme="minorEastAsia" w:hAnsiTheme="minorHAnsi" w:cstheme="minorBidi"/>
          <w:sz w:val="22"/>
          <w:szCs w:val="22"/>
        </w:rPr>
      </w:pPr>
      <w:r>
        <w:t>6.5.4.5.1</w:t>
      </w:r>
      <w:r>
        <w:rPr>
          <w:rFonts w:asciiTheme="minorHAnsi" w:eastAsiaTheme="minorEastAsia" w:hAnsiTheme="minorHAnsi" w:cstheme="minorBidi"/>
          <w:sz w:val="22"/>
          <w:szCs w:val="22"/>
        </w:rPr>
        <w:tab/>
      </w:r>
      <w:r>
        <w:t>General</w:t>
      </w:r>
      <w:r>
        <w:tab/>
      </w:r>
      <w:r>
        <w:fldChar w:fldCharType="begin"/>
      </w:r>
      <w:r>
        <w:instrText xml:space="preserve"> PAGEREF _Toc130558470 \h </w:instrText>
      </w:r>
      <w:r>
        <w:fldChar w:fldCharType="separate"/>
      </w:r>
      <w:r>
        <w:t>53</w:t>
      </w:r>
      <w:r>
        <w:fldChar w:fldCharType="end"/>
      </w:r>
    </w:p>
    <w:p w14:paraId="02A2AC0F" w14:textId="13436513" w:rsidR="004958D8" w:rsidRDefault="004958D8">
      <w:pPr>
        <w:pStyle w:val="TOC5"/>
        <w:rPr>
          <w:rFonts w:asciiTheme="minorHAnsi" w:eastAsiaTheme="minorEastAsia" w:hAnsiTheme="minorHAnsi" w:cstheme="minorBidi"/>
          <w:sz w:val="22"/>
          <w:szCs w:val="22"/>
        </w:rPr>
      </w:pPr>
      <w:r>
        <w:t>6.5.4.5.2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_Toc130558471 \h </w:instrText>
      </w:r>
      <w:r>
        <w:fldChar w:fldCharType="separate"/>
      </w:r>
      <w:r>
        <w:t>53</w:t>
      </w:r>
      <w:r>
        <w:fldChar w:fldCharType="end"/>
      </w:r>
    </w:p>
    <w:p w14:paraId="35AF77FE" w14:textId="12A08293" w:rsidR="004958D8" w:rsidRDefault="004958D8">
      <w:pPr>
        <w:pStyle w:val="TOC5"/>
        <w:rPr>
          <w:rFonts w:asciiTheme="minorHAnsi" w:eastAsiaTheme="minorEastAsia" w:hAnsiTheme="minorHAnsi" w:cstheme="minorBidi"/>
          <w:sz w:val="22"/>
          <w:szCs w:val="22"/>
        </w:rPr>
      </w:pPr>
      <w:r>
        <w:t>6.5.4.5.3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_Toc130558472 \h </w:instrText>
      </w:r>
      <w:r>
        <w:fldChar w:fldCharType="separate"/>
      </w:r>
      <w:r>
        <w:t>54</w:t>
      </w:r>
      <w:r>
        <w:fldChar w:fldCharType="end"/>
      </w:r>
    </w:p>
    <w:p w14:paraId="279B1C20" w14:textId="293B3908" w:rsidR="004958D8" w:rsidRDefault="004958D8">
      <w:pPr>
        <w:pStyle w:val="TOC5"/>
        <w:rPr>
          <w:rFonts w:asciiTheme="minorHAnsi" w:eastAsiaTheme="minorEastAsia" w:hAnsiTheme="minorHAnsi" w:cstheme="minorBidi"/>
          <w:sz w:val="22"/>
          <w:szCs w:val="22"/>
        </w:rPr>
      </w:pPr>
      <w:r>
        <w:t>6.5.4.5.4</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_Toc130558473 \h </w:instrText>
      </w:r>
      <w:r>
        <w:fldChar w:fldCharType="separate"/>
      </w:r>
      <w:r>
        <w:t>54</w:t>
      </w:r>
      <w:r>
        <w:fldChar w:fldCharType="end"/>
      </w:r>
    </w:p>
    <w:p w14:paraId="0492C1BC" w14:textId="42A1CE4A" w:rsidR="004958D8" w:rsidRDefault="004958D8">
      <w:pPr>
        <w:pStyle w:val="TOC5"/>
        <w:rPr>
          <w:rFonts w:asciiTheme="minorHAnsi" w:eastAsiaTheme="minorEastAsia" w:hAnsiTheme="minorHAnsi" w:cstheme="minorBidi"/>
          <w:sz w:val="22"/>
          <w:szCs w:val="22"/>
        </w:rPr>
      </w:pPr>
      <w:r>
        <w:t>6.5.4.5.4.1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_Toc130558474 \h </w:instrText>
      </w:r>
      <w:r>
        <w:fldChar w:fldCharType="separate"/>
      </w:r>
      <w:r>
        <w:t>54</w:t>
      </w:r>
      <w:r>
        <w:fldChar w:fldCharType="end"/>
      </w:r>
    </w:p>
    <w:p w14:paraId="0D1EEF10" w14:textId="5C827156" w:rsidR="004958D8" w:rsidRDefault="004958D8">
      <w:pPr>
        <w:pStyle w:val="TOC2"/>
        <w:rPr>
          <w:rFonts w:asciiTheme="minorHAnsi" w:eastAsiaTheme="minorEastAsia" w:hAnsiTheme="minorHAnsi" w:cstheme="minorBidi"/>
          <w:sz w:val="22"/>
          <w:szCs w:val="22"/>
        </w:rPr>
      </w:pPr>
      <w:r w:rsidRPr="006E6B3C">
        <w:rPr>
          <w:lang w:val="en-US" w:eastAsia="zh-CN"/>
        </w:rPr>
        <w:t>6</w:t>
      </w:r>
      <w:r>
        <w:t>.</w:t>
      </w:r>
      <w:r>
        <w:rPr>
          <w:lang w:eastAsia="zh-CN"/>
        </w:rPr>
        <w:t>6</w:t>
      </w:r>
      <w:r>
        <w:rPr>
          <w:rFonts w:asciiTheme="minorHAnsi" w:eastAsiaTheme="minorEastAsia" w:hAnsiTheme="minorHAnsi" w:cstheme="minorBidi"/>
          <w:sz w:val="22"/>
          <w:szCs w:val="22"/>
        </w:rPr>
        <w:tab/>
      </w:r>
      <w:r>
        <w:rPr>
          <w:lang w:eastAsia="zh-CN"/>
        </w:rPr>
        <w:t>OTA Repeater</w:t>
      </w:r>
      <w:r w:rsidRPr="006E6B3C">
        <w:rPr>
          <w:lang w:val="en-US" w:eastAsia="zh-CN"/>
        </w:rPr>
        <w:t xml:space="preserve"> </w:t>
      </w:r>
      <w:r>
        <w:rPr>
          <w:lang w:eastAsia="zh-CN"/>
        </w:rPr>
        <w:t>Error Vector Magnitude</w:t>
      </w:r>
      <w:r>
        <w:tab/>
      </w:r>
      <w:r>
        <w:fldChar w:fldCharType="begin"/>
      </w:r>
      <w:r>
        <w:instrText xml:space="preserve"> PAGEREF _Toc130558475 \h </w:instrText>
      </w:r>
      <w:r>
        <w:fldChar w:fldCharType="separate"/>
      </w:r>
      <w:r>
        <w:t>55</w:t>
      </w:r>
      <w:r>
        <w:fldChar w:fldCharType="end"/>
      </w:r>
    </w:p>
    <w:p w14:paraId="76C60144" w14:textId="146FC64E" w:rsidR="004958D8" w:rsidRDefault="004958D8">
      <w:pPr>
        <w:pStyle w:val="TOC3"/>
        <w:rPr>
          <w:rFonts w:asciiTheme="minorHAnsi" w:eastAsiaTheme="minorEastAsia" w:hAnsiTheme="minorHAnsi" w:cstheme="minorBidi"/>
          <w:sz w:val="22"/>
          <w:szCs w:val="22"/>
        </w:rPr>
      </w:pPr>
      <w:r w:rsidRPr="006E6B3C">
        <w:rPr>
          <w:lang w:val="en-US" w:eastAsia="zh-CN"/>
        </w:rPr>
        <w:t>6</w:t>
      </w:r>
      <w:r>
        <w:t>.6.1</w:t>
      </w:r>
      <w:r>
        <w:rPr>
          <w:rFonts w:asciiTheme="minorHAnsi" w:eastAsiaTheme="minorEastAsia" w:hAnsiTheme="minorHAnsi" w:cstheme="minorBidi"/>
          <w:sz w:val="22"/>
          <w:szCs w:val="22"/>
        </w:rPr>
        <w:tab/>
      </w:r>
      <w:r>
        <w:t>Downlink repeater</w:t>
      </w:r>
      <w:r w:rsidRPr="006E6B3C">
        <w:rPr>
          <w:lang w:val="en-US" w:eastAsia="zh-CN"/>
        </w:rPr>
        <w:t xml:space="preserve"> e</w:t>
      </w:r>
      <w:r>
        <w:t>rror vector magnitude</w:t>
      </w:r>
      <w:r>
        <w:tab/>
      </w:r>
      <w:r>
        <w:fldChar w:fldCharType="begin"/>
      </w:r>
      <w:r>
        <w:instrText xml:space="preserve"> PAGEREF _Toc130558476 \h </w:instrText>
      </w:r>
      <w:r>
        <w:fldChar w:fldCharType="separate"/>
      </w:r>
      <w:r>
        <w:t>55</w:t>
      </w:r>
      <w:r>
        <w:fldChar w:fldCharType="end"/>
      </w:r>
    </w:p>
    <w:p w14:paraId="252B8058" w14:textId="729E81D6" w:rsidR="004958D8" w:rsidRDefault="004958D8">
      <w:pPr>
        <w:pStyle w:val="TOC4"/>
        <w:rPr>
          <w:rFonts w:asciiTheme="minorHAnsi" w:eastAsiaTheme="minorEastAsia" w:hAnsiTheme="minorHAnsi" w:cstheme="minorBidi"/>
          <w:sz w:val="22"/>
          <w:szCs w:val="22"/>
        </w:rPr>
      </w:pPr>
      <w:r>
        <w:rPr>
          <w:lang w:eastAsia="zh-CN"/>
        </w:rPr>
        <w:t>6</w:t>
      </w:r>
      <w:r>
        <w:t>.6.1.1</w:t>
      </w:r>
      <w:r>
        <w:rPr>
          <w:rFonts w:asciiTheme="minorHAnsi" w:eastAsiaTheme="minorEastAsia" w:hAnsiTheme="minorHAnsi" w:cstheme="minorBidi"/>
          <w:sz w:val="22"/>
          <w:szCs w:val="22"/>
        </w:rPr>
        <w:tab/>
      </w:r>
      <w:r>
        <w:t>General</w:t>
      </w:r>
      <w:r>
        <w:tab/>
      </w:r>
      <w:r>
        <w:fldChar w:fldCharType="begin"/>
      </w:r>
      <w:r>
        <w:instrText xml:space="preserve"> PAGEREF _Toc130558477 \h </w:instrText>
      </w:r>
      <w:r>
        <w:fldChar w:fldCharType="separate"/>
      </w:r>
      <w:r>
        <w:t>55</w:t>
      </w:r>
      <w:r>
        <w:fldChar w:fldCharType="end"/>
      </w:r>
    </w:p>
    <w:p w14:paraId="10E78684" w14:textId="734008E6" w:rsidR="004958D8" w:rsidRDefault="004958D8">
      <w:pPr>
        <w:pStyle w:val="TOC4"/>
        <w:rPr>
          <w:rFonts w:asciiTheme="minorHAnsi" w:eastAsiaTheme="minorEastAsia" w:hAnsiTheme="minorHAnsi" w:cstheme="minorBidi"/>
          <w:sz w:val="22"/>
          <w:szCs w:val="22"/>
        </w:rPr>
      </w:pPr>
      <w:r>
        <w:t>6.6.1.2</w:t>
      </w:r>
      <w:r>
        <w:rPr>
          <w:rFonts w:asciiTheme="minorHAnsi" w:eastAsiaTheme="minorEastAsia" w:hAnsiTheme="minorHAnsi" w:cstheme="minorBidi"/>
          <w:sz w:val="22"/>
          <w:szCs w:val="22"/>
        </w:rPr>
        <w:tab/>
      </w:r>
      <w:r>
        <w:t>Minimum requirements</w:t>
      </w:r>
      <w:r>
        <w:tab/>
      </w:r>
      <w:r>
        <w:fldChar w:fldCharType="begin"/>
      </w:r>
      <w:r>
        <w:instrText xml:space="preserve"> PAGEREF _Toc130558478 \h </w:instrText>
      </w:r>
      <w:r>
        <w:fldChar w:fldCharType="separate"/>
      </w:r>
      <w:r>
        <w:t>55</w:t>
      </w:r>
      <w:r>
        <w:fldChar w:fldCharType="end"/>
      </w:r>
    </w:p>
    <w:p w14:paraId="1D202190" w14:textId="575E37E3" w:rsidR="004958D8" w:rsidRDefault="004958D8">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Test purpose</w:t>
      </w:r>
      <w:r>
        <w:tab/>
      </w:r>
      <w:r>
        <w:fldChar w:fldCharType="begin"/>
      </w:r>
      <w:r>
        <w:instrText xml:space="preserve"> PAGEREF _Toc130558479 \h </w:instrText>
      </w:r>
      <w:r>
        <w:fldChar w:fldCharType="separate"/>
      </w:r>
      <w:r>
        <w:t>55</w:t>
      </w:r>
      <w:r>
        <w:fldChar w:fldCharType="end"/>
      </w:r>
    </w:p>
    <w:p w14:paraId="74B46036" w14:textId="7F660CAC" w:rsidR="004958D8" w:rsidRDefault="004958D8">
      <w:pPr>
        <w:pStyle w:val="TOC4"/>
        <w:rPr>
          <w:rFonts w:asciiTheme="minorHAnsi" w:eastAsiaTheme="minorEastAsia" w:hAnsiTheme="minorHAnsi" w:cstheme="minorBidi"/>
          <w:sz w:val="22"/>
          <w:szCs w:val="22"/>
        </w:rPr>
      </w:pPr>
      <w:r>
        <w:t>6.6.1.4</w:t>
      </w:r>
      <w:r>
        <w:rPr>
          <w:rFonts w:asciiTheme="minorHAnsi" w:eastAsiaTheme="minorEastAsia" w:hAnsiTheme="minorHAnsi" w:cstheme="minorBidi"/>
          <w:sz w:val="22"/>
          <w:szCs w:val="22"/>
        </w:rPr>
        <w:tab/>
      </w:r>
      <w:r>
        <w:t>Method of test</w:t>
      </w:r>
      <w:r>
        <w:tab/>
      </w:r>
      <w:r>
        <w:fldChar w:fldCharType="begin"/>
      </w:r>
      <w:r>
        <w:instrText xml:space="preserve"> PAGEREF _Toc130558480 \h </w:instrText>
      </w:r>
      <w:r>
        <w:fldChar w:fldCharType="separate"/>
      </w:r>
      <w:r>
        <w:t>56</w:t>
      </w:r>
      <w:r>
        <w:fldChar w:fldCharType="end"/>
      </w:r>
    </w:p>
    <w:p w14:paraId="46DBDBB9" w14:textId="17BF9D9E" w:rsidR="004958D8" w:rsidRDefault="004958D8">
      <w:pPr>
        <w:pStyle w:val="TOC5"/>
        <w:rPr>
          <w:rFonts w:asciiTheme="minorHAnsi" w:eastAsiaTheme="minorEastAsia" w:hAnsiTheme="minorHAnsi" w:cstheme="minorBidi"/>
          <w:sz w:val="22"/>
          <w:szCs w:val="22"/>
        </w:rPr>
      </w:pPr>
      <w:r>
        <w:t>6.6.1.4.1</w:t>
      </w:r>
      <w:r>
        <w:rPr>
          <w:rFonts w:asciiTheme="minorHAnsi" w:eastAsiaTheme="minorEastAsia" w:hAnsiTheme="minorHAnsi" w:cstheme="minorBidi"/>
          <w:sz w:val="22"/>
          <w:szCs w:val="22"/>
        </w:rPr>
        <w:tab/>
      </w:r>
      <w:r>
        <w:t>Initial conditions</w:t>
      </w:r>
      <w:r>
        <w:tab/>
      </w:r>
      <w:r>
        <w:fldChar w:fldCharType="begin"/>
      </w:r>
      <w:r>
        <w:instrText xml:space="preserve"> PAGEREF _Toc130558481 \h </w:instrText>
      </w:r>
      <w:r>
        <w:fldChar w:fldCharType="separate"/>
      </w:r>
      <w:r>
        <w:t>56</w:t>
      </w:r>
      <w:r>
        <w:fldChar w:fldCharType="end"/>
      </w:r>
    </w:p>
    <w:p w14:paraId="7B891574" w14:textId="04CCD82B" w:rsidR="004958D8" w:rsidRDefault="004958D8">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_Toc130558482 \h </w:instrText>
      </w:r>
      <w:r>
        <w:fldChar w:fldCharType="separate"/>
      </w:r>
      <w:r>
        <w:t>56</w:t>
      </w:r>
      <w:r>
        <w:fldChar w:fldCharType="end"/>
      </w:r>
    </w:p>
    <w:p w14:paraId="55090DC2" w14:textId="2D2DA17D" w:rsidR="004958D8" w:rsidRDefault="004958D8">
      <w:pPr>
        <w:pStyle w:val="TOC4"/>
        <w:rPr>
          <w:rFonts w:asciiTheme="minorHAnsi" w:eastAsiaTheme="minorEastAsia" w:hAnsiTheme="minorHAnsi" w:cstheme="minorBidi"/>
          <w:sz w:val="22"/>
          <w:szCs w:val="22"/>
        </w:rPr>
      </w:pPr>
      <w:r>
        <w:t>6.6.1.5</w:t>
      </w:r>
      <w:r>
        <w:rPr>
          <w:rFonts w:asciiTheme="minorHAnsi" w:eastAsiaTheme="minorEastAsia" w:hAnsiTheme="minorHAnsi" w:cstheme="minorBidi"/>
          <w:sz w:val="22"/>
          <w:szCs w:val="22"/>
        </w:rPr>
        <w:tab/>
      </w:r>
      <w:r>
        <w:t>Test requirement</w:t>
      </w:r>
      <w:r>
        <w:tab/>
      </w:r>
      <w:r>
        <w:fldChar w:fldCharType="begin"/>
      </w:r>
      <w:r>
        <w:instrText xml:space="preserve"> PAGEREF _Toc130558483 \h </w:instrText>
      </w:r>
      <w:r>
        <w:fldChar w:fldCharType="separate"/>
      </w:r>
      <w:r>
        <w:t>57</w:t>
      </w:r>
      <w:r>
        <w:fldChar w:fldCharType="end"/>
      </w:r>
    </w:p>
    <w:p w14:paraId="5761A6D0" w14:textId="213A66FE" w:rsidR="004958D8" w:rsidRDefault="004958D8">
      <w:pPr>
        <w:pStyle w:val="TOC3"/>
        <w:rPr>
          <w:rFonts w:asciiTheme="minorHAnsi" w:eastAsiaTheme="minorEastAsia" w:hAnsiTheme="minorHAnsi" w:cstheme="minorBidi"/>
          <w:sz w:val="22"/>
          <w:szCs w:val="22"/>
        </w:rPr>
      </w:pPr>
      <w:r w:rsidRPr="006E6B3C">
        <w:rPr>
          <w:lang w:val="en-US" w:eastAsia="zh-CN"/>
        </w:rPr>
        <w:t>6</w:t>
      </w:r>
      <w:r>
        <w:t>.6.2</w:t>
      </w:r>
      <w:r>
        <w:rPr>
          <w:rFonts w:asciiTheme="minorHAnsi" w:eastAsiaTheme="minorEastAsia" w:hAnsiTheme="minorHAnsi" w:cstheme="minorBidi"/>
          <w:sz w:val="22"/>
          <w:szCs w:val="22"/>
        </w:rPr>
        <w:tab/>
      </w:r>
      <w:r>
        <w:t xml:space="preserve">Uplink </w:t>
      </w:r>
      <w:r w:rsidRPr="006E6B3C">
        <w:rPr>
          <w:lang w:val="en-US" w:eastAsia="zh-CN"/>
        </w:rPr>
        <w:t>Repeater e</w:t>
      </w:r>
      <w:r>
        <w:t>rror vector magnitude</w:t>
      </w:r>
      <w:r>
        <w:tab/>
      </w:r>
      <w:r>
        <w:fldChar w:fldCharType="begin"/>
      </w:r>
      <w:r>
        <w:instrText xml:space="preserve"> PAGEREF _Toc130558484 \h </w:instrText>
      </w:r>
      <w:r>
        <w:fldChar w:fldCharType="separate"/>
      </w:r>
      <w:r>
        <w:t>57</w:t>
      </w:r>
      <w:r>
        <w:fldChar w:fldCharType="end"/>
      </w:r>
    </w:p>
    <w:p w14:paraId="58496383" w14:textId="5C5AFEDB" w:rsidR="004958D8" w:rsidRDefault="004958D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_Toc130558485 \h </w:instrText>
      </w:r>
      <w:r>
        <w:fldChar w:fldCharType="separate"/>
      </w:r>
      <w:r>
        <w:t>57</w:t>
      </w:r>
      <w:r>
        <w:fldChar w:fldCharType="end"/>
      </w:r>
    </w:p>
    <w:p w14:paraId="127B6C4A" w14:textId="57C7FA04" w:rsidR="004958D8" w:rsidRDefault="004958D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_Toc130558486 \h </w:instrText>
      </w:r>
      <w:r>
        <w:fldChar w:fldCharType="separate"/>
      </w:r>
      <w:r>
        <w:t>58</w:t>
      </w:r>
      <w:r>
        <w:fldChar w:fldCharType="end"/>
      </w:r>
    </w:p>
    <w:p w14:paraId="23F6023D" w14:textId="4E9494F2" w:rsidR="004958D8" w:rsidRDefault="004958D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_Toc130558487 \h </w:instrText>
      </w:r>
      <w:r>
        <w:fldChar w:fldCharType="separate"/>
      </w:r>
      <w:r>
        <w:t>58</w:t>
      </w:r>
      <w:r>
        <w:fldChar w:fldCharType="end"/>
      </w:r>
    </w:p>
    <w:p w14:paraId="2FC0B035" w14:textId="6300B398" w:rsidR="004958D8" w:rsidRDefault="004958D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_Toc130558488 \h </w:instrText>
      </w:r>
      <w:r>
        <w:fldChar w:fldCharType="separate"/>
      </w:r>
      <w:r>
        <w:t>58</w:t>
      </w:r>
      <w:r>
        <w:fldChar w:fldCharType="end"/>
      </w:r>
    </w:p>
    <w:p w14:paraId="0E34B720" w14:textId="40567FDB" w:rsidR="004958D8" w:rsidRDefault="004958D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_Toc130558489 \h </w:instrText>
      </w:r>
      <w:r>
        <w:fldChar w:fldCharType="separate"/>
      </w:r>
      <w:r>
        <w:t>58</w:t>
      </w:r>
      <w:r>
        <w:fldChar w:fldCharType="end"/>
      </w:r>
    </w:p>
    <w:p w14:paraId="1762003F" w14:textId="277E68EF" w:rsidR="004958D8" w:rsidRDefault="004958D8">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_Toc130558490 \h </w:instrText>
      </w:r>
      <w:r>
        <w:fldChar w:fldCharType="separate"/>
      </w:r>
      <w:r>
        <w:t>59</w:t>
      </w:r>
      <w:r>
        <w:fldChar w:fldCharType="end"/>
      </w:r>
    </w:p>
    <w:p w14:paraId="25B03E84" w14:textId="1C69B125" w:rsidR="004958D8" w:rsidRDefault="004958D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_Toc130558491 \h </w:instrText>
      </w:r>
      <w:r>
        <w:fldChar w:fldCharType="separate"/>
      </w:r>
      <w:r>
        <w:t>59</w:t>
      </w:r>
      <w:r>
        <w:fldChar w:fldCharType="end"/>
      </w:r>
    </w:p>
    <w:p w14:paraId="755B0852" w14:textId="71666055" w:rsidR="004958D8" w:rsidRDefault="004958D8">
      <w:pPr>
        <w:pStyle w:val="TOC2"/>
        <w:rPr>
          <w:rFonts w:asciiTheme="minorHAnsi" w:eastAsiaTheme="minorEastAsia" w:hAnsiTheme="minorHAnsi" w:cstheme="minorBidi"/>
          <w:sz w:val="22"/>
          <w:szCs w:val="22"/>
        </w:rPr>
      </w:pPr>
      <w:r w:rsidRPr="006E6B3C">
        <w:rPr>
          <w:lang w:val="en-US" w:eastAsia="zh-CN"/>
        </w:rPr>
        <w:t>6</w:t>
      </w:r>
      <w:r>
        <w:t>.</w:t>
      </w:r>
      <w:r>
        <w:rPr>
          <w:lang w:eastAsia="zh-CN"/>
        </w:rPr>
        <w:t>7</w:t>
      </w:r>
      <w:r>
        <w:rPr>
          <w:rFonts w:asciiTheme="minorHAnsi" w:eastAsiaTheme="minorEastAsia" w:hAnsiTheme="minorHAnsi" w:cstheme="minorBidi"/>
          <w:sz w:val="22"/>
          <w:szCs w:val="22"/>
        </w:rPr>
        <w:tab/>
      </w:r>
      <w:r>
        <w:rPr>
          <w:lang w:eastAsia="zh-CN"/>
        </w:rPr>
        <w:t>OTA input intermodulation</w:t>
      </w:r>
      <w:r>
        <w:tab/>
      </w:r>
      <w:r>
        <w:fldChar w:fldCharType="begin"/>
      </w:r>
      <w:r>
        <w:instrText xml:space="preserve"> PAGEREF _Toc130558492 \h </w:instrText>
      </w:r>
      <w:r>
        <w:fldChar w:fldCharType="separate"/>
      </w:r>
      <w:r>
        <w:t>60</w:t>
      </w:r>
      <w:r>
        <w:fldChar w:fldCharType="end"/>
      </w:r>
    </w:p>
    <w:p w14:paraId="405B1EBC" w14:textId="2EC34B12" w:rsidR="004958D8" w:rsidRDefault="004958D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_Toc130558493 \h </w:instrText>
      </w:r>
      <w:r>
        <w:fldChar w:fldCharType="separate"/>
      </w:r>
      <w:r>
        <w:t>60</w:t>
      </w:r>
      <w:r>
        <w:fldChar w:fldCharType="end"/>
      </w:r>
    </w:p>
    <w:p w14:paraId="02B6F056" w14:textId="36158627" w:rsidR="004958D8" w:rsidRDefault="004958D8">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r>
      <w:r>
        <w:instrText xml:space="preserve"> PAGEREF _Toc130558494 \h </w:instrText>
      </w:r>
      <w:r>
        <w:fldChar w:fldCharType="separate"/>
      </w:r>
      <w:r>
        <w:t>60</w:t>
      </w:r>
      <w:r>
        <w:fldChar w:fldCharType="end"/>
      </w:r>
    </w:p>
    <w:p w14:paraId="3F2EC525" w14:textId="6A3E56CC" w:rsidR="004958D8" w:rsidRDefault="004958D8">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Minimum requirements</w:t>
      </w:r>
      <w:r>
        <w:tab/>
      </w:r>
      <w:r>
        <w:fldChar w:fldCharType="begin"/>
      </w:r>
      <w:r>
        <w:instrText xml:space="preserve"> PAGEREF _Toc130558495 \h </w:instrText>
      </w:r>
      <w:r>
        <w:fldChar w:fldCharType="separate"/>
      </w:r>
      <w:r>
        <w:t>60</w:t>
      </w:r>
      <w:r>
        <w:fldChar w:fldCharType="end"/>
      </w:r>
    </w:p>
    <w:p w14:paraId="004DF53D" w14:textId="4612F9BE" w:rsidR="004958D8" w:rsidRDefault="004958D8">
      <w:pPr>
        <w:pStyle w:val="TOC4"/>
        <w:rPr>
          <w:rFonts w:asciiTheme="minorHAnsi" w:eastAsiaTheme="minorEastAsia" w:hAnsiTheme="minorHAnsi" w:cstheme="minorBidi"/>
          <w:sz w:val="22"/>
          <w:szCs w:val="22"/>
        </w:rPr>
      </w:pPr>
      <w:r>
        <w:t>6.7.1.3</w:t>
      </w:r>
      <w:r>
        <w:rPr>
          <w:rFonts w:asciiTheme="minorHAnsi" w:eastAsiaTheme="minorEastAsia" w:hAnsiTheme="minorHAnsi" w:cstheme="minorBidi"/>
          <w:sz w:val="22"/>
          <w:szCs w:val="22"/>
        </w:rPr>
        <w:tab/>
      </w:r>
      <w:r>
        <w:t>Test purpose</w:t>
      </w:r>
      <w:r>
        <w:tab/>
      </w:r>
      <w:r>
        <w:fldChar w:fldCharType="begin"/>
      </w:r>
      <w:r>
        <w:instrText xml:space="preserve"> PAGEREF _Toc130558496 \h </w:instrText>
      </w:r>
      <w:r>
        <w:fldChar w:fldCharType="separate"/>
      </w:r>
      <w:r>
        <w:t>60</w:t>
      </w:r>
      <w:r>
        <w:fldChar w:fldCharType="end"/>
      </w:r>
    </w:p>
    <w:p w14:paraId="49C5D2A4" w14:textId="589ECB19" w:rsidR="004958D8" w:rsidRDefault="004958D8">
      <w:pPr>
        <w:pStyle w:val="TOC4"/>
        <w:rPr>
          <w:rFonts w:asciiTheme="minorHAnsi" w:eastAsiaTheme="minorEastAsia" w:hAnsiTheme="minorHAnsi" w:cstheme="minorBidi"/>
          <w:sz w:val="22"/>
          <w:szCs w:val="22"/>
        </w:rPr>
      </w:pPr>
      <w:r>
        <w:t>6.7.1.4</w:t>
      </w:r>
      <w:r>
        <w:rPr>
          <w:rFonts w:asciiTheme="minorHAnsi" w:eastAsiaTheme="minorEastAsia" w:hAnsiTheme="minorHAnsi" w:cstheme="minorBidi"/>
          <w:sz w:val="22"/>
          <w:szCs w:val="22"/>
        </w:rPr>
        <w:tab/>
      </w:r>
      <w:r>
        <w:t>Method of test</w:t>
      </w:r>
      <w:r>
        <w:tab/>
      </w:r>
      <w:r>
        <w:fldChar w:fldCharType="begin"/>
      </w:r>
      <w:r>
        <w:instrText xml:space="preserve"> PAGEREF _Toc130558497 \h </w:instrText>
      </w:r>
      <w:r>
        <w:fldChar w:fldCharType="separate"/>
      </w:r>
      <w:r>
        <w:t>60</w:t>
      </w:r>
      <w:r>
        <w:fldChar w:fldCharType="end"/>
      </w:r>
    </w:p>
    <w:p w14:paraId="452EC13C" w14:textId="73CC7FA6" w:rsidR="004958D8" w:rsidRDefault="004958D8">
      <w:pPr>
        <w:pStyle w:val="TOC5"/>
        <w:rPr>
          <w:rFonts w:asciiTheme="minorHAnsi" w:eastAsiaTheme="minorEastAsia" w:hAnsiTheme="minorHAnsi" w:cstheme="minorBidi"/>
          <w:sz w:val="22"/>
          <w:szCs w:val="22"/>
        </w:rPr>
      </w:pPr>
      <w:r>
        <w:t>6.7.1.4.1</w:t>
      </w:r>
      <w:r>
        <w:rPr>
          <w:rFonts w:asciiTheme="minorHAnsi" w:eastAsiaTheme="minorEastAsia" w:hAnsiTheme="minorHAnsi" w:cstheme="minorBidi"/>
          <w:sz w:val="22"/>
          <w:szCs w:val="22"/>
        </w:rPr>
        <w:tab/>
      </w:r>
      <w:r>
        <w:t>Initial conditions</w:t>
      </w:r>
      <w:r>
        <w:tab/>
      </w:r>
      <w:r>
        <w:fldChar w:fldCharType="begin"/>
      </w:r>
      <w:r>
        <w:instrText xml:space="preserve"> PAGEREF _Toc130558498 \h </w:instrText>
      </w:r>
      <w:r>
        <w:fldChar w:fldCharType="separate"/>
      </w:r>
      <w:r>
        <w:t>60</w:t>
      </w:r>
      <w:r>
        <w:fldChar w:fldCharType="end"/>
      </w:r>
    </w:p>
    <w:p w14:paraId="2DB7F2FD" w14:textId="77C0FAF7" w:rsidR="004958D8" w:rsidRDefault="004958D8">
      <w:pPr>
        <w:pStyle w:val="TOC5"/>
        <w:rPr>
          <w:rFonts w:asciiTheme="minorHAnsi" w:eastAsiaTheme="minorEastAsia" w:hAnsiTheme="minorHAnsi" w:cstheme="minorBidi"/>
          <w:sz w:val="22"/>
          <w:szCs w:val="22"/>
        </w:rPr>
      </w:pPr>
      <w:r>
        <w:t>6.7.1.4.2</w:t>
      </w:r>
      <w:r>
        <w:rPr>
          <w:rFonts w:asciiTheme="minorHAnsi" w:eastAsiaTheme="minorEastAsia" w:hAnsiTheme="minorHAnsi" w:cstheme="minorBidi"/>
          <w:sz w:val="22"/>
          <w:szCs w:val="22"/>
        </w:rPr>
        <w:tab/>
      </w:r>
      <w:r>
        <w:t>Procedure</w:t>
      </w:r>
      <w:r>
        <w:tab/>
      </w:r>
      <w:r>
        <w:fldChar w:fldCharType="begin"/>
      </w:r>
      <w:r>
        <w:instrText xml:space="preserve"> PAGEREF _Toc130558499 \h </w:instrText>
      </w:r>
      <w:r>
        <w:fldChar w:fldCharType="separate"/>
      </w:r>
      <w:r>
        <w:t>60</w:t>
      </w:r>
      <w:r>
        <w:fldChar w:fldCharType="end"/>
      </w:r>
    </w:p>
    <w:p w14:paraId="04F1A5BC" w14:textId="78DE1BDE" w:rsidR="004958D8" w:rsidRDefault="004958D8">
      <w:pPr>
        <w:pStyle w:val="TOC4"/>
        <w:rPr>
          <w:rFonts w:asciiTheme="minorHAnsi" w:eastAsiaTheme="minorEastAsia" w:hAnsiTheme="minorHAnsi" w:cstheme="minorBidi"/>
          <w:sz w:val="22"/>
          <w:szCs w:val="22"/>
        </w:rPr>
      </w:pPr>
      <w:r>
        <w:t>6.7.1.5</w:t>
      </w:r>
      <w:r>
        <w:rPr>
          <w:rFonts w:asciiTheme="minorHAnsi" w:eastAsiaTheme="minorEastAsia" w:hAnsiTheme="minorHAnsi" w:cstheme="minorBidi"/>
          <w:sz w:val="22"/>
          <w:szCs w:val="22"/>
        </w:rPr>
        <w:tab/>
      </w:r>
      <w:r>
        <w:t>Test requirements</w:t>
      </w:r>
      <w:r>
        <w:tab/>
      </w:r>
      <w:r>
        <w:fldChar w:fldCharType="begin"/>
      </w:r>
      <w:r>
        <w:instrText xml:space="preserve"> PAGEREF _Toc130558500 \h </w:instrText>
      </w:r>
      <w:r>
        <w:fldChar w:fldCharType="separate"/>
      </w:r>
      <w:r>
        <w:t>61</w:t>
      </w:r>
      <w:r>
        <w:fldChar w:fldCharType="end"/>
      </w:r>
    </w:p>
    <w:p w14:paraId="456FDE42" w14:textId="15C3A149"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.8</w:t>
      </w:r>
      <w:r>
        <w:rPr>
          <w:rFonts w:asciiTheme="minorHAnsi" w:eastAsiaTheme="minorEastAsia" w:hAnsiTheme="minorHAnsi" w:cstheme="minorBidi"/>
          <w:sz w:val="22"/>
          <w:szCs w:val="22"/>
        </w:rPr>
        <w:tab/>
      </w:r>
      <w:r>
        <w:rPr>
          <w:lang w:eastAsia="zh-CN"/>
        </w:rPr>
        <w:t xml:space="preserve">OTA </w:t>
      </w:r>
      <w:r>
        <w:t>Adjacent Channel Rejection Ratio (ACRR)</w:t>
      </w:r>
      <w:r>
        <w:tab/>
      </w:r>
      <w:r>
        <w:fldChar w:fldCharType="begin"/>
      </w:r>
      <w:r>
        <w:instrText xml:space="preserve"> PAGEREF _Toc130558501 \h </w:instrText>
      </w:r>
      <w:r>
        <w:fldChar w:fldCharType="separate"/>
      </w:r>
      <w:r>
        <w:t>61</w:t>
      </w:r>
      <w:r>
        <w:fldChar w:fldCharType="end"/>
      </w:r>
    </w:p>
    <w:p w14:paraId="6FAE7652" w14:textId="17DCD076" w:rsidR="004958D8" w:rsidRDefault="004958D8">
      <w:pPr>
        <w:pStyle w:val="TOC3"/>
        <w:rPr>
          <w:rFonts w:asciiTheme="minorHAnsi" w:eastAsiaTheme="minorEastAsia" w:hAnsiTheme="minorHAnsi" w:cstheme="minorBidi"/>
          <w:sz w:val="22"/>
          <w:szCs w:val="22"/>
        </w:rPr>
      </w:pPr>
      <w:r w:rsidRPr="006E6B3C">
        <w:rPr>
          <w:lang w:val="en-US" w:eastAsia="zh-CN"/>
        </w:rPr>
        <w:t>6</w:t>
      </w:r>
      <w:r>
        <w:t>.</w:t>
      </w:r>
      <w:r w:rsidRPr="006E6B3C">
        <w:rPr>
          <w:lang w:val="en-US" w:eastAsia="zh-CN"/>
        </w:rPr>
        <w:t>8.1</w:t>
      </w:r>
      <w:r>
        <w:rPr>
          <w:rFonts w:asciiTheme="minorHAnsi" w:eastAsiaTheme="minorEastAsia" w:hAnsiTheme="minorHAnsi" w:cstheme="minorBidi"/>
          <w:sz w:val="22"/>
          <w:szCs w:val="22"/>
        </w:rPr>
        <w:tab/>
      </w:r>
      <w:r>
        <w:t>Definitions and applicability</w:t>
      </w:r>
      <w:r>
        <w:tab/>
      </w:r>
      <w:r>
        <w:fldChar w:fldCharType="begin"/>
      </w:r>
      <w:r>
        <w:instrText xml:space="preserve"> PAGEREF _Toc130558502 \h </w:instrText>
      </w:r>
      <w:r>
        <w:fldChar w:fldCharType="separate"/>
      </w:r>
      <w:r>
        <w:t>61</w:t>
      </w:r>
      <w:r>
        <w:fldChar w:fldCharType="end"/>
      </w:r>
    </w:p>
    <w:p w14:paraId="12FE1AA8" w14:textId="612B98B9" w:rsidR="004958D8" w:rsidRDefault="004958D8">
      <w:pPr>
        <w:pStyle w:val="TOC3"/>
        <w:rPr>
          <w:rFonts w:asciiTheme="minorHAnsi" w:eastAsiaTheme="minorEastAsia" w:hAnsiTheme="minorHAnsi" w:cstheme="minorBidi"/>
          <w:sz w:val="22"/>
          <w:szCs w:val="22"/>
        </w:rPr>
      </w:pPr>
      <w:r w:rsidRPr="006E6B3C">
        <w:rPr>
          <w:lang w:val="en-US" w:eastAsia="zh-CN"/>
        </w:rPr>
        <w:t>6.8.2</w:t>
      </w:r>
      <w:r>
        <w:rPr>
          <w:rFonts w:asciiTheme="minorHAnsi" w:eastAsiaTheme="minorEastAsia" w:hAnsiTheme="minorHAnsi" w:cstheme="minorBidi"/>
          <w:sz w:val="22"/>
          <w:szCs w:val="22"/>
        </w:rPr>
        <w:tab/>
      </w:r>
      <w:r w:rsidRPr="006E6B3C">
        <w:rPr>
          <w:lang w:val="en-US" w:eastAsia="zh-CN"/>
        </w:rPr>
        <w:t>Co-existence with NR</w:t>
      </w:r>
      <w:r>
        <w:tab/>
      </w:r>
      <w:r>
        <w:fldChar w:fldCharType="begin"/>
      </w:r>
      <w:r>
        <w:instrText xml:space="preserve"> PAGEREF _Toc130558503 \h </w:instrText>
      </w:r>
      <w:r>
        <w:fldChar w:fldCharType="separate"/>
      </w:r>
      <w:r>
        <w:t>62</w:t>
      </w:r>
      <w:r>
        <w:fldChar w:fldCharType="end"/>
      </w:r>
    </w:p>
    <w:p w14:paraId="3951640A" w14:textId="7AAA59E5" w:rsidR="004958D8" w:rsidRDefault="004958D8">
      <w:pPr>
        <w:pStyle w:val="TOC4"/>
        <w:rPr>
          <w:rFonts w:asciiTheme="minorHAnsi" w:eastAsiaTheme="minorEastAsia" w:hAnsiTheme="minorHAnsi" w:cstheme="minorBidi"/>
          <w:sz w:val="22"/>
          <w:szCs w:val="22"/>
        </w:rPr>
      </w:pPr>
      <w:r w:rsidRPr="006E6B3C">
        <w:rPr>
          <w:lang w:val="en-US" w:eastAsia="zh-CN"/>
        </w:rPr>
        <w:t>6.8.2.1</w:t>
      </w:r>
      <w:r>
        <w:rPr>
          <w:rFonts w:asciiTheme="minorHAnsi" w:eastAsiaTheme="minorEastAsia" w:hAnsiTheme="minorHAnsi" w:cstheme="minorBidi"/>
          <w:sz w:val="22"/>
          <w:szCs w:val="22"/>
        </w:rPr>
        <w:tab/>
      </w:r>
      <w:r w:rsidRPr="006E6B3C">
        <w:rPr>
          <w:lang w:val="en-US" w:eastAsia="zh-CN"/>
        </w:rPr>
        <w:t>Minimum requirements</w:t>
      </w:r>
      <w:r>
        <w:tab/>
      </w:r>
      <w:r>
        <w:fldChar w:fldCharType="begin"/>
      </w:r>
      <w:r>
        <w:instrText xml:space="preserve"> PAGEREF _Toc130558504 \h </w:instrText>
      </w:r>
      <w:r>
        <w:fldChar w:fldCharType="separate"/>
      </w:r>
      <w:r>
        <w:t>62</w:t>
      </w:r>
      <w:r>
        <w:fldChar w:fldCharType="end"/>
      </w:r>
    </w:p>
    <w:p w14:paraId="0277B8A4" w14:textId="32546CE9" w:rsidR="004958D8" w:rsidRDefault="004958D8">
      <w:pPr>
        <w:pStyle w:val="TOC4"/>
        <w:rPr>
          <w:rFonts w:asciiTheme="minorHAnsi" w:eastAsiaTheme="minorEastAsia" w:hAnsiTheme="minorHAnsi" w:cstheme="minorBidi"/>
          <w:sz w:val="22"/>
          <w:szCs w:val="22"/>
        </w:rPr>
      </w:pPr>
      <w:r w:rsidRPr="006E6B3C">
        <w:rPr>
          <w:lang w:val="en-US" w:eastAsia="zh-CN"/>
        </w:rPr>
        <w:t>6.8.2.2</w:t>
      </w:r>
      <w:r>
        <w:rPr>
          <w:rFonts w:asciiTheme="minorHAnsi" w:eastAsiaTheme="minorEastAsia" w:hAnsiTheme="minorHAnsi" w:cstheme="minorBidi"/>
          <w:sz w:val="22"/>
          <w:szCs w:val="22"/>
        </w:rPr>
        <w:tab/>
      </w:r>
      <w:r w:rsidRPr="006E6B3C">
        <w:rPr>
          <w:lang w:val="en-US" w:eastAsia="zh-CN"/>
        </w:rPr>
        <w:t>Test purpose</w:t>
      </w:r>
      <w:r>
        <w:tab/>
      </w:r>
      <w:r>
        <w:fldChar w:fldCharType="begin"/>
      </w:r>
      <w:r>
        <w:instrText xml:space="preserve"> PAGEREF _Toc130558505 \h </w:instrText>
      </w:r>
      <w:r>
        <w:fldChar w:fldCharType="separate"/>
      </w:r>
      <w:r>
        <w:t>62</w:t>
      </w:r>
      <w:r>
        <w:fldChar w:fldCharType="end"/>
      </w:r>
    </w:p>
    <w:p w14:paraId="45F3195C" w14:textId="0AD318B1" w:rsidR="004958D8" w:rsidRDefault="004958D8">
      <w:pPr>
        <w:pStyle w:val="TOC4"/>
        <w:rPr>
          <w:rFonts w:asciiTheme="minorHAnsi" w:eastAsiaTheme="minorEastAsia" w:hAnsiTheme="minorHAnsi" w:cstheme="minorBidi"/>
          <w:sz w:val="22"/>
          <w:szCs w:val="22"/>
        </w:rPr>
      </w:pPr>
      <w:r w:rsidRPr="006E6B3C">
        <w:rPr>
          <w:lang w:val="en-US" w:eastAsia="zh-CN"/>
        </w:rPr>
        <w:t>6.8.2.3</w:t>
      </w:r>
      <w:r>
        <w:rPr>
          <w:rFonts w:asciiTheme="minorHAnsi" w:eastAsiaTheme="minorEastAsia" w:hAnsiTheme="minorHAnsi" w:cstheme="minorBidi"/>
          <w:sz w:val="22"/>
          <w:szCs w:val="22"/>
        </w:rPr>
        <w:tab/>
      </w:r>
      <w:r w:rsidRPr="006E6B3C">
        <w:rPr>
          <w:lang w:val="en-US" w:eastAsia="zh-CN"/>
        </w:rPr>
        <w:t>Method of test</w:t>
      </w:r>
      <w:r>
        <w:tab/>
      </w:r>
      <w:r>
        <w:fldChar w:fldCharType="begin"/>
      </w:r>
      <w:r>
        <w:instrText xml:space="preserve"> PAGEREF _Toc130558506 \h </w:instrText>
      </w:r>
      <w:r>
        <w:fldChar w:fldCharType="separate"/>
      </w:r>
      <w:r>
        <w:t>62</w:t>
      </w:r>
      <w:r>
        <w:fldChar w:fldCharType="end"/>
      </w:r>
    </w:p>
    <w:p w14:paraId="1A20B797" w14:textId="06883130" w:rsidR="004958D8" w:rsidRDefault="004958D8">
      <w:pPr>
        <w:pStyle w:val="TOC5"/>
        <w:rPr>
          <w:rFonts w:asciiTheme="minorHAnsi" w:eastAsiaTheme="minorEastAsia" w:hAnsiTheme="minorHAnsi" w:cstheme="minorBidi"/>
          <w:sz w:val="22"/>
          <w:szCs w:val="22"/>
        </w:rPr>
      </w:pPr>
      <w:r w:rsidRPr="006E6B3C">
        <w:rPr>
          <w:lang w:val="en-US" w:eastAsia="zh-CN"/>
        </w:rPr>
        <w:t>6.8.2.3.1</w:t>
      </w:r>
      <w:r>
        <w:rPr>
          <w:rFonts w:asciiTheme="minorHAnsi" w:eastAsiaTheme="minorEastAsia" w:hAnsiTheme="minorHAnsi" w:cstheme="minorBidi"/>
          <w:sz w:val="22"/>
          <w:szCs w:val="22"/>
        </w:rPr>
        <w:tab/>
      </w:r>
      <w:r>
        <w:t>Initial conditions</w:t>
      </w:r>
      <w:r>
        <w:tab/>
      </w:r>
      <w:r>
        <w:fldChar w:fldCharType="begin"/>
      </w:r>
      <w:r>
        <w:instrText xml:space="preserve"> PAGEREF _Toc130558507 \h </w:instrText>
      </w:r>
      <w:r>
        <w:fldChar w:fldCharType="separate"/>
      </w:r>
      <w:r>
        <w:t>62</w:t>
      </w:r>
      <w:r>
        <w:fldChar w:fldCharType="end"/>
      </w:r>
    </w:p>
    <w:p w14:paraId="742FEC2D" w14:textId="53DB56DE" w:rsidR="004958D8" w:rsidRDefault="004958D8">
      <w:pPr>
        <w:pStyle w:val="TOC5"/>
        <w:rPr>
          <w:rFonts w:asciiTheme="minorHAnsi" w:eastAsiaTheme="minorEastAsia" w:hAnsiTheme="minorHAnsi" w:cstheme="minorBidi"/>
          <w:sz w:val="22"/>
          <w:szCs w:val="22"/>
        </w:rPr>
      </w:pPr>
      <w:r w:rsidRPr="006E6B3C">
        <w:rPr>
          <w:lang w:val="en-US" w:eastAsia="zh-CN"/>
        </w:rPr>
        <w:t>6.8.2.3.2</w:t>
      </w:r>
      <w:r>
        <w:rPr>
          <w:rFonts w:asciiTheme="minorHAnsi" w:eastAsiaTheme="minorEastAsia" w:hAnsiTheme="minorHAnsi" w:cstheme="minorBidi"/>
          <w:sz w:val="22"/>
          <w:szCs w:val="22"/>
        </w:rPr>
        <w:tab/>
      </w:r>
      <w:r w:rsidRPr="006E6B3C">
        <w:rPr>
          <w:lang w:val="en-US" w:eastAsia="zh-CN"/>
        </w:rPr>
        <w:t>Procedure</w:t>
      </w:r>
      <w:r>
        <w:tab/>
      </w:r>
      <w:r>
        <w:fldChar w:fldCharType="begin"/>
      </w:r>
      <w:r>
        <w:instrText xml:space="preserve"> PAGEREF _Toc130558508 \h </w:instrText>
      </w:r>
      <w:r>
        <w:fldChar w:fldCharType="separate"/>
      </w:r>
      <w:r>
        <w:t>62</w:t>
      </w:r>
      <w:r>
        <w:fldChar w:fldCharType="end"/>
      </w:r>
    </w:p>
    <w:p w14:paraId="6D846FC2" w14:textId="5E080B4C" w:rsidR="004958D8" w:rsidRDefault="004958D8">
      <w:pPr>
        <w:pStyle w:val="TOC5"/>
        <w:rPr>
          <w:rFonts w:asciiTheme="minorHAnsi" w:eastAsiaTheme="minorEastAsia" w:hAnsiTheme="minorHAnsi" w:cstheme="minorBidi"/>
          <w:sz w:val="22"/>
          <w:szCs w:val="22"/>
        </w:rPr>
      </w:pPr>
      <w:r w:rsidRPr="006E6B3C">
        <w:rPr>
          <w:lang w:val="en-US" w:eastAsia="zh-CN"/>
        </w:rPr>
        <w:t>6.8.2.3.3</w:t>
      </w:r>
      <w:r>
        <w:rPr>
          <w:rFonts w:asciiTheme="minorHAnsi" w:eastAsiaTheme="minorEastAsia" w:hAnsiTheme="minorHAnsi" w:cstheme="minorBidi"/>
          <w:sz w:val="22"/>
          <w:szCs w:val="22"/>
        </w:rPr>
        <w:tab/>
      </w:r>
      <w:r w:rsidRPr="006E6B3C">
        <w:rPr>
          <w:lang w:val="en-US" w:eastAsia="zh-CN"/>
        </w:rPr>
        <w:t>Test Requirements</w:t>
      </w:r>
      <w:r>
        <w:tab/>
      </w:r>
      <w:r>
        <w:fldChar w:fldCharType="begin"/>
      </w:r>
      <w:r>
        <w:instrText xml:space="preserve"> PAGEREF _Toc130558509 \h </w:instrText>
      </w:r>
      <w:r>
        <w:fldChar w:fldCharType="separate"/>
      </w:r>
      <w:r>
        <w:t>63</w:t>
      </w:r>
      <w:r>
        <w:fldChar w:fldCharType="end"/>
      </w:r>
    </w:p>
    <w:p w14:paraId="0CC05799" w14:textId="73B7899B" w:rsidR="004958D8" w:rsidRDefault="004958D8">
      <w:pPr>
        <w:pStyle w:val="TOC2"/>
        <w:rPr>
          <w:rFonts w:asciiTheme="minorHAnsi" w:eastAsiaTheme="minorEastAsia" w:hAnsiTheme="minorHAnsi" w:cstheme="minorBidi"/>
          <w:sz w:val="22"/>
          <w:szCs w:val="22"/>
        </w:rPr>
      </w:pPr>
      <w:r w:rsidRPr="006E6B3C">
        <w:rPr>
          <w:lang w:val="en-US" w:eastAsia="zh-CN"/>
        </w:rPr>
        <w:t>6</w:t>
      </w:r>
      <w:r>
        <w:rPr>
          <w:lang w:eastAsia="zh-CN"/>
        </w:rPr>
        <w:t>.</w:t>
      </w:r>
      <w:r w:rsidRPr="006E6B3C">
        <w:rPr>
          <w:lang w:val="en-US" w:eastAsia="zh-CN"/>
        </w:rPr>
        <w:t>9</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_Toc130558510 \h </w:instrText>
      </w:r>
      <w:r>
        <w:fldChar w:fldCharType="separate"/>
      </w:r>
      <w:r>
        <w:t>64</w:t>
      </w:r>
      <w:r>
        <w:fldChar w:fldCharType="end"/>
      </w:r>
    </w:p>
    <w:p w14:paraId="49ED2E45" w14:textId="33CCC94E" w:rsidR="004958D8" w:rsidRDefault="004958D8">
      <w:pPr>
        <w:pStyle w:val="TOC3"/>
        <w:rPr>
          <w:rFonts w:asciiTheme="minorHAnsi" w:eastAsiaTheme="minorEastAsia" w:hAnsiTheme="minorHAnsi" w:cstheme="minorBidi"/>
          <w:sz w:val="22"/>
          <w:szCs w:val="22"/>
        </w:rPr>
      </w:pPr>
      <w:r w:rsidRPr="006E6B3C">
        <w:rPr>
          <w:rFonts w:eastAsia="DengXian"/>
          <w:lang w:val="en-US" w:eastAsia="zh-CN"/>
        </w:rPr>
        <w:t>6</w:t>
      </w:r>
      <w:r w:rsidRPr="006E6B3C">
        <w:rPr>
          <w:rFonts w:eastAsia="DengXian"/>
        </w:rPr>
        <w:t>.9.</w:t>
      </w:r>
      <w:r w:rsidRPr="006E6B3C">
        <w:rPr>
          <w:rFonts w:eastAsia="DengXian"/>
          <w:lang w:val="en-US" w:eastAsia="zh-CN"/>
        </w:rPr>
        <w:t>1</w:t>
      </w:r>
      <w:r>
        <w:rPr>
          <w:rFonts w:asciiTheme="minorHAnsi" w:eastAsiaTheme="minorEastAsia" w:hAnsiTheme="minorHAnsi" w:cstheme="minorBidi"/>
          <w:sz w:val="22"/>
          <w:szCs w:val="22"/>
        </w:rPr>
        <w:tab/>
      </w:r>
      <w:r w:rsidRPr="006E6B3C">
        <w:rPr>
          <w:rFonts w:eastAsia="DengXian"/>
        </w:rPr>
        <w:t>OTA transmitter OFF power</w:t>
      </w:r>
      <w:r>
        <w:tab/>
      </w:r>
      <w:r>
        <w:fldChar w:fldCharType="begin"/>
      </w:r>
      <w:r>
        <w:instrText xml:space="preserve"> PAGEREF _Toc130558511 \h </w:instrText>
      </w:r>
      <w:r>
        <w:fldChar w:fldCharType="separate"/>
      </w:r>
      <w:r>
        <w:t>64</w:t>
      </w:r>
      <w:r>
        <w:fldChar w:fldCharType="end"/>
      </w:r>
    </w:p>
    <w:p w14:paraId="2B14F4EB" w14:textId="4DC5610E" w:rsidR="004958D8" w:rsidRDefault="004958D8">
      <w:pPr>
        <w:pStyle w:val="TOC4"/>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_Toc130558512 \h </w:instrText>
      </w:r>
      <w:r>
        <w:fldChar w:fldCharType="separate"/>
      </w:r>
      <w:r>
        <w:t>64</w:t>
      </w:r>
      <w:r>
        <w:fldChar w:fldCharType="end"/>
      </w:r>
    </w:p>
    <w:p w14:paraId="5E04ABC5" w14:textId="7677A002" w:rsidR="004958D8" w:rsidRDefault="004958D8">
      <w:pPr>
        <w:pStyle w:val="TOC4"/>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Minimum requirement</w:t>
      </w:r>
      <w:r>
        <w:tab/>
      </w:r>
      <w:r>
        <w:fldChar w:fldCharType="begin"/>
      </w:r>
      <w:r>
        <w:instrText xml:space="preserve"> PAGEREF _Toc130558513 \h </w:instrText>
      </w:r>
      <w:r>
        <w:fldChar w:fldCharType="separate"/>
      </w:r>
      <w:r>
        <w:t>64</w:t>
      </w:r>
      <w:r>
        <w:fldChar w:fldCharType="end"/>
      </w:r>
    </w:p>
    <w:p w14:paraId="743E7A95" w14:textId="6C749A02" w:rsidR="004958D8" w:rsidRDefault="004958D8">
      <w:pPr>
        <w:pStyle w:val="TOC4"/>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Test purpose</w:t>
      </w:r>
      <w:r>
        <w:tab/>
      </w:r>
      <w:r>
        <w:fldChar w:fldCharType="begin"/>
      </w:r>
      <w:r>
        <w:instrText xml:space="preserve"> PAGEREF _Toc130558514 \h </w:instrText>
      </w:r>
      <w:r>
        <w:fldChar w:fldCharType="separate"/>
      </w:r>
      <w:r>
        <w:t>64</w:t>
      </w:r>
      <w:r>
        <w:fldChar w:fldCharType="end"/>
      </w:r>
    </w:p>
    <w:p w14:paraId="1BF1940D" w14:textId="742DB7E2" w:rsidR="004958D8" w:rsidRDefault="004958D8">
      <w:pPr>
        <w:pStyle w:val="TOC4"/>
        <w:rPr>
          <w:rFonts w:asciiTheme="minorHAnsi" w:eastAsiaTheme="minorEastAsia" w:hAnsiTheme="minorHAnsi" w:cstheme="minorBidi"/>
          <w:sz w:val="22"/>
          <w:szCs w:val="22"/>
        </w:rPr>
      </w:pPr>
      <w:r>
        <w:t>6.9.1.4</w:t>
      </w:r>
      <w:r>
        <w:rPr>
          <w:rFonts w:asciiTheme="minorHAnsi" w:eastAsiaTheme="minorEastAsia" w:hAnsiTheme="minorHAnsi" w:cstheme="minorBidi"/>
          <w:sz w:val="22"/>
          <w:szCs w:val="22"/>
        </w:rPr>
        <w:tab/>
      </w:r>
      <w:r>
        <w:t>Method of test</w:t>
      </w:r>
      <w:r>
        <w:tab/>
      </w:r>
      <w:r>
        <w:fldChar w:fldCharType="begin"/>
      </w:r>
      <w:r>
        <w:instrText xml:space="preserve"> PAGEREF _Toc130558515 \h </w:instrText>
      </w:r>
      <w:r>
        <w:fldChar w:fldCharType="separate"/>
      </w:r>
      <w:r>
        <w:t>64</w:t>
      </w:r>
      <w:r>
        <w:fldChar w:fldCharType="end"/>
      </w:r>
    </w:p>
    <w:p w14:paraId="1DC97C2F" w14:textId="7967B159" w:rsidR="004958D8" w:rsidRDefault="004958D8">
      <w:pPr>
        <w:pStyle w:val="TOC4"/>
        <w:rPr>
          <w:rFonts w:asciiTheme="minorHAnsi" w:eastAsiaTheme="minorEastAsia" w:hAnsiTheme="minorHAnsi" w:cstheme="minorBidi"/>
          <w:sz w:val="22"/>
          <w:szCs w:val="22"/>
        </w:rPr>
      </w:pPr>
      <w:r>
        <w:t>6.9.1.5</w:t>
      </w:r>
      <w:r>
        <w:rPr>
          <w:rFonts w:asciiTheme="minorHAnsi" w:eastAsiaTheme="minorEastAsia" w:hAnsiTheme="minorHAnsi" w:cstheme="minorBidi"/>
          <w:sz w:val="22"/>
          <w:szCs w:val="22"/>
        </w:rPr>
        <w:tab/>
      </w:r>
      <w:r>
        <w:t>Test requirements</w:t>
      </w:r>
      <w:r>
        <w:tab/>
      </w:r>
      <w:r>
        <w:fldChar w:fldCharType="begin"/>
      </w:r>
      <w:r>
        <w:instrText xml:space="preserve"> PAGEREF _Toc130558516 \h </w:instrText>
      </w:r>
      <w:r>
        <w:fldChar w:fldCharType="separate"/>
      </w:r>
      <w:r>
        <w:t>64</w:t>
      </w:r>
      <w:r>
        <w:fldChar w:fldCharType="end"/>
      </w:r>
    </w:p>
    <w:p w14:paraId="55ADD929" w14:textId="171F18EF" w:rsidR="004958D8" w:rsidRDefault="004958D8">
      <w:pPr>
        <w:pStyle w:val="TOC3"/>
        <w:rPr>
          <w:rFonts w:asciiTheme="minorHAnsi" w:eastAsiaTheme="minorEastAsia" w:hAnsiTheme="minorHAnsi" w:cstheme="minorBidi"/>
          <w:sz w:val="22"/>
          <w:szCs w:val="22"/>
        </w:rPr>
      </w:pPr>
      <w:r w:rsidRPr="006E6B3C">
        <w:rPr>
          <w:rFonts w:eastAsia="DengXian"/>
          <w:lang w:val="en-US" w:eastAsia="zh-CN"/>
        </w:rPr>
        <w:t>6</w:t>
      </w:r>
      <w:r w:rsidRPr="006E6B3C">
        <w:rPr>
          <w:rFonts w:eastAsia="DengXian"/>
        </w:rPr>
        <w:t>.9.</w:t>
      </w:r>
      <w:r w:rsidRPr="006E6B3C">
        <w:rPr>
          <w:rFonts w:eastAsia="DengXian"/>
          <w:lang w:val="en-US" w:eastAsia="zh-CN"/>
        </w:rPr>
        <w:t>2</w:t>
      </w:r>
      <w:r>
        <w:rPr>
          <w:rFonts w:asciiTheme="minorHAnsi" w:eastAsiaTheme="minorEastAsia" w:hAnsiTheme="minorHAnsi" w:cstheme="minorBidi"/>
          <w:sz w:val="22"/>
          <w:szCs w:val="22"/>
        </w:rPr>
        <w:tab/>
      </w:r>
      <w:r w:rsidRPr="006E6B3C">
        <w:rPr>
          <w:rFonts w:eastAsia="DengXian"/>
        </w:rPr>
        <w:t>OTA transient period</w:t>
      </w:r>
      <w:r>
        <w:tab/>
      </w:r>
      <w:r>
        <w:fldChar w:fldCharType="begin"/>
      </w:r>
      <w:r>
        <w:instrText xml:space="preserve"> PAGEREF _Toc130558517 \h </w:instrText>
      </w:r>
      <w:r>
        <w:fldChar w:fldCharType="separate"/>
      </w:r>
      <w:r>
        <w:t>65</w:t>
      </w:r>
      <w:r>
        <w:fldChar w:fldCharType="end"/>
      </w:r>
    </w:p>
    <w:p w14:paraId="0970DBAE" w14:textId="0042146E" w:rsidR="004958D8" w:rsidRDefault="004958D8">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Definition and applicability</w:t>
      </w:r>
      <w:r>
        <w:tab/>
      </w:r>
      <w:r>
        <w:fldChar w:fldCharType="begin"/>
      </w:r>
      <w:r>
        <w:instrText xml:space="preserve"> PAGEREF _Toc130558518 \h </w:instrText>
      </w:r>
      <w:r>
        <w:fldChar w:fldCharType="separate"/>
      </w:r>
      <w:r>
        <w:t>65</w:t>
      </w:r>
      <w:r>
        <w:fldChar w:fldCharType="end"/>
      </w:r>
    </w:p>
    <w:p w14:paraId="49A85743" w14:textId="66E07F9C" w:rsidR="004958D8" w:rsidRDefault="004958D8">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Minimum requirement</w:t>
      </w:r>
      <w:r>
        <w:tab/>
      </w:r>
      <w:r>
        <w:fldChar w:fldCharType="begin"/>
      </w:r>
      <w:r>
        <w:instrText xml:space="preserve"> PAGEREF _Toc130558519 \h </w:instrText>
      </w:r>
      <w:r>
        <w:fldChar w:fldCharType="separate"/>
      </w:r>
      <w:r>
        <w:t>65</w:t>
      </w:r>
      <w:r>
        <w:fldChar w:fldCharType="end"/>
      </w:r>
    </w:p>
    <w:p w14:paraId="5A286FE4" w14:textId="2D26FF94" w:rsidR="004958D8" w:rsidRDefault="004958D8">
      <w:pPr>
        <w:pStyle w:val="TOC4"/>
        <w:rPr>
          <w:rFonts w:asciiTheme="minorHAnsi" w:eastAsiaTheme="minorEastAsia" w:hAnsiTheme="minorHAnsi" w:cstheme="minorBidi"/>
          <w:sz w:val="22"/>
          <w:szCs w:val="22"/>
        </w:rPr>
      </w:pPr>
      <w:r>
        <w:t>6.9.2.3</w:t>
      </w:r>
      <w:r>
        <w:rPr>
          <w:rFonts w:asciiTheme="minorHAnsi" w:eastAsiaTheme="minorEastAsia" w:hAnsiTheme="minorHAnsi" w:cstheme="minorBidi"/>
          <w:sz w:val="22"/>
          <w:szCs w:val="22"/>
        </w:rPr>
        <w:tab/>
      </w:r>
      <w:r>
        <w:t>Test purpose</w:t>
      </w:r>
      <w:r>
        <w:tab/>
      </w:r>
      <w:r>
        <w:fldChar w:fldCharType="begin"/>
      </w:r>
      <w:r>
        <w:instrText xml:space="preserve"> PAGEREF _Toc130558520 \h </w:instrText>
      </w:r>
      <w:r>
        <w:fldChar w:fldCharType="separate"/>
      </w:r>
      <w:r>
        <w:t>65</w:t>
      </w:r>
      <w:r>
        <w:fldChar w:fldCharType="end"/>
      </w:r>
    </w:p>
    <w:p w14:paraId="5C5973C4" w14:textId="2D239605" w:rsidR="004958D8" w:rsidRDefault="004958D8">
      <w:pPr>
        <w:pStyle w:val="TOC4"/>
        <w:rPr>
          <w:rFonts w:asciiTheme="minorHAnsi" w:eastAsiaTheme="minorEastAsia" w:hAnsiTheme="minorHAnsi" w:cstheme="minorBidi"/>
          <w:sz w:val="22"/>
          <w:szCs w:val="22"/>
        </w:rPr>
      </w:pPr>
      <w:r>
        <w:t>6.9.2.4</w:t>
      </w:r>
      <w:r>
        <w:rPr>
          <w:rFonts w:asciiTheme="minorHAnsi" w:eastAsiaTheme="minorEastAsia" w:hAnsiTheme="minorHAnsi" w:cstheme="minorBidi"/>
          <w:sz w:val="22"/>
          <w:szCs w:val="22"/>
        </w:rPr>
        <w:tab/>
      </w:r>
      <w:r>
        <w:t>Method of test</w:t>
      </w:r>
      <w:r>
        <w:tab/>
      </w:r>
      <w:r>
        <w:fldChar w:fldCharType="begin"/>
      </w:r>
      <w:r>
        <w:instrText xml:space="preserve"> PAGEREF _Toc130558521 \h </w:instrText>
      </w:r>
      <w:r>
        <w:fldChar w:fldCharType="separate"/>
      </w:r>
      <w:r>
        <w:t>65</w:t>
      </w:r>
      <w:r>
        <w:fldChar w:fldCharType="end"/>
      </w:r>
    </w:p>
    <w:p w14:paraId="6EBAFC4B" w14:textId="6D05DAFE" w:rsidR="004958D8" w:rsidRDefault="004958D8">
      <w:pPr>
        <w:pStyle w:val="TOC5"/>
        <w:rPr>
          <w:rFonts w:asciiTheme="minorHAnsi" w:eastAsiaTheme="minorEastAsia" w:hAnsiTheme="minorHAnsi" w:cstheme="minorBidi"/>
          <w:sz w:val="22"/>
          <w:szCs w:val="22"/>
        </w:rPr>
      </w:pPr>
      <w:r>
        <w:t>6.9.2.4.1</w:t>
      </w:r>
      <w:r>
        <w:rPr>
          <w:rFonts w:asciiTheme="minorHAnsi" w:eastAsiaTheme="minorEastAsia" w:hAnsiTheme="minorHAnsi" w:cstheme="minorBidi"/>
          <w:sz w:val="22"/>
          <w:szCs w:val="22"/>
        </w:rPr>
        <w:tab/>
      </w:r>
      <w:r>
        <w:t>Initial conditions</w:t>
      </w:r>
      <w:r>
        <w:tab/>
      </w:r>
      <w:r>
        <w:fldChar w:fldCharType="begin"/>
      </w:r>
      <w:r>
        <w:instrText xml:space="preserve"> PAGEREF _Toc130558522 \h </w:instrText>
      </w:r>
      <w:r>
        <w:fldChar w:fldCharType="separate"/>
      </w:r>
      <w:r>
        <w:t>65</w:t>
      </w:r>
      <w:r>
        <w:fldChar w:fldCharType="end"/>
      </w:r>
    </w:p>
    <w:p w14:paraId="166DBE23" w14:textId="13FCBB75" w:rsidR="004958D8" w:rsidRDefault="004958D8">
      <w:pPr>
        <w:pStyle w:val="TOC5"/>
        <w:rPr>
          <w:rFonts w:asciiTheme="minorHAnsi" w:eastAsiaTheme="minorEastAsia" w:hAnsiTheme="minorHAnsi" w:cstheme="minorBidi"/>
          <w:sz w:val="22"/>
          <w:szCs w:val="22"/>
        </w:rPr>
      </w:pPr>
      <w:r>
        <w:t>6.9.2.4.2</w:t>
      </w:r>
      <w:r>
        <w:rPr>
          <w:rFonts w:asciiTheme="minorHAnsi" w:eastAsiaTheme="minorEastAsia" w:hAnsiTheme="minorHAnsi" w:cstheme="minorBidi"/>
          <w:sz w:val="22"/>
          <w:szCs w:val="22"/>
        </w:rPr>
        <w:tab/>
      </w:r>
      <w:r>
        <w:t>Procedure</w:t>
      </w:r>
      <w:r>
        <w:tab/>
      </w:r>
      <w:r>
        <w:fldChar w:fldCharType="begin"/>
      </w:r>
      <w:r>
        <w:instrText xml:space="preserve"> PAGEREF _Toc130558523 \h </w:instrText>
      </w:r>
      <w:r>
        <w:fldChar w:fldCharType="separate"/>
      </w:r>
      <w:r>
        <w:t>66</w:t>
      </w:r>
      <w:r>
        <w:fldChar w:fldCharType="end"/>
      </w:r>
    </w:p>
    <w:p w14:paraId="0B2405FB" w14:textId="1164D52A" w:rsidR="004958D8" w:rsidRDefault="004958D8">
      <w:pPr>
        <w:pStyle w:val="TOC4"/>
        <w:rPr>
          <w:rFonts w:asciiTheme="minorHAnsi" w:eastAsiaTheme="minorEastAsia" w:hAnsiTheme="minorHAnsi" w:cstheme="minorBidi"/>
          <w:sz w:val="22"/>
          <w:szCs w:val="22"/>
        </w:rPr>
      </w:pPr>
      <w:r>
        <w:t>6.9.2.5</w:t>
      </w:r>
      <w:r>
        <w:rPr>
          <w:rFonts w:asciiTheme="minorHAnsi" w:eastAsiaTheme="minorEastAsia" w:hAnsiTheme="minorHAnsi" w:cstheme="minorBidi"/>
          <w:sz w:val="22"/>
          <w:szCs w:val="22"/>
        </w:rPr>
        <w:tab/>
      </w:r>
      <w:r>
        <w:t>Test requirements</w:t>
      </w:r>
      <w:r>
        <w:tab/>
      </w:r>
      <w:r>
        <w:fldChar w:fldCharType="begin"/>
      </w:r>
      <w:r>
        <w:instrText xml:space="preserve"> PAGEREF _Toc130558524 \h </w:instrText>
      </w:r>
      <w:r>
        <w:fldChar w:fldCharType="separate"/>
      </w:r>
      <w:r>
        <w:t>66</w:t>
      </w:r>
      <w:r>
        <w:fldChar w:fldCharType="end"/>
      </w:r>
    </w:p>
    <w:p w14:paraId="000629AE" w14:textId="5AB0198A" w:rsidR="004958D8" w:rsidRDefault="004958D8">
      <w:pPr>
        <w:pStyle w:val="TOC8"/>
        <w:rPr>
          <w:rFonts w:asciiTheme="minorHAnsi" w:eastAsiaTheme="minorEastAsia" w:hAnsiTheme="minorHAnsi" w:cstheme="minorBidi"/>
          <w:b w:val="0"/>
          <w:szCs w:val="22"/>
        </w:rPr>
      </w:pPr>
      <w:r w:rsidRPr="006E6B3C">
        <w:rPr>
          <w:rFonts w:eastAsia="MS Mincho"/>
        </w:rPr>
        <w:t>Annex A</w:t>
      </w:r>
      <w:r>
        <w:t xml:space="preserve"> (normative)</w:t>
      </w:r>
      <w:r w:rsidRPr="006E6B3C">
        <w:rPr>
          <w:rFonts w:eastAsia="MS Mincho"/>
        </w:rPr>
        <w:t>:</w:t>
      </w:r>
      <w:r>
        <w:t xml:space="preserve"> </w:t>
      </w:r>
      <w:r w:rsidRPr="006E6B3C">
        <w:rPr>
          <w:rFonts w:eastAsia="MS Mincho"/>
        </w:rPr>
        <w:t>Repeater stimulus signals</w:t>
      </w:r>
      <w:r>
        <w:tab/>
      </w:r>
      <w:r>
        <w:fldChar w:fldCharType="begin"/>
      </w:r>
      <w:r>
        <w:instrText xml:space="preserve"> PAGEREF _Toc130558525 \h </w:instrText>
      </w:r>
      <w:r>
        <w:fldChar w:fldCharType="separate"/>
      </w:r>
      <w:r>
        <w:t>67</w:t>
      </w:r>
      <w:r>
        <w:fldChar w:fldCharType="end"/>
      </w:r>
    </w:p>
    <w:p w14:paraId="0779B43B" w14:textId="792FE28F" w:rsidR="004958D8" w:rsidRDefault="004958D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Repeater stimulus signal 1</w:t>
      </w:r>
      <w:r>
        <w:tab/>
      </w:r>
      <w:r>
        <w:fldChar w:fldCharType="begin"/>
      </w:r>
      <w:r>
        <w:instrText xml:space="preserve"> PAGEREF _Toc130558526 \h </w:instrText>
      </w:r>
      <w:r>
        <w:fldChar w:fldCharType="separate"/>
      </w:r>
      <w:r>
        <w:t>67</w:t>
      </w:r>
      <w:r>
        <w:fldChar w:fldCharType="end"/>
      </w:r>
    </w:p>
    <w:p w14:paraId="630401DE" w14:textId="6A742F62" w:rsidR="004958D8" w:rsidRDefault="004958D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Repeater stimulus signal 2</w:t>
      </w:r>
      <w:r>
        <w:tab/>
      </w:r>
      <w:r>
        <w:fldChar w:fldCharType="begin"/>
      </w:r>
      <w:r>
        <w:instrText xml:space="preserve"> PAGEREF _Toc130558527 \h </w:instrText>
      </w:r>
      <w:r>
        <w:fldChar w:fldCharType="separate"/>
      </w:r>
      <w:r>
        <w:t>67</w:t>
      </w:r>
      <w:r>
        <w:fldChar w:fldCharType="end"/>
      </w:r>
    </w:p>
    <w:p w14:paraId="2BC87F41" w14:textId="60C52E01" w:rsidR="004958D8" w:rsidRDefault="004958D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Repeater stimulus signal spectral purity requirements</w:t>
      </w:r>
      <w:r>
        <w:tab/>
      </w:r>
      <w:r>
        <w:fldChar w:fldCharType="begin"/>
      </w:r>
      <w:r>
        <w:instrText xml:space="preserve"> PAGEREF _Toc130558528 \h </w:instrText>
      </w:r>
      <w:r>
        <w:fldChar w:fldCharType="separate"/>
      </w:r>
      <w:r>
        <w:t>67</w:t>
      </w:r>
      <w:r>
        <w:fldChar w:fldCharType="end"/>
      </w:r>
    </w:p>
    <w:p w14:paraId="45C6AD91" w14:textId="502D2994" w:rsidR="004958D8" w:rsidRDefault="004958D8">
      <w:pPr>
        <w:pStyle w:val="TOC8"/>
        <w:rPr>
          <w:rFonts w:asciiTheme="minorHAnsi" w:eastAsiaTheme="minorEastAsia" w:hAnsiTheme="minorHAnsi" w:cstheme="minorBidi"/>
          <w:b w:val="0"/>
          <w:szCs w:val="22"/>
        </w:rPr>
      </w:pPr>
      <w:r>
        <w:t>Annex B</w:t>
      </w:r>
      <w:r w:rsidRPr="006E6B3C">
        <w:rPr>
          <w:lang w:val="en-US" w:eastAsia="zh-CN"/>
        </w:rPr>
        <w:t xml:space="preserve"> </w:t>
      </w:r>
      <w:r>
        <w:t>(normative): Environmental requirements for the Repeater equipment</w:t>
      </w:r>
      <w:r>
        <w:tab/>
      </w:r>
      <w:r>
        <w:fldChar w:fldCharType="begin"/>
      </w:r>
      <w:r>
        <w:instrText xml:space="preserve"> PAGEREF _Toc130558529 \h </w:instrText>
      </w:r>
      <w:r>
        <w:fldChar w:fldCharType="separate"/>
      </w:r>
      <w:r>
        <w:t>68</w:t>
      </w:r>
      <w:r>
        <w:fldChar w:fldCharType="end"/>
      </w:r>
    </w:p>
    <w:p w14:paraId="71FD5C0E" w14:textId="30E375FB" w:rsidR="004958D8" w:rsidRDefault="004958D8">
      <w:pPr>
        <w:pStyle w:val="TOC1"/>
        <w:rPr>
          <w:rFonts w:asciiTheme="minorHAnsi" w:eastAsiaTheme="minorEastAsia" w:hAnsiTheme="minorHAnsi" w:cstheme="minorBidi"/>
          <w:szCs w:val="22"/>
        </w:rPr>
      </w:pPr>
      <w:r w:rsidRPr="006E6B3C">
        <w:rPr>
          <w:lang w:val="en-US" w:eastAsia="zh-CN"/>
        </w:rPr>
        <w:t>B</w:t>
      </w:r>
      <w:r>
        <w:t>.1</w:t>
      </w:r>
      <w:r>
        <w:rPr>
          <w:rFonts w:asciiTheme="minorHAnsi" w:eastAsiaTheme="minorEastAsia" w:hAnsiTheme="minorHAnsi" w:cstheme="minorBidi"/>
          <w:szCs w:val="22"/>
        </w:rPr>
        <w:tab/>
      </w:r>
      <w:r>
        <w:t>General</w:t>
      </w:r>
      <w:r>
        <w:tab/>
      </w:r>
      <w:r>
        <w:fldChar w:fldCharType="begin"/>
      </w:r>
      <w:r>
        <w:instrText xml:space="preserve"> PAGEREF _Toc130558530 \h </w:instrText>
      </w:r>
      <w:r>
        <w:fldChar w:fldCharType="separate"/>
      </w:r>
      <w:r>
        <w:t>69</w:t>
      </w:r>
      <w:r>
        <w:fldChar w:fldCharType="end"/>
      </w:r>
    </w:p>
    <w:p w14:paraId="1FC170C3" w14:textId="6CADD002" w:rsidR="004958D8" w:rsidRDefault="004958D8">
      <w:pPr>
        <w:pStyle w:val="TOC1"/>
        <w:rPr>
          <w:rFonts w:asciiTheme="minorHAnsi" w:eastAsiaTheme="minorEastAsia" w:hAnsiTheme="minorHAnsi" w:cstheme="minorBidi"/>
          <w:szCs w:val="22"/>
        </w:rPr>
      </w:pPr>
      <w:r w:rsidRPr="006E6B3C">
        <w:rPr>
          <w:lang w:val="en-US" w:eastAsia="zh-CN"/>
        </w:rPr>
        <w:t>B</w:t>
      </w:r>
      <w:r>
        <w:t>.2</w:t>
      </w:r>
      <w:r>
        <w:rPr>
          <w:rFonts w:asciiTheme="minorHAnsi" w:eastAsiaTheme="minorEastAsia" w:hAnsiTheme="minorHAnsi" w:cstheme="minorBidi"/>
          <w:szCs w:val="22"/>
        </w:rPr>
        <w:tab/>
      </w:r>
      <w:r>
        <w:t>Normal test environment</w:t>
      </w:r>
      <w:r>
        <w:tab/>
      </w:r>
      <w:r>
        <w:fldChar w:fldCharType="begin"/>
      </w:r>
      <w:r>
        <w:instrText xml:space="preserve"> PAGEREF _Toc130558531 \h </w:instrText>
      </w:r>
      <w:r>
        <w:fldChar w:fldCharType="separate"/>
      </w:r>
      <w:r>
        <w:t>69</w:t>
      </w:r>
      <w:r>
        <w:fldChar w:fldCharType="end"/>
      </w:r>
    </w:p>
    <w:p w14:paraId="5B0F9D10" w14:textId="51392EA8" w:rsidR="004958D8" w:rsidRDefault="004958D8">
      <w:pPr>
        <w:pStyle w:val="TOC1"/>
        <w:rPr>
          <w:rFonts w:asciiTheme="minorHAnsi" w:eastAsiaTheme="minorEastAsia" w:hAnsiTheme="minorHAnsi" w:cstheme="minorBidi"/>
          <w:szCs w:val="22"/>
        </w:rPr>
      </w:pPr>
      <w:r w:rsidRPr="006E6B3C">
        <w:rPr>
          <w:lang w:val="en-US" w:eastAsia="zh-CN"/>
        </w:rPr>
        <w:t>B</w:t>
      </w:r>
      <w:r>
        <w:t>.3</w:t>
      </w:r>
      <w:r>
        <w:rPr>
          <w:rFonts w:asciiTheme="minorHAnsi" w:eastAsiaTheme="minorEastAsia" w:hAnsiTheme="minorHAnsi" w:cstheme="minorBidi"/>
          <w:szCs w:val="22"/>
        </w:rPr>
        <w:tab/>
      </w:r>
      <w:r>
        <w:t>Extreme test environment</w:t>
      </w:r>
      <w:r>
        <w:tab/>
      </w:r>
      <w:r>
        <w:fldChar w:fldCharType="begin"/>
      </w:r>
      <w:r>
        <w:instrText xml:space="preserve"> PAGEREF _Toc130558532 \h </w:instrText>
      </w:r>
      <w:r>
        <w:fldChar w:fldCharType="separate"/>
      </w:r>
      <w:r>
        <w:t>69</w:t>
      </w:r>
      <w:r>
        <w:fldChar w:fldCharType="end"/>
      </w:r>
    </w:p>
    <w:p w14:paraId="01095FCF" w14:textId="4CF56F41" w:rsidR="004958D8" w:rsidRDefault="004958D8">
      <w:pPr>
        <w:pStyle w:val="TOC2"/>
        <w:rPr>
          <w:rFonts w:asciiTheme="minorHAnsi" w:eastAsiaTheme="minorEastAsia" w:hAnsiTheme="minorHAnsi" w:cstheme="minorBidi"/>
          <w:sz w:val="22"/>
          <w:szCs w:val="22"/>
        </w:rPr>
      </w:pPr>
      <w:r w:rsidRPr="006E6B3C">
        <w:rPr>
          <w:lang w:val="en-US" w:eastAsia="zh-CN"/>
        </w:rPr>
        <w:t>B</w:t>
      </w:r>
      <w:r>
        <w:t>.3.1</w:t>
      </w:r>
      <w:r>
        <w:rPr>
          <w:rFonts w:asciiTheme="minorHAnsi" w:eastAsiaTheme="minorEastAsia" w:hAnsiTheme="minorHAnsi" w:cstheme="minorBidi"/>
          <w:sz w:val="22"/>
          <w:szCs w:val="22"/>
        </w:rPr>
        <w:tab/>
      </w:r>
      <w:r>
        <w:t>Extreme temperature</w:t>
      </w:r>
      <w:r>
        <w:tab/>
      </w:r>
      <w:r>
        <w:fldChar w:fldCharType="begin"/>
      </w:r>
      <w:r>
        <w:instrText xml:space="preserve"> PAGEREF _Toc130558533 \h </w:instrText>
      </w:r>
      <w:r>
        <w:fldChar w:fldCharType="separate"/>
      </w:r>
      <w:r>
        <w:t>69</w:t>
      </w:r>
      <w:r>
        <w:fldChar w:fldCharType="end"/>
      </w:r>
    </w:p>
    <w:p w14:paraId="5FAD3860" w14:textId="7341C85C" w:rsidR="004958D8" w:rsidRDefault="004958D8">
      <w:pPr>
        <w:pStyle w:val="TOC1"/>
        <w:rPr>
          <w:rFonts w:asciiTheme="minorHAnsi" w:eastAsiaTheme="minorEastAsia" w:hAnsiTheme="minorHAnsi" w:cstheme="minorBidi"/>
          <w:szCs w:val="22"/>
        </w:rPr>
      </w:pPr>
      <w:r w:rsidRPr="006E6B3C">
        <w:rPr>
          <w:lang w:val="en-US" w:eastAsia="zh-CN"/>
        </w:rPr>
        <w:t>B</w:t>
      </w:r>
      <w:r>
        <w:t>.4</w:t>
      </w:r>
      <w:r>
        <w:rPr>
          <w:rFonts w:asciiTheme="minorHAnsi" w:eastAsiaTheme="minorEastAsia" w:hAnsiTheme="minorHAnsi" w:cstheme="minorBidi"/>
          <w:szCs w:val="22"/>
        </w:rPr>
        <w:tab/>
      </w:r>
      <w:r>
        <w:t>Vibration</w:t>
      </w:r>
      <w:r>
        <w:tab/>
      </w:r>
      <w:r>
        <w:fldChar w:fldCharType="begin"/>
      </w:r>
      <w:r>
        <w:instrText xml:space="preserve"> PAGEREF _Toc130558534 \h </w:instrText>
      </w:r>
      <w:r>
        <w:fldChar w:fldCharType="separate"/>
      </w:r>
      <w:r>
        <w:t>70</w:t>
      </w:r>
      <w:r>
        <w:fldChar w:fldCharType="end"/>
      </w:r>
    </w:p>
    <w:p w14:paraId="1358B337" w14:textId="79C4A917" w:rsidR="004958D8" w:rsidRDefault="004958D8">
      <w:pPr>
        <w:pStyle w:val="TOC1"/>
        <w:rPr>
          <w:rFonts w:asciiTheme="minorHAnsi" w:eastAsiaTheme="minorEastAsia" w:hAnsiTheme="minorHAnsi" w:cstheme="minorBidi"/>
          <w:szCs w:val="22"/>
        </w:rPr>
      </w:pPr>
      <w:r w:rsidRPr="006E6B3C">
        <w:rPr>
          <w:lang w:val="en-US" w:eastAsia="zh-CN"/>
        </w:rPr>
        <w:t>B</w:t>
      </w:r>
      <w:r>
        <w:t>.5</w:t>
      </w:r>
      <w:r>
        <w:rPr>
          <w:rFonts w:asciiTheme="minorHAnsi" w:eastAsiaTheme="minorEastAsia" w:hAnsiTheme="minorHAnsi" w:cstheme="minorBidi"/>
          <w:szCs w:val="22"/>
        </w:rPr>
        <w:tab/>
      </w:r>
      <w:r>
        <w:t>Power supply</w:t>
      </w:r>
      <w:r>
        <w:tab/>
      </w:r>
      <w:r>
        <w:fldChar w:fldCharType="begin"/>
      </w:r>
      <w:r>
        <w:instrText xml:space="preserve"> PAGEREF _Toc130558535 \h </w:instrText>
      </w:r>
      <w:r>
        <w:fldChar w:fldCharType="separate"/>
      </w:r>
      <w:r>
        <w:t>70</w:t>
      </w:r>
      <w:r>
        <w:fldChar w:fldCharType="end"/>
      </w:r>
    </w:p>
    <w:p w14:paraId="4CDFF8FB" w14:textId="733F4F4D" w:rsidR="004958D8" w:rsidRDefault="004958D8">
      <w:pPr>
        <w:pStyle w:val="TOC1"/>
        <w:rPr>
          <w:rFonts w:asciiTheme="minorHAnsi" w:eastAsiaTheme="minorEastAsia" w:hAnsiTheme="minorHAnsi" w:cstheme="minorBidi"/>
          <w:szCs w:val="22"/>
        </w:rPr>
      </w:pPr>
      <w:r w:rsidRPr="006E6B3C">
        <w:rPr>
          <w:lang w:val="en-US" w:eastAsia="zh-CN"/>
        </w:rPr>
        <w:t>B</w:t>
      </w:r>
      <w:r>
        <w:rPr>
          <w:lang w:eastAsia="sv-SE"/>
        </w:rPr>
        <w:t>.6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_Toc130558536 \h </w:instrText>
      </w:r>
      <w:r>
        <w:fldChar w:fldCharType="separate"/>
      </w:r>
      <w:r>
        <w:t>70</w:t>
      </w:r>
      <w:r>
        <w:fldChar w:fldCharType="end"/>
      </w:r>
    </w:p>
    <w:p w14:paraId="475F9145" w14:textId="4AA62273" w:rsidR="004958D8" w:rsidRDefault="004958D8">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_Toc130558537 \h </w:instrText>
      </w:r>
      <w:r>
        <w:fldChar w:fldCharType="separate"/>
      </w:r>
      <w:r>
        <w:t>71</w:t>
      </w:r>
      <w:r>
        <w:fldChar w:fldCharType="end"/>
      </w:r>
    </w:p>
    <w:p w14:paraId="3854E6F9" w14:textId="432806C7" w:rsidR="004958D8" w:rsidRDefault="004958D8">
      <w:pPr>
        <w:pStyle w:val="TOC1"/>
        <w:rPr>
          <w:rFonts w:asciiTheme="minorHAnsi" w:eastAsiaTheme="minorEastAsia" w:hAnsiTheme="minorHAnsi" w:cstheme="minorBidi"/>
          <w:szCs w:val="22"/>
        </w:rPr>
      </w:pPr>
      <w:r w:rsidRPr="006E6B3C">
        <w:rPr>
          <w:lang w:val="en-US" w:eastAsia="zh-CN"/>
        </w:rPr>
        <w:t>C</w:t>
      </w:r>
      <w:r>
        <w:t>.1</w:t>
      </w:r>
      <w:r>
        <w:rPr>
          <w:rFonts w:asciiTheme="minorHAnsi" w:eastAsiaTheme="minorEastAsia" w:hAnsiTheme="minorHAnsi" w:cstheme="minorBidi"/>
          <w:szCs w:val="22"/>
        </w:rPr>
        <w:tab/>
      </w:r>
      <w:r>
        <w:rPr>
          <w:lang w:eastAsia="sv-SE"/>
        </w:rPr>
        <w:t>Measurement of radiated characteristics</w:t>
      </w:r>
      <w:r>
        <w:tab/>
      </w:r>
      <w:r>
        <w:fldChar w:fldCharType="begin"/>
      </w:r>
      <w:r>
        <w:instrText xml:space="preserve"> PAGEREF _Toc130558538 \h </w:instrText>
      </w:r>
      <w:r>
        <w:fldChar w:fldCharType="separate"/>
      </w:r>
      <w:r>
        <w:t>72</w:t>
      </w:r>
      <w:r>
        <w:fldChar w:fldCharType="end"/>
      </w:r>
    </w:p>
    <w:p w14:paraId="2C2DAF4E" w14:textId="2811FAD0" w:rsidR="004958D8" w:rsidRDefault="004958D8">
      <w:pPr>
        <w:pStyle w:val="TOC8"/>
        <w:rPr>
          <w:rFonts w:asciiTheme="minorHAnsi" w:eastAsiaTheme="minorEastAsia" w:hAnsiTheme="minorHAnsi" w:cstheme="minorBidi"/>
          <w:b w:val="0"/>
          <w:szCs w:val="22"/>
        </w:rPr>
      </w:pPr>
      <w:r>
        <w:t xml:space="preserve">Annex </w:t>
      </w:r>
      <w:r w:rsidRPr="006E6B3C">
        <w:rPr>
          <w:lang w:val="en-US" w:eastAsia="zh-CN"/>
        </w:rPr>
        <w:t>D</w:t>
      </w:r>
      <w:r>
        <w:t xml:space="preserve"> (normative): Calibration</w:t>
      </w:r>
      <w:r>
        <w:tab/>
      </w:r>
      <w:r>
        <w:fldChar w:fldCharType="begin"/>
      </w:r>
      <w:r>
        <w:instrText xml:space="preserve"> PAGEREF _Toc130558539 \h </w:instrText>
      </w:r>
      <w:r>
        <w:fldChar w:fldCharType="separate"/>
      </w:r>
      <w:r>
        <w:t>74</w:t>
      </w:r>
      <w:r>
        <w:fldChar w:fldCharType="end"/>
      </w:r>
    </w:p>
    <w:p w14:paraId="6FAB1CCC" w14:textId="49C0265F" w:rsidR="004958D8" w:rsidRDefault="004958D8">
      <w:pPr>
        <w:pStyle w:val="TOC8"/>
        <w:rPr>
          <w:rFonts w:asciiTheme="minorHAnsi" w:eastAsiaTheme="minorEastAsia" w:hAnsiTheme="minorHAnsi" w:cstheme="minorBidi"/>
          <w:b w:val="0"/>
          <w:szCs w:val="22"/>
        </w:rPr>
      </w:pPr>
      <w:r>
        <w:t>Annex E</w:t>
      </w:r>
      <w:r w:rsidRPr="006E6B3C">
        <w:rPr>
          <w:lang w:val="en-US" w:eastAsia="zh-CN"/>
        </w:rPr>
        <w:t xml:space="preserve"> </w:t>
      </w:r>
      <w:r>
        <w:t>(informative): OTA measurement system set-up</w:t>
      </w:r>
      <w:r>
        <w:tab/>
      </w:r>
      <w:r>
        <w:fldChar w:fldCharType="begin"/>
      </w:r>
      <w:r>
        <w:instrText xml:space="preserve"> PAGEREF _Toc130558540 \h </w:instrText>
      </w:r>
      <w:r>
        <w:fldChar w:fldCharType="separate"/>
      </w:r>
      <w:r>
        <w:t>74</w:t>
      </w:r>
      <w:r>
        <w:fldChar w:fldCharType="end"/>
      </w:r>
    </w:p>
    <w:p w14:paraId="127CB9AB" w14:textId="552675B4" w:rsidR="004958D8" w:rsidRDefault="004958D8">
      <w:pPr>
        <w:pStyle w:val="TOC1"/>
        <w:rPr>
          <w:rFonts w:asciiTheme="minorHAnsi" w:eastAsiaTheme="minorEastAsia" w:hAnsiTheme="minorHAnsi" w:cstheme="minorBidi"/>
          <w:szCs w:val="22"/>
        </w:rPr>
      </w:pPr>
      <w:r w:rsidRPr="006E6B3C">
        <w:rPr>
          <w:lang w:val="en-US" w:eastAsia="zh-CN"/>
        </w:rPr>
        <w:t>E</w:t>
      </w:r>
      <w:r>
        <w:t>.1</w:t>
      </w:r>
      <w:r>
        <w:rPr>
          <w:rFonts w:asciiTheme="minorHAnsi" w:eastAsiaTheme="minorEastAsia" w:hAnsiTheme="minorHAnsi" w:cstheme="minorBidi"/>
          <w:szCs w:val="22"/>
        </w:rPr>
        <w:tab/>
      </w:r>
      <w:r w:rsidRPr="006E6B3C">
        <w:rPr>
          <w:lang w:val="en-US" w:eastAsia="zh-CN"/>
        </w:rPr>
        <w:t xml:space="preserve">OTA output power EIRP, OTA </w:t>
      </w:r>
      <w:r>
        <w:t>Frequency</w:t>
      </w:r>
      <w:r w:rsidRPr="006E6B3C">
        <w:rPr>
          <w:lang w:val="en-US" w:eastAsia="zh-CN"/>
        </w:rPr>
        <w:t xml:space="preserve"> stability, OTA Error Vector Magnitude and OTA </w:t>
      </w:r>
      <w:r>
        <w:rPr>
          <w:lang w:eastAsia="zh-CN"/>
        </w:rPr>
        <w:t>Transmit ON/OFF power</w:t>
      </w:r>
      <w:r>
        <w:tab/>
      </w:r>
      <w:r>
        <w:fldChar w:fldCharType="begin"/>
      </w:r>
      <w:r>
        <w:instrText xml:space="preserve"> PAGEREF _Toc130558541 \h </w:instrText>
      </w:r>
      <w:r>
        <w:fldChar w:fldCharType="separate"/>
      </w:r>
      <w:r>
        <w:t>75</w:t>
      </w:r>
      <w:r>
        <w:fldChar w:fldCharType="end"/>
      </w:r>
    </w:p>
    <w:p w14:paraId="55EB9CD4" w14:textId="1CBE6DEE" w:rsidR="004958D8" w:rsidRDefault="004958D8">
      <w:pPr>
        <w:pStyle w:val="TOC1"/>
        <w:rPr>
          <w:rFonts w:asciiTheme="minorHAnsi" w:eastAsiaTheme="minorEastAsia" w:hAnsiTheme="minorHAnsi" w:cstheme="minorBidi"/>
          <w:szCs w:val="22"/>
        </w:rPr>
      </w:pPr>
      <w:r w:rsidRPr="006E6B3C">
        <w:rPr>
          <w:lang w:val="en-US" w:eastAsia="zh-CN"/>
        </w:rPr>
        <w:t>E.2</w:t>
      </w:r>
      <w:r>
        <w:rPr>
          <w:rFonts w:asciiTheme="minorHAnsi" w:eastAsiaTheme="minorEastAsia" w:hAnsiTheme="minorHAnsi" w:cstheme="minorBidi"/>
          <w:szCs w:val="22"/>
        </w:rPr>
        <w:tab/>
      </w:r>
      <w:r w:rsidRPr="006E6B3C">
        <w:rPr>
          <w:lang w:val="en-US" w:eastAsia="zh-CN"/>
        </w:rPr>
        <w:t xml:space="preserve"> Out of band gain</w:t>
      </w:r>
      <w:r>
        <w:tab/>
      </w:r>
      <w:r>
        <w:fldChar w:fldCharType="begin"/>
      </w:r>
      <w:r>
        <w:instrText xml:space="preserve"> PAGEREF _Toc130558542 \h </w:instrText>
      </w:r>
      <w:r>
        <w:fldChar w:fldCharType="separate"/>
      </w:r>
      <w:r>
        <w:t>76</w:t>
      </w:r>
      <w:r>
        <w:fldChar w:fldCharType="end"/>
      </w:r>
    </w:p>
    <w:p w14:paraId="4AEC4456" w14:textId="7AB800F3" w:rsidR="004958D8" w:rsidRDefault="004958D8">
      <w:pPr>
        <w:pStyle w:val="TOC1"/>
        <w:rPr>
          <w:rFonts w:asciiTheme="minorHAnsi" w:eastAsiaTheme="minorEastAsia" w:hAnsiTheme="minorHAnsi" w:cstheme="minorBidi"/>
          <w:szCs w:val="22"/>
        </w:rPr>
      </w:pPr>
      <w:r w:rsidRPr="006E6B3C">
        <w:rPr>
          <w:lang w:val="en-US" w:eastAsia="zh-CN"/>
        </w:rPr>
        <w:t>E.3</w:t>
      </w:r>
      <w:r>
        <w:rPr>
          <w:rFonts w:asciiTheme="minorHAnsi" w:eastAsiaTheme="minorEastAsia" w:hAnsiTheme="minorHAnsi" w:cstheme="minorBidi"/>
          <w:szCs w:val="22"/>
        </w:rPr>
        <w:tab/>
      </w:r>
      <w:r w:rsidRPr="006E6B3C">
        <w:rPr>
          <w:lang w:val="en-US" w:eastAsia="zh-CN"/>
        </w:rPr>
        <w:t>Unwanted emission: Operating band unwanted emission and ACLR</w:t>
      </w:r>
      <w:r>
        <w:tab/>
      </w:r>
      <w:r>
        <w:fldChar w:fldCharType="begin"/>
      </w:r>
      <w:r>
        <w:instrText xml:space="preserve"> PAGEREF _Toc130558543 \h </w:instrText>
      </w:r>
      <w:r>
        <w:fldChar w:fldCharType="separate"/>
      </w:r>
      <w:r>
        <w:t>77</w:t>
      </w:r>
      <w:r>
        <w:fldChar w:fldCharType="end"/>
      </w:r>
    </w:p>
    <w:p w14:paraId="6506707B" w14:textId="68C6A186" w:rsidR="004958D8" w:rsidRDefault="004958D8">
      <w:pPr>
        <w:pStyle w:val="TOC1"/>
        <w:rPr>
          <w:rFonts w:asciiTheme="minorHAnsi" w:eastAsiaTheme="minorEastAsia" w:hAnsiTheme="minorHAnsi" w:cstheme="minorBidi"/>
          <w:szCs w:val="22"/>
        </w:rPr>
      </w:pPr>
      <w:r w:rsidRPr="006E6B3C">
        <w:rPr>
          <w:lang w:val="en-US" w:eastAsia="zh-CN"/>
        </w:rPr>
        <w:t>E.4</w:t>
      </w:r>
      <w:r>
        <w:rPr>
          <w:rFonts w:asciiTheme="minorHAnsi" w:eastAsiaTheme="minorEastAsia" w:hAnsiTheme="minorHAnsi" w:cstheme="minorBidi"/>
          <w:szCs w:val="22"/>
        </w:rPr>
        <w:tab/>
      </w:r>
      <w:r w:rsidRPr="006E6B3C">
        <w:rPr>
          <w:lang w:val="en-US" w:eastAsia="zh-CN"/>
        </w:rPr>
        <w:t>Input intermodulation</w:t>
      </w:r>
      <w:r>
        <w:tab/>
      </w:r>
      <w:r>
        <w:fldChar w:fldCharType="begin"/>
      </w:r>
      <w:r>
        <w:instrText xml:space="preserve"> PAGEREF _Toc130558544 \h </w:instrText>
      </w:r>
      <w:r>
        <w:fldChar w:fldCharType="separate"/>
      </w:r>
      <w:r>
        <w:t>78</w:t>
      </w:r>
      <w:r>
        <w:fldChar w:fldCharType="end"/>
      </w:r>
    </w:p>
    <w:p w14:paraId="43160556" w14:textId="7358563E" w:rsidR="004958D8" w:rsidRDefault="004958D8">
      <w:pPr>
        <w:pStyle w:val="TOC1"/>
        <w:rPr>
          <w:rFonts w:asciiTheme="minorHAnsi" w:eastAsiaTheme="minorEastAsia" w:hAnsiTheme="minorHAnsi" w:cstheme="minorBidi"/>
          <w:szCs w:val="22"/>
        </w:rPr>
      </w:pPr>
      <w:r w:rsidRPr="006E6B3C">
        <w:rPr>
          <w:lang w:val="en-US" w:eastAsia="zh-CN"/>
        </w:rPr>
        <w:t>E.5</w:t>
      </w:r>
      <w:r>
        <w:rPr>
          <w:rFonts w:asciiTheme="minorHAnsi" w:eastAsiaTheme="minorEastAsia" w:hAnsiTheme="minorHAnsi" w:cstheme="minorBidi"/>
          <w:szCs w:val="22"/>
        </w:rPr>
        <w:tab/>
      </w:r>
      <w:r w:rsidRPr="006E6B3C">
        <w:rPr>
          <w:lang w:val="en-US" w:eastAsia="zh-CN"/>
        </w:rPr>
        <w:t>Adjacent Channel Rejection Ratio</w:t>
      </w:r>
      <w:r>
        <w:tab/>
      </w:r>
      <w:r>
        <w:fldChar w:fldCharType="begin"/>
      </w:r>
      <w:r>
        <w:instrText xml:space="preserve"> PAGEREF _Toc130558545 \h </w:instrText>
      </w:r>
      <w:r>
        <w:fldChar w:fldCharType="separate"/>
      </w:r>
      <w:r>
        <w:t>79</w:t>
      </w:r>
      <w:r>
        <w:fldChar w:fldCharType="end"/>
      </w:r>
    </w:p>
    <w:p w14:paraId="3ED7883D" w14:textId="729ACE49" w:rsidR="004958D8" w:rsidRDefault="004958D8">
      <w:pPr>
        <w:pStyle w:val="TOC8"/>
        <w:rPr>
          <w:rFonts w:asciiTheme="minorHAnsi" w:eastAsiaTheme="minorEastAsia" w:hAnsiTheme="minorHAnsi" w:cstheme="minorBidi"/>
          <w:b w:val="0"/>
          <w:szCs w:val="22"/>
        </w:rPr>
      </w:pPr>
      <w:r w:rsidRPr="006E6B3C">
        <w:rPr>
          <w:rFonts w:eastAsia="MS Mincho"/>
        </w:rPr>
        <w:t xml:space="preserve">Annex </w:t>
      </w:r>
      <w:r w:rsidRPr="006E6B3C">
        <w:rPr>
          <w:lang w:val="en-US" w:eastAsia="zh-CN"/>
        </w:rPr>
        <w:t xml:space="preserve">F </w:t>
      </w:r>
      <w:r>
        <w:t>(</w:t>
      </w:r>
      <w:r>
        <w:rPr>
          <w:lang w:eastAsia="zh-CN"/>
        </w:rPr>
        <w:t>n</w:t>
      </w:r>
      <w:r>
        <w:t>ormative)</w:t>
      </w:r>
      <w:r w:rsidRPr="006E6B3C">
        <w:rPr>
          <w:rFonts w:eastAsia="MS Mincho"/>
        </w:rPr>
        <w:t>:</w:t>
      </w:r>
      <w:r>
        <w:t xml:space="preserve"> </w:t>
      </w:r>
      <w:r w:rsidRPr="006E6B3C">
        <w:rPr>
          <w:rFonts w:eastAsia="MS Mincho"/>
        </w:rPr>
        <w:t>In-channel TX tests</w:t>
      </w:r>
      <w:r>
        <w:tab/>
      </w:r>
      <w:r>
        <w:fldChar w:fldCharType="begin"/>
      </w:r>
      <w:r>
        <w:instrText xml:space="preserve"> PAGEREF _Toc130558546 \h </w:instrText>
      </w:r>
      <w:r>
        <w:fldChar w:fldCharType="separate"/>
      </w:r>
      <w:r>
        <w:t>79</w:t>
      </w:r>
      <w:r>
        <w:fldChar w:fldCharType="end"/>
      </w:r>
    </w:p>
    <w:p w14:paraId="6D925763" w14:textId="38C8EF75"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_Toc130558547 \h </w:instrText>
      </w:r>
      <w:r>
        <w:fldChar w:fldCharType="separate"/>
      </w:r>
      <w:r>
        <w:t>79</w:t>
      </w:r>
      <w:r>
        <w:fldChar w:fldCharType="end"/>
      </w:r>
    </w:p>
    <w:p w14:paraId="222F58E4" w14:textId="327F6249"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.2</w:t>
      </w:r>
      <w:r>
        <w:rPr>
          <w:rFonts w:asciiTheme="minorHAnsi" w:eastAsiaTheme="minorEastAsia" w:hAnsiTheme="minorHAnsi" w:cstheme="minorBidi"/>
          <w:szCs w:val="22"/>
        </w:rPr>
        <w:tab/>
      </w:r>
      <w:r>
        <w:rPr>
          <w:lang w:eastAsia="ja-JP"/>
        </w:rPr>
        <w:t>Basic principles</w:t>
      </w:r>
      <w:r>
        <w:tab/>
      </w:r>
      <w:r>
        <w:fldChar w:fldCharType="begin"/>
      </w:r>
      <w:r>
        <w:instrText xml:space="preserve"> PAGEREF _Toc130558548 \h </w:instrText>
      </w:r>
      <w:r>
        <w:fldChar w:fldCharType="separate"/>
      </w:r>
      <w:r>
        <w:t>80</w:t>
      </w:r>
      <w:r>
        <w:fldChar w:fldCharType="end"/>
      </w:r>
    </w:p>
    <w:p w14:paraId="0D71FA46" w14:textId="3FAB489F" w:rsidR="004958D8" w:rsidRDefault="004958D8">
      <w:pPr>
        <w:pStyle w:val="TOC2"/>
        <w:rPr>
          <w:rFonts w:asciiTheme="minorHAnsi" w:eastAsiaTheme="minorEastAsia" w:hAnsiTheme="minorHAnsi" w:cstheme="minorBidi"/>
          <w:sz w:val="22"/>
          <w:szCs w:val="22"/>
        </w:rPr>
      </w:pPr>
      <w:r w:rsidRPr="006E6B3C">
        <w:rPr>
          <w:lang w:val="en-US" w:eastAsia="zh-CN"/>
        </w:rPr>
        <w:t>F</w:t>
      </w:r>
      <w:r>
        <w:rPr>
          <w:lang w:eastAsia="ja-JP"/>
        </w:rPr>
        <w:t>.2.1</w:t>
      </w:r>
      <w:r>
        <w:rPr>
          <w:rFonts w:asciiTheme="minorHAnsi" w:eastAsiaTheme="minorEastAsia" w:hAnsiTheme="minorHAnsi" w:cstheme="minorBidi"/>
          <w:sz w:val="22"/>
          <w:szCs w:val="22"/>
        </w:rPr>
        <w:tab/>
      </w:r>
      <w:r>
        <w:rPr>
          <w:lang w:eastAsia="ja-JP"/>
        </w:rPr>
        <w:t>Output signal of the TX under test</w:t>
      </w:r>
      <w:r>
        <w:tab/>
      </w:r>
      <w:r>
        <w:fldChar w:fldCharType="begin"/>
      </w:r>
      <w:r>
        <w:instrText xml:space="preserve"> PAGEREF _Toc130558549 \h </w:instrText>
      </w:r>
      <w:r>
        <w:fldChar w:fldCharType="separate"/>
      </w:r>
      <w:r>
        <w:t>80</w:t>
      </w:r>
      <w:r>
        <w:fldChar w:fldCharType="end"/>
      </w:r>
    </w:p>
    <w:p w14:paraId="689B01EE" w14:textId="0ED5B152" w:rsidR="004958D8" w:rsidRDefault="004958D8">
      <w:pPr>
        <w:pStyle w:val="TOC2"/>
        <w:rPr>
          <w:rFonts w:asciiTheme="minorHAnsi" w:eastAsiaTheme="minorEastAsia" w:hAnsiTheme="minorHAnsi" w:cstheme="minorBidi"/>
          <w:sz w:val="22"/>
          <w:szCs w:val="22"/>
        </w:rPr>
      </w:pPr>
      <w:r w:rsidRPr="006E6B3C">
        <w:rPr>
          <w:lang w:val="en-US" w:eastAsia="zh-CN"/>
        </w:rPr>
        <w:t>F</w:t>
      </w:r>
      <w:r>
        <w:rPr>
          <w:lang w:eastAsia="ja-JP"/>
        </w:rPr>
        <w:t>.2.2</w:t>
      </w:r>
      <w:r>
        <w:rPr>
          <w:rFonts w:asciiTheme="minorHAnsi" w:eastAsiaTheme="minorEastAsia" w:hAnsiTheme="minorHAnsi" w:cstheme="minorBidi"/>
          <w:sz w:val="22"/>
          <w:szCs w:val="22"/>
        </w:rPr>
        <w:tab/>
      </w:r>
      <w:r>
        <w:rPr>
          <w:lang w:eastAsia="ja-JP"/>
        </w:rPr>
        <w:t>Ideal signal</w:t>
      </w:r>
      <w:r>
        <w:tab/>
      </w:r>
      <w:r>
        <w:fldChar w:fldCharType="begin"/>
      </w:r>
      <w:r>
        <w:instrText xml:space="preserve"> PAGEREF _Toc130558550 \h </w:instrText>
      </w:r>
      <w:r>
        <w:fldChar w:fldCharType="separate"/>
      </w:r>
      <w:r>
        <w:t>80</w:t>
      </w:r>
      <w:r>
        <w:fldChar w:fldCharType="end"/>
      </w:r>
    </w:p>
    <w:p w14:paraId="1DA5F1A3" w14:textId="418B69DF" w:rsidR="004958D8" w:rsidRDefault="004958D8">
      <w:pPr>
        <w:pStyle w:val="TOC2"/>
        <w:rPr>
          <w:rFonts w:asciiTheme="minorHAnsi" w:eastAsiaTheme="minorEastAsia" w:hAnsiTheme="minorHAnsi" w:cstheme="minorBidi"/>
          <w:sz w:val="22"/>
          <w:szCs w:val="22"/>
        </w:rPr>
      </w:pPr>
      <w:r w:rsidRPr="006E6B3C">
        <w:rPr>
          <w:lang w:val="en-US" w:eastAsia="zh-CN"/>
        </w:rPr>
        <w:t>F</w:t>
      </w:r>
      <w:r>
        <w:rPr>
          <w:lang w:eastAsia="ja-JP"/>
        </w:rPr>
        <w:t>.2.3</w:t>
      </w:r>
      <w:r>
        <w:rPr>
          <w:rFonts w:asciiTheme="minorHAnsi" w:eastAsiaTheme="minorEastAsia" w:hAnsiTheme="minorHAnsi" w:cstheme="minorBidi"/>
          <w:sz w:val="22"/>
          <w:szCs w:val="22"/>
        </w:rPr>
        <w:tab/>
      </w:r>
      <w:r>
        <w:rPr>
          <w:lang w:eastAsia="ja-JP"/>
        </w:rPr>
        <w:t>Measurement results</w:t>
      </w:r>
      <w:r>
        <w:tab/>
      </w:r>
      <w:r>
        <w:fldChar w:fldCharType="begin"/>
      </w:r>
      <w:r>
        <w:instrText xml:space="preserve"> PAGEREF _Toc130558551 \h </w:instrText>
      </w:r>
      <w:r>
        <w:fldChar w:fldCharType="separate"/>
      </w:r>
      <w:r>
        <w:t>81</w:t>
      </w:r>
      <w:r>
        <w:fldChar w:fldCharType="end"/>
      </w:r>
    </w:p>
    <w:p w14:paraId="0233BC75" w14:textId="6834060B" w:rsidR="004958D8" w:rsidRDefault="004958D8">
      <w:pPr>
        <w:pStyle w:val="TOC2"/>
        <w:rPr>
          <w:rFonts w:asciiTheme="minorHAnsi" w:eastAsiaTheme="minorEastAsia" w:hAnsiTheme="minorHAnsi" w:cstheme="minorBidi"/>
          <w:sz w:val="22"/>
          <w:szCs w:val="22"/>
        </w:rPr>
      </w:pPr>
      <w:r w:rsidRPr="006E6B3C">
        <w:rPr>
          <w:lang w:val="en-US" w:eastAsia="zh-CN"/>
        </w:rPr>
        <w:t>F</w:t>
      </w:r>
      <w:r>
        <w:rPr>
          <w:lang w:eastAsia="ja-JP"/>
        </w:rPr>
        <w:t>.2.4</w:t>
      </w:r>
      <w:r>
        <w:rPr>
          <w:rFonts w:asciiTheme="minorHAnsi" w:eastAsiaTheme="minorEastAsia" w:hAnsiTheme="minorHAnsi" w:cstheme="minorBidi"/>
          <w:sz w:val="22"/>
          <w:szCs w:val="22"/>
        </w:rPr>
        <w:tab/>
      </w:r>
      <w:r>
        <w:rPr>
          <w:lang w:eastAsia="ja-JP"/>
        </w:rPr>
        <w:t>Measurement points</w:t>
      </w:r>
      <w:r>
        <w:tab/>
      </w:r>
      <w:r>
        <w:fldChar w:fldCharType="begin"/>
      </w:r>
      <w:r>
        <w:instrText xml:space="preserve"> PAGEREF _Toc130558552 \h </w:instrText>
      </w:r>
      <w:r>
        <w:fldChar w:fldCharType="separate"/>
      </w:r>
      <w:r>
        <w:t>81</w:t>
      </w:r>
      <w:r>
        <w:fldChar w:fldCharType="end"/>
      </w:r>
    </w:p>
    <w:p w14:paraId="15D17780" w14:textId="2D8D39DD"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.3</w:t>
      </w:r>
      <w:r>
        <w:rPr>
          <w:rFonts w:asciiTheme="minorHAnsi" w:eastAsiaTheme="minorEastAsia" w:hAnsiTheme="minorHAnsi" w:cstheme="minorBidi"/>
          <w:szCs w:val="22"/>
        </w:rPr>
        <w:tab/>
      </w:r>
      <w:r>
        <w:rPr>
          <w:lang w:eastAsia="ja-JP"/>
        </w:rPr>
        <w:t>Pre-FFT minimization process</w:t>
      </w:r>
      <w:r>
        <w:tab/>
      </w:r>
      <w:r>
        <w:fldChar w:fldCharType="begin"/>
      </w:r>
      <w:r>
        <w:instrText xml:space="preserve"> PAGEREF _Toc130558553 \h </w:instrText>
      </w:r>
      <w:r>
        <w:fldChar w:fldCharType="separate"/>
      </w:r>
      <w:r>
        <w:t>82</w:t>
      </w:r>
      <w:r>
        <w:fldChar w:fldCharType="end"/>
      </w:r>
    </w:p>
    <w:p w14:paraId="1FE21650" w14:textId="361C9FB6"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.4</w:t>
      </w:r>
      <w:r>
        <w:rPr>
          <w:rFonts w:asciiTheme="minorHAnsi" w:eastAsiaTheme="minorEastAsia" w:hAnsiTheme="minorHAnsi" w:cstheme="minorBidi"/>
          <w:szCs w:val="22"/>
        </w:rPr>
        <w:tab/>
      </w:r>
      <w:r>
        <w:rPr>
          <w:lang w:eastAsia="ja-JP"/>
        </w:rPr>
        <w:t>Timing of the FFT window</w:t>
      </w:r>
      <w:r>
        <w:tab/>
      </w:r>
      <w:r>
        <w:fldChar w:fldCharType="begin"/>
      </w:r>
      <w:r>
        <w:instrText xml:space="preserve"> PAGEREF _Toc130558554 \h </w:instrText>
      </w:r>
      <w:r>
        <w:fldChar w:fldCharType="separate"/>
      </w:r>
      <w:r>
        <w:t>82</w:t>
      </w:r>
      <w:r>
        <w:fldChar w:fldCharType="end"/>
      </w:r>
    </w:p>
    <w:p w14:paraId="3F7EB701" w14:textId="72B5AAC6"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.5</w:t>
      </w:r>
      <w:r>
        <w:rPr>
          <w:rFonts w:asciiTheme="minorHAnsi" w:eastAsiaTheme="minorEastAsia" w:hAnsiTheme="minorHAnsi" w:cstheme="minorBidi"/>
          <w:szCs w:val="22"/>
        </w:rPr>
        <w:tab/>
      </w:r>
      <w:r>
        <w:rPr>
          <w:lang w:eastAsia="ja-JP"/>
        </w:rPr>
        <w:t>Resource element TX power</w:t>
      </w:r>
      <w:r>
        <w:tab/>
      </w:r>
      <w:r>
        <w:fldChar w:fldCharType="begin"/>
      </w:r>
      <w:r>
        <w:instrText xml:space="preserve"> PAGEREF _Toc130558555 \h </w:instrText>
      </w:r>
      <w:r>
        <w:fldChar w:fldCharType="separate"/>
      </w:r>
      <w:r>
        <w:t>84</w:t>
      </w:r>
      <w:r>
        <w:fldChar w:fldCharType="end"/>
      </w:r>
    </w:p>
    <w:p w14:paraId="7B3F8730" w14:textId="79AF8369"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.6</w:t>
      </w:r>
      <w:r>
        <w:rPr>
          <w:rFonts w:asciiTheme="minorHAnsi" w:eastAsiaTheme="minorEastAsia" w:hAnsiTheme="minorHAnsi" w:cstheme="minorBidi"/>
          <w:szCs w:val="22"/>
        </w:rPr>
        <w:tab/>
      </w:r>
      <w:r>
        <w:rPr>
          <w:lang w:eastAsia="ja-JP"/>
        </w:rPr>
        <w:t>Post-FFT equalisation</w:t>
      </w:r>
      <w:r>
        <w:tab/>
      </w:r>
      <w:r>
        <w:fldChar w:fldCharType="begin"/>
      </w:r>
      <w:r>
        <w:instrText xml:space="preserve"> PAGEREF _Toc130558556 \h </w:instrText>
      </w:r>
      <w:r>
        <w:fldChar w:fldCharType="separate"/>
      </w:r>
      <w:r>
        <w:t>84</w:t>
      </w:r>
      <w:r>
        <w:fldChar w:fldCharType="end"/>
      </w:r>
    </w:p>
    <w:p w14:paraId="4F3236DF" w14:textId="2CFCBA29" w:rsidR="004958D8" w:rsidRDefault="004958D8">
      <w:pPr>
        <w:pStyle w:val="TOC1"/>
        <w:rPr>
          <w:rFonts w:asciiTheme="minorHAnsi" w:eastAsiaTheme="minorEastAsia" w:hAnsiTheme="minorHAnsi" w:cstheme="minorBidi"/>
          <w:szCs w:val="22"/>
        </w:rPr>
      </w:pPr>
      <w:r w:rsidRPr="006E6B3C">
        <w:rPr>
          <w:lang w:val="en-US" w:eastAsia="zh-CN"/>
        </w:rPr>
        <w:t>F</w:t>
      </w:r>
      <w:r>
        <w:rPr>
          <w:lang w:eastAsia="ja-JP"/>
        </w:rPr>
        <w:t>.7</w:t>
      </w:r>
      <w:r>
        <w:rPr>
          <w:rFonts w:asciiTheme="minorHAnsi" w:eastAsiaTheme="minorEastAsia" w:hAnsiTheme="minorHAnsi" w:cstheme="minorBidi"/>
          <w:szCs w:val="22"/>
        </w:rPr>
        <w:tab/>
      </w:r>
      <w:r>
        <w:rPr>
          <w:lang w:eastAsia="ja-JP"/>
        </w:rPr>
        <w:t>EVM</w:t>
      </w:r>
      <w:r>
        <w:tab/>
      </w:r>
      <w:r>
        <w:fldChar w:fldCharType="begin"/>
      </w:r>
      <w:r>
        <w:instrText xml:space="preserve"> PAGEREF _Toc130558557 \h </w:instrText>
      </w:r>
      <w:r>
        <w:fldChar w:fldCharType="separate"/>
      </w:r>
      <w:r>
        <w:t>87</w:t>
      </w:r>
      <w:r>
        <w:fldChar w:fldCharType="end"/>
      </w:r>
    </w:p>
    <w:p w14:paraId="546FDB5B" w14:textId="7E841D40" w:rsidR="004958D8" w:rsidRDefault="004958D8">
      <w:pPr>
        <w:pStyle w:val="TOC2"/>
        <w:rPr>
          <w:rFonts w:asciiTheme="minorHAnsi" w:eastAsiaTheme="minorEastAsia" w:hAnsiTheme="minorHAnsi" w:cstheme="minorBidi"/>
          <w:sz w:val="22"/>
          <w:szCs w:val="22"/>
        </w:rPr>
      </w:pPr>
      <w:r w:rsidRPr="006E6B3C">
        <w:rPr>
          <w:rFonts w:eastAsia="SimSun"/>
          <w:lang w:val="en-US" w:eastAsia="zh-CN"/>
        </w:rPr>
        <w:t>F</w:t>
      </w:r>
      <w:r w:rsidRPr="006E6B3C">
        <w:rPr>
          <w:rFonts w:eastAsia="Osaka"/>
          <w:lang w:eastAsia="ja-JP"/>
        </w:rPr>
        <w:t>.7.0</w:t>
      </w:r>
      <w:r>
        <w:rPr>
          <w:rFonts w:asciiTheme="minorHAnsi" w:eastAsiaTheme="minorEastAsia" w:hAnsiTheme="minorHAnsi" w:cstheme="minorBidi"/>
          <w:sz w:val="22"/>
          <w:szCs w:val="22"/>
        </w:rPr>
        <w:tab/>
      </w:r>
      <w:r w:rsidRPr="006E6B3C">
        <w:rPr>
          <w:rFonts w:eastAsia="Osaka"/>
          <w:lang w:eastAsia="ja-JP"/>
        </w:rPr>
        <w:t>General</w:t>
      </w:r>
      <w:r>
        <w:tab/>
      </w:r>
      <w:r>
        <w:fldChar w:fldCharType="begin"/>
      </w:r>
      <w:r>
        <w:instrText xml:space="preserve"> PAGEREF _Toc130558558 \h </w:instrText>
      </w:r>
      <w:r>
        <w:fldChar w:fldCharType="separate"/>
      </w:r>
      <w:r>
        <w:t>87</w:t>
      </w:r>
      <w:r>
        <w:fldChar w:fldCharType="end"/>
      </w:r>
    </w:p>
    <w:p w14:paraId="623F23CC" w14:textId="16C43371" w:rsidR="004958D8" w:rsidRDefault="004958D8">
      <w:pPr>
        <w:pStyle w:val="TOC2"/>
        <w:rPr>
          <w:rFonts w:asciiTheme="minorHAnsi" w:eastAsiaTheme="minorEastAsia" w:hAnsiTheme="minorHAnsi" w:cstheme="minorBidi"/>
          <w:sz w:val="22"/>
          <w:szCs w:val="22"/>
        </w:rPr>
      </w:pPr>
      <w:r w:rsidRPr="006E6B3C">
        <w:rPr>
          <w:lang w:val="en-US" w:eastAsia="zh-CN"/>
        </w:rPr>
        <w:t>F</w:t>
      </w:r>
      <w:r>
        <w:rPr>
          <w:lang w:eastAsia="ja-JP"/>
        </w:rPr>
        <w:t>.7.1</w:t>
      </w:r>
      <w:r>
        <w:rPr>
          <w:rFonts w:asciiTheme="minorHAnsi" w:eastAsiaTheme="minorEastAsia" w:hAnsiTheme="minorHAnsi" w:cstheme="minorBidi"/>
          <w:sz w:val="22"/>
          <w:szCs w:val="22"/>
        </w:rPr>
        <w:tab/>
      </w:r>
      <w:r>
        <w:rPr>
          <w:lang w:eastAsia="ja-JP"/>
        </w:rPr>
        <w:t>Averaged EVM</w:t>
      </w:r>
      <w:r>
        <w:tab/>
      </w:r>
      <w:r>
        <w:fldChar w:fldCharType="begin"/>
      </w:r>
      <w:r>
        <w:instrText xml:space="preserve"> PAGEREF _Toc130558559 \h </w:instrText>
      </w:r>
      <w:r>
        <w:fldChar w:fldCharType="separate"/>
      </w:r>
      <w:r>
        <w:t>87</w:t>
      </w:r>
      <w:r>
        <w:fldChar w:fldCharType="end"/>
      </w:r>
    </w:p>
    <w:p w14:paraId="2B4D3EF9" w14:textId="212693FA" w:rsidR="004958D8" w:rsidRDefault="004958D8">
      <w:pPr>
        <w:pStyle w:val="TOC8"/>
        <w:rPr>
          <w:rFonts w:asciiTheme="minorHAnsi" w:eastAsiaTheme="minorEastAsia" w:hAnsiTheme="minorHAnsi" w:cstheme="minorBidi"/>
          <w:b w:val="0"/>
          <w:szCs w:val="22"/>
        </w:rPr>
      </w:pPr>
      <w:r>
        <w:rPr>
          <w:lang w:eastAsia="ja-JP"/>
        </w:rPr>
        <w:t xml:space="preserve">Annex </w:t>
      </w:r>
      <w:r w:rsidRPr="006E6B3C">
        <w:rPr>
          <w:rFonts w:eastAsia="SimSun"/>
          <w:lang w:val="en-US" w:eastAsia="zh-CN"/>
        </w:rPr>
        <w:t>G</w:t>
      </w:r>
      <w:r>
        <w:rPr>
          <w:lang w:eastAsia="ja-JP"/>
        </w:rPr>
        <w:t xml:space="preserve"> (normative): TRP measurement procedures</w:t>
      </w:r>
      <w:r>
        <w:tab/>
      </w:r>
      <w:r>
        <w:fldChar w:fldCharType="begin"/>
      </w:r>
      <w:r>
        <w:instrText xml:space="preserve"> PAGEREF _Toc130558560 \h </w:instrText>
      </w:r>
      <w:r>
        <w:fldChar w:fldCharType="separate"/>
      </w:r>
      <w:r>
        <w:t>89</w:t>
      </w:r>
      <w:r>
        <w:fldChar w:fldCharType="end"/>
      </w:r>
    </w:p>
    <w:p w14:paraId="4D75A595" w14:textId="2DC5D5F9" w:rsidR="004958D8" w:rsidRDefault="004958D8">
      <w:pPr>
        <w:pStyle w:val="TOC1"/>
        <w:rPr>
          <w:rFonts w:asciiTheme="minorHAnsi" w:eastAsiaTheme="minorEastAsia" w:hAnsiTheme="minorHAnsi" w:cstheme="minorBidi"/>
          <w:szCs w:val="22"/>
        </w:rPr>
      </w:pPr>
      <w:r w:rsidRPr="006E6B3C">
        <w:rPr>
          <w:rFonts w:eastAsia="SimSun"/>
          <w:lang w:val="en-US" w:eastAsia="zh-CN"/>
        </w:rPr>
        <w:t>G</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_Toc130558561 \h </w:instrText>
      </w:r>
      <w:r>
        <w:fldChar w:fldCharType="separate"/>
      </w:r>
      <w:r>
        <w:t>89</w:t>
      </w:r>
      <w:r>
        <w:fldChar w:fldCharType="end"/>
      </w:r>
    </w:p>
    <w:p w14:paraId="355E17C7" w14:textId="4D189C98"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.2</w:t>
      </w:r>
      <w:r>
        <w:rPr>
          <w:rFonts w:asciiTheme="minorHAnsi" w:eastAsiaTheme="minorEastAsia" w:hAnsiTheme="minorHAnsi" w:cstheme="minorBidi"/>
          <w:szCs w:val="22"/>
        </w:rPr>
        <w:tab/>
      </w:r>
      <w:r>
        <w:rPr>
          <w:lang w:eastAsia="ja-JP"/>
        </w:rPr>
        <w:t>Spherical equal angle grid</w:t>
      </w:r>
      <w:r>
        <w:tab/>
      </w:r>
      <w:r>
        <w:fldChar w:fldCharType="begin"/>
      </w:r>
      <w:r>
        <w:instrText xml:space="preserve"> PAGEREF _Toc130558562 \h </w:instrText>
      </w:r>
      <w:r>
        <w:fldChar w:fldCharType="separate"/>
      </w:r>
      <w:r>
        <w:t>89</w:t>
      </w:r>
      <w:r>
        <w:fldChar w:fldCharType="end"/>
      </w:r>
    </w:p>
    <w:p w14:paraId="75C2EE2E" w14:textId="47530CE9" w:rsidR="004958D8" w:rsidRDefault="004958D8">
      <w:pPr>
        <w:pStyle w:val="TOC2"/>
        <w:rPr>
          <w:rFonts w:asciiTheme="minorHAnsi" w:eastAsiaTheme="minorEastAsia" w:hAnsiTheme="minorHAnsi" w:cstheme="minorBidi"/>
          <w:sz w:val="22"/>
          <w:szCs w:val="22"/>
        </w:rPr>
      </w:pPr>
      <w:r>
        <w:rPr>
          <w:lang w:eastAsia="zh-CN"/>
        </w:rPr>
        <w:t>G.2.1</w:t>
      </w:r>
      <w:r>
        <w:rPr>
          <w:rFonts w:asciiTheme="minorHAnsi" w:eastAsiaTheme="minorEastAsia" w:hAnsiTheme="minorHAnsi" w:cstheme="minorBidi"/>
          <w:sz w:val="22"/>
          <w:szCs w:val="22"/>
        </w:rPr>
        <w:tab/>
      </w:r>
      <w:r>
        <w:t>General</w:t>
      </w:r>
      <w:r>
        <w:tab/>
      </w:r>
      <w:r>
        <w:fldChar w:fldCharType="begin"/>
      </w:r>
      <w:r>
        <w:instrText xml:space="preserve"> PAGEREF _Toc130558563 \h </w:instrText>
      </w:r>
      <w:r>
        <w:fldChar w:fldCharType="separate"/>
      </w:r>
      <w:r>
        <w:t>89</w:t>
      </w:r>
      <w:r>
        <w:fldChar w:fldCharType="end"/>
      </w:r>
    </w:p>
    <w:p w14:paraId="52384017" w14:textId="4642AA84" w:rsidR="004958D8" w:rsidRDefault="004958D8">
      <w:pPr>
        <w:pStyle w:val="TOC2"/>
        <w:rPr>
          <w:rFonts w:asciiTheme="minorHAnsi" w:eastAsiaTheme="minorEastAsia" w:hAnsiTheme="minorHAnsi" w:cstheme="minorBidi"/>
          <w:sz w:val="22"/>
          <w:szCs w:val="22"/>
        </w:rPr>
      </w:pPr>
      <w:r>
        <w:rPr>
          <w:lang w:eastAsia="zh-CN"/>
        </w:rPr>
        <w:t>G.2.2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_Toc130558564 \h </w:instrText>
      </w:r>
      <w:r>
        <w:fldChar w:fldCharType="separate"/>
      </w:r>
      <w:r>
        <w:t>90</w:t>
      </w:r>
      <w:r>
        <w:fldChar w:fldCharType="end"/>
      </w:r>
    </w:p>
    <w:p w14:paraId="52FF830D" w14:textId="6F98FA9E"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.3</w:t>
      </w:r>
      <w:r>
        <w:rPr>
          <w:rFonts w:asciiTheme="minorHAnsi" w:eastAsiaTheme="minorEastAsia" w:hAnsiTheme="minorHAnsi" w:cstheme="minorBidi"/>
          <w:szCs w:val="22"/>
        </w:rPr>
        <w:tab/>
      </w:r>
      <w:r>
        <w:rPr>
          <w:lang w:eastAsia="ja-JP"/>
        </w:rPr>
        <w:t>Spherical equal area grid</w:t>
      </w:r>
      <w:r>
        <w:tab/>
      </w:r>
      <w:r>
        <w:fldChar w:fldCharType="begin"/>
      </w:r>
      <w:r>
        <w:instrText xml:space="preserve"> PAGEREF _Toc130558565 \h </w:instrText>
      </w:r>
      <w:r>
        <w:fldChar w:fldCharType="separate"/>
      </w:r>
      <w:r>
        <w:t>92</w:t>
      </w:r>
      <w:r>
        <w:fldChar w:fldCharType="end"/>
      </w:r>
    </w:p>
    <w:p w14:paraId="2F537B9D" w14:textId="0B003769"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.4</w:t>
      </w:r>
      <w:r>
        <w:rPr>
          <w:rFonts w:asciiTheme="minorHAnsi" w:eastAsiaTheme="minorEastAsia" w:hAnsiTheme="minorHAnsi" w:cstheme="minorBidi"/>
          <w:szCs w:val="22"/>
        </w:rPr>
        <w:tab/>
      </w:r>
      <w:r>
        <w:rPr>
          <w:lang w:eastAsia="ja-JP"/>
        </w:rPr>
        <w:t>Spherical Fibonacci grid</w:t>
      </w:r>
      <w:r>
        <w:tab/>
      </w:r>
      <w:r>
        <w:fldChar w:fldCharType="begin"/>
      </w:r>
      <w:r>
        <w:instrText xml:space="preserve"> PAGEREF _Toc130558566 \h </w:instrText>
      </w:r>
      <w:r>
        <w:fldChar w:fldCharType="separate"/>
      </w:r>
      <w:r>
        <w:t>93</w:t>
      </w:r>
      <w:r>
        <w:fldChar w:fldCharType="end"/>
      </w:r>
    </w:p>
    <w:p w14:paraId="30BA1379" w14:textId="5CC2F135"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.5</w:t>
      </w:r>
      <w:r>
        <w:rPr>
          <w:rFonts w:asciiTheme="minorHAnsi" w:eastAsiaTheme="minorEastAsia" w:hAnsiTheme="minorHAnsi" w:cstheme="minorBidi"/>
          <w:szCs w:val="22"/>
        </w:rPr>
        <w:tab/>
      </w:r>
      <w:r>
        <w:rPr>
          <w:lang w:eastAsia="ja-JP"/>
        </w:rPr>
        <w:t>Orthogonal cut grid</w:t>
      </w:r>
      <w:r>
        <w:tab/>
      </w:r>
      <w:r>
        <w:fldChar w:fldCharType="begin"/>
      </w:r>
      <w:r>
        <w:instrText xml:space="preserve"> PAGEREF _Toc130558567 \h </w:instrText>
      </w:r>
      <w:r>
        <w:fldChar w:fldCharType="separate"/>
      </w:r>
      <w:r>
        <w:t>93</w:t>
      </w:r>
      <w:r>
        <w:fldChar w:fldCharType="end"/>
      </w:r>
    </w:p>
    <w:p w14:paraId="6D89CFD6" w14:textId="43CE2366" w:rsidR="004958D8" w:rsidRDefault="004958D8">
      <w:pPr>
        <w:pStyle w:val="TOC2"/>
        <w:rPr>
          <w:rFonts w:asciiTheme="minorHAnsi" w:eastAsiaTheme="minorEastAsia" w:hAnsiTheme="minorHAnsi" w:cstheme="minorBidi"/>
          <w:sz w:val="22"/>
          <w:szCs w:val="22"/>
        </w:rPr>
      </w:pPr>
      <w:r w:rsidRPr="006E6B3C">
        <w:rPr>
          <w:rFonts w:eastAsia="SimSun"/>
          <w:lang w:eastAsia="zh-CN"/>
        </w:rPr>
        <w:t>G</w:t>
      </w:r>
      <w:r>
        <w:rPr>
          <w:lang w:eastAsia="ja-JP"/>
        </w:rPr>
        <w:t>.5.1</w:t>
      </w:r>
      <w:r>
        <w:rPr>
          <w:rFonts w:asciiTheme="minorHAnsi" w:eastAsiaTheme="minorEastAsia" w:hAnsiTheme="minorHAnsi" w:cstheme="minorBidi"/>
          <w:sz w:val="22"/>
          <w:szCs w:val="22"/>
        </w:rPr>
        <w:tab/>
      </w:r>
      <w:r>
        <w:rPr>
          <w:lang w:eastAsia="ja-JP"/>
        </w:rPr>
        <w:t>General</w:t>
      </w:r>
      <w:r>
        <w:tab/>
      </w:r>
      <w:r>
        <w:fldChar w:fldCharType="begin"/>
      </w:r>
      <w:r>
        <w:instrText xml:space="preserve"> PAGEREF _Toc130558568 \h </w:instrText>
      </w:r>
      <w:r>
        <w:fldChar w:fldCharType="separate"/>
      </w:r>
      <w:r>
        <w:t>93</w:t>
      </w:r>
      <w:r>
        <w:fldChar w:fldCharType="end"/>
      </w:r>
    </w:p>
    <w:p w14:paraId="5AF73E80" w14:textId="786F8548" w:rsidR="004958D8" w:rsidRDefault="004958D8">
      <w:pPr>
        <w:pStyle w:val="TOC2"/>
        <w:rPr>
          <w:rFonts w:asciiTheme="minorHAnsi" w:eastAsiaTheme="minorEastAsia" w:hAnsiTheme="minorHAnsi" w:cstheme="minorBidi"/>
          <w:sz w:val="22"/>
          <w:szCs w:val="22"/>
        </w:rPr>
      </w:pPr>
      <w:r w:rsidRPr="006E6B3C">
        <w:rPr>
          <w:rFonts w:eastAsia="SimSun"/>
          <w:lang w:eastAsia="zh-CN"/>
        </w:rPr>
        <w:t>G</w:t>
      </w:r>
      <w:r>
        <w:rPr>
          <w:lang w:eastAsia="ja-JP"/>
        </w:rPr>
        <w:t>.5.2</w:t>
      </w:r>
      <w:r>
        <w:rPr>
          <w:rFonts w:asciiTheme="minorHAnsi" w:eastAsiaTheme="minorEastAsia" w:hAnsiTheme="minorHAnsi" w:cstheme="minorBidi"/>
          <w:sz w:val="22"/>
          <w:szCs w:val="22"/>
        </w:rPr>
        <w:tab/>
      </w:r>
      <w:r>
        <w:rPr>
          <w:lang w:eastAsia="ja-JP"/>
        </w:rPr>
        <w:t>Operating band unwanted emissions</w:t>
      </w:r>
      <w:r>
        <w:tab/>
      </w:r>
      <w:r>
        <w:fldChar w:fldCharType="begin"/>
      </w:r>
      <w:r>
        <w:instrText xml:space="preserve"> PAGEREF _Toc130558569 \h </w:instrText>
      </w:r>
      <w:r>
        <w:fldChar w:fldCharType="separate"/>
      </w:r>
      <w:r>
        <w:t>95</w:t>
      </w:r>
      <w:r>
        <w:fldChar w:fldCharType="end"/>
      </w:r>
    </w:p>
    <w:p w14:paraId="5A2594C8" w14:textId="0BA4D3FB" w:rsidR="004958D8" w:rsidRDefault="004958D8">
      <w:pPr>
        <w:pStyle w:val="TOC2"/>
        <w:rPr>
          <w:rFonts w:asciiTheme="minorHAnsi" w:eastAsiaTheme="minorEastAsia" w:hAnsiTheme="minorHAnsi" w:cstheme="minorBidi"/>
          <w:sz w:val="22"/>
          <w:szCs w:val="22"/>
        </w:rPr>
      </w:pPr>
      <w:r w:rsidRPr="006E6B3C">
        <w:rPr>
          <w:rFonts w:eastAsia="SimSun"/>
          <w:lang w:eastAsia="zh-CN"/>
        </w:rPr>
        <w:t>G</w:t>
      </w:r>
      <w:r>
        <w:rPr>
          <w:lang w:eastAsia="ja-JP"/>
        </w:rPr>
        <w:t>.5.3</w:t>
      </w:r>
      <w:r>
        <w:rPr>
          <w:rFonts w:asciiTheme="minorHAnsi" w:eastAsiaTheme="minorEastAsia" w:hAnsiTheme="minorHAnsi" w:cstheme="minorBidi"/>
          <w:sz w:val="22"/>
          <w:szCs w:val="22"/>
        </w:rPr>
        <w:tab/>
      </w:r>
      <w:r>
        <w:rPr>
          <w:lang w:eastAsia="ja-JP"/>
        </w:rPr>
        <w:t>Spurious unwanted emissions</w:t>
      </w:r>
      <w:r>
        <w:tab/>
      </w:r>
      <w:r>
        <w:fldChar w:fldCharType="begin"/>
      </w:r>
      <w:r>
        <w:instrText xml:space="preserve"> PAGEREF _Toc130558570 \h </w:instrText>
      </w:r>
      <w:r>
        <w:fldChar w:fldCharType="separate"/>
      </w:r>
      <w:r>
        <w:t>95</w:t>
      </w:r>
      <w:r>
        <w:fldChar w:fldCharType="end"/>
      </w:r>
    </w:p>
    <w:p w14:paraId="6EC9A627" w14:textId="501AB08B"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.6</w:t>
      </w:r>
      <w:r>
        <w:rPr>
          <w:rFonts w:asciiTheme="minorHAnsi" w:eastAsiaTheme="minorEastAsia" w:hAnsiTheme="minorHAnsi" w:cstheme="minorBidi"/>
          <w:szCs w:val="22"/>
        </w:rPr>
        <w:tab/>
      </w:r>
      <w:r>
        <w:rPr>
          <w:lang w:eastAsia="ja-JP"/>
        </w:rPr>
        <w:t>Wave vector space grid</w:t>
      </w:r>
      <w:r>
        <w:tab/>
      </w:r>
      <w:r>
        <w:fldChar w:fldCharType="begin"/>
      </w:r>
      <w:r>
        <w:instrText xml:space="preserve"> PAGEREF _Toc130558571 \h </w:instrText>
      </w:r>
      <w:r>
        <w:fldChar w:fldCharType="separate"/>
      </w:r>
      <w:r>
        <w:t>95</w:t>
      </w:r>
      <w:r>
        <w:fldChar w:fldCharType="end"/>
      </w:r>
    </w:p>
    <w:p w14:paraId="48F81CC7" w14:textId="50364635"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.7</w:t>
      </w:r>
      <w:r>
        <w:rPr>
          <w:rFonts w:asciiTheme="minorHAnsi" w:eastAsiaTheme="minorEastAsia" w:hAnsiTheme="minorHAnsi" w:cstheme="minorBidi"/>
          <w:szCs w:val="22"/>
        </w:rPr>
        <w:tab/>
      </w:r>
      <w:r>
        <w:rPr>
          <w:lang w:eastAsia="ja-JP"/>
        </w:rPr>
        <w:t>Full sphere with sparse sampling</w:t>
      </w:r>
      <w:r>
        <w:tab/>
      </w:r>
      <w:r>
        <w:fldChar w:fldCharType="begin"/>
      </w:r>
      <w:r>
        <w:instrText xml:space="preserve"> PAGEREF _Toc130558572 \h </w:instrText>
      </w:r>
      <w:r>
        <w:fldChar w:fldCharType="separate"/>
      </w:r>
      <w:r>
        <w:t>96</w:t>
      </w:r>
      <w:r>
        <w:fldChar w:fldCharType="end"/>
      </w:r>
    </w:p>
    <w:p w14:paraId="7174ECCF" w14:textId="19D934A8"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.8</w:t>
      </w:r>
      <w:r>
        <w:rPr>
          <w:rFonts w:asciiTheme="minorHAnsi" w:eastAsiaTheme="minorEastAsia" w:hAnsiTheme="minorHAnsi" w:cstheme="minorBidi"/>
          <w:szCs w:val="22"/>
        </w:rPr>
        <w:tab/>
      </w:r>
      <w:r>
        <w:rPr>
          <w:lang w:eastAsia="ja-JP"/>
        </w:rPr>
        <w:t>Beam-based directions</w:t>
      </w:r>
      <w:r>
        <w:tab/>
      </w:r>
      <w:r>
        <w:fldChar w:fldCharType="begin"/>
      </w:r>
      <w:r>
        <w:instrText xml:space="preserve"> PAGEREF _Toc130558573 \h </w:instrText>
      </w:r>
      <w:r>
        <w:fldChar w:fldCharType="separate"/>
      </w:r>
      <w:r>
        <w:t>97</w:t>
      </w:r>
      <w:r>
        <w:fldChar w:fldCharType="end"/>
      </w:r>
    </w:p>
    <w:p w14:paraId="2DADBE55" w14:textId="74DD0797"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.9</w:t>
      </w:r>
      <w:r>
        <w:rPr>
          <w:rFonts w:asciiTheme="minorHAnsi" w:eastAsiaTheme="minorEastAsia" w:hAnsiTheme="minorHAnsi" w:cstheme="minorBidi"/>
          <w:szCs w:val="22"/>
        </w:rPr>
        <w:tab/>
      </w:r>
      <w:r>
        <w:rPr>
          <w:lang w:eastAsia="ja-JP"/>
        </w:rPr>
        <w:t>Peak method</w:t>
      </w:r>
      <w:r>
        <w:tab/>
      </w:r>
      <w:r>
        <w:fldChar w:fldCharType="begin"/>
      </w:r>
      <w:r>
        <w:instrText xml:space="preserve"> PAGEREF _Toc130558574 \h </w:instrText>
      </w:r>
      <w:r>
        <w:fldChar w:fldCharType="separate"/>
      </w:r>
      <w:r>
        <w:t>97</w:t>
      </w:r>
      <w:r>
        <w:fldChar w:fldCharType="end"/>
      </w:r>
    </w:p>
    <w:p w14:paraId="7D6B838A" w14:textId="7DD57BAA"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.10</w:t>
      </w:r>
      <w:r>
        <w:rPr>
          <w:rFonts w:asciiTheme="minorHAnsi" w:eastAsiaTheme="minorEastAsia" w:hAnsiTheme="minorHAnsi" w:cstheme="minorBidi"/>
          <w:szCs w:val="22"/>
        </w:rPr>
        <w:tab/>
      </w:r>
      <w:r>
        <w:rPr>
          <w:lang w:eastAsia="ja-JP"/>
        </w:rPr>
        <w:t>Equal sector with peak average</w:t>
      </w:r>
      <w:r>
        <w:tab/>
      </w:r>
      <w:r>
        <w:fldChar w:fldCharType="begin"/>
      </w:r>
      <w:r>
        <w:instrText xml:space="preserve"> PAGEREF _Toc130558575 \h </w:instrText>
      </w:r>
      <w:r>
        <w:fldChar w:fldCharType="separate"/>
      </w:r>
      <w:r>
        <w:t>97</w:t>
      </w:r>
      <w:r>
        <w:fldChar w:fldCharType="end"/>
      </w:r>
    </w:p>
    <w:p w14:paraId="20A23BF9" w14:textId="7249A3A3" w:rsidR="004958D8" w:rsidRDefault="004958D8">
      <w:pPr>
        <w:pStyle w:val="TOC1"/>
        <w:rPr>
          <w:rFonts w:asciiTheme="minorHAnsi" w:eastAsiaTheme="minorEastAsia" w:hAnsiTheme="minorHAnsi" w:cstheme="minorBidi"/>
          <w:szCs w:val="22"/>
        </w:rPr>
      </w:pPr>
      <w:r w:rsidRPr="006E6B3C">
        <w:rPr>
          <w:rFonts w:eastAsia="SimSun"/>
          <w:lang w:eastAsia="zh-CN"/>
        </w:rPr>
        <w:t>G</w:t>
      </w:r>
      <w:r>
        <w:rPr>
          <w:lang w:eastAsia="ja-JP"/>
        </w:rPr>
        <w:t>.11</w:t>
      </w:r>
      <w:r>
        <w:rPr>
          <w:rFonts w:asciiTheme="minorHAnsi" w:eastAsiaTheme="minorEastAsia" w:hAnsiTheme="minorHAnsi" w:cstheme="minorBidi"/>
          <w:szCs w:val="22"/>
        </w:rPr>
        <w:tab/>
      </w:r>
      <w:r>
        <w:rPr>
          <w:lang w:eastAsia="ja-JP"/>
        </w:rPr>
        <w:t>Pre-scan</w:t>
      </w:r>
      <w:r>
        <w:tab/>
      </w:r>
      <w:r>
        <w:fldChar w:fldCharType="begin"/>
      </w:r>
      <w:r>
        <w:instrText xml:space="preserve"> PAGEREF _Toc130558576 \h </w:instrText>
      </w:r>
      <w:r>
        <w:fldChar w:fldCharType="separate"/>
      </w:r>
      <w:r>
        <w:t>98</w:t>
      </w:r>
      <w:r>
        <w:fldChar w:fldCharType="end"/>
      </w:r>
    </w:p>
    <w:p w14:paraId="0AE3763C" w14:textId="4D14BA05" w:rsidR="004958D8" w:rsidRDefault="004958D8">
      <w:pPr>
        <w:pStyle w:val="TOC8"/>
        <w:rPr>
          <w:rFonts w:asciiTheme="minorHAnsi" w:eastAsiaTheme="minorEastAsia" w:hAnsiTheme="minorHAnsi" w:cstheme="minorBidi"/>
          <w:b w:val="0"/>
          <w:szCs w:val="22"/>
        </w:rPr>
      </w:pPr>
      <w:r>
        <w:t xml:space="preserve">Annex </w:t>
      </w:r>
      <w:r w:rsidRPr="006E6B3C">
        <w:rPr>
          <w:lang w:val="en-US" w:eastAsia="zh-CN"/>
        </w:rPr>
        <w:t>H</w:t>
      </w:r>
      <w:r>
        <w:t xml:space="preserve"> (informative): Change history</w:t>
      </w:r>
      <w:r>
        <w:tab/>
      </w:r>
      <w:r>
        <w:fldChar w:fldCharType="begin"/>
      </w:r>
      <w:r>
        <w:instrText xml:space="preserve"> PAGEREF _Toc130558577 \h </w:instrText>
      </w:r>
      <w:r>
        <w:fldChar w:fldCharType="separate"/>
      </w:r>
      <w:r>
        <w:t>99</w:t>
      </w:r>
      <w:r>
        <w:fldChar w:fldCharType="end"/>
      </w:r>
    </w:p>
    <w:p w14:paraId="4BE581BB" w14:textId="34BC5420" w:rsidR="004D3FFD" w:rsidRDefault="004958D8">
      <w: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End w:id="15"/>
      <w:r>
        <w:t>Foreword</w:t>
      </w:r>
      <w:bookmarkEnd w:id="16"/>
      <w:bookmarkEnd w:id="17"/>
      <w:bookmarkEnd w:id="18"/>
      <w:bookmarkEnd w:id="19"/>
      <w:bookmarkEnd w:id="20"/>
      <w:bookmarkEnd w:id="21"/>
      <w:bookmarkEnd w:id="22"/>
      <w:bookmarkEnd w:id="23"/>
    </w:p>
    <w:p w14:paraId="4A33C589" w14:textId="77777777" w:rsidR="004D3FFD" w:rsidRDefault="00000000">
      <w:r>
        <w:t xml:space="preserve">This Technical </w:t>
      </w:r>
      <w:bookmarkStart w:id="24" w:name="spectype3"/>
      <w:r>
        <w:t>Specification</w:t>
      </w:r>
      <w:bookmarkEnd w:id="24"/>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25" w:name="introduction"/>
      <w:bookmarkEnd w:id="25"/>
      <w:r>
        <w:br w:type="page"/>
      </w:r>
      <w:bookmarkStart w:id="26" w:name="scope"/>
      <w:bookmarkStart w:id="27" w:name="_Toc27163"/>
      <w:bookmarkStart w:id="28" w:name="_Toc477"/>
      <w:bookmarkStart w:id="29" w:name="_Toc2468"/>
      <w:bookmarkStart w:id="30" w:name="_Toc17018"/>
      <w:bookmarkStart w:id="31" w:name="_Toc121818308"/>
      <w:bookmarkStart w:id="32" w:name="_Toc121818532"/>
      <w:bookmarkStart w:id="33" w:name="_Toc124158287"/>
      <w:bookmarkStart w:id="34" w:name="_Toc130558355"/>
      <w:bookmarkEnd w:id="26"/>
      <w:r>
        <w:t>1</w:t>
      </w:r>
      <w:r>
        <w:tab/>
        <w:t>Scope</w:t>
      </w:r>
      <w:bookmarkEnd w:id="27"/>
      <w:bookmarkEnd w:id="28"/>
      <w:bookmarkEnd w:id="29"/>
      <w:bookmarkEnd w:id="30"/>
      <w:bookmarkEnd w:id="31"/>
      <w:bookmarkEnd w:id="32"/>
      <w:bookmarkEnd w:id="33"/>
      <w:bookmarkEnd w:id="34"/>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35" w:name="references"/>
      <w:bookmarkStart w:id="36" w:name="_Toc232"/>
      <w:bookmarkStart w:id="37" w:name="_Toc3793"/>
      <w:bookmarkStart w:id="38" w:name="_Toc13128"/>
      <w:bookmarkStart w:id="39" w:name="_Toc28661"/>
      <w:bookmarkStart w:id="40" w:name="_Toc121818309"/>
      <w:bookmarkStart w:id="41" w:name="_Toc121818533"/>
      <w:bookmarkStart w:id="42" w:name="_Toc124158288"/>
      <w:bookmarkStart w:id="43" w:name="_Toc130558356"/>
      <w:bookmarkEnd w:id="35"/>
      <w:r>
        <w:t>2</w:t>
      </w:r>
      <w:r>
        <w:tab/>
        <w:t>References</w:t>
      </w:r>
      <w:bookmarkEnd w:id="36"/>
      <w:bookmarkEnd w:id="37"/>
      <w:bookmarkEnd w:id="38"/>
      <w:bookmarkEnd w:id="39"/>
      <w:bookmarkEnd w:id="40"/>
      <w:bookmarkEnd w:id="41"/>
      <w:bookmarkEnd w:id="42"/>
      <w:bookmarkEnd w:id="43"/>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44" w:name="definitions"/>
      <w:bookmarkStart w:id="45" w:name="_Toc23528"/>
      <w:bookmarkStart w:id="46" w:name="_Toc29692"/>
      <w:bookmarkStart w:id="47" w:name="_Toc4905"/>
      <w:bookmarkStart w:id="48" w:name="_Toc7682"/>
      <w:bookmarkStart w:id="49" w:name="_Toc121818310"/>
      <w:bookmarkStart w:id="50" w:name="_Toc121818534"/>
      <w:bookmarkStart w:id="51" w:name="_Toc124158289"/>
      <w:bookmarkStart w:id="52" w:name="_Toc130558357"/>
      <w:bookmarkEnd w:id="44"/>
      <w:r>
        <w:t>3</w:t>
      </w:r>
      <w:r>
        <w:tab/>
        <w:t>Definitions of terms, symbols and abbreviations</w:t>
      </w:r>
      <w:bookmarkEnd w:id="45"/>
      <w:bookmarkEnd w:id="46"/>
      <w:bookmarkEnd w:id="47"/>
      <w:bookmarkEnd w:id="48"/>
      <w:bookmarkEnd w:id="49"/>
      <w:bookmarkEnd w:id="50"/>
      <w:bookmarkEnd w:id="51"/>
      <w:bookmarkEnd w:id="52"/>
    </w:p>
    <w:p w14:paraId="7A130677" w14:textId="77777777" w:rsidR="004D3FFD" w:rsidRDefault="00000000" w:rsidP="00590992">
      <w:pPr>
        <w:pStyle w:val="Heading2"/>
        <w:rPr>
          <w:lang w:eastAsia="zh-CN"/>
        </w:rPr>
      </w:pPr>
      <w:bookmarkStart w:id="53" w:name="_Toc27514"/>
      <w:bookmarkStart w:id="54" w:name="_Toc7799"/>
      <w:bookmarkStart w:id="55" w:name="_Toc32079"/>
      <w:bookmarkStart w:id="56" w:name="_Toc15894"/>
      <w:bookmarkStart w:id="57" w:name="_Toc121818311"/>
      <w:bookmarkStart w:id="58" w:name="_Toc121818535"/>
      <w:bookmarkStart w:id="59" w:name="_Toc124158290"/>
      <w:bookmarkStart w:id="60" w:name="_Toc130558358"/>
      <w:r>
        <w:t>3.1</w:t>
      </w:r>
      <w:r>
        <w:tab/>
      </w:r>
      <w:r>
        <w:rPr>
          <w:rFonts w:hint="eastAsia"/>
          <w:lang w:eastAsia="zh-CN"/>
        </w:rPr>
        <w:t>Terms</w:t>
      </w:r>
      <w:bookmarkEnd w:id="53"/>
      <w:bookmarkEnd w:id="54"/>
      <w:bookmarkEnd w:id="55"/>
      <w:bookmarkEnd w:id="56"/>
      <w:bookmarkEnd w:id="57"/>
      <w:bookmarkEnd w:id="58"/>
      <w:bookmarkEnd w:id="59"/>
      <w:bookmarkEnd w:id="60"/>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61" w:name="_Hlk490252228"/>
      <w:bookmarkStart w:id="62"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63"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63"/>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61"/>
    <w:bookmarkEnd w:id="62"/>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5FFBE24B" w14:textId="77777777" w:rsidR="004D3FFD" w:rsidRDefault="00000000">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F642903" w14:textId="77777777" w:rsidR="004D3FFD" w:rsidRDefault="00000000" w:rsidP="00590992">
      <w:pPr>
        <w:pStyle w:val="Heading2"/>
      </w:pPr>
      <w:bookmarkStart w:id="64" w:name="_Toc27559"/>
      <w:bookmarkStart w:id="65" w:name="_Toc30287"/>
      <w:bookmarkStart w:id="66" w:name="_Toc11242"/>
      <w:bookmarkStart w:id="67" w:name="_Toc7863"/>
      <w:bookmarkStart w:id="68" w:name="_Toc121818312"/>
      <w:bookmarkStart w:id="69" w:name="_Toc121818536"/>
      <w:bookmarkStart w:id="70" w:name="_Toc124158291"/>
      <w:bookmarkStart w:id="71" w:name="_Toc130558359"/>
      <w:r>
        <w:t>3.2</w:t>
      </w:r>
      <w:r>
        <w:tab/>
        <w:t>Symbols</w:t>
      </w:r>
      <w:bookmarkEnd w:id="64"/>
      <w:bookmarkEnd w:id="65"/>
      <w:bookmarkEnd w:id="66"/>
      <w:bookmarkEnd w:id="67"/>
      <w:bookmarkEnd w:id="68"/>
      <w:bookmarkEnd w:id="69"/>
      <w:bookmarkEnd w:id="70"/>
      <w:bookmarkEnd w:id="71"/>
    </w:p>
    <w:p w14:paraId="019C2EF2" w14:textId="77777777" w:rsidR="00EC748C" w:rsidRDefault="00EC748C" w:rsidP="00EF6DA4">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000000">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r w:rsidR="00000000">
        <w:rPr>
          <w:lang w:eastAsia="zh-CN"/>
        </w:rPr>
        <w:t>P</w:t>
      </w:r>
      <w:r w:rsidR="00000000">
        <w:rPr>
          <w:vertAlign w:val="subscript"/>
          <w:lang w:eastAsia="zh-CN"/>
        </w:rPr>
        <w:t>rated,out,FBWhigh</w:t>
      </w:r>
      <w:r w:rsidR="00000000">
        <w:rPr>
          <w:vertAlign w:val="subscript"/>
          <w:lang w:eastAsia="zh-CN"/>
        </w:rPr>
        <w:tab/>
      </w:r>
      <w:r w:rsidR="00000000">
        <w:rPr>
          <w:lang w:eastAsia="zh-CN"/>
        </w:rPr>
        <w:t xml:space="preserve">The </w:t>
      </w:r>
      <w:r w:rsidR="00000000">
        <w:t>rated output EIRP</w:t>
      </w:r>
      <w:r w:rsidR="00000000">
        <w:rPr>
          <w:i/>
        </w:rPr>
        <w:t xml:space="preserve"> </w:t>
      </w:r>
      <w:r w:rsidR="00000000">
        <w:rPr>
          <w:lang w:eastAsia="zh-CN"/>
        </w:rPr>
        <w:t xml:space="preserve">for the higher supported frequency range </w:t>
      </w:r>
      <w:r w:rsidR="00000000">
        <w:t>within supported</w:t>
      </w:r>
      <w:r w:rsidR="00000000">
        <w:rPr>
          <w:i/>
        </w:rPr>
        <w:t xml:space="preserve"> operating band</w:t>
      </w:r>
      <w:r w:rsidR="00000000">
        <w:rPr>
          <w:i/>
          <w:lang w:eastAsia="zh-CN"/>
        </w:rPr>
        <w:t>,</w:t>
      </w:r>
      <w:r w:rsidR="00000000">
        <w:rPr>
          <w:lang w:eastAsia="zh-CN"/>
        </w:rPr>
        <w:t xml:space="preserve"> for which</w:t>
      </w:r>
      <w:r w:rsidR="00000000">
        <w:rPr>
          <w:i/>
          <w:lang w:eastAsia="zh-CN"/>
        </w:rPr>
        <w:t xml:space="preserve"> fractional bandwidth </w:t>
      </w:r>
      <w:r w:rsidR="00000000">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sidR="00000000">
        <w:rPr>
          <w:rFonts w:eastAsia="MS Mincho"/>
        </w:rPr>
        <w:t>P</w:t>
      </w:r>
      <w:r w:rsidR="00000000">
        <w:rPr>
          <w:rFonts w:eastAsia="MS Mincho"/>
          <w:vertAlign w:val="subscript"/>
        </w:rPr>
        <w:t>max,p,EIRP</w:t>
      </w:r>
      <w:r w:rsidR="00000000">
        <w:rPr>
          <w:rFonts w:eastAsia="MS Mincho"/>
          <w:vertAlign w:val="subscript"/>
        </w:rPr>
        <w:tab/>
      </w:r>
      <w:r w:rsidR="00000000">
        <w:rPr>
          <w:rFonts w:eastAsia="MS Mincho"/>
          <w:i/>
          <w:lang w:eastAsia="zh-CN"/>
        </w:rPr>
        <w:t>M</w:t>
      </w:r>
      <w:r w:rsidR="00000000">
        <w:rPr>
          <w:rFonts w:eastAsia="MS Mincho"/>
          <w:i/>
        </w:rPr>
        <w:t xml:space="preserve">aximum passband EIRP output power </w:t>
      </w:r>
      <w:r w:rsidR="00000000">
        <w:rPr>
          <w:rFonts w:eastAsia="MS Mincho" w:cs="v5.0.0"/>
        </w:rPr>
        <w:t>when repeater is configured at the rated passband TRP output power (P</w:t>
      </w:r>
      <w:r w:rsidR="00000000">
        <w:rPr>
          <w:rFonts w:eastAsia="MS Mincho" w:cs="v5.0.0"/>
          <w:vertAlign w:val="subscript"/>
        </w:rPr>
        <w:t>rated,p,TRP</w:t>
      </w:r>
      <w:r w:rsidR="00000000">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72" w:name="_Toc2707"/>
      <w:bookmarkStart w:id="73" w:name="_Toc31698"/>
      <w:bookmarkStart w:id="74" w:name="_Toc432"/>
      <w:bookmarkStart w:id="75" w:name="_Toc4917"/>
      <w:bookmarkStart w:id="76" w:name="_Toc121818313"/>
      <w:bookmarkStart w:id="77" w:name="_Toc121818537"/>
      <w:bookmarkStart w:id="78" w:name="_Toc124158292"/>
      <w:bookmarkStart w:id="79" w:name="_Toc130558360"/>
      <w:r>
        <w:t>3.3</w:t>
      </w:r>
      <w:r>
        <w:tab/>
        <w:t>Abbreviations</w:t>
      </w:r>
      <w:bookmarkEnd w:id="72"/>
      <w:bookmarkEnd w:id="73"/>
      <w:bookmarkEnd w:id="74"/>
      <w:bookmarkEnd w:id="75"/>
      <w:bookmarkEnd w:id="76"/>
      <w:bookmarkEnd w:id="77"/>
      <w:bookmarkEnd w:id="78"/>
      <w:bookmarkEnd w:id="79"/>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80"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80"/>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81" w:name="clause4"/>
      <w:bookmarkStart w:id="82" w:name="_Toc26178"/>
      <w:bookmarkStart w:id="83" w:name="_Toc31210"/>
      <w:bookmarkStart w:id="84" w:name="_Toc19315"/>
      <w:bookmarkStart w:id="85" w:name="_Toc29683"/>
      <w:bookmarkStart w:id="86" w:name="_Toc121818314"/>
      <w:bookmarkStart w:id="87" w:name="_Toc121818538"/>
      <w:bookmarkStart w:id="88" w:name="_Toc124158293"/>
      <w:bookmarkStart w:id="89" w:name="_Toc130558361"/>
      <w:bookmarkEnd w:id="81"/>
      <w:r>
        <w:t>4</w:t>
      </w:r>
      <w:r>
        <w:tab/>
        <w:t>General radiated test conditions and declarations</w:t>
      </w:r>
      <w:bookmarkEnd w:id="82"/>
      <w:bookmarkEnd w:id="83"/>
      <w:bookmarkEnd w:id="84"/>
      <w:bookmarkEnd w:id="85"/>
      <w:bookmarkEnd w:id="86"/>
      <w:bookmarkEnd w:id="87"/>
      <w:bookmarkEnd w:id="88"/>
      <w:bookmarkEnd w:id="89"/>
    </w:p>
    <w:p w14:paraId="362E3CA0" w14:textId="77777777" w:rsidR="004D3FFD" w:rsidRDefault="00000000">
      <w:pPr>
        <w:pStyle w:val="Heading2"/>
      </w:pPr>
      <w:bookmarkStart w:id="90" w:name="_Toc76114193"/>
      <w:bookmarkStart w:id="91" w:name="_Toc53182899"/>
      <w:bookmarkStart w:id="92" w:name="_Toc37272715"/>
      <w:bookmarkStart w:id="93" w:name="_Toc45885790"/>
      <w:bookmarkStart w:id="94" w:name="_Toc5897"/>
      <w:bookmarkStart w:id="95" w:name="_Toc76544079"/>
      <w:bookmarkStart w:id="96" w:name="_Toc58915566"/>
      <w:bookmarkStart w:id="97" w:name="_Toc9758"/>
      <w:bookmarkStart w:id="98" w:name="_Toc66693616"/>
      <w:bookmarkStart w:id="99" w:name="_Toc82536201"/>
      <w:bookmarkStart w:id="100" w:name="_Toc29512"/>
      <w:bookmarkStart w:id="101" w:name="_Toc89952494"/>
      <w:bookmarkStart w:id="102" w:name="_Toc36635769"/>
      <w:bookmarkStart w:id="103" w:name="_Toc21102568"/>
      <w:bookmarkStart w:id="104" w:name="_Toc58917747"/>
      <w:bookmarkStart w:id="105" w:name="_Toc14309"/>
      <w:bookmarkStart w:id="106" w:name="_Toc29810417"/>
      <w:bookmarkStart w:id="107" w:name="_Toc98766310"/>
      <w:bookmarkStart w:id="108" w:name="_Toc74915568"/>
      <w:bookmarkStart w:id="109" w:name="_Toc121818315"/>
      <w:bookmarkStart w:id="110" w:name="_Toc121818539"/>
      <w:bookmarkStart w:id="111" w:name="_Toc124158294"/>
      <w:bookmarkStart w:id="112" w:name="_Toc130558362"/>
      <w:bookmarkStart w:id="113" w:name="_Toc152656504"/>
      <w:r>
        <w:t>4.1</w:t>
      </w:r>
      <w:r>
        <w:tab/>
        <w:t>Measurement uncertainties and test requirements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26D8A5F6" w14:textId="77777777" w:rsidR="004D3FFD" w:rsidRDefault="00000000">
      <w:pPr>
        <w:pStyle w:val="Heading3"/>
      </w:pPr>
      <w:bookmarkStart w:id="114" w:name="_Toc58860041"/>
      <w:bookmarkStart w:id="115" w:name="_Toc89955042"/>
      <w:bookmarkStart w:id="116" w:name="_Toc29809602"/>
      <w:bookmarkStart w:id="117" w:name="_Toc66727851"/>
      <w:bookmarkStart w:id="118" w:name="_Toc36644977"/>
      <w:bookmarkStart w:id="119" w:name="_Toc22723"/>
      <w:bookmarkStart w:id="120" w:name="_Toc37272031"/>
      <w:bookmarkStart w:id="121" w:name="_Toc53182300"/>
      <w:bookmarkStart w:id="122" w:name="_Toc82595011"/>
      <w:bookmarkStart w:id="123" w:name="_Toc21099804"/>
      <w:bookmarkStart w:id="124" w:name="_Toc58862545"/>
      <w:bookmarkStart w:id="125" w:name="_Toc76544911"/>
      <w:bookmarkStart w:id="126" w:name="_Toc106201224"/>
      <w:bookmarkStart w:id="127" w:name="_Toc74961654"/>
      <w:bookmarkStart w:id="128" w:name="_Toc115191077"/>
      <w:bookmarkStart w:id="129" w:name="_Toc61182538"/>
      <w:bookmarkStart w:id="130" w:name="_Toc98773465"/>
      <w:bookmarkStart w:id="131" w:name="_Toc23366"/>
      <w:bookmarkStart w:id="132" w:name="_Toc75242565"/>
      <w:bookmarkStart w:id="133" w:name="_Toc45884277"/>
      <w:bookmarkStart w:id="134" w:name="_Toc121818316"/>
      <w:bookmarkStart w:id="135" w:name="_Toc121818540"/>
      <w:bookmarkStart w:id="136" w:name="_Toc124158295"/>
      <w:bookmarkStart w:id="137" w:name="_Toc130558363"/>
      <w:r>
        <w:t>4.1.1</w:t>
      </w:r>
      <w:r>
        <w:tab/>
        <w:t>General</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38" w:name="_Toc37272032"/>
      <w:bookmarkStart w:id="139" w:name="_Toc106201225"/>
      <w:bookmarkStart w:id="140" w:name="_Toc76544912"/>
      <w:bookmarkStart w:id="141" w:name="_Toc31062"/>
      <w:bookmarkStart w:id="142" w:name="_Toc53182301"/>
      <w:bookmarkStart w:id="143" w:name="_Toc45884278"/>
      <w:bookmarkStart w:id="144" w:name="_Toc36644978"/>
      <w:bookmarkStart w:id="145" w:name="_Toc58862546"/>
      <w:bookmarkStart w:id="146" w:name="_Toc19906"/>
      <w:bookmarkStart w:id="147" w:name="_Toc29809603"/>
      <w:bookmarkStart w:id="148" w:name="_Toc98773466"/>
      <w:bookmarkStart w:id="149" w:name="_Toc21099805"/>
      <w:bookmarkStart w:id="150" w:name="_Toc82595012"/>
      <w:bookmarkStart w:id="151" w:name="_Toc115191078"/>
      <w:bookmarkStart w:id="152" w:name="_Toc58860042"/>
      <w:bookmarkStart w:id="153" w:name="_Toc75242566"/>
      <w:bookmarkStart w:id="154" w:name="_Toc61182539"/>
      <w:bookmarkStart w:id="155" w:name="_Toc89955043"/>
      <w:bookmarkStart w:id="156" w:name="_Toc74961655"/>
      <w:bookmarkStart w:id="157" w:name="_Toc66727852"/>
      <w:bookmarkStart w:id="158" w:name="_Toc121818317"/>
      <w:bookmarkStart w:id="159" w:name="_Toc121818541"/>
      <w:bookmarkStart w:id="160" w:name="_Toc124158296"/>
      <w:bookmarkStart w:id="161" w:name="_Toc130558364"/>
      <w:r>
        <w:t>4.1.2</w:t>
      </w:r>
      <w:r>
        <w:tab/>
        <w:t>Acceptable uncertainty of Test System</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5EC263B9" w14:textId="77777777" w:rsidR="004D3FFD" w:rsidRDefault="00000000">
      <w:pPr>
        <w:pStyle w:val="Heading4"/>
        <w:rPr>
          <w:rFonts w:cs="Arial"/>
        </w:rPr>
      </w:pPr>
      <w:bookmarkStart w:id="162" w:name="_Toc23591"/>
      <w:bookmarkStart w:id="163" w:name="_Toc137"/>
      <w:bookmarkStart w:id="164" w:name="_Toc121818318"/>
      <w:bookmarkStart w:id="165" w:name="_Toc121818542"/>
      <w:bookmarkStart w:id="166" w:name="_Toc124158297"/>
      <w:bookmarkStart w:id="167" w:name="_Toc130558365"/>
      <w:r>
        <w:rPr>
          <w:rFonts w:cs="Arial"/>
        </w:rPr>
        <w:t>4.1.2.1</w:t>
      </w:r>
      <w:r>
        <w:rPr>
          <w:rFonts w:cs="Arial"/>
        </w:rPr>
        <w:tab/>
        <w:t>General</w:t>
      </w:r>
      <w:bookmarkEnd w:id="162"/>
      <w:bookmarkEnd w:id="163"/>
      <w:bookmarkEnd w:id="164"/>
      <w:bookmarkEnd w:id="165"/>
      <w:bookmarkEnd w:id="166"/>
      <w:bookmarkEnd w:id="167"/>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168" w:name="_Toc115191080"/>
      <w:bookmarkStart w:id="169" w:name="_Toc21099807"/>
      <w:bookmarkStart w:id="170" w:name="_Toc66727854"/>
      <w:bookmarkStart w:id="171" w:name="_Toc58860044"/>
      <w:bookmarkStart w:id="172" w:name="_Toc61182541"/>
      <w:bookmarkStart w:id="173" w:name="_Toc29809605"/>
      <w:bookmarkStart w:id="174" w:name="_Toc98773468"/>
      <w:bookmarkStart w:id="175" w:name="_Toc75242568"/>
      <w:bookmarkStart w:id="176" w:name="_Toc53182303"/>
      <w:bookmarkStart w:id="177" w:name="_Toc76544914"/>
      <w:bookmarkStart w:id="178" w:name="_Toc106201227"/>
      <w:bookmarkStart w:id="179" w:name="_Toc36644980"/>
      <w:bookmarkStart w:id="180" w:name="_Toc37272034"/>
      <w:bookmarkStart w:id="181" w:name="_Toc58862548"/>
      <w:bookmarkStart w:id="182" w:name="_Toc82595014"/>
      <w:bookmarkStart w:id="183" w:name="_Toc74961657"/>
      <w:bookmarkStart w:id="184" w:name="_Toc45884280"/>
      <w:bookmarkStart w:id="185" w:name="_Toc89955045"/>
      <w:bookmarkStart w:id="186" w:name="_Toc14561"/>
      <w:bookmarkStart w:id="187" w:name="_Toc21789"/>
      <w:bookmarkStart w:id="188" w:name="_Toc121818319"/>
      <w:bookmarkStart w:id="189" w:name="_Toc121818543"/>
      <w:bookmarkStart w:id="190" w:name="_Toc124158298"/>
      <w:bookmarkStart w:id="191" w:name="_Toc130558366"/>
      <w:r>
        <w:rPr>
          <w:rFonts w:cs="Arial"/>
        </w:rPr>
        <w:t>4.1.2.2</w:t>
      </w:r>
      <w:r>
        <w:rPr>
          <w:rFonts w:cs="Arial"/>
        </w:rPr>
        <w:tab/>
        <w:t>Radiated characteristics measurement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Pr>
          <w:rFonts w:cs="Arial"/>
        </w:rPr>
        <w:t>s</w:t>
      </w:r>
      <w:bookmarkEnd w:id="186"/>
      <w:bookmarkEnd w:id="187"/>
      <w:bookmarkEnd w:id="188"/>
      <w:bookmarkEnd w:id="189"/>
      <w:bookmarkEnd w:id="190"/>
      <w:bookmarkEnd w:id="191"/>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192" w:name="_Toc36644983"/>
      <w:bookmarkStart w:id="193" w:name="_Toc66727857"/>
      <w:bookmarkStart w:id="194" w:name="_Toc58860047"/>
      <w:bookmarkStart w:id="195" w:name="_Toc21099810"/>
      <w:bookmarkStart w:id="196" w:name="_Toc98773471"/>
      <w:bookmarkStart w:id="197" w:name="_Toc74961660"/>
      <w:bookmarkStart w:id="198" w:name="_Toc89955048"/>
      <w:bookmarkStart w:id="199" w:name="_Toc53182306"/>
      <w:bookmarkStart w:id="200" w:name="_Toc106201230"/>
      <w:bookmarkStart w:id="201" w:name="_Toc29809608"/>
      <w:bookmarkStart w:id="202" w:name="_Toc82595017"/>
      <w:bookmarkStart w:id="203" w:name="_Toc75242571"/>
      <w:bookmarkStart w:id="204" w:name="_Toc19446"/>
      <w:bookmarkStart w:id="205" w:name="_Toc15554"/>
      <w:bookmarkStart w:id="206" w:name="_Toc61182544"/>
      <w:bookmarkStart w:id="207" w:name="_Toc45884283"/>
      <w:bookmarkStart w:id="208" w:name="_Toc76544917"/>
      <w:bookmarkStart w:id="209" w:name="_Toc115191083"/>
      <w:bookmarkStart w:id="210" w:name="_Toc58862551"/>
      <w:bookmarkStart w:id="211" w:name="_Toc37272037"/>
      <w:bookmarkStart w:id="212" w:name="_Toc121818320"/>
      <w:bookmarkStart w:id="213" w:name="_Toc121818544"/>
      <w:bookmarkStart w:id="214" w:name="_Toc124158299"/>
      <w:bookmarkStart w:id="215" w:name="_Toc130558367"/>
      <w:r>
        <w:rPr>
          <w:lang w:eastAsia="sv-SE"/>
        </w:rPr>
        <w:t>4.1.</w:t>
      </w:r>
      <w:r>
        <w:t>3</w:t>
      </w:r>
      <w:r>
        <w:rPr>
          <w:lang w:eastAsia="sv-SE"/>
        </w:rPr>
        <w:tab/>
        <w:t>Interpretation of measurement results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216" w:name="_Toc45885798"/>
      <w:bookmarkStart w:id="217" w:name="_Toc89952502"/>
      <w:bookmarkStart w:id="218" w:name="_Toc5901"/>
      <w:bookmarkStart w:id="219" w:name="_Toc76114201"/>
      <w:bookmarkStart w:id="220" w:name="_Toc82536209"/>
      <w:bookmarkStart w:id="221" w:name="_Toc28143"/>
      <w:bookmarkStart w:id="222" w:name="_Toc58917755"/>
      <w:bookmarkStart w:id="223" w:name="_Toc66693624"/>
      <w:bookmarkStart w:id="224" w:name="_Toc36635777"/>
      <w:bookmarkStart w:id="225" w:name="_Toc58915574"/>
      <w:bookmarkStart w:id="226" w:name="_Toc21102576"/>
      <w:bookmarkStart w:id="227" w:name="_Toc74915576"/>
      <w:bookmarkStart w:id="228" w:name="_Toc29810425"/>
      <w:bookmarkStart w:id="229" w:name="_Toc76544087"/>
      <w:bookmarkStart w:id="230" w:name="_Toc37272723"/>
      <w:bookmarkStart w:id="231" w:name="_Toc53182907"/>
      <w:bookmarkStart w:id="232" w:name="_Toc11403"/>
      <w:bookmarkStart w:id="233" w:name="_Toc4461"/>
      <w:bookmarkStart w:id="234" w:name="_Toc98766318"/>
      <w:bookmarkStart w:id="235" w:name="_Toc121818321"/>
      <w:bookmarkStart w:id="236" w:name="_Toc121818545"/>
      <w:bookmarkStart w:id="237" w:name="_Toc124158300"/>
      <w:bookmarkStart w:id="238" w:name="_Toc130558368"/>
      <w:r>
        <w:t>4.2</w:t>
      </w:r>
      <w:r>
        <w:tab/>
        <w:t>Radiated requirement reference points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239" w:name="_Toc37272724"/>
      <w:bookmarkStart w:id="240" w:name="_Toc9994"/>
      <w:bookmarkStart w:id="241" w:name="_Toc58917756"/>
      <w:bookmarkStart w:id="242" w:name="_Toc21102577"/>
      <w:bookmarkStart w:id="243" w:name="_Toc45885799"/>
      <w:bookmarkStart w:id="244" w:name="_Toc98766319"/>
      <w:bookmarkStart w:id="245" w:name="_Toc66693625"/>
      <w:bookmarkStart w:id="246" w:name="_Toc74915577"/>
      <w:bookmarkStart w:id="247" w:name="_Toc36635778"/>
      <w:bookmarkStart w:id="248" w:name="_Toc76544088"/>
      <w:bookmarkStart w:id="249" w:name="_Toc14094"/>
      <w:bookmarkStart w:id="250" w:name="_Toc76114202"/>
      <w:bookmarkStart w:id="251" w:name="_Toc58915575"/>
      <w:bookmarkStart w:id="252" w:name="_Toc17573"/>
      <w:bookmarkStart w:id="253" w:name="_Toc82536210"/>
      <w:bookmarkStart w:id="254" w:name="_Toc4793"/>
      <w:bookmarkStart w:id="255" w:name="_Toc29810426"/>
      <w:bookmarkStart w:id="256" w:name="_Toc53182908"/>
      <w:bookmarkStart w:id="257" w:name="_Toc89952503"/>
      <w:bookmarkStart w:id="258" w:name="_Toc121818322"/>
      <w:bookmarkStart w:id="259" w:name="_Toc121818546"/>
      <w:bookmarkStart w:id="260" w:name="_Toc124158301"/>
      <w:bookmarkStart w:id="261" w:name="_Toc130558369"/>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27629438" w14:textId="60F6D492" w:rsidR="004D3FFD" w:rsidRDefault="00000000" w:rsidP="00163FEB">
      <w:pPr>
        <w:pStyle w:val="Heading3"/>
        <w:rPr>
          <w:rFonts w:eastAsia="SimSun"/>
          <w:lang w:eastAsia="zh-CN"/>
        </w:rPr>
      </w:pPr>
      <w:bookmarkStart w:id="262" w:name="_Toc121818323"/>
      <w:bookmarkStart w:id="263" w:name="_Toc121818547"/>
      <w:bookmarkStart w:id="264" w:name="_Toc124158302"/>
      <w:bookmarkStart w:id="265" w:name="_Toc130558370"/>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262"/>
      <w:bookmarkEnd w:id="263"/>
      <w:bookmarkEnd w:id="264"/>
      <w:bookmarkEnd w:id="265"/>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266" w:name="_Toc121818324"/>
      <w:bookmarkStart w:id="267" w:name="_Toc121818548"/>
      <w:bookmarkStart w:id="268" w:name="_Toc124158303"/>
      <w:bookmarkStart w:id="269" w:name="_Toc130558371"/>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266"/>
      <w:bookmarkEnd w:id="267"/>
      <w:bookmarkEnd w:id="268"/>
      <w:bookmarkEnd w:id="269"/>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pPr>
        <w:pStyle w:val="B1"/>
      </w:pPr>
      <w:r>
        <w:t>-</w:t>
      </w:r>
      <w:r>
        <w:tab/>
        <w:t>Wide Area repeaters are characterised by requirements derived from Macro Cell and/or Micro Cell scenarios.</w:t>
      </w:r>
    </w:p>
    <w:p w14:paraId="1250AD62" w14:textId="77777777" w:rsidR="004D3FFD" w:rsidRDefault="00000000">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270" w:name="_Toc2075"/>
      <w:bookmarkStart w:id="271" w:name="_Toc18438"/>
      <w:bookmarkStart w:id="272" w:name="_Toc15285"/>
      <w:bookmarkStart w:id="273" w:name="_Toc9040"/>
      <w:bookmarkStart w:id="274" w:name="_Toc121818325"/>
      <w:bookmarkStart w:id="275" w:name="_Toc121818549"/>
      <w:bookmarkStart w:id="276" w:name="_Toc124158304"/>
      <w:bookmarkStart w:id="277" w:name="_Toc130558372"/>
      <w:bookmarkEnd w:id="113"/>
      <w:r>
        <w:t>4.</w:t>
      </w:r>
      <w:r>
        <w:rPr>
          <w:rFonts w:hint="eastAsia"/>
          <w:lang w:eastAsia="zh-CN"/>
        </w:rPr>
        <w:t>4</w:t>
      </w:r>
      <w:r>
        <w:tab/>
        <w:t>Regional requirements</w:t>
      </w:r>
      <w:bookmarkEnd w:id="270"/>
      <w:bookmarkEnd w:id="271"/>
      <w:bookmarkEnd w:id="272"/>
      <w:bookmarkEnd w:id="273"/>
      <w:bookmarkEnd w:id="274"/>
      <w:bookmarkEnd w:id="275"/>
      <w:bookmarkEnd w:id="276"/>
      <w:bookmarkEnd w:id="277"/>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278" w:name="_Toc10636"/>
      <w:bookmarkStart w:id="279" w:name="_Toc14176"/>
      <w:bookmarkStart w:id="280" w:name="_Toc12578"/>
      <w:bookmarkStart w:id="281" w:name="_Toc11181"/>
    </w:p>
    <w:p w14:paraId="6FFFE5F9" w14:textId="0BEA3F57" w:rsidR="004D3FFD" w:rsidRDefault="00000000">
      <w:pPr>
        <w:pStyle w:val="Heading2"/>
        <w:rPr>
          <w:lang w:eastAsia="zh-CN"/>
        </w:rPr>
      </w:pPr>
      <w:bookmarkStart w:id="282" w:name="_Toc121818326"/>
      <w:bookmarkStart w:id="283" w:name="_Toc121818550"/>
      <w:bookmarkStart w:id="284" w:name="_Toc124158305"/>
      <w:bookmarkStart w:id="285" w:name="_Toc130558373"/>
      <w:r>
        <w:t>4.</w:t>
      </w:r>
      <w:r>
        <w:rPr>
          <w:rFonts w:hint="eastAsia"/>
          <w:lang w:eastAsia="zh-CN"/>
        </w:rPr>
        <w:t>5</w:t>
      </w:r>
      <w:r>
        <w:tab/>
      </w:r>
      <w:r>
        <w:rPr>
          <w:rFonts w:hint="eastAsia"/>
          <w:lang w:val="en-US" w:eastAsia="zh-CN"/>
        </w:rPr>
        <w:t>Repeater</w:t>
      </w:r>
      <w:r>
        <w:rPr>
          <w:rFonts w:cs="v4.2.0"/>
        </w:rPr>
        <w:t xml:space="preserve"> configurations</w:t>
      </w:r>
      <w:bookmarkEnd w:id="278"/>
      <w:bookmarkEnd w:id="279"/>
      <w:bookmarkEnd w:id="280"/>
      <w:bookmarkEnd w:id="281"/>
      <w:bookmarkEnd w:id="282"/>
      <w:bookmarkEnd w:id="283"/>
      <w:bookmarkEnd w:id="284"/>
      <w:bookmarkEnd w:id="285"/>
    </w:p>
    <w:p w14:paraId="47266DCE" w14:textId="77777777" w:rsidR="004D3FFD" w:rsidRDefault="00000000">
      <w:pPr>
        <w:pStyle w:val="Heading3"/>
      </w:pPr>
      <w:bookmarkStart w:id="286" w:name="_Toc27263"/>
      <w:bookmarkStart w:id="287" w:name="_Toc36635781"/>
      <w:bookmarkStart w:id="288" w:name="_Toc82536213"/>
      <w:bookmarkStart w:id="289" w:name="_Toc74915580"/>
      <w:bookmarkStart w:id="290" w:name="_Toc21102580"/>
      <w:bookmarkStart w:id="291" w:name="_Toc14779"/>
      <w:bookmarkStart w:id="292" w:name="_Toc45885802"/>
      <w:bookmarkStart w:id="293" w:name="_Toc58917759"/>
      <w:bookmarkStart w:id="294" w:name="_Toc37272727"/>
      <w:bookmarkStart w:id="295" w:name="_Toc76544091"/>
      <w:bookmarkStart w:id="296" w:name="_Toc66693628"/>
      <w:bookmarkStart w:id="297" w:name="_Toc89952506"/>
      <w:bookmarkStart w:id="298" w:name="_Toc21847"/>
      <w:bookmarkStart w:id="299" w:name="_Toc53182911"/>
      <w:bookmarkStart w:id="300" w:name="_Toc58915578"/>
      <w:bookmarkStart w:id="301" w:name="_Toc22454"/>
      <w:bookmarkStart w:id="302" w:name="_Toc29810429"/>
      <w:bookmarkStart w:id="303" w:name="_Toc76114205"/>
      <w:bookmarkStart w:id="304" w:name="_Toc98766322"/>
      <w:bookmarkStart w:id="305" w:name="_Toc121818327"/>
      <w:bookmarkStart w:id="306" w:name="_Toc121818551"/>
      <w:bookmarkStart w:id="307" w:name="_Toc124158306"/>
      <w:bookmarkStart w:id="308" w:name="_Toc130558374"/>
      <w:r>
        <w:t>4.5.1</w:t>
      </w:r>
      <w:r>
        <w:tab/>
      </w:r>
      <w:r>
        <w:rPr>
          <w:rFonts w:hint="eastAsia"/>
          <w:lang w:val="en-US" w:eastAsia="zh-CN"/>
        </w:rPr>
        <w:t>Downlink</w:t>
      </w:r>
      <w:r>
        <w:t xml:space="preserve"> configurations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309" w:name="_Toc45885803"/>
      <w:bookmarkStart w:id="310" w:name="_Toc66693629"/>
      <w:bookmarkStart w:id="311" w:name="_Toc89952507"/>
      <w:bookmarkStart w:id="312" w:name="_Toc9311"/>
      <w:bookmarkStart w:id="313" w:name="_Toc29810430"/>
      <w:bookmarkStart w:id="314" w:name="_Toc17583"/>
      <w:bookmarkStart w:id="315" w:name="_Toc37272728"/>
      <w:bookmarkStart w:id="316" w:name="_Toc82536214"/>
      <w:bookmarkStart w:id="317" w:name="_Toc1906"/>
      <w:bookmarkStart w:id="318" w:name="_Toc74915581"/>
      <w:bookmarkStart w:id="319" w:name="_Toc76544092"/>
      <w:bookmarkStart w:id="320" w:name="_Toc58917760"/>
      <w:bookmarkStart w:id="321" w:name="_Toc53182912"/>
      <w:bookmarkStart w:id="322" w:name="_Toc58915579"/>
      <w:bookmarkStart w:id="323" w:name="_Toc20868"/>
      <w:bookmarkStart w:id="324" w:name="_Toc36635782"/>
      <w:bookmarkStart w:id="325" w:name="_Toc76114206"/>
      <w:bookmarkStart w:id="326" w:name="_Toc98766323"/>
      <w:bookmarkStart w:id="327" w:name="_Toc21102581"/>
      <w:bookmarkStart w:id="328" w:name="_Toc121818328"/>
      <w:bookmarkStart w:id="329" w:name="_Toc121818552"/>
      <w:bookmarkStart w:id="330" w:name="_Toc124158307"/>
      <w:bookmarkStart w:id="331" w:name="_Toc130558375"/>
      <w:r>
        <w:t>4.5.2</w:t>
      </w:r>
      <w:r>
        <w:tab/>
      </w:r>
      <w:r>
        <w:rPr>
          <w:rFonts w:hint="eastAsia"/>
          <w:lang w:val="en-US" w:eastAsia="zh-CN"/>
        </w:rPr>
        <w:t>Uplink</w:t>
      </w:r>
      <w:r>
        <w:t xml:space="preserve"> configurations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332" w:name="_Toc29810431"/>
      <w:bookmarkStart w:id="333" w:name="_Toc27948"/>
      <w:bookmarkStart w:id="334" w:name="_Toc74915582"/>
      <w:bookmarkStart w:id="335" w:name="_Toc36635783"/>
      <w:bookmarkStart w:id="336" w:name="_Toc53182913"/>
      <w:bookmarkStart w:id="337" w:name="_Toc27044"/>
      <w:bookmarkStart w:id="338" w:name="_Toc76544093"/>
      <w:bookmarkStart w:id="339" w:name="_Toc9870"/>
      <w:bookmarkStart w:id="340" w:name="_Toc98766324"/>
      <w:bookmarkStart w:id="341" w:name="_Toc66693630"/>
      <w:bookmarkStart w:id="342" w:name="_Toc76114207"/>
      <w:bookmarkStart w:id="343" w:name="_Toc82536215"/>
      <w:bookmarkStart w:id="344" w:name="_Toc37272729"/>
      <w:bookmarkStart w:id="345" w:name="_Toc89952508"/>
      <w:bookmarkStart w:id="346" w:name="_Toc58917761"/>
      <w:bookmarkStart w:id="347" w:name="_Toc45885804"/>
      <w:bookmarkStart w:id="348" w:name="_Toc21102582"/>
      <w:bookmarkStart w:id="349" w:name="_Toc13442"/>
      <w:bookmarkStart w:id="350" w:name="_Toc58915580"/>
      <w:bookmarkStart w:id="351" w:name="_Toc121818329"/>
      <w:bookmarkStart w:id="352" w:name="_Toc121818553"/>
      <w:bookmarkStart w:id="353" w:name="_Toc124158308"/>
      <w:bookmarkStart w:id="354" w:name="_Toc130558376"/>
      <w:r>
        <w:t>4.5.3</w:t>
      </w:r>
      <w:r>
        <w:tab/>
        <w:t>Power supply options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355" w:name="_Toc36635785"/>
      <w:bookmarkStart w:id="356" w:name="_Toc74915584"/>
      <w:bookmarkStart w:id="357" w:name="_Toc11077"/>
      <w:bookmarkStart w:id="358" w:name="_Toc66693632"/>
      <w:bookmarkStart w:id="359" w:name="_Toc11219"/>
      <w:bookmarkStart w:id="360" w:name="_Toc98766326"/>
      <w:bookmarkStart w:id="361" w:name="_Toc29810433"/>
      <w:bookmarkStart w:id="362" w:name="_Toc82536217"/>
      <w:bookmarkStart w:id="363" w:name="_Toc21102584"/>
      <w:bookmarkStart w:id="364" w:name="_Toc76544095"/>
      <w:bookmarkStart w:id="365" w:name="_Toc24772"/>
      <w:bookmarkStart w:id="366" w:name="_Toc58915582"/>
      <w:bookmarkStart w:id="367" w:name="_Toc76114209"/>
      <w:bookmarkStart w:id="368" w:name="_Toc37272731"/>
      <w:bookmarkStart w:id="369" w:name="_Toc45885806"/>
      <w:bookmarkStart w:id="370" w:name="_Toc24148"/>
      <w:bookmarkStart w:id="371" w:name="_Toc89952510"/>
      <w:bookmarkStart w:id="372" w:name="_Toc53182915"/>
      <w:bookmarkStart w:id="373" w:name="_Toc58917763"/>
      <w:bookmarkStart w:id="374" w:name="_Toc121818330"/>
      <w:bookmarkStart w:id="375" w:name="_Toc121818554"/>
      <w:bookmarkStart w:id="376" w:name="_Toc124158309"/>
      <w:bookmarkStart w:id="377" w:name="_Toc130558377"/>
      <w:r>
        <w:rPr>
          <w:rFonts w:cs="v4.2.0"/>
        </w:rPr>
        <w:t>4.6</w:t>
      </w:r>
      <w:r>
        <w:rPr>
          <w:rFonts w:cs="v4.2.0"/>
        </w:rPr>
        <w:tab/>
        <w:t>Manufacturer</w:t>
      </w:r>
      <w:r>
        <w:rPr>
          <w:lang w:eastAsia="zh-CN"/>
        </w:rPr>
        <w:t>'</w:t>
      </w:r>
      <w:r>
        <w:rPr>
          <w:rFonts w:cs="v4.2.0"/>
        </w:rPr>
        <w:t>s declarations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7B3839AA"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14:paraId="66470B78" w14:textId="77777777" w:rsidR="00600353" w:rsidRDefault="00600353" w:rsidP="00600353">
      <w:bookmarkStart w:id="378" w:name="_Toc4221"/>
      <w:bookmarkStart w:id="379" w:name="_Toc13051"/>
      <w:bookmarkStart w:id="380" w:name="_Toc58917764"/>
      <w:bookmarkStart w:id="381" w:name="_Toc3979"/>
      <w:bookmarkStart w:id="382" w:name="_Toc58915583"/>
      <w:bookmarkStart w:id="383" w:name="_Toc76114210"/>
      <w:bookmarkStart w:id="384" w:name="_Toc36635786"/>
      <w:bookmarkStart w:id="385" w:name="_Toc21102585"/>
      <w:bookmarkStart w:id="386" w:name="_Toc82536218"/>
      <w:bookmarkStart w:id="387" w:name="_Toc98766327"/>
      <w:bookmarkStart w:id="388" w:name="_Toc45885807"/>
      <w:bookmarkStart w:id="389" w:name="_Toc66693633"/>
      <w:bookmarkStart w:id="390" w:name="_Toc89952511"/>
      <w:bookmarkStart w:id="391" w:name="_Toc76544096"/>
      <w:bookmarkStart w:id="392" w:name="_Toc37272732"/>
      <w:bookmarkStart w:id="393" w:name="_Toc74915585"/>
      <w:bookmarkStart w:id="394" w:name="_Toc29810434"/>
      <w:bookmarkStart w:id="395" w:name="_Toc24121"/>
      <w:bookmarkStart w:id="396" w:name="_Toc53182916"/>
    </w:p>
    <w:p w14:paraId="74F13568" w14:textId="5A3CB70B" w:rsidR="004D3FFD" w:rsidRDefault="00000000">
      <w:pPr>
        <w:pStyle w:val="Heading2"/>
      </w:pPr>
      <w:bookmarkStart w:id="397" w:name="_Toc121818331"/>
      <w:bookmarkStart w:id="398" w:name="_Toc121818555"/>
      <w:bookmarkStart w:id="399" w:name="_Toc124158310"/>
      <w:bookmarkStart w:id="400" w:name="_Toc130558378"/>
      <w:r>
        <w:t>4.7</w:t>
      </w:r>
      <w:r>
        <w:tab/>
        <w:t>Test configurations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649ACBAB" w14:textId="77777777" w:rsidR="004D3FFD" w:rsidRDefault="00000000">
      <w:pPr>
        <w:pStyle w:val="Heading3"/>
        <w:rPr>
          <w:lang w:eastAsia="zh-CN"/>
        </w:rPr>
      </w:pPr>
      <w:bookmarkStart w:id="401" w:name="_Toc74915586"/>
      <w:bookmarkStart w:id="402" w:name="_Toc82536219"/>
      <w:bookmarkStart w:id="403" w:name="_Toc76544097"/>
      <w:bookmarkStart w:id="404" w:name="_Toc29810435"/>
      <w:bookmarkStart w:id="405" w:name="_Toc37272733"/>
      <w:bookmarkStart w:id="406" w:name="_Toc36635787"/>
      <w:bookmarkStart w:id="407" w:name="_Toc58915584"/>
      <w:bookmarkStart w:id="408" w:name="_Toc19730"/>
      <w:bookmarkStart w:id="409" w:name="_Toc66693634"/>
      <w:bookmarkStart w:id="410" w:name="_Toc53182917"/>
      <w:bookmarkStart w:id="411" w:name="_Toc14403"/>
      <w:bookmarkStart w:id="412" w:name="_Toc58917765"/>
      <w:bookmarkStart w:id="413" w:name="_Toc45885808"/>
      <w:bookmarkStart w:id="414" w:name="_Toc21102586"/>
      <w:bookmarkStart w:id="415" w:name="_Toc76114211"/>
      <w:bookmarkStart w:id="416" w:name="_Toc121818332"/>
      <w:bookmarkStart w:id="417" w:name="_Toc121818556"/>
      <w:bookmarkStart w:id="418" w:name="_Toc124158311"/>
      <w:bookmarkStart w:id="419" w:name="_Toc130558379"/>
      <w:r>
        <w:rPr>
          <w:lang w:eastAsia="zh-CN"/>
        </w:rPr>
        <w:t>4.7.1</w:t>
      </w:r>
      <w:r>
        <w:rPr>
          <w:lang w:eastAsia="zh-CN"/>
        </w:rPr>
        <w:tab/>
        <w:t>General</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420" w:name="_Toc21102587"/>
      <w:bookmarkStart w:id="421" w:name="_Toc58917766"/>
      <w:bookmarkStart w:id="422" w:name="_Toc76544098"/>
      <w:bookmarkStart w:id="423" w:name="_Toc76114212"/>
      <w:bookmarkStart w:id="424" w:name="_Toc37272734"/>
      <w:bookmarkStart w:id="425" w:name="_Toc82536220"/>
      <w:bookmarkStart w:id="426" w:name="_Toc29810436"/>
      <w:bookmarkStart w:id="427" w:name="_Toc74915587"/>
      <w:bookmarkStart w:id="428" w:name="_Toc66693635"/>
      <w:bookmarkStart w:id="429" w:name="_Toc58915585"/>
      <w:bookmarkStart w:id="430" w:name="_Toc53182918"/>
      <w:bookmarkStart w:id="431" w:name="_Toc45885809"/>
      <w:bookmarkStart w:id="432" w:name="_Toc36635788"/>
      <w:bookmarkStart w:id="433" w:name="_Toc121818333"/>
      <w:bookmarkStart w:id="434" w:name="_Toc121818557"/>
      <w:bookmarkStart w:id="435" w:name="_Toc124158312"/>
      <w:bookmarkStart w:id="436" w:name="_Toc130558380"/>
      <w:r>
        <w:rPr>
          <w:lang w:eastAsia="zh-CN"/>
        </w:rPr>
        <w:t>4.7.2</w:t>
      </w:r>
      <w:r>
        <w:rPr>
          <w:lang w:eastAsia="zh-CN"/>
        </w:rPr>
        <w:tab/>
        <w:t>Test signal configurations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54D6F88" w14:textId="77777777" w:rsidR="004D3FFD" w:rsidRDefault="00000000" w:rsidP="00163FEB">
      <w:pPr>
        <w:pStyle w:val="Heading4"/>
        <w:rPr>
          <w:lang w:eastAsia="ja-JP"/>
        </w:rPr>
      </w:pPr>
      <w:bookmarkStart w:id="437" w:name="_Toc21102588"/>
      <w:bookmarkStart w:id="438" w:name="_Toc58917767"/>
      <w:bookmarkStart w:id="439" w:name="_Toc37272735"/>
      <w:bookmarkStart w:id="440" w:name="_Toc76114213"/>
      <w:bookmarkStart w:id="441" w:name="_Toc82536221"/>
      <w:bookmarkStart w:id="442" w:name="_Toc66693636"/>
      <w:bookmarkStart w:id="443" w:name="_Toc36635789"/>
      <w:bookmarkStart w:id="444" w:name="_Toc53182919"/>
      <w:bookmarkStart w:id="445" w:name="_Toc29810437"/>
      <w:bookmarkStart w:id="446" w:name="_Toc45885810"/>
      <w:bookmarkStart w:id="447" w:name="_Toc76544099"/>
      <w:bookmarkStart w:id="448" w:name="_Toc58915586"/>
      <w:bookmarkStart w:id="449" w:name="_Toc74915588"/>
      <w:bookmarkStart w:id="450" w:name="_Toc121818334"/>
      <w:bookmarkStart w:id="451" w:name="_Toc121818558"/>
      <w:bookmarkStart w:id="452" w:name="_Toc124158313"/>
      <w:bookmarkStart w:id="453" w:name="_Toc130558381"/>
      <w:r>
        <w:rPr>
          <w:lang w:eastAsia="ja-JP"/>
        </w:rPr>
        <w:t>4.7.2.1</w:t>
      </w:r>
      <w:r>
        <w:rPr>
          <w:lang w:eastAsia="ja-JP"/>
        </w:rPr>
        <w:tab/>
        <w:t>Test signal used to build Test Configurations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pPr>
              <w:pStyle w:val="TAL"/>
              <w:rPr>
                <w:lang w:val="en-US" w:eastAsia="ja-JP"/>
              </w:rPr>
            </w:pPr>
            <w:r>
              <w:rPr>
                <w:lang w:val="en-US" w:eastAsia="ja-JP"/>
              </w:rPr>
              <w:t>TC signal</w:t>
            </w:r>
          </w:p>
        </w:tc>
        <w:tc>
          <w:tcPr>
            <w:tcW w:w="1968" w:type="dxa"/>
          </w:tcPr>
          <w:p w14:paraId="351160F6" w14:textId="77777777" w:rsidR="004D3FFD"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pPr>
              <w:pStyle w:val="TAL"/>
              <w:rPr>
                <w:lang w:eastAsia="ja-JP"/>
              </w:rPr>
            </w:pPr>
            <w:r>
              <w:rPr>
                <w:lang w:val="en-US" w:eastAsia="ja-JP"/>
              </w:rPr>
              <w:t>characteristics</w:t>
            </w:r>
          </w:p>
        </w:tc>
        <w:tc>
          <w:tcPr>
            <w:tcW w:w="1968" w:type="dxa"/>
          </w:tcPr>
          <w:p w14:paraId="194150F7" w14:textId="77777777" w:rsidR="004D3FFD" w:rsidRDefault="00000000">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22758F45"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454" w:name="_Toc74915589"/>
      <w:bookmarkStart w:id="455" w:name="_Toc58917768"/>
      <w:bookmarkStart w:id="456" w:name="_Toc53182920"/>
      <w:bookmarkStart w:id="457" w:name="_Toc37272736"/>
      <w:bookmarkStart w:id="458" w:name="_Toc76544100"/>
      <w:bookmarkStart w:id="459" w:name="_Toc45885811"/>
      <w:bookmarkStart w:id="460" w:name="_Toc29810438"/>
      <w:bookmarkStart w:id="461" w:name="_Toc58915587"/>
      <w:bookmarkStart w:id="462" w:name="_Toc82536222"/>
      <w:bookmarkStart w:id="463" w:name="_Toc36635790"/>
      <w:bookmarkStart w:id="464" w:name="_Toc66693637"/>
      <w:bookmarkStart w:id="465" w:name="_Toc21102589"/>
      <w:bookmarkStart w:id="466" w:name="_Toc76114214"/>
      <w:bookmarkStart w:id="467" w:name="_Toc121818335"/>
      <w:bookmarkStart w:id="468" w:name="_Toc121818559"/>
      <w:bookmarkStart w:id="469" w:name="_Toc124158314"/>
      <w:bookmarkStart w:id="470" w:name="_Toc130558382"/>
      <w:r>
        <w:rPr>
          <w:lang w:eastAsia="zh-CN"/>
        </w:rPr>
        <w:t>4</w:t>
      </w:r>
      <w:bookmarkStart w:id="471" w:name="_Hlk517255432"/>
      <w:r>
        <w:rPr>
          <w:lang w:eastAsia="zh-CN"/>
        </w:rPr>
        <w:t>.7.2</w:t>
      </w:r>
      <w:bookmarkEnd w:id="471"/>
      <w:r>
        <w:rPr>
          <w:lang w:eastAsia="zh-CN"/>
        </w:rPr>
        <w:t>.2</w:t>
      </w:r>
      <w:r>
        <w:rPr>
          <w:lang w:eastAsia="zh-CN"/>
        </w:rPr>
        <w:tab/>
        <w:t>RTC1: Contiguous spectrum operation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3BDDE484" w14:textId="77777777" w:rsidR="004D3FFD" w:rsidRDefault="00000000">
      <w:pPr>
        <w:rPr>
          <w:lang w:eastAsia="zh-CN"/>
        </w:rPr>
      </w:pPr>
      <w:bookmarkStart w:id="472" w:name="_Toc58917769"/>
      <w:bookmarkStart w:id="473" w:name="_Toc58915588"/>
      <w:bookmarkStart w:id="474" w:name="_Toc82536223"/>
      <w:bookmarkStart w:id="475" w:name="_Toc76544101"/>
      <w:bookmarkStart w:id="476" w:name="_Toc21102590"/>
      <w:bookmarkStart w:id="477" w:name="_Toc29810439"/>
      <w:bookmarkStart w:id="478" w:name="_Toc66693638"/>
      <w:bookmarkStart w:id="479" w:name="_Toc36635791"/>
      <w:bookmarkStart w:id="480" w:name="_Toc74915590"/>
      <w:bookmarkStart w:id="481" w:name="_Toc76114215"/>
      <w:bookmarkStart w:id="482" w:name="_Toc53182921"/>
      <w:bookmarkStart w:id="483" w:name="_Toc45885812"/>
      <w:bookmarkStart w:id="484"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485" w:name="_Toc121818336"/>
      <w:bookmarkStart w:id="486" w:name="_Toc121818560"/>
      <w:bookmarkStart w:id="487" w:name="_Toc124158315"/>
      <w:bookmarkStart w:id="488" w:name="_Toc130558383"/>
      <w:r>
        <w:rPr>
          <w:lang w:eastAsia="ja-JP"/>
        </w:rPr>
        <w:t>4</w:t>
      </w:r>
      <w:r>
        <w:rPr>
          <w:lang w:eastAsia="zh-CN"/>
        </w:rPr>
        <w:t>.7.2</w:t>
      </w:r>
      <w:r>
        <w:rPr>
          <w:lang w:eastAsia="ja-JP"/>
        </w:rPr>
        <w:t>.2</w:t>
      </w:r>
      <w:r>
        <w:rPr>
          <w:lang w:eastAsia="zh-CN"/>
        </w:rPr>
        <w:t>.1</w:t>
      </w:r>
      <w:r>
        <w:rPr>
          <w:lang w:eastAsia="ja-JP"/>
        </w:rPr>
        <w:tab/>
        <w:t>RTC1 generation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9196537" w14:textId="77777777" w:rsidR="004D3FFD" w:rsidRDefault="00000000">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77777777" w:rsidR="004D3FFD" w:rsidRDefault="00000000">
      <w:pPr>
        <w:pStyle w:val="B1"/>
      </w:pPr>
      <w:r>
        <w:t>-</w:t>
      </w:r>
      <w:r>
        <w:tab/>
        <w:t xml:space="preserve">Declared maximum </w:t>
      </w:r>
      <w:r>
        <w:rPr>
          <w:i/>
          <w:iCs/>
        </w:rPr>
        <w:t>passband</w:t>
      </w:r>
      <w:r>
        <w:t xml:space="preserve"> Bandwidth supported shall be used;</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489" w:name="_Toc53182922"/>
      <w:bookmarkStart w:id="490" w:name="_Toc76544102"/>
      <w:bookmarkStart w:id="491" w:name="_Toc29810440"/>
      <w:bookmarkStart w:id="492" w:name="_Toc45885813"/>
      <w:bookmarkStart w:id="493" w:name="_Toc66693639"/>
      <w:bookmarkStart w:id="494" w:name="_Toc74915591"/>
      <w:bookmarkStart w:id="495" w:name="_Toc58915589"/>
      <w:bookmarkStart w:id="496" w:name="_Toc82536224"/>
      <w:bookmarkStart w:id="497" w:name="_Toc37272738"/>
      <w:bookmarkStart w:id="498" w:name="_Toc21102591"/>
      <w:bookmarkStart w:id="499" w:name="_Toc76114216"/>
      <w:bookmarkStart w:id="500" w:name="_Toc58917770"/>
      <w:bookmarkStart w:id="501" w:name="_Toc36635792"/>
      <w:bookmarkStart w:id="502" w:name="_Toc121818337"/>
      <w:bookmarkStart w:id="503" w:name="_Toc121818561"/>
      <w:bookmarkStart w:id="504" w:name="_Toc124158316"/>
      <w:bookmarkStart w:id="505" w:name="_Toc130558384"/>
      <w:r>
        <w:rPr>
          <w:lang w:eastAsia="ja-JP"/>
        </w:rPr>
        <w:t>4</w:t>
      </w:r>
      <w:r>
        <w:rPr>
          <w:lang w:eastAsia="zh-CN"/>
        </w:rPr>
        <w:t>.7.2</w:t>
      </w:r>
      <w:r>
        <w:rPr>
          <w:lang w:eastAsia="ja-JP"/>
        </w:rPr>
        <w:t>.2.</w:t>
      </w:r>
      <w:r>
        <w:rPr>
          <w:lang w:eastAsia="zh-CN"/>
        </w:rPr>
        <w:t>2</w:t>
      </w:r>
      <w:r>
        <w:rPr>
          <w:lang w:eastAsia="ja-JP"/>
        </w:rPr>
        <w:tab/>
        <w:t>RTC1 power allocation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506" w:name="_Toc66693640"/>
      <w:bookmarkStart w:id="507" w:name="_Toc45885814"/>
      <w:bookmarkStart w:id="508" w:name="_Toc36635793"/>
      <w:bookmarkStart w:id="509" w:name="_Toc53182923"/>
      <w:bookmarkStart w:id="510" w:name="_Toc58917771"/>
      <w:bookmarkStart w:id="511" w:name="_Toc29810441"/>
      <w:bookmarkStart w:id="512" w:name="_Toc82536225"/>
      <w:bookmarkStart w:id="513" w:name="_Toc76114217"/>
      <w:bookmarkStart w:id="514" w:name="_Toc74915592"/>
      <w:bookmarkStart w:id="515" w:name="_Toc37272739"/>
      <w:bookmarkStart w:id="516" w:name="_Toc76544103"/>
      <w:bookmarkStart w:id="517" w:name="_Toc58915590"/>
      <w:bookmarkStart w:id="518" w:name="_Toc21102592"/>
    </w:p>
    <w:p w14:paraId="3A98D721" w14:textId="77777777" w:rsidR="004D3FFD" w:rsidRDefault="00000000" w:rsidP="00163FEB">
      <w:pPr>
        <w:pStyle w:val="Heading4"/>
        <w:rPr>
          <w:lang w:eastAsia="ja-JP"/>
        </w:rPr>
      </w:pPr>
      <w:bookmarkStart w:id="519" w:name="_Toc82536228"/>
      <w:bookmarkStart w:id="520" w:name="_Toc66693643"/>
      <w:bookmarkStart w:id="521" w:name="_Toc58915593"/>
      <w:bookmarkStart w:id="522" w:name="_Toc37272742"/>
      <w:bookmarkStart w:id="523" w:name="_Toc53182926"/>
      <w:bookmarkStart w:id="524" w:name="_Toc45885817"/>
      <w:bookmarkStart w:id="525" w:name="_Toc21102595"/>
      <w:bookmarkStart w:id="526" w:name="_Toc36635796"/>
      <w:bookmarkStart w:id="527" w:name="_Toc58917774"/>
      <w:bookmarkStart w:id="528" w:name="_Toc76114220"/>
      <w:bookmarkStart w:id="529" w:name="_Toc74915595"/>
      <w:bookmarkStart w:id="530" w:name="_Toc28761"/>
      <w:bookmarkStart w:id="531" w:name="_Toc76544106"/>
      <w:bookmarkStart w:id="532" w:name="_Toc29810444"/>
      <w:bookmarkStart w:id="533" w:name="_Toc20375"/>
      <w:bookmarkStart w:id="534" w:name="_Toc121818338"/>
      <w:bookmarkStart w:id="535" w:name="_Toc121818562"/>
      <w:bookmarkStart w:id="536" w:name="_Toc124158317"/>
      <w:bookmarkStart w:id="537" w:name="_Toc130558385"/>
      <w:bookmarkEnd w:id="506"/>
      <w:bookmarkEnd w:id="507"/>
      <w:bookmarkEnd w:id="508"/>
      <w:bookmarkEnd w:id="509"/>
      <w:bookmarkEnd w:id="510"/>
      <w:bookmarkEnd w:id="511"/>
      <w:bookmarkEnd w:id="512"/>
      <w:bookmarkEnd w:id="513"/>
      <w:bookmarkEnd w:id="514"/>
      <w:bookmarkEnd w:id="515"/>
      <w:bookmarkEnd w:id="516"/>
      <w:bookmarkEnd w:id="517"/>
      <w:bookmarkEnd w:id="518"/>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538" w:name="_Toc58915594"/>
      <w:bookmarkStart w:id="539" w:name="_Toc28119"/>
      <w:bookmarkStart w:id="540" w:name="_Toc21102596"/>
      <w:bookmarkStart w:id="541" w:name="_Toc53182927"/>
      <w:bookmarkStart w:id="542" w:name="_Toc66693644"/>
      <w:bookmarkStart w:id="543" w:name="_Toc45885818"/>
      <w:bookmarkStart w:id="544" w:name="_Toc82536229"/>
      <w:bookmarkStart w:id="545" w:name="_Toc29810445"/>
      <w:bookmarkStart w:id="546" w:name="_Toc76544107"/>
      <w:bookmarkStart w:id="547" w:name="_Toc74915596"/>
      <w:bookmarkStart w:id="548" w:name="_Toc58917775"/>
      <w:bookmarkStart w:id="549" w:name="_Toc25153"/>
      <w:bookmarkStart w:id="550" w:name="_Toc37272743"/>
      <w:bookmarkStart w:id="551" w:name="_Toc36635797"/>
      <w:bookmarkStart w:id="552" w:name="_Toc76114221"/>
      <w:bookmarkStart w:id="553" w:name="_Toc121818339"/>
      <w:bookmarkStart w:id="554" w:name="_Toc121818563"/>
      <w:bookmarkStart w:id="555" w:name="_Toc124158318"/>
      <w:bookmarkStart w:id="556" w:name="_Toc130558386"/>
      <w:r>
        <w:rPr>
          <w:lang w:eastAsia="ja-JP"/>
        </w:rPr>
        <w:t>4.</w:t>
      </w:r>
      <w:r>
        <w:rPr>
          <w:lang w:eastAsia="zh-CN"/>
        </w:rPr>
        <w:t>7.2</w:t>
      </w:r>
      <w:r>
        <w:rPr>
          <w:lang w:eastAsia="ja-JP"/>
        </w:rPr>
        <w:t>.4.1</w:t>
      </w:r>
      <w:r>
        <w:rPr>
          <w:lang w:eastAsia="ja-JP"/>
        </w:rPr>
        <w:tab/>
        <w:t>RTC2 generation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9D0EF82" w14:textId="77777777" w:rsidR="004D3FFD" w:rsidRDefault="00000000">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77777777" w:rsidR="004D3FFD" w:rsidRDefault="00000000">
      <w:pPr>
        <w:pStyle w:val="B1"/>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557" w:name="_Toc45885819"/>
      <w:bookmarkStart w:id="558" w:name="_Toc66693645"/>
      <w:bookmarkStart w:id="559" w:name="_Toc58917776"/>
      <w:bookmarkStart w:id="560" w:name="_Toc82536230"/>
      <w:bookmarkStart w:id="561" w:name="_Toc76544108"/>
      <w:bookmarkStart w:id="562" w:name="_Toc36635798"/>
      <w:bookmarkStart w:id="563" w:name="_Toc21102597"/>
      <w:bookmarkStart w:id="564" w:name="_Toc53182928"/>
      <w:bookmarkStart w:id="565" w:name="_Toc30159"/>
      <w:bookmarkStart w:id="566" w:name="_Toc58915595"/>
      <w:bookmarkStart w:id="567" w:name="_Toc74915597"/>
      <w:bookmarkStart w:id="568" w:name="_Toc14273"/>
      <w:bookmarkStart w:id="569" w:name="_Toc29810446"/>
      <w:bookmarkStart w:id="570" w:name="_Toc76114222"/>
      <w:bookmarkStart w:id="571" w:name="_Toc37272744"/>
      <w:bookmarkStart w:id="572" w:name="_Toc121818340"/>
      <w:bookmarkStart w:id="573" w:name="_Toc121818564"/>
      <w:bookmarkStart w:id="574" w:name="_Toc124158319"/>
      <w:bookmarkStart w:id="575" w:name="_Toc130558387"/>
      <w:r>
        <w:rPr>
          <w:lang w:eastAsia="zh-CN"/>
        </w:rPr>
        <w:t>4.7.2.4.2</w:t>
      </w:r>
      <w:r>
        <w:rPr>
          <w:lang w:eastAsia="zh-CN"/>
        </w:rPr>
        <w:tab/>
      </w:r>
      <w:r>
        <w:rPr>
          <w:lang w:eastAsia="ja-JP"/>
        </w:rPr>
        <w:t xml:space="preserve">RTC2 </w:t>
      </w:r>
      <w:r>
        <w:rPr>
          <w:lang w:eastAsia="zh-CN"/>
        </w:rPr>
        <w:t>power allocation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576" w:name="_Toc45885826"/>
      <w:bookmarkStart w:id="577" w:name="_Toc14919"/>
      <w:bookmarkStart w:id="578" w:name="_Toc53182935"/>
      <w:bookmarkStart w:id="579" w:name="_Toc36635805"/>
      <w:bookmarkStart w:id="580" w:name="_Toc9564"/>
      <w:bookmarkStart w:id="581" w:name="_Toc37272751"/>
      <w:bookmarkStart w:id="582" w:name="_Toc76114229"/>
      <w:bookmarkStart w:id="583" w:name="_Toc89952530"/>
      <w:bookmarkStart w:id="584" w:name="_Toc98766346"/>
      <w:bookmarkStart w:id="585" w:name="_Toc66693652"/>
      <w:bookmarkStart w:id="586" w:name="_Toc18284"/>
      <w:bookmarkStart w:id="587" w:name="_Toc74915604"/>
      <w:bookmarkStart w:id="588" w:name="_Toc76544115"/>
      <w:bookmarkStart w:id="589" w:name="_Toc58915602"/>
      <w:bookmarkStart w:id="590" w:name="_Toc32431"/>
      <w:bookmarkStart w:id="591" w:name="_Toc58917783"/>
      <w:bookmarkStart w:id="592" w:name="_Toc82536237"/>
      <w:bookmarkStart w:id="593" w:name="_Toc121818341"/>
      <w:bookmarkStart w:id="594" w:name="_Toc121818565"/>
      <w:bookmarkStart w:id="595" w:name="_Toc124158320"/>
      <w:bookmarkStart w:id="596" w:name="_Toc130558388"/>
      <w:r>
        <w:rPr>
          <w:rFonts w:cs="v4.2.0"/>
        </w:rPr>
        <w:t>4.8</w:t>
      </w:r>
      <w:r>
        <w:rPr>
          <w:rFonts w:cs="v4.2.0"/>
        </w:rPr>
        <w:tab/>
        <w:t>Applicability of requirements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597" w:name="_Toc66693654"/>
      <w:bookmarkStart w:id="598" w:name="_Toc76114231"/>
      <w:bookmarkStart w:id="599" w:name="_Toc36635807"/>
      <w:bookmarkStart w:id="600" w:name="_Toc45885828"/>
      <w:bookmarkStart w:id="601" w:name="_Toc21102606"/>
      <w:bookmarkStart w:id="602" w:name="_Toc29810455"/>
      <w:bookmarkStart w:id="603" w:name="_Toc53182937"/>
      <w:bookmarkStart w:id="604" w:name="_Toc58915604"/>
      <w:bookmarkStart w:id="605" w:name="_Toc76544117"/>
      <w:bookmarkStart w:id="606" w:name="_Toc82536239"/>
      <w:bookmarkStart w:id="607" w:name="_Toc58917785"/>
      <w:bookmarkStart w:id="608" w:name="_Toc37272753"/>
      <w:bookmarkStart w:id="609"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597"/>
      <w:bookmarkEnd w:id="598"/>
      <w:bookmarkEnd w:id="599"/>
      <w:bookmarkEnd w:id="600"/>
      <w:bookmarkEnd w:id="601"/>
      <w:bookmarkEnd w:id="602"/>
      <w:bookmarkEnd w:id="603"/>
      <w:bookmarkEnd w:id="604"/>
      <w:bookmarkEnd w:id="605"/>
      <w:bookmarkEnd w:id="606"/>
      <w:bookmarkEnd w:id="607"/>
      <w:bookmarkEnd w:id="608"/>
      <w:bookmarkEnd w:id="609"/>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610" w:name="_Toc45885830"/>
      <w:bookmarkStart w:id="611" w:name="_Toc66693656"/>
      <w:bookmarkStart w:id="612" w:name="_Toc76544119"/>
      <w:bookmarkStart w:id="613" w:name="_Toc37272755"/>
      <w:bookmarkStart w:id="614" w:name="_Toc58917787"/>
      <w:bookmarkStart w:id="615" w:name="_Toc76114233"/>
      <w:bookmarkStart w:id="616" w:name="_Toc58915606"/>
      <w:bookmarkStart w:id="617" w:name="_Toc36635809"/>
      <w:bookmarkStart w:id="618" w:name="_Toc82536241"/>
      <w:bookmarkStart w:id="619" w:name="_Toc16251"/>
      <w:bookmarkStart w:id="620" w:name="_Toc29810457"/>
      <w:bookmarkStart w:id="621" w:name="_Toc53182939"/>
      <w:bookmarkStart w:id="622" w:name="_Toc8435"/>
      <w:bookmarkStart w:id="623" w:name="_Toc23448"/>
      <w:bookmarkStart w:id="624" w:name="_Toc21102608"/>
      <w:bookmarkStart w:id="625" w:name="_Toc98766350"/>
      <w:bookmarkStart w:id="626" w:name="_Toc74915608"/>
      <w:bookmarkStart w:id="627" w:name="_Toc7422"/>
      <w:bookmarkStart w:id="628" w:name="_Toc89952534"/>
      <w:bookmarkStart w:id="629" w:name="_Toc121818342"/>
      <w:bookmarkStart w:id="630" w:name="_Toc121818566"/>
      <w:bookmarkStart w:id="631" w:name="_Toc124158321"/>
      <w:bookmarkStart w:id="632" w:name="_Toc130558389"/>
      <w:r>
        <w:t>4.9</w:t>
      </w:r>
      <w:r>
        <w:tab/>
        <w:t>RF channels and test models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474645AE" w14:textId="77777777" w:rsidR="004D3FFD" w:rsidRDefault="00000000">
      <w:pPr>
        <w:pStyle w:val="Heading3"/>
      </w:pPr>
      <w:bookmarkStart w:id="633" w:name="_Toc76541592"/>
      <w:bookmarkStart w:id="634" w:name="_Toc75165207"/>
      <w:bookmarkStart w:id="635" w:name="_Toc89939732"/>
      <w:bookmarkStart w:id="636" w:name="_Toc75333936"/>
      <w:bookmarkStart w:id="637" w:name="_Toc75815867"/>
      <w:bookmarkStart w:id="638" w:name="_Toc75508128"/>
      <w:bookmarkStart w:id="639" w:name="_Toc18548"/>
      <w:bookmarkStart w:id="640" w:name="_Toc10022"/>
      <w:bookmarkStart w:id="641" w:name="_Toc98754058"/>
      <w:bookmarkStart w:id="642" w:name="_Toc76541025"/>
      <w:bookmarkStart w:id="643" w:name="_Toc82429481"/>
      <w:bookmarkStart w:id="644" w:name="_Toc121818343"/>
      <w:bookmarkStart w:id="645" w:name="_Toc121818567"/>
      <w:bookmarkStart w:id="646" w:name="_Toc124158322"/>
      <w:bookmarkStart w:id="647" w:name="_Toc130558390"/>
      <w:r>
        <w:t>4.9.1</w:t>
      </w:r>
      <w:r>
        <w:tab/>
        <w:t>RF channels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DEBEEC3" w14:textId="77777777" w:rsidR="004D3FFD" w:rsidRDefault="00000000">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77777777" w:rsidR="004D3FFD" w:rsidRDefault="00000000">
      <w:r>
        <w:t>Unless otherwise stated, the test shall be performed with a single carrier at each of the RF channels B, M and T.</w:t>
      </w:r>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0D80C0FA" w14:textId="77777777" w:rsidR="004D3FFD" w:rsidRDefault="00000000">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1F77E44E" w14:textId="77777777" w:rsidR="004D3FFD" w:rsidRDefault="00000000">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557E41A0" w14:textId="77777777" w:rsidR="004D3FFD" w:rsidRDefault="00000000">
      <w:pPr>
        <w:pStyle w:val="B1"/>
        <w:rPr>
          <w:lang w:eastAsia="zh-CN"/>
        </w:rPr>
      </w:pPr>
      <w:r>
        <w:t>-</w:t>
      </w:r>
      <w:r>
        <w:tab/>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67A8874A" w14:textId="77777777" w:rsidR="004D3FFD" w:rsidRDefault="00000000">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475B1EDD" w14:textId="77777777" w:rsidR="004D3FFD" w:rsidRDefault="00000000">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648" w:name="OLE_LINK43"/>
      <w:bookmarkStart w:id="649" w:name="OLE_LINK42"/>
      <w:r>
        <w:rPr>
          <w:lang w:eastAsia="zh-CN"/>
        </w:rPr>
        <w:t xml:space="preserve">for </w:t>
      </w:r>
      <w:bookmarkStart w:id="650" w:name="OLE_LINK34"/>
      <w:bookmarkStart w:id="651" w:name="OLE_LINK63"/>
      <w:bookmarkStart w:id="652" w:name="OLE_LINK35"/>
      <w:r>
        <w:rPr>
          <w:lang w:eastAsia="zh-CN"/>
        </w:rPr>
        <w:t>contiguous spectrum operation</w:t>
      </w:r>
      <w:bookmarkEnd w:id="648"/>
      <w:bookmarkEnd w:id="649"/>
      <w:bookmarkEnd w:id="650"/>
      <w:bookmarkEnd w:id="651"/>
      <w:bookmarkEnd w:id="652"/>
      <w:r>
        <w:t>.</w:t>
      </w:r>
    </w:p>
    <w:p w14:paraId="0DBBDD3A" w14:textId="77777777" w:rsidR="004D3FFD" w:rsidRDefault="00000000">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14:paraId="7B22C4D8" w14:textId="77777777" w:rsidR="004D3FFD" w:rsidRDefault="00000000">
      <w:pPr>
        <w:pStyle w:val="B1"/>
      </w:pPr>
      <w:r>
        <w:t>-</w:t>
      </w:r>
      <w:r>
        <w:tab/>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14:paraId="7FE69D4F" w14:textId="77777777" w:rsidR="004D3FFD" w:rsidRDefault="00000000">
      <w:pPr>
        <w:pStyle w:val="B1"/>
      </w:pPr>
      <w:r>
        <w:t>-</w:t>
      </w:r>
      <w:r>
        <w:tab/>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14:paraId="4D2DCFDE" w14:textId="77777777" w:rsidR="004D3FFD" w:rsidRDefault="00000000">
      <w:pPr>
        <w:pStyle w:val="B1"/>
      </w:pPr>
      <w:r>
        <w:t>-</w:t>
      </w:r>
      <w:r>
        <w:tab/>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14:paraId="718C4E56" w14:textId="77777777" w:rsidR="004D3FFD" w:rsidRDefault="00000000">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14:paraId="2EA63F84" w14:textId="77777777" w:rsidR="004D3FFD" w:rsidRDefault="00000000">
      <w:pPr>
        <w:pStyle w:val="Heading3"/>
      </w:pPr>
      <w:bookmarkStart w:id="653" w:name="_Toc89939733"/>
      <w:bookmarkStart w:id="654" w:name="_Toc82429482"/>
      <w:bookmarkStart w:id="655" w:name="_Toc75165208"/>
      <w:bookmarkStart w:id="656" w:name="_Toc75508129"/>
      <w:bookmarkStart w:id="657" w:name="_Toc30568"/>
      <w:bookmarkStart w:id="658" w:name="_Toc76541593"/>
      <w:bookmarkStart w:id="659" w:name="_Toc75333937"/>
      <w:bookmarkStart w:id="660" w:name="_Toc98754059"/>
      <w:bookmarkStart w:id="661" w:name="_Toc76541026"/>
      <w:bookmarkStart w:id="662" w:name="_Toc75815868"/>
      <w:bookmarkStart w:id="663" w:name="_Toc6176"/>
      <w:bookmarkStart w:id="664" w:name="_Toc121818344"/>
      <w:bookmarkStart w:id="665" w:name="_Toc121818568"/>
      <w:bookmarkStart w:id="666" w:name="_Toc124158323"/>
      <w:bookmarkStart w:id="667" w:name="_Toc130558391"/>
      <w:r>
        <w:t>4.9.2</w:t>
      </w:r>
      <w:r>
        <w:tab/>
        <w:t>Test models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ADF719C" w14:textId="77777777" w:rsidR="004D3FFD" w:rsidRDefault="00000000">
      <w:pPr>
        <w:pStyle w:val="Heading4"/>
      </w:pPr>
      <w:bookmarkStart w:id="668" w:name="_Toc75333938"/>
      <w:bookmarkStart w:id="669" w:name="_Toc75508130"/>
      <w:bookmarkStart w:id="670" w:name="_Toc27023"/>
      <w:bookmarkStart w:id="671" w:name="_Toc75165209"/>
      <w:bookmarkStart w:id="672" w:name="_Toc75815869"/>
      <w:bookmarkStart w:id="673" w:name="_Toc98754060"/>
      <w:bookmarkStart w:id="674" w:name="_Toc89939734"/>
      <w:bookmarkStart w:id="675" w:name="_Toc82429483"/>
      <w:bookmarkStart w:id="676" w:name="_Toc76541027"/>
      <w:bookmarkStart w:id="677" w:name="_Toc76541594"/>
      <w:bookmarkStart w:id="678" w:name="_Toc28482"/>
      <w:bookmarkStart w:id="679" w:name="_Toc121818345"/>
      <w:bookmarkStart w:id="680" w:name="_Toc121818569"/>
      <w:bookmarkStart w:id="681" w:name="_Toc124158324"/>
      <w:bookmarkStart w:id="682" w:name="_Toc130558392"/>
      <w:r>
        <w:t>4.</w:t>
      </w:r>
      <w:r>
        <w:rPr>
          <w:lang w:eastAsia="zh-CN"/>
        </w:rPr>
        <w:t>9.2</w:t>
      </w:r>
      <w:r>
        <w:t>.1</w:t>
      </w:r>
      <w:r>
        <w:tab/>
        <w:t>General</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29165287" w14:textId="77777777" w:rsidR="004D3FFD" w:rsidRDefault="00000000">
      <w:bookmarkStart w:id="683" w:name="_Toc76541595"/>
      <w:bookmarkStart w:id="684" w:name="_Toc76541028"/>
      <w:bookmarkStart w:id="685" w:name="_Toc75508131"/>
      <w:bookmarkStart w:id="686" w:name="_Toc75815870"/>
      <w:bookmarkStart w:id="687"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688" w:name="_Toc89939735"/>
      <w:bookmarkStart w:id="689" w:name="_Toc106177875"/>
      <w:bookmarkStart w:id="690" w:name="_Toc82429484"/>
      <w:bookmarkStart w:id="691" w:name="_Toc98754061"/>
      <w:bookmarkStart w:id="692" w:name="_Toc3421"/>
      <w:bookmarkStart w:id="693" w:name="_Toc14143"/>
      <w:bookmarkStart w:id="694" w:name="_Toc121818346"/>
      <w:bookmarkStart w:id="695" w:name="_Toc121818570"/>
      <w:bookmarkStart w:id="696" w:name="_Toc124158325"/>
      <w:bookmarkStart w:id="697" w:name="_Toc130558393"/>
      <w:r>
        <w:t>4.</w:t>
      </w:r>
      <w:r>
        <w:rPr>
          <w:lang w:eastAsia="zh-CN"/>
        </w:rPr>
        <w:t>9.2</w:t>
      </w:r>
      <w:r>
        <w:t>.2</w:t>
      </w:r>
      <w:r>
        <w:tab/>
      </w:r>
      <w:r>
        <w:rPr>
          <w:rFonts w:hint="eastAsia"/>
          <w:lang w:eastAsia="zh-CN"/>
        </w:rPr>
        <w:t>FR2</w:t>
      </w:r>
      <w:r>
        <w:rPr>
          <w:lang w:eastAsia="zh-CN"/>
        </w:rPr>
        <w:t xml:space="preserve"> </w:t>
      </w:r>
      <w:r>
        <w:t xml:space="preserve">test models for </w:t>
      </w:r>
      <w:bookmarkEnd w:id="688"/>
      <w:bookmarkEnd w:id="689"/>
      <w:bookmarkEnd w:id="690"/>
      <w:bookmarkEnd w:id="691"/>
      <w:r>
        <w:t>repeater type 2-O for DL</w:t>
      </w:r>
      <w:bookmarkEnd w:id="692"/>
      <w:bookmarkEnd w:id="693"/>
      <w:bookmarkEnd w:id="694"/>
      <w:bookmarkEnd w:id="695"/>
      <w:bookmarkEnd w:id="696"/>
      <w:bookmarkEnd w:id="697"/>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698" w:name="_Toc82429485"/>
      <w:bookmarkStart w:id="699" w:name="_Toc89939736"/>
      <w:bookmarkStart w:id="700" w:name="_Toc75333940"/>
      <w:bookmarkStart w:id="701" w:name="_Toc76541596"/>
      <w:bookmarkStart w:id="702" w:name="_Toc98754062"/>
      <w:bookmarkStart w:id="703" w:name="_Toc75815871"/>
      <w:bookmarkStart w:id="704" w:name="_Toc76541029"/>
      <w:bookmarkStart w:id="705" w:name="_Toc75508132"/>
      <w:bookmarkStart w:id="706" w:name="_Toc9912"/>
      <w:bookmarkStart w:id="707" w:name="_Toc15089"/>
      <w:bookmarkStart w:id="708" w:name="_Toc121818347"/>
      <w:bookmarkStart w:id="709" w:name="_Toc121818571"/>
      <w:bookmarkStart w:id="710" w:name="_Toc124158326"/>
      <w:bookmarkStart w:id="711" w:name="_Toc130558394"/>
      <w:bookmarkEnd w:id="683"/>
      <w:bookmarkEnd w:id="684"/>
      <w:bookmarkEnd w:id="685"/>
      <w:bookmarkEnd w:id="686"/>
      <w:bookmarkEnd w:id="687"/>
      <w:r>
        <w:t>4.</w:t>
      </w:r>
      <w:r>
        <w:rPr>
          <w:lang w:eastAsia="zh-CN"/>
        </w:rPr>
        <w:t>9.2</w:t>
      </w:r>
      <w:r>
        <w:t>.3</w:t>
      </w:r>
      <w:r>
        <w:tab/>
      </w:r>
      <w:r>
        <w:rPr>
          <w:rFonts w:hint="eastAsia"/>
          <w:lang w:eastAsia="zh-CN"/>
        </w:rPr>
        <w:t>FR2</w:t>
      </w:r>
      <w:r>
        <w:rPr>
          <w:lang w:eastAsia="zh-CN"/>
        </w:rPr>
        <w:t xml:space="preserve"> </w:t>
      </w:r>
      <w:r>
        <w:t xml:space="preserve">test models for </w:t>
      </w:r>
      <w:bookmarkEnd w:id="698"/>
      <w:bookmarkEnd w:id="699"/>
      <w:bookmarkEnd w:id="700"/>
      <w:bookmarkEnd w:id="701"/>
      <w:bookmarkEnd w:id="702"/>
      <w:bookmarkEnd w:id="703"/>
      <w:bookmarkEnd w:id="704"/>
      <w:bookmarkEnd w:id="705"/>
      <w:r>
        <w:t>repeater type 2-O for UL</w:t>
      </w:r>
      <w:bookmarkEnd w:id="706"/>
      <w:bookmarkEnd w:id="707"/>
      <w:bookmarkEnd w:id="708"/>
      <w:bookmarkEnd w:id="709"/>
      <w:bookmarkEnd w:id="710"/>
      <w:bookmarkEnd w:id="711"/>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sidR="00EF6DA4">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EF6DA4">
              <w:rPr>
                <w:position w:val="-4"/>
              </w:rPr>
              <w:pict w14:anchorId="4C571431">
                <v:shape id="_x0000_i1026"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712" w:name="_Toc9493"/>
      <w:bookmarkStart w:id="713" w:name="_Toc76541030"/>
      <w:bookmarkStart w:id="714" w:name="_Toc76541597"/>
      <w:bookmarkStart w:id="715" w:name="_Toc82429486"/>
      <w:bookmarkStart w:id="716" w:name="_Toc75815872"/>
      <w:bookmarkStart w:id="717" w:name="_Toc98754063"/>
      <w:bookmarkStart w:id="718" w:name="_Toc7685"/>
      <w:bookmarkStart w:id="719" w:name="_Toc75508133"/>
      <w:bookmarkStart w:id="720" w:name="_Toc89939737"/>
      <w:bookmarkStart w:id="721" w:name="_Toc75333941"/>
      <w:bookmarkStart w:id="722" w:name="_Toc121818348"/>
      <w:bookmarkStart w:id="723" w:name="_Toc121818572"/>
      <w:bookmarkStart w:id="724" w:name="_Toc124158327"/>
      <w:bookmarkStart w:id="725" w:name="_Toc130558395"/>
      <w:r>
        <w:t>4.9.2.3.1</w:t>
      </w:r>
      <w:r>
        <w:tab/>
      </w:r>
      <w:r>
        <w:rPr>
          <w:rFonts w:hint="eastAsia"/>
          <w:lang w:eastAsia="zh-CN"/>
        </w:rPr>
        <w:t>FR2</w:t>
      </w:r>
      <w:r>
        <w:rPr>
          <w:lang w:eastAsia="zh-CN"/>
        </w:rPr>
        <w:t xml:space="preserve"> </w:t>
      </w:r>
      <w:r>
        <w:t>test model 1.1 (RUL-</w:t>
      </w:r>
      <w:r>
        <w:rPr>
          <w:rFonts w:hint="eastAsia"/>
          <w:lang w:eastAsia="zh-CN"/>
        </w:rPr>
        <w:t>FR2-</w:t>
      </w:r>
      <w:r>
        <w:t>TM1.1)</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3CEEB0EC" w14:textId="77777777" w:rsidR="004D3FFD" w:rsidRDefault="00000000">
      <w:r>
        <w:t>This model shall be used for tests on:</w:t>
      </w:r>
    </w:p>
    <w:p w14:paraId="2C062D7F" w14:textId="77777777" w:rsidR="004D3FFD" w:rsidRDefault="00000000">
      <w:pPr>
        <w:pStyle w:val="B1"/>
      </w:pPr>
      <w:r>
        <w:t>-</w:t>
      </w:r>
      <w:r>
        <w:tab/>
        <w:t>OTA output power</w:t>
      </w:r>
    </w:p>
    <w:p w14:paraId="040C19DD" w14:textId="77777777" w:rsidR="004D3FFD" w:rsidRDefault="00000000">
      <w:pPr>
        <w:pStyle w:val="B1"/>
      </w:pPr>
      <w:r>
        <w:t>-</w:t>
      </w:r>
      <w:r>
        <w:tab/>
        <w:t>Repeater output power</w:t>
      </w:r>
    </w:p>
    <w:p w14:paraId="5F48D3A7" w14:textId="77777777" w:rsidR="004D3FFD" w:rsidRDefault="00000000">
      <w:pPr>
        <w:pStyle w:val="B1"/>
      </w:pPr>
      <w:r>
        <w:t>-</w:t>
      </w:r>
      <w:r>
        <w:tab/>
      </w:r>
      <w:r>
        <w:rPr>
          <w:rFonts w:hint="eastAsia"/>
        </w:rPr>
        <w:t>T</w:t>
      </w:r>
      <w:r>
        <w:t>ransmit ON/OFF power</w:t>
      </w:r>
    </w:p>
    <w:p w14:paraId="07EC997E" w14:textId="77777777" w:rsidR="004D3FFD" w:rsidRDefault="00000000">
      <w:pPr>
        <w:pStyle w:val="B1"/>
      </w:pPr>
      <w:r>
        <w:t>-</w:t>
      </w:r>
      <w:r>
        <w:tab/>
        <w:t>Unwanted emissions</w:t>
      </w:r>
    </w:p>
    <w:p w14:paraId="1AC938DD" w14:textId="77777777" w:rsidR="004D3FFD" w:rsidRDefault="00000000">
      <w:pPr>
        <w:pStyle w:val="B20"/>
      </w:pPr>
      <w:r>
        <w:t>-</w:t>
      </w:r>
      <w:r>
        <w:tab/>
        <w:t>ACLR</w:t>
      </w:r>
    </w:p>
    <w:p w14:paraId="349731B4" w14:textId="77777777" w:rsidR="004D3FFD" w:rsidRDefault="00000000">
      <w:pPr>
        <w:pStyle w:val="B20"/>
      </w:pPr>
      <w:r>
        <w:t>-</w:t>
      </w:r>
      <w:r>
        <w:tab/>
        <w:t>Operating band unwanted emissions</w:t>
      </w:r>
    </w:p>
    <w:p w14:paraId="275AA1CE" w14:textId="77777777" w:rsidR="004D3FFD" w:rsidRDefault="00000000">
      <w:pPr>
        <w:pStyle w:val="B20"/>
      </w:pPr>
      <w:r>
        <w:t>-</w:t>
      </w:r>
      <w:r>
        <w:tab/>
        <w:t>Transmitter spurious emissions</w:t>
      </w:r>
    </w:p>
    <w:p w14:paraId="5AFE2663" w14:textId="77777777" w:rsidR="004D3FFD" w:rsidRDefault="00000000">
      <w:pPr>
        <w:pStyle w:val="B1"/>
        <w:rPr>
          <w:lang w:eastAsia="zh-CN"/>
        </w:rPr>
      </w:pPr>
      <w:r>
        <w:rPr>
          <w:lang w:eastAsia="zh-CN"/>
        </w:rPr>
        <w:t>-</w:t>
      </w:r>
      <w:r>
        <w:rPr>
          <w:lang w:eastAsia="zh-CN"/>
        </w:rPr>
        <w:tab/>
      </w:r>
      <w:r>
        <w:rPr>
          <w:rFonts w:hint="eastAsia"/>
        </w:rPr>
        <w:t>R</w:t>
      </w:r>
      <w:r>
        <w:t>eceiver spurious emissions</w:t>
      </w:r>
    </w:p>
    <w:p w14:paraId="631399E6" w14:textId="77777777" w:rsidR="004D3FFD" w:rsidRDefault="00000000">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EF6DA4">
              <w:rPr>
                <w:position w:val="-4"/>
              </w:rPr>
              <w:pict w14:anchorId="43AE8A52">
                <v:shape id="_x0000_i1027"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F6DA4">
              <w:rPr>
                <w:position w:val="-4"/>
              </w:rPr>
              <w:pict w14:anchorId="19FD428F">
                <v:shape id="_x0000_i1028"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EF6DA4">
              <w:rPr>
                <w:position w:val="-4"/>
              </w:rPr>
              <w:pict w14:anchorId="23EF2877">
                <v:shape id="_x0000_i1029"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F6DA4">
              <w:rPr>
                <w:position w:val="-4"/>
              </w:rPr>
              <w:pict w14:anchorId="28F01FC5">
                <v:shape id="_x0000_i1030"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726" w:name="_Toc75508134"/>
      <w:bookmarkStart w:id="727" w:name="_Toc89939738"/>
      <w:bookmarkStart w:id="728" w:name="_Toc82429487"/>
      <w:bookmarkStart w:id="729" w:name="_Toc76541598"/>
      <w:bookmarkStart w:id="730" w:name="_Toc6749"/>
      <w:bookmarkStart w:id="731" w:name="_Toc98754064"/>
      <w:bookmarkStart w:id="732" w:name="_Toc75815873"/>
      <w:bookmarkStart w:id="733" w:name="_Toc19711"/>
      <w:bookmarkStart w:id="734" w:name="_Toc76541031"/>
      <w:bookmarkStart w:id="735" w:name="_Toc75333942"/>
      <w:bookmarkStart w:id="736" w:name="_Toc121818349"/>
      <w:bookmarkStart w:id="737" w:name="_Toc121818573"/>
      <w:bookmarkStart w:id="738" w:name="_Toc124158328"/>
      <w:bookmarkStart w:id="739" w:name="_Toc130558396"/>
      <w:r>
        <w:t>4.9.2.3.2</w:t>
      </w:r>
      <w:r>
        <w:tab/>
        <w:t>FR2 test model 2 (RUL-</w:t>
      </w:r>
      <w:r>
        <w:rPr>
          <w:rFonts w:hint="eastAsia"/>
          <w:lang w:eastAsia="zh-CN"/>
        </w:rPr>
        <w:t>FR2-</w:t>
      </w:r>
      <w:r>
        <w:t>TM2)</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7F3CE668" w14:textId="77777777" w:rsidR="004D3FFD" w:rsidRDefault="00000000">
      <w:pPr>
        <w:rPr>
          <w:lang w:eastAsia="ko-KR"/>
        </w:rPr>
      </w:pPr>
      <w:r>
        <w:rPr>
          <w:lang w:eastAsia="ko-KR"/>
        </w:rPr>
        <w:t>This model shall be used for tests on:</w:t>
      </w:r>
    </w:p>
    <w:p w14:paraId="5E603285" w14:textId="77777777" w:rsidR="004D3FFD" w:rsidRDefault="00000000">
      <w:pPr>
        <w:pStyle w:val="B1"/>
      </w:pPr>
      <w:r>
        <w:t>-</w:t>
      </w:r>
      <w:r>
        <w:tab/>
        <w:t>Uplink OTA EVM of single PRB allocation (at lower PSD TX power limit at min power)</w:t>
      </w:r>
    </w:p>
    <w:p w14:paraId="2B7EF335" w14:textId="77777777" w:rsidR="004D3FFD" w:rsidRDefault="00000000">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740" w:name="_Toc14935"/>
      <w:bookmarkStart w:id="741" w:name="_Toc75508135"/>
      <w:bookmarkStart w:id="742" w:name="_Toc89939739"/>
      <w:bookmarkStart w:id="743" w:name="_Toc98754065"/>
      <w:bookmarkStart w:id="744" w:name="_Toc3937"/>
      <w:bookmarkStart w:id="745" w:name="_Toc82429488"/>
      <w:bookmarkStart w:id="746" w:name="_Toc76541032"/>
      <w:bookmarkStart w:id="747" w:name="_Toc75333943"/>
      <w:bookmarkStart w:id="748" w:name="_Toc76541599"/>
      <w:bookmarkStart w:id="749" w:name="_Toc75815874"/>
      <w:bookmarkStart w:id="750" w:name="_Toc121818350"/>
      <w:bookmarkStart w:id="751" w:name="_Toc121818574"/>
      <w:bookmarkStart w:id="752" w:name="_Toc124158329"/>
      <w:bookmarkStart w:id="753" w:name="_Toc130558397"/>
      <w:r>
        <w:t>4.9.2.3.2a</w:t>
      </w:r>
      <w:r>
        <w:tab/>
        <w:t>FR2 test model 2a (RUL-</w:t>
      </w:r>
      <w:r>
        <w:rPr>
          <w:lang w:eastAsia="zh-CN"/>
        </w:rPr>
        <w:t>FR2-</w:t>
      </w:r>
      <w:r>
        <w:t>TM2a)</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485F8B5" w14:textId="77777777" w:rsidR="004D3FFD" w:rsidRDefault="00000000">
      <w:pPr>
        <w:rPr>
          <w:lang w:eastAsia="ko-KR"/>
        </w:rPr>
      </w:pPr>
      <w:r>
        <w:rPr>
          <w:lang w:eastAsia="ko-KR"/>
        </w:rPr>
        <w:t>This model shall be used for tests on:</w:t>
      </w:r>
    </w:p>
    <w:p w14:paraId="42A30DFF" w14:textId="77777777" w:rsidR="004D3FFD" w:rsidRDefault="00000000">
      <w:pPr>
        <w:pStyle w:val="B1"/>
      </w:pPr>
      <w:r>
        <w:t>-</w:t>
      </w:r>
      <w:r>
        <w:tab/>
        <w:t>Uplink OTA EVM of single PRB allocation (at lower PSD TX power limit at min power)</w:t>
      </w:r>
    </w:p>
    <w:p w14:paraId="045CCC1A" w14:textId="77777777" w:rsidR="004D3FFD" w:rsidRDefault="00000000">
      <w:pPr>
        <w:pStyle w:val="B1"/>
      </w:pPr>
      <w:r>
        <w:t>-</w:t>
      </w:r>
      <w:r>
        <w:tab/>
        <w:t>Frequency error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754" w:name="_Toc76541600"/>
      <w:bookmarkStart w:id="755" w:name="_Toc75508136"/>
      <w:bookmarkStart w:id="756" w:name="_Toc4730"/>
      <w:bookmarkStart w:id="757" w:name="_Toc82429489"/>
      <w:bookmarkStart w:id="758" w:name="_Toc75333944"/>
      <w:bookmarkStart w:id="759" w:name="_Toc75815875"/>
      <w:bookmarkStart w:id="760" w:name="_Toc89939740"/>
      <w:bookmarkStart w:id="761" w:name="_Toc76541033"/>
      <w:bookmarkStart w:id="762" w:name="_Toc10276"/>
      <w:bookmarkStart w:id="763" w:name="_Toc98754066"/>
      <w:bookmarkStart w:id="764" w:name="_Toc121818351"/>
      <w:bookmarkStart w:id="765" w:name="_Toc121818575"/>
      <w:bookmarkStart w:id="766" w:name="_Toc124158330"/>
      <w:bookmarkStart w:id="767" w:name="_Toc130558398"/>
      <w:r>
        <w:t>4.9.2.3.3</w:t>
      </w:r>
      <w:r>
        <w:tab/>
        <w:t>FR2 test model 3.1 (RUL-FR2-TM3.1)</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4617215" w14:textId="77777777" w:rsidR="004D3FFD" w:rsidRDefault="00000000">
      <w:pPr>
        <w:rPr>
          <w:lang w:eastAsia="ko-KR"/>
        </w:rPr>
      </w:pPr>
      <w:r>
        <w:rPr>
          <w:lang w:eastAsia="ko-KR"/>
        </w:rPr>
        <w:t>This model shall be used for tests on:</w:t>
      </w:r>
    </w:p>
    <w:p w14:paraId="49625337" w14:textId="77777777" w:rsidR="004D3FFD" w:rsidRDefault="00000000">
      <w:pPr>
        <w:pStyle w:val="B1"/>
      </w:pPr>
      <w:r>
        <w:t>-</w:t>
      </w:r>
      <w:r>
        <w:tab/>
        <w:t>Transmitted signal quality</w:t>
      </w:r>
    </w:p>
    <w:p w14:paraId="5C1F38AD" w14:textId="77777777" w:rsidR="004D3FFD" w:rsidRDefault="00000000">
      <w:pPr>
        <w:pStyle w:val="B20"/>
      </w:pPr>
      <w:r>
        <w:t>-</w:t>
      </w:r>
      <w:r>
        <w:tab/>
        <w:t>OTA frequency stability (at max power)</w:t>
      </w:r>
    </w:p>
    <w:p w14:paraId="34CE1A91" w14:textId="77777777" w:rsidR="004D3FFD" w:rsidRDefault="00000000" w:rsidP="007E3A77">
      <w:pPr>
        <w:pStyle w:val="B20"/>
      </w:pPr>
      <w:r>
        <w:t>-</w:t>
      </w:r>
      <w:r>
        <w:tab/>
        <w:t>Uplink OTA EVM for modulation (at max power)</w:t>
      </w:r>
    </w:p>
    <w:p w14:paraId="61DDFEB8" w14:textId="77777777" w:rsidR="004D3FFD"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768" w:name="_Toc75508137"/>
      <w:bookmarkStart w:id="769" w:name="_Toc75333945"/>
      <w:bookmarkStart w:id="770" w:name="_Toc75815876"/>
      <w:bookmarkStart w:id="771" w:name="_Toc76541034"/>
      <w:bookmarkStart w:id="772" w:name="_Toc82429490"/>
      <w:bookmarkStart w:id="773" w:name="_Toc76541601"/>
      <w:bookmarkStart w:id="774" w:name="_Toc98754067"/>
      <w:bookmarkStart w:id="775" w:name="_Toc19963"/>
      <w:bookmarkStart w:id="776" w:name="_Toc89939741"/>
      <w:bookmarkStart w:id="777" w:name="_Toc16865"/>
      <w:bookmarkStart w:id="778" w:name="_Toc121818352"/>
      <w:bookmarkStart w:id="779" w:name="_Toc121818576"/>
      <w:bookmarkStart w:id="780" w:name="_Toc124158331"/>
      <w:bookmarkStart w:id="781" w:name="_Toc130558399"/>
      <w:r>
        <w:t>4.9.2.3.4</w:t>
      </w:r>
      <w:r>
        <w:tab/>
      </w:r>
      <w:bookmarkEnd w:id="768"/>
      <w:bookmarkEnd w:id="769"/>
      <w:bookmarkEnd w:id="770"/>
      <w:bookmarkEnd w:id="771"/>
      <w:bookmarkEnd w:id="772"/>
      <w:bookmarkEnd w:id="773"/>
      <w:r>
        <w:t>FR2 test model 3.1a (RUL-FR2-TM3.1a)</w:t>
      </w:r>
      <w:bookmarkEnd w:id="774"/>
      <w:bookmarkEnd w:id="775"/>
      <w:bookmarkEnd w:id="776"/>
      <w:bookmarkEnd w:id="777"/>
      <w:bookmarkEnd w:id="778"/>
      <w:bookmarkEnd w:id="779"/>
      <w:bookmarkEnd w:id="780"/>
      <w:bookmarkEnd w:id="781"/>
    </w:p>
    <w:p w14:paraId="3BD819E3" w14:textId="77777777" w:rsidR="004D3FFD" w:rsidRDefault="00000000">
      <w:pPr>
        <w:rPr>
          <w:lang w:eastAsia="ko-KR"/>
        </w:rPr>
      </w:pPr>
      <w:r>
        <w:rPr>
          <w:lang w:eastAsia="ko-KR"/>
        </w:rPr>
        <w:t>This model shall be used for tests on:</w:t>
      </w:r>
    </w:p>
    <w:p w14:paraId="6C65E717" w14:textId="77777777" w:rsidR="004D3FFD" w:rsidRDefault="00000000">
      <w:pPr>
        <w:pStyle w:val="B1"/>
      </w:pPr>
      <w:r>
        <w:t>-</w:t>
      </w:r>
      <w:r>
        <w:tab/>
        <w:t>Transmitted signal quality</w:t>
      </w:r>
    </w:p>
    <w:p w14:paraId="1C5F3E17" w14:textId="77777777" w:rsidR="004D3FFD" w:rsidRDefault="00000000">
      <w:pPr>
        <w:pStyle w:val="B20"/>
      </w:pPr>
      <w:r>
        <w:t>-</w:t>
      </w:r>
      <w:r>
        <w:tab/>
        <w:t>OTA frequency stability (at max power)</w:t>
      </w:r>
    </w:p>
    <w:p w14:paraId="0CDDBF04" w14:textId="77777777" w:rsidR="004D3FFD" w:rsidRDefault="00000000">
      <w:pPr>
        <w:pStyle w:val="B20"/>
      </w:pPr>
      <w:r>
        <w:t>-</w:t>
      </w:r>
      <w:r>
        <w:tab/>
        <w:t>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782" w:name="_Toc75333946"/>
      <w:bookmarkStart w:id="783" w:name="_Toc17773"/>
      <w:bookmarkStart w:id="784" w:name="_Toc75508138"/>
      <w:bookmarkStart w:id="785" w:name="_Toc75815877"/>
      <w:bookmarkStart w:id="786" w:name="_Toc76541602"/>
      <w:bookmarkStart w:id="787" w:name="_Toc837"/>
      <w:bookmarkStart w:id="788" w:name="_Toc76541035"/>
      <w:bookmarkStart w:id="789" w:name="_Toc89939742"/>
      <w:bookmarkStart w:id="790" w:name="_Toc98754068"/>
      <w:bookmarkStart w:id="791" w:name="_Toc82429491"/>
      <w:bookmarkStart w:id="792" w:name="_Toc121818353"/>
      <w:bookmarkStart w:id="793" w:name="_Toc121818577"/>
      <w:bookmarkStart w:id="794" w:name="_Toc124158332"/>
      <w:bookmarkStart w:id="795" w:name="_Toc130558400"/>
      <w:r>
        <w:t>4.9.2.4</w:t>
      </w:r>
      <w:r>
        <w:tab/>
        <w:t>Data content of physical channels and signals for RUL-FR2-TM</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EF6DA4">
        <w:rPr>
          <w:position w:val="-5"/>
        </w:rPr>
        <w:pict w14:anchorId="1EFF876F">
          <v:shape id="_x0000_i1031"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EF6DA4">
        <w:rPr>
          <w:position w:val="-5"/>
        </w:rPr>
        <w:pict w14:anchorId="4BFB7003">
          <v:shape id="_x0000_i1032"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796" w:name="_Toc89939743"/>
      <w:bookmarkStart w:id="797" w:name="_Toc82429492"/>
      <w:bookmarkStart w:id="798" w:name="_Toc98754069"/>
      <w:bookmarkStart w:id="799" w:name="_Toc76541603"/>
      <w:bookmarkStart w:id="800" w:name="_Toc16422"/>
      <w:bookmarkStart w:id="801" w:name="_Toc76541036"/>
      <w:bookmarkStart w:id="802" w:name="_Toc75333947"/>
      <w:bookmarkStart w:id="803" w:name="_Toc75508139"/>
      <w:bookmarkStart w:id="804" w:name="_Toc75815878"/>
      <w:bookmarkStart w:id="805" w:name="_Toc9025"/>
      <w:bookmarkStart w:id="806" w:name="_Toc121818354"/>
      <w:bookmarkStart w:id="807" w:name="_Toc121818578"/>
      <w:bookmarkStart w:id="808" w:name="_Toc124158333"/>
      <w:bookmarkStart w:id="809" w:name="_Toc130558401"/>
      <w:r>
        <w:t>4.9.2.3.1</w:t>
      </w:r>
      <w:r>
        <w:tab/>
        <w:t>PUSCH</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EF6DA4">
        <w:rPr>
          <w:position w:val="-5"/>
        </w:rPr>
        <w:pict w14:anchorId="0804EFE5">
          <v:shape id="_x0000_i1033"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EF6DA4">
        <w:rPr>
          <w:position w:val="-5"/>
        </w:rPr>
        <w:pict w14:anchorId="4073DEA3">
          <v:shape id="_x0000_i1034"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EF6DA4">
        <w:rPr>
          <w:position w:val="-6"/>
        </w:rPr>
        <w:pict w14:anchorId="3830E0C4">
          <v:shape id="_x0000_i1035"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EF6DA4">
        <w:rPr>
          <w:position w:val="-6"/>
        </w:rPr>
        <w:pict w14:anchorId="462B98F8">
          <v:shape id="_x0000_i1036"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EF6DA4">
        <w:rPr>
          <w:position w:val="-4"/>
        </w:rPr>
        <w:pict w14:anchorId="11982CCD">
          <v:shape id="_x0000_i1037"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EF6DA4">
        <w:rPr>
          <w:position w:val="-4"/>
        </w:rPr>
        <w:pict w14:anchorId="15FB6B9F">
          <v:shape id="_x0000_i1038"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810" w:name="_Toc66693669"/>
      <w:bookmarkStart w:id="811" w:name="_Toc29810468"/>
      <w:bookmarkStart w:id="812" w:name="_Toc76114246"/>
      <w:bookmarkStart w:id="813" w:name="_Toc53182952"/>
      <w:bookmarkStart w:id="814" w:name="_Toc9347"/>
      <w:bookmarkStart w:id="815" w:name="_Toc5787"/>
      <w:bookmarkStart w:id="816" w:name="_Toc36635820"/>
      <w:bookmarkStart w:id="817" w:name="_Toc82536254"/>
      <w:bookmarkStart w:id="818" w:name="_Toc58917800"/>
      <w:bookmarkStart w:id="819" w:name="_Toc45885843"/>
      <w:bookmarkStart w:id="820" w:name="_Toc37272766"/>
      <w:bookmarkStart w:id="821" w:name="_Toc58915619"/>
      <w:bookmarkStart w:id="822" w:name="_Toc24068"/>
      <w:bookmarkStart w:id="823" w:name="_Toc6403"/>
      <w:bookmarkStart w:id="824" w:name="_Toc76544132"/>
      <w:bookmarkStart w:id="825" w:name="_Toc21102619"/>
      <w:bookmarkStart w:id="826" w:name="_Toc74915621"/>
      <w:bookmarkStart w:id="827" w:name="_Toc98766363"/>
      <w:bookmarkStart w:id="828" w:name="_Toc89952547"/>
      <w:bookmarkStart w:id="829" w:name="_Toc121818355"/>
      <w:bookmarkStart w:id="830" w:name="_Toc121818579"/>
      <w:bookmarkStart w:id="831" w:name="_Toc124158334"/>
      <w:bookmarkStart w:id="832" w:name="_Toc130558402"/>
      <w:r>
        <w:t>4.10</w:t>
      </w:r>
      <w:r>
        <w:tab/>
        <w:t>Requirements for contiguous and non-contiguous spectrum</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833" w:name="_Toc37272774"/>
      <w:bookmarkStart w:id="834" w:name="_Toc29810476"/>
      <w:bookmarkStart w:id="835" w:name="_Toc74915629"/>
      <w:bookmarkStart w:id="836" w:name="_Toc45885851"/>
      <w:bookmarkStart w:id="837" w:name="_Toc89952555"/>
      <w:bookmarkStart w:id="838" w:name="_Toc76114254"/>
      <w:bookmarkStart w:id="839" w:name="_Toc18435"/>
      <w:bookmarkStart w:id="840" w:name="_Toc66693677"/>
      <w:bookmarkStart w:id="841" w:name="_Toc98766371"/>
      <w:bookmarkStart w:id="842" w:name="_Toc58917808"/>
      <w:bookmarkStart w:id="843" w:name="_Toc36635828"/>
      <w:bookmarkStart w:id="844" w:name="_Toc58915627"/>
      <w:bookmarkStart w:id="845" w:name="_Toc53182960"/>
      <w:bookmarkStart w:id="846" w:name="_Toc21102627"/>
      <w:bookmarkStart w:id="847" w:name="_Toc76544140"/>
      <w:bookmarkStart w:id="848" w:name="_Toc11971"/>
      <w:bookmarkStart w:id="849" w:name="_Toc30417"/>
      <w:bookmarkStart w:id="850" w:name="_Toc14382"/>
      <w:bookmarkStart w:id="851" w:name="_Toc82536262"/>
      <w:bookmarkStart w:id="852" w:name="_Toc121818356"/>
      <w:bookmarkStart w:id="853" w:name="_Toc121818580"/>
      <w:bookmarkStart w:id="854" w:name="_Toc124158335"/>
      <w:bookmarkStart w:id="855" w:name="_Toc130558403"/>
      <w:r>
        <w:t>4.1</w:t>
      </w:r>
      <w:r>
        <w:rPr>
          <w:lang w:val="en-US" w:eastAsia="zh-CN"/>
        </w:rPr>
        <w:t>1</w:t>
      </w:r>
      <w:r>
        <w:tab/>
        <w:t>Format and interpretation of tests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856" w:name="_Toc37272775"/>
      <w:bookmarkStart w:id="857" w:name="_Toc76114255"/>
      <w:bookmarkStart w:id="858" w:name="_Toc76544141"/>
      <w:bookmarkStart w:id="859" w:name="_Toc29810477"/>
      <w:bookmarkStart w:id="860" w:name="_Toc23082"/>
      <w:bookmarkStart w:id="861" w:name="_Toc66693678"/>
      <w:bookmarkStart w:id="862" w:name="_Toc82536263"/>
      <w:bookmarkStart w:id="863" w:name="_Toc36635829"/>
      <w:bookmarkStart w:id="864" w:name="_Toc15326"/>
      <w:bookmarkStart w:id="865" w:name="_Toc58917809"/>
      <w:bookmarkStart w:id="866" w:name="_Toc45885852"/>
      <w:bookmarkStart w:id="867" w:name="_Toc58915628"/>
      <w:bookmarkStart w:id="868" w:name="_Toc21102628"/>
      <w:bookmarkStart w:id="869" w:name="_Toc22605"/>
      <w:bookmarkStart w:id="870" w:name="_Toc74915630"/>
      <w:bookmarkStart w:id="871" w:name="_Toc53182961"/>
      <w:bookmarkStart w:id="872" w:name="_Toc98766372"/>
      <w:bookmarkStart w:id="873" w:name="_Toc89952556"/>
      <w:bookmarkStart w:id="874" w:name="_Toc2633"/>
      <w:bookmarkStart w:id="875" w:name="_Toc121818357"/>
      <w:bookmarkStart w:id="876" w:name="_Toc121818581"/>
      <w:bookmarkStart w:id="877" w:name="_Toc124158336"/>
      <w:bookmarkStart w:id="878" w:name="_Toc130558404"/>
      <w:r>
        <w:rPr>
          <w:rFonts w:hint="eastAsia"/>
          <w:lang w:eastAsia="zh-CN"/>
        </w:rPr>
        <w:t>4.</w:t>
      </w:r>
      <w:r>
        <w:rPr>
          <w:lang w:eastAsia="zh-CN"/>
        </w:rPr>
        <w:t>1</w:t>
      </w:r>
      <w:r>
        <w:rPr>
          <w:lang w:val="en-US" w:eastAsia="zh-CN"/>
        </w:rPr>
        <w:t>2</w:t>
      </w:r>
      <w:r>
        <w:rPr>
          <w:rFonts w:hint="eastAsia"/>
          <w:lang w:eastAsia="zh-CN"/>
        </w:rPr>
        <w:tab/>
      </w:r>
      <w:r>
        <w:t>Reference coordinate system</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879" w:name="_Toc15448"/>
      <w:bookmarkStart w:id="880" w:name="_Toc26859"/>
      <w:bookmarkStart w:id="881" w:name="_Toc2233"/>
      <w:bookmarkStart w:id="882" w:name="_Toc27847"/>
      <w:bookmarkStart w:id="883" w:name="_Toc121818358"/>
      <w:bookmarkStart w:id="884" w:name="_Toc121818582"/>
      <w:bookmarkStart w:id="885" w:name="_Toc124158337"/>
      <w:bookmarkStart w:id="886" w:name="_Toc130558405"/>
      <w:r>
        <w:rPr>
          <w:rFonts w:hint="eastAsia"/>
          <w:lang w:eastAsia="zh-CN"/>
        </w:rPr>
        <w:t>5</w:t>
      </w:r>
      <w:r>
        <w:tab/>
      </w:r>
      <w:r>
        <w:rPr>
          <w:lang w:eastAsia="zh-CN"/>
        </w:rPr>
        <w:t>Operating bands and channel arrangement</w:t>
      </w:r>
      <w:bookmarkEnd w:id="879"/>
      <w:bookmarkEnd w:id="880"/>
      <w:bookmarkEnd w:id="881"/>
      <w:bookmarkEnd w:id="882"/>
      <w:bookmarkEnd w:id="883"/>
      <w:bookmarkEnd w:id="884"/>
      <w:bookmarkEnd w:id="885"/>
      <w:bookmarkEnd w:id="886"/>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887" w:name="_Toc152656520"/>
    </w:p>
    <w:p w14:paraId="60F05DF8" w14:textId="77777777" w:rsidR="004D3FFD" w:rsidRDefault="00000000">
      <w:pPr>
        <w:pStyle w:val="Heading1"/>
      </w:pPr>
      <w:bookmarkStart w:id="888" w:name="_Toc17658"/>
      <w:bookmarkStart w:id="889" w:name="_Toc12051"/>
      <w:bookmarkStart w:id="890" w:name="_Toc13710"/>
      <w:bookmarkStart w:id="891" w:name="_Toc2607"/>
      <w:bookmarkStart w:id="892" w:name="_Toc18916181"/>
      <w:bookmarkStart w:id="893" w:name="_Toc121818359"/>
      <w:bookmarkStart w:id="894" w:name="_Toc121818583"/>
      <w:bookmarkStart w:id="895" w:name="_Toc124158338"/>
      <w:bookmarkStart w:id="896" w:name="_Toc130558406"/>
      <w:r>
        <w:rPr>
          <w:rFonts w:hint="eastAsia"/>
          <w:lang w:val="en-US" w:eastAsia="zh-CN"/>
        </w:rPr>
        <w:t>6</w:t>
      </w:r>
      <w:r>
        <w:tab/>
        <w:t>Radiated characteristics</w:t>
      </w:r>
      <w:bookmarkEnd w:id="888"/>
      <w:bookmarkEnd w:id="889"/>
      <w:bookmarkEnd w:id="890"/>
      <w:bookmarkEnd w:id="891"/>
      <w:bookmarkEnd w:id="892"/>
      <w:bookmarkEnd w:id="893"/>
      <w:bookmarkEnd w:id="894"/>
      <w:bookmarkEnd w:id="895"/>
      <w:bookmarkEnd w:id="896"/>
    </w:p>
    <w:p w14:paraId="0051E7E9" w14:textId="77777777" w:rsidR="004D3FFD" w:rsidRDefault="00000000">
      <w:pPr>
        <w:pStyle w:val="Heading2"/>
        <w:rPr>
          <w:lang w:eastAsia="zh-CN"/>
        </w:rPr>
      </w:pPr>
      <w:bookmarkStart w:id="897" w:name="_Toc7475"/>
      <w:bookmarkStart w:id="898" w:name="_Toc9803"/>
      <w:bookmarkStart w:id="899" w:name="_Toc30119"/>
      <w:bookmarkStart w:id="900" w:name="_Toc17073"/>
      <w:bookmarkStart w:id="901" w:name="_Toc121818360"/>
      <w:bookmarkStart w:id="902" w:name="_Toc121818584"/>
      <w:bookmarkStart w:id="903" w:name="_Toc124158339"/>
      <w:bookmarkStart w:id="904" w:name="_Toc130558407"/>
      <w:r>
        <w:rPr>
          <w:rFonts w:hint="eastAsia"/>
          <w:lang w:val="en-US" w:eastAsia="zh-CN"/>
        </w:rPr>
        <w:t>6</w:t>
      </w:r>
      <w:r>
        <w:rPr>
          <w:rFonts w:hint="eastAsia"/>
          <w:lang w:eastAsia="zh-CN"/>
        </w:rPr>
        <w:t>.1</w:t>
      </w:r>
      <w:r>
        <w:tab/>
      </w:r>
      <w:r>
        <w:rPr>
          <w:rFonts w:hint="eastAsia"/>
          <w:lang w:eastAsia="zh-CN"/>
        </w:rPr>
        <w:t>General</w:t>
      </w:r>
      <w:bookmarkEnd w:id="897"/>
      <w:bookmarkEnd w:id="898"/>
      <w:bookmarkEnd w:id="899"/>
      <w:bookmarkEnd w:id="900"/>
      <w:bookmarkEnd w:id="901"/>
      <w:bookmarkEnd w:id="902"/>
      <w:bookmarkEnd w:id="903"/>
      <w:bookmarkEnd w:id="904"/>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905" w:name="_Toc11145"/>
      <w:bookmarkStart w:id="906" w:name="_Toc25733"/>
      <w:bookmarkStart w:id="907" w:name="_Toc28478"/>
      <w:bookmarkStart w:id="908" w:name="_Toc13966"/>
      <w:bookmarkStart w:id="909" w:name="_Toc121818361"/>
      <w:bookmarkStart w:id="910" w:name="_Toc121818585"/>
      <w:bookmarkStart w:id="911" w:name="_Toc124158340"/>
      <w:bookmarkStart w:id="912" w:name="_Toc130558408"/>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905"/>
      <w:bookmarkEnd w:id="906"/>
      <w:bookmarkEnd w:id="907"/>
      <w:bookmarkEnd w:id="908"/>
      <w:bookmarkEnd w:id="909"/>
      <w:bookmarkEnd w:id="910"/>
      <w:bookmarkEnd w:id="911"/>
      <w:bookmarkEnd w:id="912"/>
    </w:p>
    <w:p w14:paraId="1AA20EFF" w14:textId="77777777" w:rsidR="004D3FFD" w:rsidRDefault="00000000">
      <w:pPr>
        <w:pStyle w:val="Heading3"/>
        <w:rPr>
          <w:lang w:val="en-US" w:eastAsia="zh-CN"/>
        </w:rPr>
      </w:pPr>
      <w:bookmarkStart w:id="913" w:name="_Toc22495"/>
      <w:bookmarkStart w:id="914" w:name="_Toc121818362"/>
      <w:bookmarkStart w:id="915" w:name="_Toc121818586"/>
      <w:bookmarkStart w:id="916" w:name="_Toc124158341"/>
      <w:bookmarkStart w:id="917" w:name="_Toc130558409"/>
      <w:r>
        <w:t>6.2.1</w:t>
      </w:r>
      <w:r>
        <w:tab/>
      </w:r>
      <w:r>
        <w:rPr>
          <w:rFonts w:hint="eastAsia"/>
          <w:lang w:val="en-US" w:eastAsia="zh-CN"/>
        </w:rPr>
        <w:t>General</w:t>
      </w:r>
      <w:bookmarkEnd w:id="913"/>
      <w:bookmarkEnd w:id="914"/>
      <w:bookmarkEnd w:id="915"/>
      <w:bookmarkEnd w:id="916"/>
      <w:bookmarkEnd w:id="917"/>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918" w:name="_Toc992"/>
      <w:bookmarkStart w:id="919" w:name="_Toc121818363"/>
      <w:bookmarkStart w:id="920" w:name="_Toc121818587"/>
      <w:bookmarkStart w:id="921" w:name="_Toc124158342"/>
      <w:bookmarkStart w:id="922" w:name="_Toc130558410"/>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918"/>
      <w:r w:rsidR="00163FEB" w:rsidRPr="003302A7">
        <w:rPr>
          <w:rFonts w:hint="eastAsia"/>
        </w:rPr>
        <w:t>)</w:t>
      </w:r>
      <w:bookmarkEnd w:id="919"/>
      <w:bookmarkEnd w:id="920"/>
      <w:bookmarkEnd w:id="921"/>
      <w:bookmarkEnd w:id="922"/>
    </w:p>
    <w:p w14:paraId="62D52054" w14:textId="77777777" w:rsidR="004D3FFD" w:rsidRDefault="00000000" w:rsidP="00163FEB">
      <w:pPr>
        <w:pStyle w:val="Heading4"/>
      </w:pPr>
      <w:bookmarkStart w:id="923" w:name="_Toc29809679"/>
      <w:bookmarkStart w:id="924" w:name="_Toc61182618"/>
      <w:bookmarkStart w:id="925" w:name="_Toc7901"/>
      <w:bookmarkStart w:id="926" w:name="_Toc115191162"/>
      <w:bookmarkStart w:id="927" w:name="_Toc36645057"/>
      <w:bookmarkStart w:id="928" w:name="_Toc58862625"/>
      <w:bookmarkStart w:id="929" w:name="_Toc21099881"/>
      <w:bookmarkStart w:id="930" w:name="_Toc45884357"/>
      <w:bookmarkStart w:id="931" w:name="_Toc53182380"/>
      <w:bookmarkStart w:id="932" w:name="_Toc106201309"/>
      <w:bookmarkStart w:id="933" w:name="_Toc75242645"/>
      <w:bookmarkStart w:id="934" w:name="_Toc58860121"/>
      <w:bookmarkStart w:id="935" w:name="_Toc74961734"/>
      <w:bookmarkStart w:id="936" w:name="_Toc37272111"/>
      <w:bookmarkStart w:id="937" w:name="_Toc76544991"/>
      <w:bookmarkStart w:id="938" w:name="_Toc13377"/>
      <w:bookmarkStart w:id="939" w:name="_Toc66727931"/>
      <w:bookmarkStart w:id="940" w:name="_Toc82595094"/>
      <w:bookmarkStart w:id="941" w:name="_Toc89955125"/>
      <w:bookmarkStart w:id="942" w:name="_Toc98773550"/>
      <w:bookmarkStart w:id="943" w:name="_Toc121818364"/>
      <w:bookmarkStart w:id="944" w:name="_Toc121818588"/>
      <w:bookmarkStart w:id="945" w:name="_Toc124158343"/>
      <w:bookmarkStart w:id="946" w:name="_Toc130558411"/>
      <w:r>
        <w:t>6.2.</w:t>
      </w:r>
      <w:r>
        <w:rPr>
          <w:lang w:val="en-US" w:eastAsia="zh-CN"/>
        </w:rPr>
        <w:t>2.</w:t>
      </w:r>
      <w:r>
        <w:t>1</w:t>
      </w:r>
      <w:r>
        <w:tab/>
        <w:t>Definition and applicability</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947" w:name="_Toc74961735"/>
      <w:bookmarkStart w:id="948" w:name="_Toc76544992"/>
      <w:bookmarkStart w:id="949" w:name="_Toc45884358"/>
      <w:bookmarkStart w:id="950" w:name="_Toc61182619"/>
      <w:bookmarkStart w:id="951" w:name="_Toc53182381"/>
      <w:bookmarkStart w:id="952" w:name="_Toc36645058"/>
      <w:bookmarkStart w:id="953" w:name="_Toc75242646"/>
      <w:bookmarkStart w:id="954" w:name="_Toc82595095"/>
      <w:bookmarkStart w:id="955" w:name="_Toc37272112"/>
      <w:bookmarkStart w:id="956" w:name="_Toc66727932"/>
      <w:bookmarkStart w:id="957" w:name="_Toc58860122"/>
      <w:bookmarkStart w:id="958" w:name="_Toc21099882"/>
      <w:bookmarkStart w:id="959" w:name="_Toc29809680"/>
      <w:bookmarkStart w:id="960" w:name="_Toc89955126"/>
      <w:bookmarkStart w:id="961"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962" w:name="_Toc8933"/>
      <w:bookmarkStart w:id="963" w:name="_Toc115191163"/>
      <w:bookmarkStart w:id="964" w:name="_Toc106201310"/>
      <w:bookmarkStart w:id="965" w:name="_Toc98773551"/>
      <w:bookmarkStart w:id="966" w:name="_Toc12414"/>
      <w:bookmarkStart w:id="967" w:name="_Toc121818365"/>
      <w:bookmarkStart w:id="968" w:name="_Toc121818589"/>
      <w:bookmarkStart w:id="969" w:name="_Toc124158344"/>
      <w:bookmarkStart w:id="970" w:name="_Toc130558412"/>
      <w:r>
        <w:t>6.2.</w:t>
      </w:r>
      <w:r>
        <w:rPr>
          <w:rFonts w:hint="eastAsia"/>
          <w:lang w:val="en-US" w:eastAsia="zh-CN"/>
        </w:rPr>
        <w:t>2.</w:t>
      </w:r>
      <w:r>
        <w:t>2</w:t>
      </w:r>
      <w:r>
        <w:tab/>
        <w:t>Minimum requirement</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971" w:name="_Toc82595096"/>
      <w:bookmarkStart w:id="972" w:name="_Toc89955127"/>
      <w:bookmarkStart w:id="973" w:name="_Toc36645059"/>
      <w:bookmarkStart w:id="974" w:name="_Toc58862627"/>
      <w:bookmarkStart w:id="975" w:name="_Toc29809681"/>
      <w:bookmarkStart w:id="976" w:name="_Toc37272113"/>
      <w:bookmarkStart w:id="977" w:name="_Toc98773552"/>
      <w:bookmarkStart w:id="978" w:name="_Toc75242647"/>
      <w:bookmarkStart w:id="979" w:name="_Toc45884359"/>
      <w:bookmarkStart w:id="980" w:name="_Toc106201311"/>
      <w:bookmarkStart w:id="981" w:name="_Toc53182382"/>
      <w:bookmarkStart w:id="982" w:name="_Toc66727933"/>
      <w:bookmarkStart w:id="983" w:name="_Toc6451"/>
      <w:bookmarkStart w:id="984" w:name="_Toc76544993"/>
      <w:bookmarkStart w:id="985" w:name="_Toc21099883"/>
      <w:bookmarkStart w:id="986" w:name="_Toc16590"/>
      <w:bookmarkStart w:id="987" w:name="_Toc74961736"/>
      <w:bookmarkStart w:id="988" w:name="_Toc58860123"/>
      <w:bookmarkStart w:id="989" w:name="_Toc61182620"/>
      <w:bookmarkStart w:id="990" w:name="_Toc115191164"/>
      <w:bookmarkStart w:id="991" w:name="_Toc121818366"/>
      <w:bookmarkStart w:id="992" w:name="_Toc121818590"/>
      <w:bookmarkStart w:id="993" w:name="_Toc124158345"/>
      <w:bookmarkStart w:id="994" w:name="_Toc130558413"/>
      <w:r>
        <w:t>6.2.</w:t>
      </w:r>
      <w:r>
        <w:rPr>
          <w:lang w:val="en-US" w:eastAsia="zh-CN"/>
        </w:rPr>
        <w:t>2.</w:t>
      </w:r>
      <w:r>
        <w:t>3</w:t>
      </w:r>
      <w:r>
        <w:tab/>
        <w:t>Test purpose</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995" w:name="_Toc58862628"/>
      <w:bookmarkStart w:id="996" w:name="_Toc115191165"/>
      <w:bookmarkStart w:id="997" w:name="_Toc89955128"/>
      <w:bookmarkStart w:id="998" w:name="_Toc58860124"/>
      <w:bookmarkStart w:id="999" w:name="_Toc36645060"/>
      <w:bookmarkStart w:id="1000" w:name="_Toc53182383"/>
      <w:bookmarkStart w:id="1001" w:name="_Toc61182621"/>
      <w:bookmarkStart w:id="1002" w:name="_Toc98773553"/>
      <w:bookmarkStart w:id="1003" w:name="_Toc76544994"/>
      <w:bookmarkStart w:id="1004" w:name="_Toc11776"/>
      <w:bookmarkStart w:id="1005" w:name="_Toc106201312"/>
      <w:bookmarkStart w:id="1006" w:name="_Toc9467"/>
      <w:bookmarkStart w:id="1007" w:name="_Toc21099884"/>
      <w:bookmarkStart w:id="1008" w:name="_Toc82595097"/>
      <w:bookmarkStart w:id="1009" w:name="_Toc29809682"/>
      <w:bookmarkStart w:id="1010" w:name="_Toc45884360"/>
      <w:bookmarkStart w:id="1011" w:name="_Toc75242648"/>
      <w:bookmarkStart w:id="1012" w:name="_Toc74961737"/>
      <w:bookmarkStart w:id="1013" w:name="_Toc66727934"/>
      <w:bookmarkStart w:id="1014" w:name="_Toc37272114"/>
      <w:bookmarkStart w:id="1015" w:name="_Toc121818367"/>
      <w:bookmarkStart w:id="1016" w:name="_Toc121818591"/>
      <w:bookmarkStart w:id="1017" w:name="_Toc124158346"/>
      <w:bookmarkStart w:id="1018" w:name="_Toc130558414"/>
      <w:r>
        <w:t>6.2.</w:t>
      </w:r>
      <w:r>
        <w:rPr>
          <w:lang w:val="en-US" w:eastAsia="zh-CN"/>
        </w:rPr>
        <w:t>2.</w:t>
      </w:r>
      <w:r>
        <w:t>4</w:t>
      </w:r>
      <w:r>
        <w:tab/>
        <w:t>Method of test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62B62D3D" w14:textId="77777777" w:rsidR="004D3FFD" w:rsidRDefault="00000000">
      <w:pPr>
        <w:pStyle w:val="Heading5"/>
        <w:spacing w:line="260" w:lineRule="auto"/>
        <w:ind w:left="1417" w:hanging="1417"/>
        <w:rPr>
          <w:sz w:val="24"/>
        </w:rPr>
      </w:pPr>
      <w:bookmarkStart w:id="1019" w:name="_Toc115191166"/>
      <w:bookmarkStart w:id="1020" w:name="_Toc5083"/>
      <w:bookmarkStart w:id="1021" w:name="_Toc17493"/>
      <w:bookmarkStart w:id="1022" w:name="_Toc36645061"/>
      <w:bookmarkStart w:id="1023" w:name="_Toc76544995"/>
      <w:bookmarkStart w:id="1024" w:name="_Toc45884361"/>
      <w:bookmarkStart w:id="1025" w:name="_Toc58860125"/>
      <w:bookmarkStart w:id="1026" w:name="_Toc89955129"/>
      <w:bookmarkStart w:id="1027" w:name="_Toc74961738"/>
      <w:bookmarkStart w:id="1028" w:name="_Toc61182622"/>
      <w:bookmarkStart w:id="1029" w:name="_Toc37272115"/>
      <w:bookmarkStart w:id="1030" w:name="_Toc58862629"/>
      <w:bookmarkStart w:id="1031" w:name="_Toc98773554"/>
      <w:bookmarkStart w:id="1032" w:name="_Toc53182384"/>
      <w:bookmarkStart w:id="1033" w:name="_Toc106201313"/>
      <w:bookmarkStart w:id="1034" w:name="_Toc29809683"/>
      <w:bookmarkStart w:id="1035" w:name="_Toc82595098"/>
      <w:bookmarkStart w:id="1036" w:name="_Toc75242649"/>
      <w:bookmarkStart w:id="1037" w:name="_Toc21099885"/>
      <w:bookmarkStart w:id="1038" w:name="_Toc66727935"/>
      <w:bookmarkStart w:id="1039" w:name="_Toc121818368"/>
      <w:bookmarkStart w:id="1040" w:name="_Toc121818592"/>
      <w:bookmarkStart w:id="1041" w:name="_Toc124158347"/>
      <w:bookmarkStart w:id="1042" w:name="_Toc130558415"/>
      <w:r>
        <w:rPr>
          <w:sz w:val="24"/>
        </w:rPr>
        <w:t>6.2.</w:t>
      </w:r>
      <w:r>
        <w:rPr>
          <w:sz w:val="24"/>
          <w:lang w:val="en-US" w:eastAsia="zh-CN"/>
        </w:rPr>
        <w:t>2.</w:t>
      </w:r>
      <w:r>
        <w:rPr>
          <w:sz w:val="24"/>
        </w:rPr>
        <w:t>4.1</w:t>
      </w:r>
      <w:r>
        <w:rPr>
          <w:sz w:val="24"/>
        </w:rPr>
        <w:tab/>
        <w:t>Initial conditions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1043" w:name="_Toc19322"/>
      <w:bookmarkStart w:id="1044" w:name="_Toc115191167"/>
      <w:bookmarkStart w:id="1045" w:name="_Toc82595099"/>
      <w:bookmarkStart w:id="1046" w:name="_Toc98773555"/>
      <w:bookmarkStart w:id="1047" w:name="_Toc106201314"/>
      <w:bookmarkStart w:id="1048" w:name="_Toc53182385"/>
      <w:bookmarkStart w:id="1049" w:name="_Toc36645062"/>
      <w:bookmarkStart w:id="1050" w:name="_Toc29809684"/>
      <w:bookmarkStart w:id="1051" w:name="_Toc66727936"/>
      <w:bookmarkStart w:id="1052" w:name="_Toc45884362"/>
      <w:bookmarkStart w:id="1053" w:name="_Toc21099886"/>
      <w:bookmarkStart w:id="1054" w:name="_Toc76544996"/>
      <w:bookmarkStart w:id="1055" w:name="_Toc75242650"/>
      <w:bookmarkStart w:id="1056" w:name="_Toc61182623"/>
      <w:bookmarkStart w:id="1057" w:name="_Toc58860126"/>
      <w:bookmarkStart w:id="1058" w:name="_Toc89955130"/>
      <w:bookmarkStart w:id="1059" w:name="_Toc37272116"/>
      <w:bookmarkStart w:id="1060" w:name="_Toc74961739"/>
      <w:bookmarkStart w:id="1061" w:name="_Toc9412"/>
      <w:bookmarkStart w:id="1062" w:name="_Toc58862630"/>
      <w:bookmarkStart w:id="1063" w:name="_Toc121818369"/>
      <w:bookmarkStart w:id="1064" w:name="_Toc121818593"/>
      <w:bookmarkStart w:id="1065" w:name="_Toc124158348"/>
      <w:bookmarkStart w:id="1066" w:name="_Toc130558416"/>
      <w:r>
        <w:rPr>
          <w:sz w:val="24"/>
        </w:rPr>
        <w:t>6.2.</w:t>
      </w:r>
      <w:r>
        <w:rPr>
          <w:sz w:val="24"/>
          <w:lang w:val="en-US" w:eastAsia="zh-CN"/>
        </w:rPr>
        <w:t>2.</w:t>
      </w:r>
      <w:r>
        <w:rPr>
          <w:sz w:val="24"/>
        </w:rPr>
        <w:t>4.2</w:t>
      </w:r>
      <w:r>
        <w:rPr>
          <w:sz w:val="24"/>
        </w:rPr>
        <w:tab/>
        <w:t>Procedure</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067" w:name="_Toc82595100"/>
      <w:bookmarkStart w:id="1068" w:name="_Toc89955131"/>
      <w:bookmarkStart w:id="1069" w:name="_Toc74961740"/>
      <w:bookmarkStart w:id="1070" w:name="_Toc61182624"/>
      <w:bookmarkStart w:id="1071" w:name="_Toc76544997"/>
      <w:bookmarkStart w:id="1072" w:name="_Toc23770"/>
      <w:bookmarkStart w:id="1073" w:name="_Toc29809685"/>
      <w:bookmarkStart w:id="1074" w:name="_Toc21099887"/>
      <w:bookmarkStart w:id="1075" w:name="_Toc9828"/>
      <w:bookmarkStart w:id="1076" w:name="_Toc75242651"/>
      <w:bookmarkStart w:id="1077" w:name="_Toc45884363"/>
      <w:bookmarkStart w:id="1078" w:name="_Toc53182386"/>
      <w:bookmarkStart w:id="1079" w:name="_Toc36645063"/>
      <w:bookmarkStart w:id="1080" w:name="_Toc98773556"/>
      <w:bookmarkStart w:id="1081" w:name="_Toc58860127"/>
      <w:bookmarkStart w:id="1082" w:name="_Toc66727937"/>
      <w:bookmarkStart w:id="1083" w:name="_Toc37272117"/>
      <w:bookmarkStart w:id="1084" w:name="_Toc58862631"/>
      <w:bookmarkStart w:id="1085" w:name="_Toc106201315"/>
      <w:bookmarkStart w:id="1086" w:name="_Toc115191168"/>
      <w:bookmarkStart w:id="1087" w:name="_Toc121818370"/>
      <w:bookmarkStart w:id="1088" w:name="_Toc121818594"/>
      <w:bookmarkStart w:id="1089" w:name="_Toc124158349"/>
      <w:bookmarkStart w:id="1090" w:name="_Toc130558417"/>
      <w:r>
        <w:t>6.2.</w:t>
      </w:r>
      <w:r>
        <w:rPr>
          <w:lang w:val="en-US" w:eastAsia="zh-CN"/>
        </w:rPr>
        <w:t>2.</w:t>
      </w:r>
      <w:r>
        <w:t>5</w:t>
      </w:r>
      <w:r>
        <w:tab/>
        <w:t>Test requirement</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4539D52" w14:textId="77777777" w:rsidR="004D3FFD" w:rsidRDefault="00000000">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14:paraId="56C71972" w14:textId="77777777" w:rsidR="004D3FFD" w:rsidRDefault="00000000">
      <w:pPr>
        <w:pStyle w:val="TH"/>
      </w:pPr>
      <w:r>
        <w:rPr>
          <w:rFonts w:eastAsia="Yu Mincho"/>
        </w:rPr>
        <w:t>Table 6.2.</w:t>
      </w:r>
      <w:r>
        <w:rPr>
          <w:rFonts w:eastAsia="SimSun" w:hint="eastAsia"/>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4D3FFD" w14:paraId="2B51AED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F280F45" w14:textId="77777777" w:rsidR="004D3FFD" w:rsidRDefault="00000000">
            <w:pPr>
              <w:pStyle w:val="TAH"/>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2EDE9047" w14:textId="77777777" w:rsidR="004D3FFD" w:rsidRDefault="00000000">
            <w:pPr>
              <w:pStyle w:val="TAH"/>
            </w:pPr>
            <w:r>
              <w:t xml:space="preserve">Extreme </w:t>
            </w:r>
            <w:r>
              <w:rPr>
                <w:lang w:eastAsia="sv-SE"/>
              </w:rPr>
              <w:t>test environment</w:t>
            </w:r>
          </w:p>
        </w:tc>
      </w:tr>
      <w:tr w:rsidR="004D3FFD" w14:paraId="606E0C93"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7AD26AC" w14:textId="77777777" w:rsidR="004D3FFD" w:rsidRDefault="00000000">
            <w:pPr>
              <w:pStyle w:val="TAC"/>
            </w:pPr>
            <w:r>
              <w:t xml:space="preserve">24.15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tcPr>
          <w:p w14:paraId="48B19A02" w14:textId="77777777" w:rsidR="004D3FFD" w:rsidRDefault="00000000">
            <w:pPr>
              <w:pStyle w:val="TAC"/>
            </w:pPr>
            <w:r>
              <w:t xml:space="preserve">24.15 GHz &lt; f </w:t>
            </w:r>
            <w:r>
              <w:rPr>
                <w:rFonts w:cs="Arial"/>
              </w:rPr>
              <w:t>≤</w:t>
            </w:r>
            <w:r>
              <w:t xml:space="preserve"> 29.5 GHz: </w:t>
            </w:r>
            <w:r>
              <w:rPr>
                <w:rFonts w:cs="Arial"/>
              </w:rPr>
              <w:t xml:space="preserve">± 7.6 </w:t>
            </w:r>
            <w:r>
              <w:t>dB</w:t>
            </w:r>
          </w:p>
        </w:tc>
      </w:tr>
      <w:tr w:rsidR="004D3FFD" w14:paraId="3755DE1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8E55909" w14:textId="77777777" w:rsidR="004D3FFD" w:rsidRDefault="00000000">
            <w:pPr>
              <w:pStyle w:val="TAC"/>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tcPr>
          <w:p w14:paraId="1195B538" w14:textId="77777777" w:rsidR="004D3FFD" w:rsidRDefault="00000000">
            <w:pPr>
              <w:pStyle w:val="TAC"/>
            </w:pPr>
            <w:r>
              <w:t xml:space="preserve">37 GHz &lt; f </w:t>
            </w:r>
            <w:r>
              <w:rPr>
                <w:rFonts w:cs="Arial"/>
              </w:rPr>
              <w:t>≤</w:t>
            </w:r>
            <w:r>
              <w:t xml:space="preserve"> 43.5 GHz: </w:t>
            </w:r>
            <w:r>
              <w:rPr>
                <w:rFonts w:cs="Arial"/>
              </w:rPr>
              <w:t>± 7.8</w:t>
            </w:r>
            <w:r>
              <w:t xml:space="preserve"> dB </w:t>
            </w:r>
          </w:p>
        </w:tc>
      </w:tr>
      <w:tr w:rsidR="004D3FFD" w14:paraId="703275F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434F8E8" w14:textId="77777777" w:rsidR="004D3FFD" w:rsidRDefault="00000000">
            <w:pPr>
              <w:pStyle w:val="TAC"/>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tcPr>
          <w:p w14:paraId="2F3DC81B" w14:textId="77777777" w:rsidR="004D3FFD" w:rsidRDefault="00000000">
            <w:pPr>
              <w:pStyle w:val="TAC"/>
              <w:rPr>
                <w:rFonts w:cs="v4.2.0"/>
              </w:rPr>
            </w:pPr>
            <w:r>
              <w:t xml:space="preserve">43.5 GHz &lt; f </w:t>
            </w:r>
            <w:r>
              <w:rPr>
                <w:rFonts w:cs="Arial"/>
              </w:rPr>
              <w:t>≤</w:t>
            </w:r>
            <w:r>
              <w:t xml:space="preserve"> 48.2 GHz: </w:t>
            </w:r>
            <w:r>
              <w:rPr>
                <w:rFonts w:cs="Arial"/>
              </w:rPr>
              <w:t>± 8.0 dB</w:t>
            </w:r>
          </w:p>
        </w:tc>
      </w:tr>
    </w:tbl>
    <w:p w14:paraId="5AE493D8" w14:textId="77777777" w:rsidR="004D3FFD" w:rsidRDefault="004D3FFD" w:rsidP="00DC3B7F">
      <w:pPr>
        <w:rPr>
          <w:lang w:eastAsia="zh-CN"/>
        </w:rPr>
      </w:pPr>
    </w:p>
    <w:p w14:paraId="0E089CEA" w14:textId="77777777" w:rsidR="004D3FFD" w:rsidRDefault="00000000">
      <w:pPr>
        <w:pStyle w:val="Heading3"/>
        <w:spacing w:line="260" w:lineRule="auto"/>
        <w:rPr>
          <w:lang w:val="en-US" w:eastAsia="zh-CN"/>
        </w:rPr>
      </w:pPr>
      <w:bookmarkStart w:id="1091" w:name="_Toc29491"/>
      <w:bookmarkStart w:id="1092" w:name="_Toc550"/>
      <w:bookmarkStart w:id="1093" w:name="_Toc121818371"/>
      <w:bookmarkStart w:id="1094" w:name="_Toc121818595"/>
      <w:bookmarkStart w:id="1095" w:name="_Toc124158350"/>
      <w:bookmarkStart w:id="1096" w:name="_Toc130558418"/>
      <w:r>
        <w:rPr>
          <w:rFonts w:hint="eastAsia"/>
          <w:lang w:val="en-US" w:eastAsia="zh-CN"/>
        </w:rPr>
        <w:t>6.2.3</w:t>
      </w:r>
      <w:r>
        <w:rPr>
          <w:rFonts w:hint="eastAsia"/>
          <w:lang w:val="en-US" w:eastAsia="zh-CN"/>
        </w:rPr>
        <w:tab/>
        <w:t>OTA repeater output power (TRP)</w:t>
      </w:r>
      <w:bookmarkEnd w:id="1091"/>
      <w:bookmarkEnd w:id="1092"/>
      <w:bookmarkEnd w:id="1093"/>
      <w:bookmarkEnd w:id="1094"/>
      <w:bookmarkEnd w:id="1095"/>
      <w:bookmarkEnd w:id="1096"/>
    </w:p>
    <w:p w14:paraId="7B786F82" w14:textId="77777777" w:rsidR="004D3FFD" w:rsidRDefault="00000000">
      <w:pPr>
        <w:pStyle w:val="Heading4"/>
        <w:spacing w:line="260" w:lineRule="auto"/>
      </w:pPr>
      <w:bookmarkStart w:id="1097" w:name="_Toc7843"/>
      <w:bookmarkStart w:id="1098" w:name="_Toc5906"/>
      <w:bookmarkStart w:id="1099" w:name="_Toc121818372"/>
      <w:bookmarkStart w:id="1100" w:name="_Toc121818596"/>
      <w:bookmarkStart w:id="1101" w:name="_Toc124158351"/>
      <w:bookmarkStart w:id="1102" w:name="_Toc130558419"/>
      <w:r>
        <w:t>6.</w:t>
      </w:r>
      <w:r>
        <w:rPr>
          <w:rFonts w:hint="eastAsia"/>
          <w:lang w:val="en-US" w:eastAsia="zh-CN"/>
        </w:rPr>
        <w:t>2.</w:t>
      </w:r>
      <w:r>
        <w:t>3.1</w:t>
      </w:r>
      <w:r>
        <w:tab/>
        <w:t>Definition and applicability</w:t>
      </w:r>
      <w:bookmarkEnd w:id="1097"/>
      <w:bookmarkEnd w:id="1098"/>
      <w:bookmarkEnd w:id="1099"/>
      <w:bookmarkEnd w:id="1100"/>
      <w:bookmarkEnd w:id="1101"/>
      <w:bookmarkEnd w:id="1102"/>
    </w:p>
    <w:p w14:paraId="565AB866" w14:textId="77777777" w:rsidR="004D3FFD" w:rsidRDefault="00000000">
      <w:pPr>
        <w:rPr>
          <w:lang w:eastAsia="zh-CN"/>
        </w:rPr>
      </w:pPr>
      <w:r>
        <w:rPr>
          <w:lang w:eastAsia="zh-CN"/>
        </w:rPr>
        <w:t>OTA BS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32BF1B42" w14:textId="77777777" w:rsidR="004D3FFD" w:rsidRDefault="00000000">
      <w:pPr>
        <w:pStyle w:val="TH"/>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CF9D9B8"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8858206"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4DA1238" w14:textId="77777777" w:rsidR="004D3FFD" w:rsidRDefault="00000000">
            <w:pPr>
              <w:pStyle w:val="TAH"/>
            </w:pPr>
            <w:r>
              <w:t>P</w:t>
            </w:r>
            <w:r>
              <w:rPr>
                <w:vertAlign w:val="subscript"/>
              </w:rPr>
              <w:t>rated,p,TRP</w:t>
            </w:r>
          </w:p>
        </w:tc>
      </w:tr>
      <w:tr w:rsidR="004D3FFD" w14:paraId="41F12BF7"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822267C"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12B3732" w14:textId="77777777" w:rsidR="004D3FFD" w:rsidRDefault="00000000">
            <w:pPr>
              <w:pStyle w:val="TAC"/>
            </w:pPr>
            <w:r>
              <w:t>(note 1)</w:t>
            </w:r>
          </w:p>
        </w:tc>
      </w:tr>
      <w:tr w:rsidR="004D3FFD" w14:paraId="684068F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C30826A"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C07F4A0" w14:textId="77777777" w:rsidR="004D3FFD" w:rsidRDefault="00000000">
            <w:pPr>
              <w:pStyle w:val="TAC"/>
            </w:pPr>
            <w:r>
              <w:rPr>
                <w:rFonts w:hint="eastAsia"/>
              </w:rPr>
              <w:t>≤</w:t>
            </w:r>
            <w:r>
              <w:t xml:space="preserve"> + 35 + X dBm, Note 3</w:t>
            </w:r>
          </w:p>
        </w:tc>
      </w:tr>
      <w:tr w:rsidR="004D3FFD" w14:paraId="1E1EE2E0"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082A45" w14:textId="77777777" w:rsidR="004D3FFD" w:rsidRDefault="00000000">
            <w:pPr>
              <w:pStyle w:val="TAN"/>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764A5EAC" w14:textId="77777777" w:rsidR="004D3FFD" w:rsidRDefault="00000000">
            <w:pPr>
              <w:pStyle w:val="TAN"/>
            </w:pPr>
            <w:r>
              <w:t>NOTE 2:</w:t>
            </w:r>
            <w:r>
              <w:tab/>
              <w:t>X = 10*log (ceil (</w:t>
            </w:r>
            <w:r>
              <w:rPr>
                <w:i/>
              </w:rPr>
              <w:t>passband</w:t>
            </w:r>
            <w:r>
              <w:t xml:space="preserve"> bandwidth/100MHz))</w:t>
            </w:r>
          </w:p>
        </w:tc>
      </w:tr>
    </w:tbl>
    <w:p w14:paraId="21F25E8E" w14:textId="77777777" w:rsidR="004D3FFD" w:rsidRDefault="004D3FFD"/>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103" w:name="_Toc28481"/>
      <w:bookmarkStart w:id="1104" w:name="_Toc25538"/>
      <w:bookmarkStart w:id="1105" w:name="_Toc121818373"/>
      <w:bookmarkStart w:id="1106" w:name="_Toc121818597"/>
      <w:bookmarkStart w:id="1107" w:name="_Toc124158352"/>
      <w:bookmarkStart w:id="1108" w:name="_Toc130558420"/>
      <w:r>
        <w:t>6.</w:t>
      </w:r>
      <w:r>
        <w:rPr>
          <w:rFonts w:hint="eastAsia"/>
          <w:lang w:val="en-US" w:eastAsia="zh-CN"/>
        </w:rPr>
        <w:t>2.</w:t>
      </w:r>
      <w:r>
        <w:t>3.2</w:t>
      </w:r>
      <w:r>
        <w:tab/>
        <w:t>Minimum requirement</w:t>
      </w:r>
      <w:bookmarkEnd w:id="1103"/>
      <w:bookmarkEnd w:id="1104"/>
      <w:bookmarkEnd w:id="1105"/>
      <w:bookmarkEnd w:id="1106"/>
      <w:bookmarkEnd w:id="1107"/>
      <w:bookmarkEnd w:id="1108"/>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109" w:name="_Toc2002"/>
      <w:bookmarkStart w:id="1110" w:name="_Toc3902"/>
      <w:bookmarkStart w:id="1111" w:name="_Toc121818374"/>
      <w:bookmarkStart w:id="1112" w:name="_Toc121818598"/>
      <w:bookmarkStart w:id="1113" w:name="_Toc124158353"/>
      <w:bookmarkStart w:id="1114" w:name="_Toc130558421"/>
      <w:r>
        <w:t>6.</w:t>
      </w:r>
      <w:r>
        <w:rPr>
          <w:rFonts w:hint="eastAsia"/>
          <w:lang w:val="en-US" w:eastAsia="zh-CN"/>
        </w:rPr>
        <w:t>2.</w:t>
      </w:r>
      <w:r>
        <w:t>3.3</w:t>
      </w:r>
      <w:r>
        <w:tab/>
        <w:t>Test purpose</w:t>
      </w:r>
      <w:bookmarkEnd w:id="1109"/>
      <w:bookmarkEnd w:id="1110"/>
      <w:bookmarkEnd w:id="1111"/>
      <w:bookmarkEnd w:id="1112"/>
      <w:bookmarkEnd w:id="1113"/>
      <w:bookmarkEnd w:id="1114"/>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115" w:name="_Toc82536279"/>
      <w:bookmarkStart w:id="1116" w:name="_Toc115080539"/>
      <w:bookmarkStart w:id="1117" w:name="_Toc36635845"/>
      <w:bookmarkStart w:id="1118" w:name="_Toc76544157"/>
      <w:bookmarkStart w:id="1119" w:name="_Toc26837"/>
      <w:bookmarkStart w:id="1120" w:name="_Toc76114271"/>
      <w:bookmarkStart w:id="1121" w:name="_Toc29810493"/>
      <w:bookmarkStart w:id="1122" w:name="_Toc66693694"/>
      <w:bookmarkStart w:id="1123" w:name="_Toc99702751"/>
      <w:bookmarkStart w:id="1124" w:name="_Toc26835"/>
      <w:bookmarkStart w:id="1125" w:name="_Toc21102644"/>
      <w:bookmarkStart w:id="1126" w:name="_Toc45885868"/>
      <w:bookmarkStart w:id="1127" w:name="_Toc53182977"/>
      <w:bookmarkStart w:id="1128" w:name="_Toc37272791"/>
      <w:bookmarkStart w:id="1129" w:name="_Toc74915646"/>
      <w:bookmarkStart w:id="1130" w:name="_Toc106206537"/>
      <w:bookmarkStart w:id="1131" w:name="_Toc58915644"/>
      <w:bookmarkStart w:id="1132" w:name="_Toc98766388"/>
      <w:bookmarkStart w:id="1133" w:name="_Toc89952572"/>
      <w:bookmarkStart w:id="1134" w:name="_Toc58917825"/>
      <w:bookmarkStart w:id="1135" w:name="_Toc121818375"/>
      <w:bookmarkStart w:id="1136" w:name="_Toc121818599"/>
      <w:bookmarkStart w:id="1137" w:name="_Toc124158354"/>
      <w:bookmarkStart w:id="1138" w:name="_Toc130558422"/>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018CD63" w14:textId="77777777" w:rsidR="004D3FFD" w:rsidRDefault="00000000">
      <w:pPr>
        <w:pStyle w:val="Heading5"/>
        <w:spacing w:line="260" w:lineRule="auto"/>
        <w:ind w:left="1417" w:hanging="1417"/>
        <w:rPr>
          <w:rFonts w:cs="Arial"/>
          <w:lang w:eastAsia="sv-SE"/>
        </w:rPr>
      </w:pPr>
      <w:bookmarkStart w:id="1139" w:name="_Toc74915647"/>
      <w:bookmarkStart w:id="1140" w:name="_Toc98766389"/>
      <w:bookmarkStart w:id="1141" w:name="_Toc106206538"/>
      <w:bookmarkStart w:id="1142" w:name="_Toc10215"/>
      <w:bookmarkStart w:id="1143" w:name="_Toc76544158"/>
      <w:bookmarkStart w:id="1144" w:name="_Toc82536280"/>
      <w:bookmarkStart w:id="1145" w:name="_Toc58915645"/>
      <w:bookmarkStart w:id="1146" w:name="_Toc76114272"/>
      <w:bookmarkStart w:id="1147" w:name="_Toc21102645"/>
      <w:bookmarkStart w:id="1148" w:name="_Toc99702752"/>
      <w:bookmarkStart w:id="1149" w:name="_Toc58917826"/>
      <w:bookmarkStart w:id="1150" w:name="_Toc66693695"/>
      <w:bookmarkStart w:id="1151" w:name="_Toc89952573"/>
      <w:bookmarkStart w:id="1152" w:name="_Toc36635846"/>
      <w:bookmarkStart w:id="1153" w:name="_Toc45885869"/>
      <w:bookmarkStart w:id="1154" w:name="_Toc53182978"/>
      <w:bookmarkStart w:id="1155" w:name="_Toc37272792"/>
      <w:bookmarkStart w:id="1156" w:name="_Toc115080540"/>
      <w:bookmarkStart w:id="1157" w:name="_Toc21982"/>
      <w:bookmarkStart w:id="1158" w:name="_Toc29810494"/>
      <w:bookmarkStart w:id="1159" w:name="_Toc121818376"/>
      <w:bookmarkStart w:id="1160" w:name="_Toc121818600"/>
      <w:bookmarkStart w:id="1161" w:name="_Toc124158355"/>
      <w:bookmarkStart w:id="1162" w:name="_Toc130558423"/>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163" w:name="_Toc98766390"/>
      <w:bookmarkStart w:id="1164" w:name="_Toc74915648"/>
      <w:bookmarkStart w:id="1165" w:name="_Toc106206539"/>
      <w:bookmarkStart w:id="1166" w:name="_Toc115080541"/>
      <w:bookmarkStart w:id="1167" w:name="_Toc58917827"/>
      <w:bookmarkStart w:id="1168" w:name="_Toc37272793"/>
      <w:bookmarkStart w:id="1169" w:name="_Toc82536281"/>
      <w:bookmarkStart w:id="1170" w:name="_Toc53182979"/>
      <w:bookmarkStart w:id="1171" w:name="_Toc66693696"/>
      <w:bookmarkStart w:id="1172" w:name="_Toc58915646"/>
      <w:bookmarkStart w:id="1173" w:name="_Toc14213"/>
      <w:bookmarkStart w:id="1174" w:name="_Toc99702753"/>
      <w:bookmarkStart w:id="1175" w:name="_Toc45885870"/>
      <w:bookmarkStart w:id="1176" w:name="_Toc24019"/>
      <w:bookmarkStart w:id="1177" w:name="_Toc76114273"/>
      <w:bookmarkStart w:id="1178" w:name="_Toc29810495"/>
      <w:bookmarkStart w:id="1179" w:name="_Toc76544159"/>
      <w:bookmarkStart w:id="1180" w:name="_Toc21102646"/>
      <w:bookmarkStart w:id="1181" w:name="_Toc89952574"/>
      <w:bookmarkStart w:id="1182" w:name="_Toc36635847"/>
      <w:bookmarkStart w:id="1183" w:name="_Toc121818377"/>
      <w:bookmarkStart w:id="1184" w:name="_Toc121818601"/>
      <w:bookmarkStart w:id="1185" w:name="_Toc124158356"/>
      <w:bookmarkStart w:id="1186" w:name="_Toc130558424"/>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187" w:name="_Toc22084"/>
      <w:bookmarkStart w:id="1188" w:name="_Toc58917828"/>
      <w:bookmarkStart w:id="1189" w:name="_Toc89952575"/>
      <w:bookmarkStart w:id="1190" w:name="_Toc5567"/>
      <w:bookmarkStart w:id="1191" w:name="_Toc98766391"/>
      <w:bookmarkStart w:id="1192" w:name="_Toc82536282"/>
      <w:bookmarkStart w:id="1193" w:name="_Toc53182980"/>
      <w:bookmarkStart w:id="1194" w:name="_Toc76544160"/>
      <w:bookmarkStart w:id="1195" w:name="_Toc37272794"/>
      <w:bookmarkStart w:id="1196" w:name="_Toc36635848"/>
      <w:bookmarkStart w:id="1197" w:name="_Toc29810496"/>
      <w:bookmarkStart w:id="1198" w:name="_Toc66693697"/>
      <w:bookmarkStart w:id="1199" w:name="_Toc45885871"/>
      <w:bookmarkStart w:id="1200" w:name="_Toc21102647"/>
      <w:bookmarkStart w:id="1201" w:name="_Toc99702754"/>
      <w:bookmarkStart w:id="1202" w:name="_Toc58915647"/>
      <w:bookmarkStart w:id="1203" w:name="_Toc76114274"/>
      <w:bookmarkStart w:id="1204" w:name="_Toc74915649"/>
      <w:bookmarkStart w:id="1205" w:name="_Toc115080542"/>
      <w:bookmarkStart w:id="1206" w:name="_Toc106206540"/>
      <w:bookmarkStart w:id="1207" w:name="_Toc121818378"/>
      <w:bookmarkStart w:id="1208" w:name="_Toc121818602"/>
      <w:bookmarkStart w:id="1209" w:name="_Toc124158357"/>
      <w:bookmarkStart w:id="1210" w:name="_Toc130558425"/>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4ACB75C" w14:textId="77777777" w:rsidR="004D3FFD" w:rsidRDefault="00000000">
      <w:r>
        <w:t xml:space="preserve">The </w:t>
      </w:r>
      <w:r>
        <w:rPr>
          <w:rFonts w:hint="eastAsia"/>
          <w:lang w:val="en-US" w:eastAsia="zh-CN"/>
        </w:rPr>
        <w:t xml:space="preserve">final </w:t>
      </w:r>
      <w:r>
        <w:t>TRP measurement result in clause 6.3.4.2 shall remain:</w:t>
      </w:r>
    </w:p>
    <w:p w14:paraId="5103338A" w14:textId="77777777" w:rsidR="004D3FFD" w:rsidRDefault="00000000">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14:paraId="02DD1D4A" w14:textId="77777777" w:rsidR="004D3FFD" w:rsidRDefault="00000000">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77777777" w:rsidR="004D3FFD" w:rsidRDefault="00000000">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211" w:name="_Toc14646"/>
      <w:bookmarkStart w:id="1212" w:name="_Toc835"/>
      <w:bookmarkStart w:id="1213" w:name="_Toc20254"/>
      <w:bookmarkStart w:id="1214" w:name="_Toc5577"/>
      <w:bookmarkStart w:id="1215" w:name="_Toc121818379"/>
      <w:bookmarkStart w:id="1216" w:name="_Toc121818603"/>
      <w:bookmarkStart w:id="1217" w:name="_Toc124158358"/>
      <w:bookmarkStart w:id="1218" w:name="_Toc130558426"/>
      <w:r>
        <w:rPr>
          <w:rFonts w:hint="eastAsia"/>
          <w:lang w:val="en-US" w:eastAsia="zh-CN"/>
        </w:rPr>
        <w:t>6</w:t>
      </w:r>
      <w:r>
        <w:rPr>
          <w:rFonts w:hint="eastAsia"/>
          <w:lang w:eastAsia="zh-CN"/>
        </w:rPr>
        <w:t>.3</w:t>
      </w:r>
      <w:r>
        <w:tab/>
      </w:r>
      <w:r>
        <w:rPr>
          <w:rFonts w:hint="eastAsia"/>
          <w:lang w:eastAsia="zh-CN"/>
        </w:rPr>
        <w:t>OTA frequency stability</w:t>
      </w:r>
      <w:bookmarkEnd w:id="1211"/>
      <w:bookmarkEnd w:id="1212"/>
      <w:bookmarkEnd w:id="1213"/>
      <w:bookmarkEnd w:id="1214"/>
      <w:bookmarkEnd w:id="1215"/>
      <w:bookmarkEnd w:id="1216"/>
      <w:bookmarkEnd w:id="1217"/>
      <w:bookmarkEnd w:id="1218"/>
    </w:p>
    <w:p w14:paraId="10E9BEA2" w14:textId="77777777" w:rsidR="004D3FFD" w:rsidRDefault="00000000">
      <w:pPr>
        <w:pStyle w:val="Heading3"/>
      </w:pPr>
      <w:bookmarkStart w:id="1219" w:name="_Toc74961779"/>
      <w:bookmarkStart w:id="1220" w:name="_Toc61182663"/>
      <w:bookmarkStart w:id="1221" w:name="_Toc36645102"/>
      <w:bookmarkStart w:id="1222" w:name="_Toc82595139"/>
      <w:bookmarkStart w:id="1223" w:name="_Toc37272156"/>
      <w:bookmarkStart w:id="1224" w:name="_Toc19073"/>
      <w:bookmarkStart w:id="1225" w:name="_Toc29809718"/>
      <w:bookmarkStart w:id="1226" w:name="_Toc21099920"/>
      <w:bookmarkStart w:id="1227" w:name="_Toc58860166"/>
      <w:bookmarkStart w:id="1228" w:name="_Toc10934"/>
      <w:bookmarkStart w:id="1229" w:name="_Toc58862670"/>
      <w:bookmarkStart w:id="1230" w:name="_Toc53182425"/>
      <w:bookmarkStart w:id="1231" w:name="_Toc76545036"/>
      <w:bookmarkStart w:id="1232" w:name="_Toc21075"/>
      <w:bookmarkStart w:id="1233" w:name="_Toc75242690"/>
      <w:bookmarkStart w:id="1234" w:name="_Toc66727976"/>
      <w:bookmarkStart w:id="1235" w:name="_Toc45884402"/>
      <w:bookmarkStart w:id="1236" w:name="_Toc121818380"/>
      <w:bookmarkStart w:id="1237" w:name="_Toc121818604"/>
      <w:bookmarkStart w:id="1238" w:name="_Toc124158359"/>
      <w:bookmarkStart w:id="1239" w:name="_Toc130558427"/>
      <w:r>
        <w:t>6.3.1</w:t>
      </w:r>
      <w:r>
        <w:tab/>
        <w:t>Definition and applicability</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242FEFA" w14:textId="77777777" w:rsidR="004D3FFD" w:rsidRDefault="00000000">
      <w:pPr>
        <w:rPr>
          <w:lang w:eastAsia="zh-CN"/>
        </w:rPr>
      </w:pPr>
      <w:bookmarkStart w:id="1240" w:name="_Toc58860167"/>
      <w:bookmarkStart w:id="1241" w:name="_Toc66727977"/>
      <w:bookmarkStart w:id="1242" w:name="_Toc37272157"/>
      <w:bookmarkStart w:id="1243" w:name="_Toc75242691"/>
      <w:bookmarkStart w:id="1244" w:name="_Toc53182426"/>
      <w:bookmarkStart w:id="1245" w:name="_Toc45884403"/>
      <w:bookmarkStart w:id="1246" w:name="_Toc74961780"/>
      <w:bookmarkStart w:id="1247" w:name="_Toc82595140"/>
      <w:bookmarkStart w:id="1248" w:name="_Toc36645103"/>
      <w:bookmarkStart w:id="1249" w:name="_Toc29809719"/>
      <w:bookmarkStart w:id="1250" w:name="_Toc21099921"/>
      <w:bookmarkStart w:id="1251" w:name="_Toc61182664"/>
      <w:bookmarkStart w:id="1252" w:name="_Toc76545037"/>
      <w:bookmarkStart w:id="1253" w:name="_Toc58862671"/>
      <w:r>
        <w:t>Frequency stability is the ability to maintain the same frequency on the output signal with respect to the input signal.</w:t>
      </w:r>
    </w:p>
    <w:p w14:paraId="0F3CAA85" w14:textId="77777777" w:rsidR="004D3FFD" w:rsidRDefault="00000000">
      <w:pPr>
        <w:pStyle w:val="Heading3"/>
      </w:pPr>
      <w:bookmarkStart w:id="1254" w:name="_Toc26076"/>
      <w:bookmarkStart w:id="1255" w:name="_Toc14752"/>
      <w:bookmarkStart w:id="1256" w:name="_Toc5773"/>
      <w:bookmarkStart w:id="1257" w:name="_Toc121818381"/>
      <w:bookmarkStart w:id="1258" w:name="_Toc121818605"/>
      <w:bookmarkStart w:id="1259" w:name="_Toc124158360"/>
      <w:bookmarkStart w:id="1260" w:name="_Toc130558428"/>
      <w:r>
        <w:t>6.3.2</w:t>
      </w:r>
      <w:r>
        <w:tab/>
        <w:t>Minimum Requirement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261" w:name="_Toc25772"/>
      <w:bookmarkStart w:id="1262" w:name="_Toc61182665"/>
      <w:bookmarkStart w:id="1263" w:name="_Toc66727978"/>
      <w:bookmarkStart w:id="1264" w:name="_Toc29809720"/>
      <w:bookmarkStart w:id="1265" w:name="_Toc58862672"/>
      <w:bookmarkStart w:id="1266" w:name="_Toc6407"/>
      <w:bookmarkStart w:id="1267" w:name="_Toc76545038"/>
      <w:bookmarkStart w:id="1268" w:name="_Toc53182427"/>
      <w:bookmarkStart w:id="1269" w:name="_Toc21099922"/>
      <w:bookmarkStart w:id="1270" w:name="_Toc58860168"/>
      <w:bookmarkStart w:id="1271" w:name="_Toc45884404"/>
      <w:bookmarkStart w:id="1272" w:name="_Toc74961781"/>
      <w:bookmarkStart w:id="1273" w:name="_Toc37272158"/>
      <w:bookmarkStart w:id="1274" w:name="_Toc82595141"/>
      <w:bookmarkStart w:id="1275" w:name="_Toc26562"/>
      <w:bookmarkStart w:id="1276" w:name="_Toc36645104"/>
      <w:bookmarkStart w:id="1277" w:name="_Toc75242692"/>
      <w:bookmarkStart w:id="1278" w:name="_Toc121818382"/>
      <w:bookmarkStart w:id="1279" w:name="_Toc121818606"/>
      <w:bookmarkStart w:id="1280" w:name="_Toc124158361"/>
      <w:bookmarkStart w:id="1281" w:name="_Toc130558429"/>
      <w:r>
        <w:t>6.3.3</w:t>
      </w:r>
      <w:r>
        <w:tab/>
        <w:t>Test purpose</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282" w:name="_Toc22945"/>
      <w:bookmarkStart w:id="1283" w:name="_Toc66727979"/>
      <w:bookmarkStart w:id="1284" w:name="_Toc1441"/>
      <w:bookmarkStart w:id="1285" w:name="_Toc29809721"/>
      <w:bookmarkStart w:id="1286" w:name="_Toc82595142"/>
      <w:bookmarkStart w:id="1287" w:name="_Toc53182428"/>
      <w:bookmarkStart w:id="1288" w:name="_Toc61182666"/>
      <w:bookmarkStart w:id="1289" w:name="_Toc58860169"/>
      <w:bookmarkStart w:id="1290" w:name="_Toc21099923"/>
      <w:bookmarkStart w:id="1291" w:name="_Toc75242693"/>
      <w:bookmarkStart w:id="1292" w:name="_Toc36645105"/>
      <w:bookmarkStart w:id="1293" w:name="_Toc37272159"/>
      <w:bookmarkStart w:id="1294" w:name="_Toc58862673"/>
      <w:bookmarkStart w:id="1295" w:name="_Toc76545039"/>
      <w:bookmarkStart w:id="1296" w:name="_Toc74961782"/>
      <w:bookmarkStart w:id="1297" w:name="_Toc17410"/>
      <w:bookmarkStart w:id="1298" w:name="_Toc45884405"/>
      <w:bookmarkStart w:id="1299" w:name="_Toc121818383"/>
      <w:bookmarkStart w:id="1300" w:name="_Toc121818607"/>
      <w:bookmarkStart w:id="1301" w:name="_Toc124158362"/>
      <w:bookmarkStart w:id="1302" w:name="_Toc130558430"/>
      <w:r>
        <w:t>6.3.4</w:t>
      </w:r>
      <w:r>
        <w:tab/>
        <w:t>Method of test</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303" w:name="_Toc20915"/>
      <w:bookmarkStart w:id="1304" w:name="_Toc58862674"/>
      <w:bookmarkStart w:id="1305" w:name="_Toc36645106"/>
      <w:bookmarkStart w:id="1306" w:name="_Toc21099924"/>
      <w:bookmarkStart w:id="1307" w:name="_Toc29809722"/>
      <w:bookmarkStart w:id="1308" w:name="_Toc3488"/>
      <w:bookmarkStart w:id="1309" w:name="_Toc12248"/>
      <w:bookmarkStart w:id="1310" w:name="_Toc75242694"/>
      <w:bookmarkStart w:id="1311" w:name="_Toc45884406"/>
      <w:bookmarkStart w:id="1312" w:name="_Toc76545040"/>
      <w:bookmarkStart w:id="1313" w:name="_Toc58860170"/>
      <w:bookmarkStart w:id="1314" w:name="_Toc61182667"/>
      <w:bookmarkStart w:id="1315" w:name="_Toc53182429"/>
      <w:bookmarkStart w:id="1316" w:name="_Toc74961783"/>
      <w:bookmarkStart w:id="1317" w:name="_Toc66727980"/>
      <w:bookmarkStart w:id="1318" w:name="_Toc37272160"/>
      <w:bookmarkStart w:id="1319" w:name="_Toc82595143"/>
      <w:bookmarkStart w:id="1320" w:name="_Toc121818384"/>
      <w:bookmarkStart w:id="1321" w:name="_Toc121818608"/>
      <w:bookmarkStart w:id="1322" w:name="_Toc124158363"/>
      <w:bookmarkStart w:id="1323" w:name="_Toc130558431"/>
      <w:r>
        <w:t>6.3.5</w:t>
      </w:r>
      <w:r>
        <w:tab/>
        <w:t>Test Requirements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324" w:name="_Toc23465"/>
      <w:bookmarkStart w:id="1325" w:name="_Toc6525"/>
      <w:bookmarkStart w:id="1326" w:name="_Toc23045"/>
      <w:bookmarkStart w:id="1327" w:name="_Toc2898"/>
      <w:bookmarkStart w:id="1328" w:name="_Toc121818385"/>
      <w:bookmarkStart w:id="1329" w:name="_Toc121818609"/>
      <w:bookmarkStart w:id="1330" w:name="_Toc124158364"/>
      <w:bookmarkStart w:id="1331" w:name="_Toc130558432"/>
      <w:r>
        <w:rPr>
          <w:rFonts w:hint="eastAsia"/>
          <w:lang w:val="en-US" w:eastAsia="zh-CN"/>
        </w:rPr>
        <w:t>6</w:t>
      </w:r>
      <w:r>
        <w:rPr>
          <w:rFonts w:hint="eastAsia"/>
          <w:lang w:eastAsia="zh-CN"/>
        </w:rPr>
        <w:t>.4</w:t>
      </w:r>
      <w:r>
        <w:tab/>
      </w:r>
      <w:r>
        <w:rPr>
          <w:rFonts w:hint="eastAsia"/>
          <w:lang w:eastAsia="zh-CN"/>
        </w:rPr>
        <w:t>OTA out of band gain</w:t>
      </w:r>
      <w:bookmarkEnd w:id="1324"/>
      <w:bookmarkEnd w:id="1325"/>
      <w:bookmarkEnd w:id="1326"/>
      <w:bookmarkEnd w:id="1327"/>
      <w:bookmarkEnd w:id="1328"/>
      <w:bookmarkEnd w:id="1329"/>
      <w:bookmarkEnd w:id="1330"/>
      <w:bookmarkEnd w:id="1331"/>
    </w:p>
    <w:p w14:paraId="4FB1E72E" w14:textId="77777777" w:rsidR="004D3FFD" w:rsidRDefault="00000000">
      <w:pPr>
        <w:pStyle w:val="Heading3"/>
      </w:pPr>
      <w:bookmarkStart w:id="1332" w:name="_Toc7438"/>
      <w:bookmarkStart w:id="1333" w:name="_Toc19108"/>
      <w:bookmarkStart w:id="1334" w:name="_Toc1052"/>
      <w:bookmarkStart w:id="1335" w:name="_Toc121818386"/>
      <w:bookmarkStart w:id="1336" w:name="_Toc121818610"/>
      <w:bookmarkStart w:id="1337" w:name="_Toc124158365"/>
      <w:bookmarkStart w:id="1338" w:name="_Toc130558433"/>
      <w:r>
        <w:t>6.4.1</w:t>
      </w:r>
      <w:r>
        <w:tab/>
        <w:t>Definition and applicability</w:t>
      </w:r>
      <w:bookmarkEnd w:id="1332"/>
      <w:bookmarkEnd w:id="1333"/>
      <w:bookmarkEnd w:id="1334"/>
      <w:bookmarkEnd w:id="1335"/>
      <w:bookmarkEnd w:id="1336"/>
      <w:bookmarkEnd w:id="1337"/>
      <w:bookmarkEnd w:id="1338"/>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339" w:name="_Toc14096"/>
      <w:bookmarkStart w:id="1340" w:name="_Toc208"/>
      <w:bookmarkStart w:id="1341" w:name="_Toc30447"/>
      <w:bookmarkStart w:id="1342" w:name="_Toc121818387"/>
      <w:bookmarkStart w:id="1343" w:name="_Toc121818611"/>
      <w:bookmarkStart w:id="1344" w:name="_Toc124158366"/>
      <w:bookmarkStart w:id="1345" w:name="_Toc130558434"/>
      <w:r>
        <w:t>6.4.2</w:t>
      </w:r>
      <w:r>
        <w:tab/>
        <w:t>Minimum Requirement</w:t>
      </w:r>
      <w:bookmarkEnd w:id="1339"/>
      <w:bookmarkEnd w:id="1340"/>
      <w:bookmarkEnd w:id="1341"/>
      <w:bookmarkEnd w:id="1342"/>
      <w:bookmarkEnd w:id="1343"/>
      <w:bookmarkEnd w:id="1344"/>
      <w:bookmarkEnd w:id="1345"/>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346" w:name="_Toc19044"/>
      <w:bookmarkStart w:id="1347" w:name="_Toc26066"/>
      <w:bookmarkStart w:id="1348" w:name="_Toc7764"/>
      <w:bookmarkStart w:id="1349" w:name="_Toc121818388"/>
      <w:bookmarkStart w:id="1350" w:name="_Toc121818612"/>
      <w:bookmarkStart w:id="1351" w:name="_Toc124158367"/>
      <w:bookmarkStart w:id="1352" w:name="_Toc130558435"/>
      <w:r>
        <w:t>6.4.3</w:t>
      </w:r>
      <w:r>
        <w:tab/>
        <w:t>Test purpose</w:t>
      </w:r>
      <w:bookmarkEnd w:id="1346"/>
      <w:bookmarkEnd w:id="1347"/>
      <w:bookmarkEnd w:id="1348"/>
      <w:bookmarkEnd w:id="1349"/>
      <w:bookmarkEnd w:id="1350"/>
      <w:bookmarkEnd w:id="1351"/>
      <w:bookmarkEnd w:id="1352"/>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353" w:name="_Toc25575"/>
      <w:bookmarkStart w:id="1354" w:name="_Toc28378"/>
      <w:bookmarkStart w:id="1355" w:name="_Toc3756"/>
      <w:bookmarkStart w:id="1356" w:name="_Toc121818389"/>
      <w:bookmarkStart w:id="1357" w:name="_Toc121818613"/>
      <w:bookmarkStart w:id="1358" w:name="_Toc124158368"/>
      <w:bookmarkStart w:id="1359" w:name="_Toc130558436"/>
      <w:r>
        <w:t>6.4.4</w:t>
      </w:r>
      <w:r>
        <w:tab/>
        <w:t>Method of test</w:t>
      </w:r>
      <w:bookmarkEnd w:id="1353"/>
      <w:bookmarkEnd w:id="1354"/>
      <w:bookmarkEnd w:id="1355"/>
      <w:bookmarkEnd w:id="1356"/>
      <w:bookmarkEnd w:id="1357"/>
      <w:bookmarkEnd w:id="1358"/>
      <w:bookmarkEnd w:id="1359"/>
    </w:p>
    <w:p w14:paraId="281B125D" w14:textId="77777777" w:rsidR="004D3FFD" w:rsidRDefault="00000000">
      <w:pPr>
        <w:pStyle w:val="Heading4"/>
      </w:pPr>
      <w:bookmarkStart w:id="1360" w:name="_Toc32400"/>
      <w:bookmarkStart w:id="1361" w:name="_Toc22342"/>
      <w:bookmarkStart w:id="1362" w:name="_Toc14275"/>
      <w:bookmarkStart w:id="1363" w:name="_Toc121818390"/>
      <w:bookmarkStart w:id="1364" w:name="_Toc121818614"/>
      <w:bookmarkStart w:id="1365" w:name="_Toc124158369"/>
      <w:bookmarkStart w:id="1366" w:name="_Toc130558437"/>
      <w:r>
        <w:t>6.4.4.1</w:t>
      </w:r>
      <w:r>
        <w:tab/>
        <w:t>Initial conditions</w:t>
      </w:r>
      <w:bookmarkEnd w:id="1360"/>
      <w:bookmarkEnd w:id="1361"/>
      <w:bookmarkEnd w:id="1362"/>
      <w:bookmarkEnd w:id="1363"/>
      <w:bookmarkEnd w:id="1364"/>
      <w:bookmarkEnd w:id="1365"/>
      <w:bookmarkEnd w:id="1366"/>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367" w:name="_Toc19592"/>
      <w:bookmarkStart w:id="1368" w:name="_Toc20125"/>
      <w:bookmarkStart w:id="1369" w:name="_Toc20032"/>
      <w:bookmarkStart w:id="1370" w:name="_Toc121818391"/>
      <w:bookmarkStart w:id="1371" w:name="_Toc121818615"/>
      <w:bookmarkStart w:id="1372" w:name="_Toc124158370"/>
      <w:bookmarkStart w:id="1373" w:name="_Toc130558438"/>
      <w:r>
        <w:t>6.4.4.2</w:t>
      </w:r>
      <w:r>
        <w:tab/>
        <w:t>Procedure</w:t>
      </w:r>
      <w:bookmarkEnd w:id="1367"/>
      <w:bookmarkEnd w:id="1368"/>
      <w:bookmarkEnd w:id="1369"/>
      <w:bookmarkEnd w:id="1370"/>
      <w:bookmarkEnd w:id="1371"/>
      <w:bookmarkEnd w:id="1372"/>
      <w:bookmarkEnd w:id="1373"/>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1374" w:name="_Toc15736"/>
      <w:bookmarkStart w:id="1375" w:name="_Toc8941"/>
      <w:bookmarkStart w:id="1376" w:name="_Toc26685"/>
      <w:bookmarkStart w:id="1377" w:name="_Toc121818392"/>
      <w:bookmarkStart w:id="1378" w:name="_Toc121818616"/>
      <w:bookmarkStart w:id="1379" w:name="_Toc124158371"/>
      <w:bookmarkStart w:id="1380" w:name="_Toc130558439"/>
      <w:r>
        <w:t>6.4.5</w:t>
      </w:r>
      <w:r>
        <w:tab/>
        <w:t>Test Requirements</w:t>
      </w:r>
      <w:bookmarkEnd w:id="1374"/>
      <w:bookmarkEnd w:id="1375"/>
      <w:bookmarkEnd w:id="1376"/>
      <w:bookmarkEnd w:id="1377"/>
      <w:bookmarkEnd w:id="1378"/>
      <w:bookmarkEnd w:id="1379"/>
      <w:bookmarkEnd w:id="1380"/>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trPr>
          <w:jc w:val="center"/>
        </w:trPr>
        <w:tc>
          <w:tcPr>
            <w:tcW w:w="5390"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381" w:name="_Toc22864"/>
      <w:bookmarkStart w:id="1382" w:name="_Toc15161"/>
      <w:bookmarkStart w:id="1383" w:name="_Toc30740"/>
      <w:bookmarkStart w:id="1384" w:name="_Toc1779"/>
      <w:bookmarkStart w:id="1385" w:name="_Toc121818393"/>
      <w:bookmarkStart w:id="1386" w:name="_Toc121818617"/>
      <w:bookmarkStart w:id="1387" w:name="_Toc124158372"/>
      <w:bookmarkStart w:id="1388" w:name="_Toc130558440"/>
      <w:r>
        <w:rPr>
          <w:rFonts w:hint="eastAsia"/>
          <w:lang w:val="en-US" w:eastAsia="zh-CN"/>
        </w:rPr>
        <w:t>6</w:t>
      </w:r>
      <w:r>
        <w:t>.</w:t>
      </w:r>
      <w:r>
        <w:rPr>
          <w:rFonts w:hint="eastAsia"/>
          <w:lang w:eastAsia="zh-CN"/>
        </w:rPr>
        <w:t>5</w:t>
      </w:r>
      <w:r>
        <w:tab/>
      </w:r>
      <w:r>
        <w:rPr>
          <w:rFonts w:hint="eastAsia"/>
          <w:lang w:eastAsia="zh-CN"/>
        </w:rPr>
        <w:t>OTA unwanted emissions</w:t>
      </w:r>
      <w:bookmarkEnd w:id="1381"/>
      <w:bookmarkEnd w:id="1382"/>
      <w:bookmarkEnd w:id="1383"/>
      <w:bookmarkEnd w:id="1384"/>
      <w:bookmarkEnd w:id="1385"/>
      <w:bookmarkEnd w:id="1386"/>
      <w:bookmarkEnd w:id="1387"/>
      <w:bookmarkEnd w:id="1388"/>
    </w:p>
    <w:p w14:paraId="3235974C" w14:textId="77777777" w:rsidR="004D3FFD" w:rsidRDefault="00000000" w:rsidP="00163FEB">
      <w:pPr>
        <w:pStyle w:val="Heading3"/>
        <w:rPr>
          <w:lang w:val="en-US" w:eastAsia="zh-CN"/>
        </w:rPr>
      </w:pPr>
      <w:bookmarkStart w:id="1389" w:name="_Toc121818394"/>
      <w:bookmarkStart w:id="1390" w:name="_Toc121818618"/>
      <w:bookmarkStart w:id="1391" w:name="_Toc124158373"/>
      <w:bookmarkStart w:id="1392" w:name="_Toc130558441"/>
      <w:r>
        <w:rPr>
          <w:rFonts w:hint="eastAsia"/>
          <w:lang w:val="en-US" w:eastAsia="zh-CN"/>
        </w:rPr>
        <w:t>6</w:t>
      </w:r>
      <w:r>
        <w:t>.5.</w:t>
      </w:r>
      <w:r>
        <w:rPr>
          <w:rFonts w:hint="eastAsia"/>
          <w:lang w:val="en-US" w:eastAsia="zh-CN"/>
        </w:rPr>
        <w:t>1</w:t>
      </w:r>
      <w:r>
        <w:tab/>
      </w:r>
      <w:r>
        <w:rPr>
          <w:rFonts w:hint="eastAsia"/>
          <w:lang w:val="en-US" w:eastAsia="zh-CN"/>
        </w:rPr>
        <w:t>General</w:t>
      </w:r>
      <w:bookmarkEnd w:id="1389"/>
      <w:bookmarkEnd w:id="1390"/>
      <w:bookmarkEnd w:id="1391"/>
      <w:bookmarkEnd w:id="1392"/>
    </w:p>
    <w:p w14:paraId="4CFA0125" w14:textId="77777777" w:rsidR="004D3FFD" w:rsidRDefault="00000000">
      <w:pPr>
        <w:rPr>
          <w:rFonts w:eastAsia="SimSun"/>
        </w:rPr>
      </w:pPr>
      <w:bookmarkStart w:id="139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393"/>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394" w:name="_Toc61184734"/>
      <w:bookmarkStart w:id="1395" w:name="_Toc57821280"/>
      <w:bookmarkStart w:id="1396" w:name="_Toc44712340"/>
      <w:bookmarkStart w:id="1397" w:name="_Toc76542184"/>
      <w:bookmarkStart w:id="1398" w:name="_Toc37260349"/>
      <w:bookmarkStart w:id="1399" w:name="_Toc37267737"/>
      <w:bookmarkStart w:id="1400" w:name="_Toc61185124"/>
      <w:bookmarkStart w:id="1401" w:name="_Toc57820353"/>
      <w:bookmarkStart w:id="1402" w:name="_Toc21127666"/>
      <w:bookmarkStart w:id="1403" w:name="_Toc53185867"/>
      <w:bookmarkStart w:id="1404" w:name="_Toc29811875"/>
      <w:bookmarkStart w:id="1405" w:name="_Toc66386468"/>
      <w:bookmarkStart w:id="1406" w:name="_Toc61184342"/>
      <w:bookmarkStart w:id="1407" w:name="_Toc74583371"/>
      <w:bookmarkStart w:id="1408" w:name="_Toc45893653"/>
      <w:bookmarkStart w:id="1409" w:name="_Toc36817427"/>
      <w:bookmarkStart w:id="1410" w:name="_Toc61183950"/>
      <w:bookmarkStart w:id="1411" w:name="_Toc82450814"/>
      <w:bookmarkStart w:id="1412" w:name="_Toc61183556"/>
      <w:bookmarkStart w:id="1413" w:name="_Toc53185491"/>
      <w:bookmarkStart w:id="1414" w:name="_Toc82450166"/>
      <w:bookmarkStart w:id="1415" w:name="_Toc121818395"/>
      <w:bookmarkStart w:id="1416" w:name="_Toc121818619"/>
      <w:bookmarkStart w:id="1417" w:name="_Toc124158374"/>
      <w:bookmarkStart w:id="1418" w:name="_Toc130558442"/>
      <w:r>
        <w:rPr>
          <w:rFonts w:hint="eastAsia"/>
          <w:lang w:val="en-US" w:eastAsia="zh-CN"/>
        </w:rPr>
        <w:t>6</w:t>
      </w:r>
      <w:r>
        <w:t>.5.2</w:t>
      </w:r>
      <w:r>
        <w:tab/>
        <w:t>OTA Adjacent Channel Leakage Power Ratio (ACLR)</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585D058" w14:textId="77777777" w:rsidR="004D3FFD" w:rsidRDefault="00000000" w:rsidP="00163FEB">
      <w:pPr>
        <w:pStyle w:val="Heading4"/>
      </w:pPr>
      <w:bookmarkStart w:id="1419" w:name="_Toc53182457"/>
      <w:bookmarkStart w:id="1420" w:name="_Toc45884434"/>
      <w:bookmarkStart w:id="1421" w:name="_Toc21099952"/>
      <w:bookmarkStart w:id="1422" w:name="_Toc29809750"/>
      <w:bookmarkStart w:id="1423" w:name="_Toc75242722"/>
      <w:bookmarkStart w:id="1424" w:name="_Toc74961811"/>
      <w:bookmarkStart w:id="1425" w:name="_Toc58860198"/>
      <w:bookmarkStart w:id="1426" w:name="_Toc26746"/>
      <w:bookmarkStart w:id="1427" w:name="_Toc27721"/>
      <w:bookmarkStart w:id="1428" w:name="_Toc76545068"/>
      <w:bookmarkStart w:id="1429" w:name="_Toc61182695"/>
      <w:bookmarkStart w:id="1430" w:name="_Toc58862702"/>
      <w:bookmarkStart w:id="1431" w:name="_Toc82595171"/>
      <w:bookmarkStart w:id="1432" w:name="_Toc37272188"/>
      <w:bookmarkStart w:id="1433" w:name="_Toc36645134"/>
      <w:bookmarkStart w:id="1434" w:name="_Toc31808"/>
      <w:bookmarkStart w:id="1435" w:name="_Toc66728008"/>
      <w:bookmarkStart w:id="1436" w:name="_Toc121818396"/>
      <w:bookmarkStart w:id="1437" w:name="_Toc121818620"/>
      <w:bookmarkStart w:id="1438" w:name="_Toc124158375"/>
      <w:bookmarkStart w:id="1439" w:name="_Toc130558443"/>
      <w:r>
        <w:t>6.5.2.1</w:t>
      </w:r>
      <w:r>
        <w:tab/>
        <w:t>Definition and applicability</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99672C5" w14:textId="77777777" w:rsidR="004D3FFD" w:rsidRDefault="00000000">
      <w:pPr>
        <w:rPr>
          <w:rFonts w:eastAsia="SimSun"/>
        </w:rPr>
      </w:pPr>
      <w:bookmarkStart w:id="1440" w:name="_Hlk47639108"/>
      <w:bookmarkStart w:id="1441" w:name="_Toc82595172"/>
      <w:bookmarkStart w:id="1442" w:name="_Toc66728009"/>
      <w:bookmarkStart w:id="1443" w:name="_Toc21099953"/>
      <w:bookmarkStart w:id="1444" w:name="_Toc61182696"/>
      <w:bookmarkStart w:id="1445" w:name="_Toc36645135"/>
      <w:bookmarkStart w:id="1446" w:name="_Toc74961812"/>
      <w:bookmarkStart w:id="1447" w:name="_Toc76545069"/>
      <w:bookmarkStart w:id="1448" w:name="_Toc58860199"/>
      <w:bookmarkStart w:id="1449" w:name="_Toc45884435"/>
      <w:bookmarkStart w:id="1450" w:name="_Toc37272189"/>
      <w:bookmarkStart w:id="1451" w:name="_Toc29809751"/>
      <w:bookmarkStart w:id="1452" w:name="_Toc58862703"/>
      <w:bookmarkStart w:id="1453" w:name="_Toc75242723"/>
      <w:bookmarkStart w:id="1454" w:name="_Toc53182458"/>
      <w:r>
        <w:rPr>
          <w:rFonts w:eastAsia="SimSun"/>
        </w:rPr>
        <w:t xml:space="preserve">OTA Adjacent Channel Leakage power Ratio (ACLR) is the ratio of the filtered mean power centred on the assigned channel frequency </w:t>
      </w:r>
      <w:bookmarkEnd w:id="1440"/>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455" w:name="_Toc24826"/>
      <w:bookmarkStart w:id="1456" w:name="_Toc32414"/>
      <w:bookmarkStart w:id="1457" w:name="_Toc16349"/>
      <w:bookmarkStart w:id="1458" w:name="_Toc121818397"/>
      <w:bookmarkStart w:id="1459" w:name="_Toc121818621"/>
      <w:bookmarkStart w:id="1460" w:name="_Toc124158376"/>
      <w:bookmarkStart w:id="1461" w:name="_Toc130558444"/>
      <w:r>
        <w:t>6.5.2.2</w:t>
      </w:r>
      <w:r>
        <w:tab/>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462" w:name="_Toc21099954"/>
      <w:bookmarkStart w:id="1463" w:name="_Toc58862704"/>
      <w:bookmarkStart w:id="1464" w:name="_Toc58860200"/>
      <w:bookmarkStart w:id="1465" w:name="_Toc26369"/>
      <w:bookmarkStart w:id="1466" w:name="_Toc23799"/>
      <w:bookmarkStart w:id="1467" w:name="_Toc45884436"/>
      <w:bookmarkStart w:id="1468" w:name="_Toc53182459"/>
      <w:bookmarkStart w:id="1469" w:name="_Toc61182697"/>
      <w:bookmarkStart w:id="1470" w:name="_Toc66728010"/>
      <w:bookmarkStart w:id="1471" w:name="_Toc74961813"/>
      <w:bookmarkStart w:id="1472" w:name="_Toc36645136"/>
      <w:bookmarkStart w:id="1473" w:name="_Toc30559"/>
      <w:bookmarkStart w:id="1474" w:name="_Toc82595173"/>
      <w:bookmarkStart w:id="1475" w:name="_Toc37272190"/>
      <w:bookmarkStart w:id="1476" w:name="_Toc29809752"/>
      <w:bookmarkStart w:id="1477" w:name="_Toc75242724"/>
      <w:bookmarkStart w:id="1478" w:name="_Toc76545070"/>
      <w:bookmarkStart w:id="1479" w:name="_Toc121818398"/>
      <w:bookmarkStart w:id="1480" w:name="_Toc121818622"/>
      <w:bookmarkStart w:id="1481" w:name="_Toc124158377"/>
      <w:bookmarkStart w:id="1482" w:name="_Toc130558445"/>
      <w:r>
        <w:t>6.5.2.3</w:t>
      </w:r>
      <w:r>
        <w:tab/>
        <w:t>Test purpose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483" w:name="_Toc75242725"/>
      <w:bookmarkStart w:id="1484" w:name="_Toc36645137"/>
      <w:bookmarkStart w:id="1485" w:name="_Toc74961814"/>
      <w:bookmarkStart w:id="1486" w:name="_Toc37272191"/>
      <w:bookmarkStart w:id="1487" w:name="_Toc66728011"/>
      <w:bookmarkStart w:id="1488" w:name="_Toc17952"/>
      <w:bookmarkStart w:id="1489" w:name="_Toc76545071"/>
      <w:bookmarkStart w:id="1490" w:name="_Toc21099955"/>
      <w:bookmarkStart w:id="1491" w:name="_Toc29809753"/>
      <w:bookmarkStart w:id="1492" w:name="_Toc6997"/>
      <w:bookmarkStart w:id="1493" w:name="_Toc61182698"/>
      <w:bookmarkStart w:id="1494" w:name="_Toc53182460"/>
      <w:bookmarkStart w:id="1495" w:name="_Toc58862705"/>
      <w:bookmarkStart w:id="1496" w:name="_Toc58860201"/>
      <w:bookmarkStart w:id="1497" w:name="_Toc7909"/>
      <w:bookmarkStart w:id="1498" w:name="_Toc82595174"/>
      <w:bookmarkStart w:id="1499" w:name="_Toc45884437"/>
      <w:bookmarkStart w:id="1500" w:name="_Toc121818399"/>
      <w:bookmarkStart w:id="1501" w:name="_Toc121818623"/>
      <w:bookmarkStart w:id="1502" w:name="_Toc124158378"/>
      <w:bookmarkStart w:id="1503" w:name="_Toc130558446"/>
      <w:r>
        <w:t>6.5.2.4</w:t>
      </w:r>
      <w:r>
        <w:tab/>
        <w:t>Method of test</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85ABF74" w14:textId="77777777" w:rsidR="004D3FFD" w:rsidRDefault="00000000">
      <w:pPr>
        <w:pStyle w:val="Heading5"/>
      </w:pPr>
      <w:bookmarkStart w:id="1504" w:name="_Toc18351"/>
      <w:bookmarkStart w:id="1505" w:name="_Toc21970"/>
      <w:bookmarkStart w:id="1506" w:name="_Toc37272192"/>
      <w:bookmarkStart w:id="1507" w:name="_Toc29809754"/>
      <w:bookmarkStart w:id="1508" w:name="_Toc66728012"/>
      <w:bookmarkStart w:id="1509" w:name="_Toc58862706"/>
      <w:bookmarkStart w:id="1510" w:name="_Toc45884438"/>
      <w:bookmarkStart w:id="1511" w:name="_Toc21099956"/>
      <w:bookmarkStart w:id="1512" w:name="_Toc75242726"/>
      <w:bookmarkStart w:id="1513" w:name="_Toc74961815"/>
      <w:bookmarkStart w:id="1514" w:name="_Toc36645138"/>
      <w:bookmarkStart w:id="1515" w:name="_Toc58860202"/>
      <w:bookmarkStart w:id="1516" w:name="_Toc32483"/>
      <w:bookmarkStart w:id="1517" w:name="_Toc61182699"/>
      <w:bookmarkStart w:id="1518" w:name="_Toc53182461"/>
      <w:bookmarkStart w:id="1519" w:name="_Toc76545072"/>
      <w:bookmarkStart w:id="1520" w:name="_Toc82595175"/>
      <w:bookmarkStart w:id="1521" w:name="_Toc121818400"/>
      <w:bookmarkStart w:id="1522" w:name="_Toc121818624"/>
      <w:bookmarkStart w:id="1523" w:name="_Toc124158379"/>
      <w:bookmarkStart w:id="1524" w:name="_Toc130558447"/>
      <w:r>
        <w:t>6.5.2.4.1</w:t>
      </w:r>
      <w:r>
        <w:tab/>
        <w:t>Initial conditions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525" w:name="_Toc45884439"/>
      <w:bookmarkStart w:id="1526" w:name="_Toc53182462"/>
      <w:bookmarkStart w:id="1527" w:name="_Toc29809755"/>
      <w:bookmarkStart w:id="1528" w:name="_Toc58862707"/>
      <w:bookmarkStart w:id="1529" w:name="_Toc22318"/>
      <w:bookmarkStart w:id="1530" w:name="_Toc74961816"/>
      <w:bookmarkStart w:id="1531" w:name="_Toc28978"/>
      <w:bookmarkStart w:id="1532" w:name="_Toc24446"/>
      <w:bookmarkStart w:id="1533" w:name="_Toc21099957"/>
      <w:bookmarkStart w:id="1534" w:name="_Toc61182700"/>
      <w:bookmarkStart w:id="1535" w:name="_Toc58860203"/>
      <w:bookmarkStart w:id="1536" w:name="_Toc66728013"/>
      <w:bookmarkStart w:id="1537" w:name="_Toc36645139"/>
      <w:bookmarkStart w:id="1538" w:name="_Toc75242727"/>
      <w:bookmarkStart w:id="1539" w:name="_Toc37272193"/>
      <w:bookmarkStart w:id="1540" w:name="_Toc76545073"/>
      <w:bookmarkStart w:id="1541" w:name="_Toc82595176"/>
      <w:bookmarkStart w:id="1542" w:name="_Toc121818401"/>
      <w:bookmarkStart w:id="1543" w:name="_Toc121818625"/>
      <w:bookmarkStart w:id="1544" w:name="_Toc124158380"/>
      <w:bookmarkStart w:id="1545" w:name="_Toc130558448"/>
      <w:r>
        <w:t>6.5.2.4.2</w:t>
      </w:r>
      <w:r>
        <w:tab/>
        <w:t>Procedure</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530DBCF9" w14:textId="77777777" w:rsidR="004D3FFD" w:rsidRDefault="00000000">
      <w:pPr>
        <w:rPr>
          <w:lang w:eastAsia="zh-CN"/>
        </w:rPr>
      </w:pPr>
      <w:bookmarkStart w:id="1546"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3B86BFBE"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546"/>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158F1859" w:rsidR="004D3FFD" w:rsidRDefault="00000000">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000000">
      <w:pPr>
        <w:pStyle w:val="Heading4"/>
      </w:pPr>
      <w:bookmarkStart w:id="1547" w:name="_Toc58860204"/>
      <w:bookmarkStart w:id="1548" w:name="_Toc58862708"/>
      <w:bookmarkStart w:id="1549" w:name="_Toc75242728"/>
      <w:bookmarkStart w:id="1550" w:name="_Toc53182463"/>
      <w:bookmarkStart w:id="1551" w:name="_Toc31266"/>
      <w:bookmarkStart w:id="1552" w:name="_Toc36645140"/>
      <w:bookmarkStart w:id="1553" w:name="_Toc6241"/>
      <w:bookmarkStart w:id="1554" w:name="_Toc12715"/>
      <w:bookmarkStart w:id="1555" w:name="_Toc29809756"/>
      <w:bookmarkStart w:id="1556" w:name="_Toc76545074"/>
      <w:bookmarkStart w:id="1557" w:name="_Toc66728014"/>
      <w:bookmarkStart w:id="1558" w:name="_Toc61182701"/>
      <w:bookmarkStart w:id="1559" w:name="_Toc74961817"/>
      <w:bookmarkStart w:id="1560" w:name="_Toc37272194"/>
      <w:bookmarkStart w:id="1561" w:name="_Toc21099958"/>
      <w:bookmarkStart w:id="1562" w:name="_Toc45884440"/>
      <w:bookmarkStart w:id="1563" w:name="_Toc82595177"/>
      <w:bookmarkStart w:id="1564" w:name="_Toc121818402"/>
      <w:bookmarkStart w:id="1565" w:name="_Toc121818626"/>
      <w:bookmarkStart w:id="1566" w:name="_Toc124158381"/>
      <w:bookmarkStart w:id="1567" w:name="_Toc130558449"/>
      <w:r>
        <w:t>6.5.2.5</w:t>
      </w:r>
      <w:r>
        <w:tab/>
        <w:t>Test requirements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C34C78A" w14:textId="77777777" w:rsidR="004D3FFD" w:rsidRDefault="00000000">
      <w:bookmarkStart w:id="1568"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1568"/>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1569" w:name="_Hlk515966152"/>
      <w:r>
        <w:t>whichever is less stringent, shall apply.</w:t>
      </w:r>
    </w:p>
    <w:bookmarkEnd w:id="1569"/>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1570" w:name="_Hlk96979310"/>
      <w:r>
        <w:rPr>
          <w:rFonts w:cs="v5.0.0"/>
        </w:rPr>
        <w:t xml:space="preserve">For </w:t>
      </w:r>
      <w:r>
        <w:rPr>
          <w:rFonts w:cs="v5.0.0"/>
          <w:i/>
          <w:iCs/>
        </w:rPr>
        <w:t>repeater type 2-O</w:t>
      </w:r>
      <w:r>
        <w:rPr>
          <w:rFonts w:cs="v5.0.0"/>
        </w:rPr>
        <w:t xml:space="preserve"> </w:t>
      </w:r>
      <w:bookmarkEnd w:id="1570"/>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000000" w:rsidP="00AB67DE">
      <w:pPr>
        <w:pStyle w:val="TH"/>
        <w:rPr>
          <w:lang w:val="en-US" w:eastAsia="zh-CN"/>
        </w:rPr>
      </w:pPr>
      <w:r>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000000" w:rsidP="00AB67DE">
            <w:pPr>
              <w:pStyle w:val="TAH"/>
              <w:rPr>
                <w:lang w:eastAsia="zh-CN"/>
              </w:rPr>
            </w:pPr>
            <w:r>
              <w:rPr>
                <w:lang w:eastAsia="zh-CN"/>
              </w:rPr>
              <w:t>Assumed adjacent channel carrier</w:t>
            </w:r>
          </w:p>
        </w:tc>
        <w:tc>
          <w:tcPr>
            <w:tcW w:w="1955" w:type="dxa"/>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000000"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1571" w:name="_Toc57820358"/>
      <w:bookmarkStart w:id="1572" w:name="_Toc61183955"/>
      <w:bookmarkStart w:id="1573" w:name="_Toc44712344"/>
      <w:bookmarkStart w:id="1574" w:name="_Toc61184347"/>
      <w:bookmarkStart w:id="1575" w:name="_Toc82450171"/>
      <w:bookmarkStart w:id="1576" w:name="_Toc37267741"/>
      <w:bookmarkStart w:id="1577" w:name="_Toc66386473"/>
      <w:bookmarkStart w:id="1578" w:name="_Toc37260353"/>
      <w:bookmarkStart w:id="1579" w:name="_Toc61183561"/>
      <w:bookmarkStart w:id="1580" w:name="_Toc53185872"/>
      <w:bookmarkStart w:id="1581" w:name="_Toc74583376"/>
      <w:bookmarkStart w:id="1582" w:name="_Toc82450819"/>
      <w:bookmarkStart w:id="1583" w:name="_Toc57821285"/>
      <w:bookmarkStart w:id="1584" w:name="_Toc29811879"/>
      <w:bookmarkStart w:id="1585" w:name="_Toc53185496"/>
      <w:bookmarkStart w:id="1586" w:name="_Toc76542189"/>
      <w:bookmarkStart w:id="1587" w:name="_Toc21127670"/>
      <w:bookmarkStart w:id="1588" w:name="_Toc36817431"/>
      <w:bookmarkStart w:id="1589" w:name="_Toc61185129"/>
      <w:bookmarkStart w:id="1590" w:name="_Toc61184739"/>
      <w:bookmarkStart w:id="1591" w:name="_Toc45893657"/>
      <w:bookmarkStart w:id="1592" w:name="_Toc121818403"/>
      <w:bookmarkStart w:id="1593" w:name="_Toc121818627"/>
      <w:bookmarkStart w:id="1594" w:name="_Toc124158382"/>
      <w:bookmarkStart w:id="1595" w:name="_Toc130558450"/>
      <w:r>
        <w:rPr>
          <w:rFonts w:hint="eastAsia"/>
          <w:lang w:val="en-US" w:eastAsia="zh-CN"/>
        </w:rPr>
        <w:t>6</w:t>
      </w:r>
      <w:r>
        <w:t>.5.3</w:t>
      </w:r>
      <w:r>
        <w:tab/>
        <w:t>OTA</w:t>
      </w:r>
      <w:bookmarkStart w:id="1596" w:name="_Hlk496084370"/>
      <w:r>
        <w:t xml:space="preserve"> operating band unwanted emissions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3DE7C93" w14:textId="77777777" w:rsidR="004D3FFD" w:rsidRDefault="00000000">
      <w:pPr>
        <w:pStyle w:val="Heading4"/>
      </w:pPr>
      <w:bookmarkStart w:id="1597" w:name="_Toc29809762"/>
      <w:bookmarkStart w:id="1598" w:name="_Toc76545079"/>
      <w:bookmarkStart w:id="1599" w:name="_Toc82595182"/>
      <w:bookmarkStart w:id="1600" w:name="_Toc66728020"/>
      <w:bookmarkStart w:id="1601" w:name="_Toc21099964"/>
      <w:bookmarkStart w:id="1602" w:name="_Toc74961823"/>
      <w:bookmarkStart w:id="1603" w:name="_Toc58862714"/>
      <w:bookmarkStart w:id="1604" w:name="_Toc53182469"/>
      <w:bookmarkStart w:id="1605" w:name="_Toc75242733"/>
      <w:bookmarkStart w:id="1606" w:name="_Toc45884446"/>
      <w:bookmarkStart w:id="1607" w:name="_Toc37272200"/>
      <w:bookmarkStart w:id="1608" w:name="_Toc61182707"/>
      <w:bookmarkStart w:id="1609" w:name="_Toc36645146"/>
      <w:bookmarkStart w:id="1610" w:name="_Toc23386"/>
      <w:bookmarkStart w:id="1611" w:name="_Toc11118"/>
      <w:bookmarkStart w:id="1612" w:name="_Toc58860210"/>
      <w:bookmarkStart w:id="1613" w:name="_Toc21380"/>
      <w:bookmarkStart w:id="1614" w:name="_Toc121818404"/>
      <w:bookmarkStart w:id="1615" w:name="_Toc121818628"/>
      <w:bookmarkStart w:id="1616" w:name="_Toc124158383"/>
      <w:bookmarkStart w:id="1617" w:name="_Toc130558451"/>
      <w:r>
        <w:t>6.5.3.1</w:t>
      </w:r>
      <w:r>
        <w:tab/>
        <w:t>Definition and applicability</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295DD843" w14:textId="77777777" w:rsidR="004D3FFD" w:rsidRDefault="00000000">
      <w:bookmarkStart w:id="1618" w:name="_Hlk492900636"/>
      <w:bookmarkStart w:id="1619" w:name="_Toc21099965"/>
      <w:bookmarkStart w:id="1620" w:name="_Toc36645147"/>
      <w:bookmarkStart w:id="1621" w:name="_Toc61182708"/>
      <w:bookmarkStart w:id="1622" w:name="_Toc53182470"/>
      <w:bookmarkStart w:id="1623" w:name="_Toc45884447"/>
      <w:bookmarkStart w:id="1624" w:name="_Toc58860211"/>
      <w:bookmarkStart w:id="1625" w:name="_Toc82595183"/>
      <w:bookmarkStart w:id="1626" w:name="_Toc75242734"/>
      <w:bookmarkStart w:id="1627" w:name="_Toc29809763"/>
      <w:bookmarkStart w:id="1628" w:name="_Toc74961824"/>
      <w:bookmarkStart w:id="1629" w:name="_Toc76545080"/>
      <w:bookmarkStart w:id="1630" w:name="_Toc66728021"/>
      <w:bookmarkStart w:id="1631" w:name="_Toc37272201"/>
      <w:bookmarkStart w:id="1632"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1618"/>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1633" w:name="_Toc24141"/>
      <w:bookmarkStart w:id="1634" w:name="_Toc15066"/>
      <w:bookmarkStart w:id="1635" w:name="_Toc1978"/>
      <w:bookmarkStart w:id="1636" w:name="_Toc121818405"/>
      <w:bookmarkStart w:id="1637" w:name="_Toc121818629"/>
      <w:bookmarkStart w:id="1638" w:name="_Toc124158384"/>
      <w:bookmarkStart w:id="1639" w:name="_Toc130558452"/>
      <w:r>
        <w:t>6.5.3.2</w:t>
      </w:r>
      <w:r>
        <w:tab/>
        <w:t>Minimum requirement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1640" w:name="_Toc75242735"/>
      <w:bookmarkStart w:id="1641" w:name="_Toc28112"/>
      <w:bookmarkStart w:id="1642" w:name="_Toc21702"/>
      <w:bookmarkStart w:id="1643" w:name="_Toc21099966"/>
      <w:bookmarkStart w:id="1644" w:name="_Toc66728022"/>
      <w:bookmarkStart w:id="1645" w:name="_Toc76545081"/>
      <w:bookmarkStart w:id="1646" w:name="_Toc82595184"/>
      <w:bookmarkStart w:id="1647" w:name="_Toc74961825"/>
      <w:bookmarkStart w:id="1648" w:name="_Toc45884448"/>
      <w:bookmarkStart w:id="1649" w:name="_Toc58862716"/>
      <w:bookmarkStart w:id="1650" w:name="_Toc61182709"/>
      <w:bookmarkStart w:id="1651" w:name="_Toc58860212"/>
      <w:bookmarkStart w:id="1652" w:name="_Toc36645148"/>
      <w:bookmarkStart w:id="1653" w:name="_Toc29809764"/>
      <w:bookmarkStart w:id="1654" w:name="_Toc53182471"/>
      <w:bookmarkStart w:id="1655" w:name="_Toc20882"/>
      <w:bookmarkStart w:id="1656" w:name="_Toc37272202"/>
      <w:bookmarkStart w:id="1657" w:name="_Toc121818406"/>
      <w:bookmarkStart w:id="1658" w:name="_Toc121818630"/>
      <w:bookmarkStart w:id="1659" w:name="_Toc124158385"/>
      <w:bookmarkStart w:id="1660" w:name="_Toc130558453"/>
      <w:r>
        <w:t>6.5.3.3</w:t>
      </w:r>
      <w:r>
        <w:tab/>
        <w:t>Test purpose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1661" w:name="_Toc58862717"/>
      <w:bookmarkStart w:id="1662" w:name="_Toc45884449"/>
      <w:bookmarkStart w:id="1663" w:name="_Toc76545082"/>
      <w:bookmarkStart w:id="1664" w:name="_Toc19402"/>
      <w:bookmarkStart w:id="1665" w:name="_Toc74961826"/>
      <w:bookmarkStart w:id="1666" w:name="_Toc29591"/>
      <w:bookmarkStart w:id="1667" w:name="_Toc75242736"/>
      <w:bookmarkStart w:id="1668" w:name="_Toc66728023"/>
      <w:bookmarkStart w:id="1669" w:name="_Toc61182710"/>
      <w:bookmarkStart w:id="1670" w:name="_Toc16496"/>
      <w:bookmarkStart w:id="1671" w:name="_Toc58860213"/>
      <w:bookmarkStart w:id="1672" w:name="_Toc82595185"/>
      <w:bookmarkStart w:id="1673" w:name="_Toc29809765"/>
      <w:bookmarkStart w:id="1674" w:name="_Toc36645149"/>
      <w:bookmarkStart w:id="1675" w:name="_Toc21099967"/>
      <w:bookmarkStart w:id="1676" w:name="_Toc37272203"/>
      <w:bookmarkStart w:id="1677" w:name="_Toc53182472"/>
      <w:bookmarkStart w:id="1678" w:name="_Toc121818407"/>
      <w:bookmarkStart w:id="1679" w:name="_Toc121818631"/>
      <w:bookmarkStart w:id="1680" w:name="_Toc124158386"/>
      <w:bookmarkStart w:id="1681" w:name="_Toc130558454"/>
      <w:r>
        <w:t>6.5.3.4</w:t>
      </w:r>
      <w:r>
        <w:tab/>
        <w:t>Method of test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33EB74CD" w14:textId="77777777" w:rsidR="004D3FFD" w:rsidRDefault="00000000">
      <w:pPr>
        <w:pStyle w:val="Heading5"/>
      </w:pPr>
      <w:bookmarkStart w:id="1682" w:name="_Toc75242737"/>
      <w:bookmarkStart w:id="1683" w:name="_Toc58862718"/>
      <w:bookmarkStart w:id="1684" w:name="_Toc76545083"/>
      <w:bookmarkStart w:id="1685" w:name="_Toc82595186"/>
      <w:bookmarkStart w:id="1686" w:name="_Toc61182711"/>
      <w:bookmarkStart w:id="1687" w:name="_Toc2425"/>
      <w:bookmarkStart w:id="1688" w:name="_Toc74961827"/>
      <w:bookmarkStart w:id="1689" w:name="_Toc45884450"/>
      <w:bookmarkStart w:id="1690" w:name="_Toc53182473"/>
      <w:bookmarkStart w:id="1691" w:name="_Toc37272204"/>
      <w:bookmarkStart w:id="1692" w:name="_Toc15028"/>
      <w:bookmarkStart w:id="1693" w:name="_Toc21099968"/>
      <w:bookmarkStart w:id="1694" w:name="_Toc58860214"/>
      <w:bookmarkStart w:id="1695" w:name="_Toc6266"/>
      <w:bookmarkStart w:id="1696" w:name="_Toc66728024"/>
      <w:bookmarkStart w:id="1697" w:name="_Toc29809766"/>
      <w:bookmarkStart w:id="1698" w:name="_Toc36645150"/>
      <w:bookmarkStart w:id="1699" w:name="_Toc121818408"/>
      <w:bookmarkStart w:id="1700" w:name="_Toc121818632"/>
      <w:bookmarkStart w:id="1701" w:name="_Toc124158387"/>
      <w:bookmarkStart w:id="1702" w:name="_Toc130558455"/>
      <w:r>
        <w:t>6.5.3.4.1</w:t>
      </w:r>
      <w:r>
        <w:tab/>
        <w:t>Initial conditions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1703" w:name="_Toc21099969"/>
      <w:bookmarkStart w:id="1704" w:name="_Toc17842"/>
      <w:bookmarkStart w:id="1705" w:name="_Toc74961828"/>
      <w:bookmarkStart w:id="1706" w:name="_Toc29809767"/>
      <w:bookmarkStart w:id="1707" w:name="_Toc26309"/>
      <w:bookmarkStart w:id="1708" w:name="_Toc61182712"/>
      <w:bookmarkStart w:id="1709" w:name="_Toc58860215"/>
      <w:bookmarkStart w:id="1710" w:name="_Toc58862719"/>
      <w:bookmarkStart w:id="1711" w:name="_Toc36645151"/>
      <w:bookmarkStart w:id="1712" w:name="_Toc53182474"/>
      <w:bookmarkStart w:id="1713" w:name="_Toc37272205"/>
      <w:bookmarkStart w:id="1714" w:name="_Toc66728025"/>
      <w:bookmarkStart w:id="1715" w:name="_Toc76545084"/>
      <w:bookmarkStart w:id="1716" w:name="_Toc75242738"/>
      <w:bookmarkStart w:id="1717" w:name="_Toc10573"/>
      <w:bookmarkStart w:id="1718" w:name="_Toc45884451"/>
      <w:bookmarkStart w:id="1719" w:name="_Toc82595187"/>
      <w:bookmarkStart w:id="1720" w:name="_Toc121818409"/>
      <w:bookmarkStart w:id="1721" w:name="_Toc121818633"/>
      <w:bookmarkStart w:id="1722" w:name="_Toc124158388"/>
      <w:bookmarkStart w:id="1723" w:name="_Toc130558456"/>
      <w:r>
        <w:t>6.5.3.4.2</w:t>
      </w:r>
      <w:r>
        <w:tab/>
        <w:t>Procedure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1724" w:name="_Toc23058"/>
      <w:bookmarkStart w:id="1725" w:name="_Toc604"/>
      <w:bookmarkStart w:id="1726" w:name="_Toc66728026"/>
      <w:bookmarkStart w:id="1727" w:name="_Toc37272206"/>
      <w:bookmarkStart w:id="1728" w:name="_Toc58860216"/>
      <w:bookmarkStart w:id="1729" w:name="_Toc45884452"/>
      <w:bookmarkStart w:id="1730" w:name="_Toc75242739"/>
      <w:bookmarkStart w:id="1731" w:name="_Toc21099970"/>
      <w:bookmarkStart w:id="1732" w:name="_Toc29809768"/>
      <w:bookmarkStart w:id="1733" w:name="_Toc58862720"/>
      <w:bookmarkStart w:id="1734" w:name="_Toc36645152"/>
      <w:bookmarkStart w:id="1735" w:name="_Toc61182713"/>
      <w:bookmarkStart w:id="1736" w:name="_Toc74961829"/>
      <w:bookmarkStart w:id="1737" w:name="_Toc76545085"/>
      <w:bookmarkStart w:id="1738" w:name="_Toc82595188"/>
      <w:bookmarkStart w:id="1739" w:name="_Toc20976"/>
      <w:bookmarkStart w:id="1740" w:name="_Toc53182475"/>
      <w:bookmarkStart w:id="1741" w:name="_Toc121818410"/>
      <w:bookmarkStart w:id="1742" w:name="_Toc121818634"/>
      <w:bookmarkStart w:id="1743" w:name="_Toc124158389"/>
      <w:bookmarkStart w:id="1744" w:name="_Toc130558457"/>
      <w:r>
        <w:t>6.5.3.4</w:t>
      </w:r>
      <w:r>
        <w:tab/>
        <w:t>Test requirements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0533D10" w14:textId="77777777" w:rsidR="004D3FFD" w:rsidRDefault="00000000" w:rsidP="008E76DD">
      <w:pPr>
        <w:pStyle w:val="Heading5"/>
      </w:pPr>
      <w:bookmarkStart w:id="1745" w:name="_Toc45893665"/>
      <w:bookmarkStart w:id="1746" w:name="_Toc57821293"/>
      <w:bookmarkStart w:id="1747" w:name="_Toc61184747"/>
      <w:bookmarkStart w:id="1748" w:name="_Toc57820366"/>
      <w:bookmarkStart w:id="1749" w:name="_Toc36817439"/>
      <w:bookmarkStart w:id="1750" w:name="_Toc61185137"/>
      <w:bookmarkStart w:id="1751" w:name="_Toc29811887"/>
      <w:bookmarkStart w:id="1752" w:name="_Toc61183569"/>
      <w:bookmarkStart w:id="1753" w:name="_Toc53185880"/>
      <w:bookmarkStart w:id="1754" w:name="_Toc21127678"/>
      <w:bookmarkStart w:id="1755" w:name="_Toc76542197"/>
      <w:bookmarkStart w:id="1756" w:name="_Toc53185504"/>
      <w:bookmarkStart w:id="1757" w:name="_Toc61184355"/>
      <w:bookmarkStart w:id="1758" w:name="_Toc37260361"/>
      <w:bookmarkStart w:id="1759" w:name="_Toc44712352"/>
      <w:bookmarkStart w:id="1760" w:name="_Toc82450179"/>
      <w:bookmarkStart w:id="1761" w:name="_Toc74583384"/>
      <w:bookmarkStart w:id="1762" w:name="_Toc82450827"/>
      <w:bookmarkStart w:id="1763" w:name="_Toc66386481"/>
      <w:bookmarkStart w:id="1764" w:name="_Toc61183963"/>
      <w:bookmarkStart w:id="1765" w:name="_Toc37267749"/>
      <w:bookmarkStart w:id="1766" w:name="_Toc121818411"/>
      <w:bookmarkStart w:id="1767" w:name="_Toc121818635"/>
      <w:bookmarkStart w:id="1768" w:name="_Toc124158390"/>
      <w:bookmarkStart w:id="1769" w:name="_Toc130558458"/>
      <w:bookmarkStart w:id="1770" w:name="_Toc74961838"/>
      <w:bookmarkStart w:id="1771" w:name="_Toc75242748"/>
      <w:bookmarkStart w:id="1772" w:name="_Toc21099978"/>
      <w:bookmarkStart w:id="1773" w:name="_Toc53182483"/>
      <w:bookmarkStart w:id="1774" w:name="_Toc66728034"/>
      <w:bookmarkStart w:id="1775" w:name="_Toc37272214"/>
      <w:bookmarkStart w:id="1776" w:name="_Toc36645160"/>
      <w:bookmarkStart w:id="1777" w:name="_Toc58860224"/>
      <w:bookmarkStart w:id="1778" w:name="_Toc61182721"/>
      <w:bookmarkStart w:id="1779" w:name="_Toc29809776"/>
      <w:bookmarkStart w:id="1780" w:name="_Toc45884460"/>
      <w:bookmarkStart w:id="1781" w:name="_Toc82595197"/>
      <w:bookmarkStart w:id="1782" w:name="_Toc58862728"/>
      <w:bookmarkStart w:id="1783" w:name="_Toc76545094"/>
      <w:r>
        <w:t>6.5.3.4.1</w:t>
      </w:r>
      <w:r>
        <w:tab/>
        <w:t xml:space="preserve">OTA </w:t>
      </w:r>
      <w:r>
        <w:rPr>
          <w:rFonts w:eastAsia="Malgun Gothic"/>
        </w:rPr>
        <w:t>operating band unwanted emission limits (Category A)</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1784" w:name="_Toc66386482"/>
      <w:bookmarkStart w:id="1785" w:name="_Toc82450828"/>
      <w:bookmarkStart w:id="1786" w:name="_Toc61184748"/>
      <w:bookmarkStart w:id="1787" w:name="_Toc61185138"/>
      <w:bookmarkStart w:id="1788" w:name="_Toc36817440"/>
      <w:bookmarkStart w:id="1789" w:name="_Toc76542198"/>
      <w:bookmarkStart w:id="1790" w:name="_Toc61183964"/>
      <w:bookmarkStart w:id="1791" w:name="_Toc74583385"/>
      <w:bookmarkStart w:id="1792" w:name="_Toc37260362"/>
      <w:bookmarkStart w:id="1793" w:name="_Toc37267750"/>
      <w:bookmarkStart w:id="1794" w:name="_Toc44712353"/>
      <w:bookmarkStart w:id="1795" w:name="_Toc29811888"/>
      <w:bookmarkStart w:id="1796" w:name="_Toc53185881"/>
      <w:bookmarkStart w:id="1797" w:name="_Toc57820367"/>
      <w:bookmarkStart w:id="1798" w:name="_Toc45893666"/>
      <w:bookmarkStart w:id="1799" w:name="_Toc57821294"/>
      <w:bookmarkStart w:id="1800" w:name="_Toc61184356"/>
      <w:bookmarkStart w:id="1801" w:name="_Toc21127679"/>
      <w:bookmarkStart w:id="1802" w:name="_Toc53185505"/>
      <w:bookmarkStart w:id="1803" w:name="_Toc82450180"/>
      <w:bookmarkStart w:id="1804" w:name="_Toc61183570"/>
      <w:bookmarkStart w:id="1805" w:name="_Toc121818412"/>
      <w:bookmarkStart w:id="1806" w:name="_Toc121818636"/>
      <w:bookmarkStart w:id="1807" w:name="_Toc124158391"/>
      <w:bookmarkStart w:id="1808" w:name="_Toc130558459"/>
      <w:r>
        <w:t>6.5.3.4.2</w:t>
      </w:r>
      <w:r>
        <w:tab/>
        <w:t xml:space="preserve">OTA </w:t>
      </w:r>
      <w:r>
        <w:rPr>
          <w:rFonts w:eastAsia="Malgun Gothic"/>
        </w:rPr>
        <w:t>operating band unwanted emission limits (Category B)</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1809" w:name="_Toc53185506"/>
      <w:bookmarkStart w:id="1810" w:name="_Toc44712354"/>
      <w:bookmarkStart w:id="1811" w:name="_Toc82450181"/>
      <w:bookmarkStart w:id="1812" w:name="_Toc61185139"/>
      <w:bookmarkStart w:id="1813" w:name="_Toc61184749"/>
      <w:bookmarkStart w:id="1814" w:name="_Toc61183965"/>
      <w:bookmarkStart w:id="1815" w:name="_Toc53185882"/>
      <w:bookmarkStart w:id="1816" w:name="_Toc82450829"/>
      <w:bookmarkStart w:id="1817" w:name="_Toc66386483"/>
      <w:bookmarkStart w:id="1818" w:name="_Toc61184357"/>
      <w:bookmarkStart w:id="1819" w:name="_Toc74583386"/>
      <w:bookmarkStart w:id="1820" w:name="_Toc76542199"/>
      <w:bookmarkStart w:id="1821" w:name="_Toc57821295"/>
      <w:bookmarkStart w:id="1822" w:name="_Toc61183571"/>
      <w:bookmarkStart w:id="1823" w:name="_Toc45893667"/>
      <w:bookmarkStart w:id="1824" w:name="_Toc57820368"/>
      <w:bookmarkStart w:id="1825" w:name="_Toc121818413"/>
      <w:bookmarkStart w:id="1826" w:name="_Toc121818637"/>
      <w:bookmarkStart w:id="1827" w:name="_Toc124158392"/>
      <w:bookmarkStart w:id="1828" w:name="_Toc130558460"/>
      <w:r>
        <w:t>6.5.3.4.3</w:t>
      </w:r>
      <w:r>
        <w:tab/>
        <w:t>Additional OTA operating band unwanted emission requirements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763F71A9" w14:textId="77777777" w:rsidR="004D3FFD" w:rsidRDefault="00000000" w:rsidP="008E76DD">
      <w:pPr>
        <w:pStyle w:val="Heading5"/>
      </w:pPr>
      <w:bookmarkStart w:id="1829" w:name="_Toc44712355"/>
      <w:bookmarkStart w:id="1830" w:name="_Toc121818414"/>
      <w:bookmarkStart w:id="1831" w:name="_Toc121818638"/>
      <w:bookmarkStart w:id="1832" w:name="_Toc124158393"/>
      <w:bookmarkStart w:id="1833" w:name="_Toc130558461"/>
      <w:r>
        <w:t>6.5.3.4.3.1</w:t>
      </w:r>
      <w:r>
        <w:tab/>
        <w:t>Protection of Earth Exploration Satellite Service</w:t>
      </w:r>
      <w:bookmarkEnd w:id="1829"/>
      <w:bookmarkEnd w:id="1830"/>
      <w:bookmarkEnd w:id="1831"/>
      <w:bookmarkEnd w:id="1832"/>
      <w:bookmarkEnd w:id="1833"/>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1834" w:name="_Toc61184358"/>
      <w:bookmarkStart w:id="1835" w:name="_Toc36817441"/>
      <w:bookmarkStart w:id="1836" w:name="_Toc74583387"/>
      <w:bookmarkStart w:id="1837" w:name="_Toc37267751"/>
      <w:bookmarkStart w:id="1838" w:name="_Toc66386484"/>
      <w:bookmarkStart w:id="1839" w:name="_Toc61183966"/>
      <w:bookmarkStart w:id="1840" w:name="_Toc44712356"/>
      <w:bookmarkStart w:id="1841" w:name="_Toc29811889"/>
      <w:bookmarkStart w:id="1842" w:name="_Toc61183572"/>
      <w:bookmarkStart w:id="1843" w:name="_Toc45893668"/>
      <w:bookmarkStart w:id="1844" w:name="_Toc76542200"/>
      <w:bookmarkStart w:id="1845" w:name="_Toc61185140"/>
      <w:bookmarkStart w:id="1846" w:name="_Toc21127680"/>
      <w:bookmarkStart w:id="1847" w:name="_Toc53185883"/>
      <w:bookmarkStart w:id="1848" w:name="_Toc53185507"/>
      <w:bookmarkStart w:id="1849" w:name="_Toc82450182"/>
      <w:bookmarkStart w:id="1850" w:name="_Toc37260363"/>
      <w:bookmarkStart w:id="1851" w:name="_Toc57821296"/>
      <w:bookmarkStart w:id="1852" w:name="_Toc82450830"/>
      <w:bookmarkStart w:id="1853" w:name="_Toc61184750"/>
      <w:bookmarkStart w:id="1854" w:name="_Toc578203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7DB31AC" w14:textId="6DBF62D2" w:rsidR="004D3FFD" w:rsidRDefault="00000000" w:rsidP="008E76DD">
      <w:pPr>
        <w:pStyle w:val="Heading3"/>
      </w:pPr>
      <w:bookmarkStart w:id="1855" w:name="_Toc121818415"/>
      <w:bookmarkStart w:id="1856" w:name="_Toc121818639"/>
      <w:bookmarkStart w:id="1857" w:name="_Toc124158394"/>
      <w:bookmarkStart w:id="1858" w:name="_Toc130558462"/>
      <w:r>
        <w:rPr>
          <w:rFonts w:hint="eastAsia"/>
          <w:lang w:val="en-US" w:eastAsia="zh-CN"/>
        </w:rPr>
        <w:t>6</w:t>
      </w:r>
      <w:r>
        <w:t>.5.4</w:t>
      </w:r>
      <w:r>
        <w:tab/>
        <w:t>OTA transmitter spurious emissions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F0D3B7E" w14:textId="77777777" w:rsidR="004D3FFD" w:rsidRDefault="00000000">
      <w:pPr>
        <w:pStyle w:val="Heading4"/>
      </w:pPr>
      <w:bookmarkStart w:id="1859" w:name="_Toc13274"/>
      <w:bookmarkStart w:id="1860" w:name="_Toc82595206"/>
      <w:bookmarkStart w:id="1861" w:name="_Toc58862736"/>
      <w:bookmarkStart w:id="1862" w:name="_Toc5343"/>
      <w:bookmarkStart w:id="1863" w:name="_Toc58860232"/>
      <w:bookmarkStart w:id="1864" w:name="_Toc30604"/>
      <w:bookmarkStart w:id="1865" w:name="_Toc53182491"/>
      <w:bookmarkStart w:id="1866" w:name="_Toc21099985"/>
      <w:bookmarkStart w:id="1867" w:name="_Toc29809783"/>
      <w:bookmarkStart w:id="1868" w:name="_Toc61182729"/>
      <w:bookmarkStart w:id="1869" w:name="_Toc37272222"/>
      <w:bookmarkStart w:id="1870" w:name="_Toc36645168"/>
      <w:bookmarkStart w:id="1871" w:name="_Toc76545103"/>
      <w:bookmarkStart w:id="1872" w:name="_Toc45884468"/>
      <w:bookmarkStart w:id="1873" w:name="_Toc75242757"/>
      <w:bookmarkStart w:id="1874" w:name="_Toc66728043"/>
      <w:bookmarkStart w:id="1875" w:name="_Toc74961847"/>
      <w:bookmarkStart w:id="1876" w:name="_Toc121818416"/>
      <w:bookmarkStart w:id="1877" w:name="_Toc121818640"/>
      <w:bookmarkStart w:id="1878" w:name="_Toc124158395"/>
      <w:bookmarkStart w:id="1879" w:name="_Toc130558463"/>
      <w:r>
        <w:t>6.5.4.1</w:t>
      </w:r>
      <w:r>
        <w:tab/>
        <w:t>Definition and applicability</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9B050D4" w14:textId="77777777" w:rsidR="004D3FFD" w:rsidRDefault="00000000">
      <w:bookmarkStart w:id="1880" w:name="_Toc66728044"/>
      <w:bookmarkStart w:id="1881" w:name="_Toc45884469"/>
      <w:bookmarkStart w:id="1882" w:name="_Toc29809784"/>
      <w:bookmarkStart w:id="1883" w:name="_Toc58860233"/>
      <w:bookmarkStart w:id="1884" w:name="_Toc21099986"/>
      <w:bookmarkStart w:id="1885" w:name="_Toc75242758"/>
      <w:bookmarkStart w:id="1886" w:name="_Toc36645169"/>
      <w:bookmarkStart w:id="1887" w:name="_Toc74961848"/>
      <w:bookmarkStart w:id="1888" w:name="_Toc37272223"/>
      <w:bookmarkStart w:id="1889" w:name="_Toc58862737"/>
      <w:bookmarkStart w:id="1890" w:name="_Toc53182492"/>
      <w:bookmarkStart w:id="1891" w:name="_Toc82595207"/>
      <w:bookmarkStart w:id="1892" w:name="_Toc76545104"/>
      <w:bookmarkStart w:id="1893"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1894" w:name="_Toc22754"/>
      <w:bookmarkStart w:id="1895" w:name="_Toc31977"/>
      <w:bookmarkStart w:id="1896" w:name="_Toc27391"/>
      <w:bookmarkStart w:id="1897" w:name="_Toc121818417"/>
      <w:bookmarkStart w:id="1898" w:name="_Toc121818641"/>
      <w:bookmarkStart w:id="1899" w:name="_Toc124158396"/>
      <w:bookmarkStart w:id="1900" w:name="_Toc130558464"/>
      <w:r>
        <w:t>6.5.4.2</w:t>
      </w:r>
      <w:r>
        <w:tab/>
        <w:t>Minimum requirement</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1901" w:name="_Toc53182493"/>
      <w:bookmarkStart w:id="1902" w:name="_Toc74961849"/>
      <w:bookmarkStart w:id="1903" w:name="_Toc76545105"/>
      <w:bookmarkStart w:id="1904" w:name="_Toc2616"/>
      <w:bookmarkStart w:id="1905" w:name="_Toc21099987"/>
      <w:bookmarkStart w:id="1906" w:name="_Toc36645170"/>
      <w:bookmarkStart w:id="1907" w:name="_Toc27358"/>
      <w:bookmarkStart w:id="1908" w:name="_Toc58860234"/>
      <w:bookmarkStart w:id="1909" w:name="_Toc19337"/>
      <w:bookmarkStart w:id="1910" w:name="_Toc75242759"/>
      <w:bookmarkStart w:id="1911" w:name="_Toc45884470"/>
      <w:bookmarkStart w:id="1912" w:name="_Toc66728045"/>
      <w:bookmarkStart w:id="1913" w:name="_Toc29809785"/>
      <w:bookmarkStart w:id="1914" w:name="_Toc61182731"/>
      <w:bookmarkStart w:id="1915" w:name="_Toc37272224"/>
      <w:bookmarkStart w:id="1916" w:name="_Toc58862738"/>
      <w:bookmarkStart w:id="1917" w:name="_Toc82595208"/>
      <w:bookmarkStart w:id="1918" w:name="_Toc121818418"/>
      <w:bookmarkStart w:id="1919" w:name="_Toc121818642"/>
      <w:bookmarkStart w:id="1920" w:name="_Toc124158397"/>
      <w:bookmarkStart w:id="1921" w:name="_Toc130558465"/>
      <w:r>
        <w:t>6.5.4.3</w:t>
      </w:r>
      <w:r>
        <w:tab/>
        <w:t>Test purpose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1922" w:name="_Toc29809786"/>
      <w:bookmarkStart w:id="1923" w:name="_Toc45884471"/>
      <w:bookmarkStart w:id="1924" w:name="_Toc9675"/>
      <w:bookmarkStart w:id="1925" w:name="_Toc37272225"/>
      <w:bookmarkStart w:id="1926" w:name="_Toc36645171"/>
      <w:bookmarkStart w:id="1927" w:name="_Toc76545106"/>
      <w:bookmarkStart w:id="1928" w:name="_Toc58862739"/>
      <w:bookmarkStart w:id="1929" w:name="_Toc536"/>
      <w:bookmarkStart w:id="1930" w:name="_Toc26851"/>
      <w:bookmarkStart w:id="1931" w:name="_Toc74961850"/>
      <w:bookmarkStart w:id="1932" w:name="_Toc61182732"/>
      <w:bookmarkStart w:id="1933" w:name="_Toc66728046"/>
      <w:bookmarkStart w:id="1934" w:name="_Toc75242760"/>
      <w:bookmarkStart w:id="1935" w:name="_Toc82595209"/>
      <w:bookmarkStart w:id="1936" w:name="_Toc58860235"/>
      <w:bookmarkStart w:id="1937" w:name="_Toc53182494"/>
      <w:bookmarkStart w:id="1938" w:name="_Toc21099988"/>
      <w:bookmarkStart w:id="1939" w:name="_Toc121818419"/>
      <w:bookmarkStart w:id="1940" w:name="_Toc121818643"/>
      <w:bookmarkStart w:id="1941" w:name="_Toc124158398"/>
      <w:bookmarkStart w:id="1942" w:name="_Toc130558466"/>
      <w:r>
        <w:t>6.5.4.4</w:t>
      </w:r>
      <w:r>
        <w:tab/>
        <w:t>Method of test</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F4D342" w14:textId="77777777" w:rsidR="004D3FFD" w:rsidRDefault="00000000">
      <w:pPr>
        <w:pStyle w:val="Heading5"/>
      </w:pPr>
      <w:bookmarkStart w:id="1943" w:name="_Toc53182495"/>
      <w:bookmarkStart w:id="1944" w:name="_Toc74961851"/>
      <w:bookmarkStart w:id="1945" w:name="_Toc61182733"/>
      <w:bookmarkStart w:id="1946" w:name="_Toc36645172"/>
      <w:bookmarkStart w:id="1947" w:name="_Toc66728047"/>
      <w:bookmarkStart w:id="1948" w:name="_Toc58862740"/>
      <w:bookmarkStart w:id="1949" w:name="_Toc29809787"/>
      <w:bookmarkStart w:id="1950" w:name="_Toc82595210"/>
      <w:bookmarkStart w:id="1951" w:name="_Toc21099989"/>
      <w:bookmarkStart w:id="1952" w:name="_Toc37272226"/>
      <w:bookmarkStart w:id="1953" w:name="_Toc76545107"/>
      <w:bookmarkStart w:id="1954" w:name="_Toc45884472"/>
      <w:bookmarkStart w:id="1955" w:name="_Toc75242761"/>
      <w:bookmarkStart w:id="1956" w:name="_Toc58860236"/>
      <w:bookmarkStart w:id="1957" w:name="_Toc4374"/>
      <w:bookmarkStart w:id="1958" w:name="_Toc20926"/>
      <w:bookmarkStart w:id="1959" w:name="_Toc4883"/>
      <w:bookmarkStart w:id="1960" w:name="_Toc121818420"/>
      <w:bookmarkStart w:id="1961" w:name="_Toc121818644"/>
      <w:bookmarkStart w:id="1962" w:name="_Toc124158399"/>
      <w:bookmarkStart w:id="1963" w:name="_Toc130558467"/>
      <w:r>
        <w:t>6.5.4.4.1</w:t>
      </w:r>
      <w:r>
        <w:tab/>
        <w:t>Initial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1964" w:name="_Toc66728048"/>
      <w:bookmarkStart w:id="1965" w:name="_Toc13898"/>
      <w:bookmarkStart w:id="1966" w:name="_Toc53182496"/>
      <w:bookmarkStart w:id="1967" w:name="_Toc37272227"/>
      <w:bookmarkStart w:id="1968" w:name="_Toc29809788"/>
      <w:bookmarkStart w:id="1969" w:name="_Toc76545108"/>
      <w:bookmarkStart w:id="1970" w:name="_Toc82595211"/>
      <w:bookmarkStart w:id="1971" w:name="_Toc14117"/>
      <w:bookmarkStart w:id="1972" w:name="_Toc58860237"/>
      <w:bookmarkStart w:id="1973" w:name="_Toc36645173"/>
      <w:bookmarkStart w:id="1974" w:name="_Toc75242762"/>
      <w:bookmarkStart w:id="1975" w:name="_Toc74961852"/>
      <w:bookmarkStart w:id="1976" w:name="_Toc58862741"/>
      <w:bookmarkStart w:id="1977" w:name="_Toc21099990"/>
      <w:bookmarkStart w:id="1978" w:name="_Toc61182734"/>
      <w:bookmarkStart w:id="1979" w:name="_Toc19101"/>
      <w:bookmarkStart w:id="1980" w:name="_Toc45884473"/>
      <w:bookmarkStart w:id="1981" w:name="_Toc121818421"/>
      <w:bookmarkStart w:id="1982" w:name="_Toc121818645"/>
      <w:bookmarkStart w:id="1983" w:name="_Toc124158400"/>
      <w:bookmarkStart w:id="1984" w:name="_Toc130558468"/>
      <w:r>
        <w:t>6.5.4.4.2</w:t>
      </w:r>
      <w:r>
        <w:tab/>
        <w:t>Procedure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1985" w:name="_Toc37272228"/>
      <w:bookmarkStart w:id="1986" w:name="_Toc66728049"/>
      <w:bookmarkStart w:id="1987" w:name="_Toc74961853"/>
      <w:bookmarkStart w:id="1988" w:name="_Toc82595212"/>
      <w:bookmarkStart w:id="1989" w:name="_Toc21099991"/>
      <w:bookmarkStart w:id="1990" w:name="_Toc58862742"/>
      <w:bookmarkStart w:id="1991" w:name="_Toc45884474"/>
      <w:bookmarkStart w:id="1992" w:name="_Toc29809789"/>
      <w:bookmarkStart w:id="1993" w:name="_Toc53182497"/>
      <w:bookmarkStart w:id="1994" w:name="_Toc36645174"/>
      <w:bookmarkStart w:id="1995" w:name="_Toc75242763"/>
      <w:bookmarkStart w:id="1996" w:name="_Toc76545109"/>
      <w:bookmarkStart w:id="1997" w:name="_Toc58860238"/>
      <w:bookmarkStart w:id="1998" w:name="_Toc61182735"/>
    </w:p>
    <w:p w14:paraId="205DACAE" w14:textId="77777777" w:rsidR="004D3FFD" w:rsidRDefault="00000000">
      <w:pPr>
        <w:pStyle w:val="Heading4"/>
      </w:pPr>
      <w:bookmarkStart w:id="1999" w:name="_Toc2881"/>
      <w:bookmarkStart w:id="2000" w:name="_Toc6322"/>
      <w:bookmarkStart w:id="2001" w:name="_Toc25129"/>
      <w:bookmarkStart w:id="2002" w:name="_Toc121818422"/>
      <w:bookmarkStart w:id="2003" w:name="_Toc121818646"/>
      <w:bookmarkStart w:id="2004" w:name="_Toc124158401"/>
      <w:bookmarkStart w:id="2005" w:name="_Toc130558469"/>
      <w:r>
        <w:t>6.5.4.5</w:t>
      </w:r>
      <w:r>
        <w:tab/>
        <w:t>Test requirements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4B65352" w14:textId="77777777" w:rsidR="004D3FFD" w:rsidRDefault="00000000">
      <w:pPr>
        <w:pStyle w:val="Heading5"/>
      </w:pPr>
      <w:bookmarkStart w:id="2006" w:name="_Toc31866"/>
      <w:bookmarkStart w:id="2007" w:name="_Toc57821306"/>
      <w:bookmarkStart w:id="2008" w:name="_Toc45893679"/>
      <w:bookmarkStart w:id="2009" w:name="_Toc82450840"/>
      <w:bookmarkStart w:id="2010" w:name="_Toc29811900"/>
      <w:bookmarkStart w:id="2011" w:name="_Toc57820379"/>
      <w:bookmarkStart w:id="2012" w:name="_Toc76542210"/>
      <w:bookmarkStart w:id="2013" w:name="_Toc82450192"/>
      <w:bookmarkStart w:id="2014" w:name="_Toc61184760"/>
      <w:bookmarkStart w:id="2015" w:name="_Toc61183976"/>
      <w:bookmarkStart w:id="2016" w:name="_Toc66386494"/>
      <w:bookmarkStart w:id="2017" w:name="_Toc74583397"/>
      <w:bookmarkStart w:id="2018" w:name="_Toc44712367"/>
      <w:bookmarkStart w:id="2019" w:name="_Toc21127691"/>
      <w:bookmarkStart w:id="2020" w:name="_Toc37267762"/>
      <w:bookmarkStart w:id="2021" w:name="_Toc36817452"/>
      <w:bookmarkStart w:id="2022" w:name="_Toc61183582"/>
      <w:bookmarkStart w:id="2023" w:name="_Toc61185150"/>
      <w:bookmarkStart w:id="2024" w:name="_Toc23033"/>
      <w:bookmarkStart w:id="2025" w:name="_Toc37260374"/>
      <w:bookmarkStart w:id="2026" w:name="_Toc53185517"/>
      <w:bookmarkStart w:id="2027" w:name="_Toc53185893"/>
      <w:bookmarkStart w:id="2028" w:name="_Toc61184368"/>
      <w:bookmarkStart w:id="2029" w:name="_Toc10708"/>
      <w:bookmarkStart w:id="2030" w:name="_Toc121818423"/>
      <w:bookmarkStart w:id="2031" w:name="_Toc121818647"/>
      <w:bookmarkStart w:id="2032" w:name="_Toc124158402"/>
      <w:bookmarkStart w:id="2033" w:name="_Toc130558470"/>
      <w:r>
        <w:t>6.5.4.5.1</w:t>
      </w:r>
      <w:r>
        <w:tab/>
        <w:t>General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2034" w:name="_Toc82450841"/>
      <w:bookmarkStart w:id="2035" w:name="_Toc575"/>
      <w:bookmarkStart w:id="2036" w:name="_Toc21127692"/>
      <w:bookmarkStart w:id="2037" w:name="_Toc985"/>
      <w:bookmarkStart w:id="2038" w:name="_Toc37260375"/>
      <w:bookmarkStart w:id="2039" w:name="_Toc44712368"/>
      <w:bookmarkStart w:id="2040" w:name="_Toc10354"/>
      <w:bookmarkStart w:id="2041" w:name="_Toc57820380"/>
      <w:bookmarkStart w:id="2042" w:name="_Toc66386495"/>
      <w:bookmarkStart w:id="2043" w:name="_Toc29811901"/>
      <w:bookmarkStart w:id="2044" w:name="_Toc61184369"/>
      <w:bookmarkStart w:id="2045" w:name="_Toc45893680"/>
      <w:bookmarkStart w:id="2046" w:name="_Toc61185151"/>
      <w:bookmarkStart w:id="2047" w:name="_Toc74583398"/>
      <w:bookmarkStart w:id="2048" w:name="_Toc37267763"/>
      <w:bookmarkStart w:id="2049" w:name="_Toc82450193"/>
      <w:bookmarkStart w:id="2050" w:name="_Toc36817453"/>
      <w:bookmarkStart w:id="2051" w:name="_Toc61183977"/>
      <w:bookmarkStart w:id="2052" w:name="_Toc53185894"/>
      <w:bookmarkStart w:id="2053" w:name="_Toc76542211"/>
      <w:bookmarkStart w:id="2054" w:name="_Toc61183583"/>
      <w:bookmarkStart w:id="2055" w:name="_Toc61184761"/>
      <w:bookmarkStart w:id="2056" w:name="_Toc57821307"/>
      <w:bookmarkStart w:id="2057" w:name="_Toc53185518"/>
      <w:bookmarkStart w:id="2058" w:name="_Toc121818424"/>
      <w:bookmarkStart w:id="2059" w:name="_Toc121818648"/>
      <w:bookmarkStart w:id="2060" w:name="_Toc124158403"/>
      <w:bookmarkStart w:id="2061" w:name="_Toc130558471"/>
      <w:r>
        <w:t>6.5.4.5.2</w:t>
      </w:r>
      <w:r>
        <w:tab/>
        <w:t>OTA transmitter spurious emissions (Category A)</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2062" w:name="_Toc45893681"/>
      <w:bookmarkStart w:id="2063" w:name="_Toc74583399"/>
      <w:bookmarkStart w:id="2064" w:name="_Toc21127693"/>
      <w:bookmarkStart w:id="2065" w:name="_Toc61184370"/>
      <w:bookmarkStart w:id="2066" w:name="_Toc25271"/>
      <w:bookmarkStart w:id="2067" w:name="_Toc29811902"/>
      <w:bookmarkStart w:id="2068" w:name="_Toc44712369"/>
      <w:bookmarkStart w:id="2069" w:name="_Toc57820381"/>
      <w:bookmarkStart w:id="2070" w:name="_Toc61184762"/>
      <w:bookmarkStart w:id="2071" w:name="_Toc82450842"/>
      <w:bookmarkStart w:id="2072" w:name="_Toc61183584"/>
      <w:bookmarkStart w:id="2073" w:name="_Toc82450194"/>
      <w:bookmarkStart w:id="2074" w:name="_Toc53185895"/>
      <w:bookmarkStart w:id="2075" w:name="_Toc61185152"/>
      <w:bookmarkStart w:id="2076" w:name="_Toc53185519"/>
      <w:bookmarkStart w:id="2077" w:name="_Toc36817454"/>
      <w:bookmarkStart w:id="2078" w:name="_Toc66386496"/>
      <w:bookmarkStart w:id="2079" w:name="_Toc37267764"/>
      <w:bookmarkStart w:id="2080" w:name="_Toc37260376"/>
      <w:bookmarkStart w:id="2081" w:name="_Toc57821308"/>
      <w:bookmarkStart w:id="2082" w:name="_Toc4210"/>
      <w:bookmarkStart w:id="2083" w:name="_Toc76542212"/>
      <w:bookmarkStart w:id="2084" w:name="_Toc61183978"/>
      <w:bookmarkStart w:id="2085" w:name="_Toc3572"/>
      <w:bookmarkStart w:id="2086" w:name="_Toc121818425"/>
      <w:bookmarkStart w:id="2087" w:name="_Toc121818649"/>
      <w:bookmarkStart w:id="2088" w:name="_Toc124158404"/>
      <w:bookmarkStart w:id="2089" w:name="_Toc130558472"/>
      <w:r>
        <w:t>6.5.4.5.3</w:t>
      </w:r>
      <w:r>
        <w:tab/>
        <w:t>OTA transmitter spurious emissions (Category B)</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090" w:name="_Toc37267765"/>
      <w:bookmarkStart w:id="2091" w:name="_Toc57821309"/>
      <w:bookmarkStart w:id="2092" w:name="_Toc61184763"/>
      <w:bookmarkStart w:id="2093" w:name="_Toc29811903"/>
      <w:bookmarkStart w:id="2094" w:name="_Toc61184371"/>
      <w:bookmarkStart w:id="2095" w:name="_Toc44712370"/>
      <w:bookmarkStart w:id="2096" w:name="_Toc37260377"/>
      <w:bookmarkStart w:id="2097" w:name="_Toc82450195"/>
      <w:bookmarkStart w:id="2098" w:name="_Toc61185153"/>
      <w:bookmarkStart w:id="2099" w:name="_Toc61183979"/>
      <w:bookmarkStart w:id="2100" w:name="_Toc36817455"/>
      <w:bookmarkStart w:id="2101" w:name="_Toc66386497"/>
      <w:bookmarkStart w:id="2102" w:name="_Toc53185896"/>
      <w:bookmarkStart w:id="2103" w:name="_Toc45893682"/>
      <w:bookmarkStart w:id="2104" w:name="_Toc74583400"/>
      <w:bookmarkStart w:id="2105" w:name="_Toc21127694"/>
      <w:bookmarkStart w:id="2106" w:name="_Toc82450843"/>
      <w:bookmarkStart w:id="2107" w:name="_Toc57820382"/>
      <w:bookmarkStart w:id="2108" w:name="_Toc76542213"/>
      <w:bookmarkStart w:id="2109" w:name="_Toc53185520"/>
      <w:bookmarkStart w:id="2110" w:name="_Toc61183585"/>
    </w:p>
    <w:p w14:paraId="7D84D7B5" w14:textId="77777777" w:rsidR="004D3FFD" w:rsidRDefault="00000000">
      <w:pPr>
        <w:pStyle w:val="Heading5"/>
      </w:pPr>
      <w:bookmarkStart w:id="2111" w:name="_Toc27936"/>
      <w:bookmarkStart w:id="2112" w:name="_Toc26644"/>
      <w:bookmarkStart w:id="2113" w:name="_Toc17060"/>
      <w:bookmarkStart w:id="2114" w:name="_Toc121818426"/>
      <w:bookmarkStart w:id="2115" w:name="_Toc121818650"/>
      <w:bookmarkStart w:id="2116" w:name="_Toc124158405"/>
      <w:bookmarkStart w:id="2117" w:name="_Toc130558473"/>
      <w:r>
        <w:t>6.5.4.5.4</w:t>
      </w:r>
      <w:r>
        <w:tab/>
        <w:t>Additional OTA transmitter spurious emissions requirements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2118" w:name="_Toc45893683"/>
      <w:bookmarkStart w:id="2119" w:name="_Toc66386498"/>
      <w:bookmarkStart w:id="2120" w:name="_Toc53185521"/>
      <w:bookmarkStart w:id="2121" w:name="_Toc61183980"/>
      <w:bookmarkStart w:id="2122" w:name="_Toc61185154"/>
      <w:bookmarkStart w:id="2123" w:name="_Toc57821310"/>
      <w:bookmarkStart w:id="2124" w:name="_Toc61184372"/>
      <w:bookmarkStart w:id="2125" w:name="_Toc82450196"/>
      <w:bookmarkStart w:id="2126" w:name="_Toc61183586"/>
      <w:bookmarkStart w:id="2127" w:name="_Toc57820383"/>
      <w:bookmarkStart w:id="2128" w:name="_Toc61184764"/>
      <w:bookmarkStart w:id="2129" w:name="_Toc82450844"/>
      <w:bookmarkStart w:id="2130" w:name="_Toc76542214"/>
      <w:bookmarkStart w:id="2131" w:name="_Toc44712371"/>
      <w:bookmarkStart w:id="2132" w:name="_Toc74583401"/>
      <w:bookmarkStart w:id="2133" w:name="_Toc53185897"/>
      <w:bookmarkStart w:id="2134" w:name="_Toc121818427"/>
      <w:bookmarkStart w:id="2135" w:name="_Toc121818651"/>
      <w:bookmarkStart w:id="2136" w:name="_Toc124158406"/>
      <w:bookmarkStart w:id="2137" w:name="_Toc130558474"/>
      <w:r>
        <w:t>6.5.4.5.4.1</w:t>
      </w:r>
      <w:r>
        <w:tab/>
        <w:t>Limits for protection of Earth Exploration Satellite Service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2138"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2138"/>
      </w:tr>
    </w:tbl>
    <w:p w14:paraId="3545042C" w14:textId="77777777" w:rsidR="004D3FFD" w:rsidRDefault="004D3FFD"/>
    <w:p w14:paraId="33BDE29A" w14:textId="77777777" w:rsidR="004D3FFD" w:rsidRDefault="00000000"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2139" w:name="_Toc6426"/>
      <w:bookmarkStart w:id="2140" w:name="_Toc5222"/>
      <w:bookmarkStart w:id="2141" w:name="_Toc8603"/>
      <w:bookmarkStart w:id="2142" w:name="_Toc3683"/>
      <w:bookmarkStart w:id="2143" w:name="_Toc121818428"/>
      <w:bookmarkStart w:id="2144" w:name="_Toc121818652"/>
      <w:bookmarkStart w:id="2145" w:name="_Toc124158407"/>
      <w:bookmarkStart w:id="2146" w:name="_Toc13055847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139"/>
      <w:bookmarkEnd w:id="2140"/>
      <w:bookmarkEnd w:id="2141"/>
      <w:bookmarkEnd w:id="2142"/>
      <w:bookmarkEnd w:id="2143"/>
      <w:bookmarkEnd w:id="2144"/>
      <w:bookmarkEnd w:id="2145"/>
      <w:bookmarkEnd w:id="2146"/>
    </w:p>
    <w:p w14:paraId="791D1B33" w14:textId="77777777" w:rsidR="004D3FFD" w:rsidRDefault="00000000" w:rsidP="008E76DD">
      <w:pPr>
        <w:pStyle w:val="Heading3"/>
      </w:pPr>
      <w:bookmarkStart w:id="2147" w:name="_Toc121818429"/>
      <w:bookmarkStart w:id="2148" w:name="_Toc121818653"/>
      <w:bookmarkStart w:id="2149" w:name="_Toc124158408"/>
      <w:bookmarkStart w:id="2150" w:name="_Toc130558476"/>
      <w:r>
        <w:rPr>
          <w:rFonts w:hint="eastAsia"/>
          <w:lang w:val="en-US" w:eastAsia="zh-CN"/>
        </w:rPr>
        <w:t>6</w:t>
      </w:r>
      <w:r>
        <w:t>.6.1</w:t>
      </w:r>
      <w:r>
        <w:tab/>
        <w:t>Downlink repeater</w:t>
      </w:r>
      <w:r>
        <w:rPr>
          <w:rFonts w:hint="eastAsia"/>
          <w:lang w:val="en-US" w:eastAsia="zh-CN"/>
        </w:rPr>
        <w:t xml:space="preserve"> e</w:t>
      </w:r>
      <w:r>
        <w:t>rror vector magnitude</w:t>
      </w:r>
      <w:bookmarkEnd w:id="2147"/>
      <w:bookmarkEnd w:id="2148"/>
      <w:bookmarkEnd w:id="2149"/>
      <w:bookmarkEnd w:id="2150"/>
    </w:p>
    <w:p w14:paraId="6CA97E98" w14:textId="77777777" w:rsidR="004D3FFD" w:rsidRDefault="00000000">
      <w:pPr>
        <w:pStyle w:val="Heading4"/>
      </w:pPr>
      <w:bookmarkStart w:id="2151" w:name="_Toc106094184"/>
      <w:bookmarkStart w:id="2152" w:name="_Toc19211"/>
      <w:bookmarkStart w:id="2153" w:name="_Toc1113"/>
      <w:bookmarkStart w:id="2154" w:name="_Toc11416"/>
      <w:bookmarkStart w:id="2155" w:name="_Toc121818430"/>
      <w:bookmarkStart w:id="2156" w:name="_Toc121818654"/>
      <w:bookmarkStart w:id="2157" w:name="_Toc124158409"/>
      <w:bookmarkStart w:id="2158" w:name="_Toc130558477"/>
      <w:r>
        <w:rPr>
          <w:lang w:eastAsia="zh-CN"/>
        </w:rPr>
        <w:t>6</w:t>
      </w:r>
      <w:r>
        <w:t>.6.1.1</w:t>
      </w:r>
      <w:r>
        <w:tab/>
        <w:t>General</w:t>
      </w:r>
      <w:bookmarkEnd w:id="2151"/>
      <w:bookmarkEnd w:id="2152"/>
      <w:bookmarkEnd w:id="2153"/>
      <w:bookmarkEnd w:id="2154"/>
      <w:bookmarkEnd w:id="2155"/>
      <w:bookmarkEnd w:id="2156"/>
      <w:bookmarkEnd w:id="2157"/>
      <w:bookmarkEnd w:id="2158"/>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2159" w:name="_Toc15711"/>
      <w:bookmarkStart w:id="2160" w:name="_Toc27622"/>
      <w:bookmarkStart w:id="2161" w:name="_Toc503965085"/>
      <w:bookmarkStart w:id="2162" w:name="_Toc21034"/>
      <w:bookmarkStart w:id="2163" w:name="_Toc121818431"/>
      <w:bookmarkStart w:id="2164" w:name="_Toc121818655"/>
      <w:bookmarkStart w:id="2165" w:name="_Toc124158410"/>
      <w:bookmarkStart w:id="2166" w:name="_Toc130558478"/>
      <w:r>
        <w:t>6.6.1.2</w:t>
      </w:r>
      <w:r>
        <w:tab/>
        <w:t>Minimum requirements</w:t>
      </w:r>
      <w:bookmarkEnd w:id="2159"/>
      <w:bookmarkEnd w:id="2160"/>
      <w:bookmarkEnd w:id="2161"/>
      <w:bookmarkEnd w:id="2162"/>
      <w:bookmarkEnd w:id="2163"/>
      <w:bookmarkEnd w:id="2164"/>
      <w:bookmarkEnd w:id="2165"/>
      <w:bookmarkEnd w:id="2166"/>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2167" w:name="_Toc2154"/>
      <w:bookmarkStart w:id="2168" w:name="_Toc26551"/>
      <w:bookmarkStart w:id="2169" w:name="_Toc503965086"/>
      <w:bookmarkStart w:id="2170" w:name="_Toc16509"/>
      <w:bookmarkStart w:id="2171" w:name="_Toc121818432"/>
      <w:bookmarkStart w:id="2172" w:name="_Toc121818656"/>
      <w:bookmarkStart w:id="2173" w:name="_Toc124158411"/>
      <w:bookmarkStart w:id="2174" w:name="_Toc130558479"/>
      <w:r>
        <w:t>6.6.1.3</w:t>
      </w:r>
      <w:r>
        <w:tab/>
        <w:t>Test purpose</w:t>
      </w:r>
      <w:bookmarkEnd w:id="2167"/>
      <w:bookmarkEnd w:id="2168"/>
      <w:bookmarkEnd w:id="2169"/>
      <w:bookmarkEnd w:id="2170"/>
      <w:bookmarkEnd w:id="2171"/>
      <w:bookmarkEnd w:id="2172"/>
      <w:bookmarkEnd w:id="2173"/>
      <w:bookmarkEnd w:id="2174"/>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2175" w:name="_Toc19619"/>
      <w:bookmarkStart w:id="2176" w:name="_Toc503965087"/>
      <w:bookmarkStart w:id="2177" w:name="_Toc14179"/>
      <w:bookmarkStart w:id="2178" w:name="_Toc24830"/>
      <w:bookmarkStart w:id="2179" w:name="_Toc121818433"/>
      <w:bookmarkStart w:id="2180" w:name="_Toc121818657"/>
      <w:bookmarkStart w:id="2181" w:name="_Toc124158412"/>
      <w:bookmarkStart w:id="2182" w:name="_Toc130558480"/>
      <w:r>
        <w:t>6.6.1.4</w:t>
      </w:r>
      <w:r>
        <w:tab/>
        <w:t>Method of test</w:t>
      </w:r>
      <w:bookmarkEnd w:id="2175"/>
      <w:bookmarkEnd w:id="2176"/>
      <w:bookmarkEnd w:id="2177"/>
      <w:bookmarkEnd w:id="2178"/>
      <w:bookmarkEnd w:id="2179"/>
      <w:bookmarkEnd w:id="2180"/>
      <w:bookmarkEnd w:id="2181"/>
      <w:bookmarkEnd w:id="2182"/>
    </w:p>
    <w:p w14:paraId="4EAC1E1B" w14:textId="77777777" w:rsidR="004D3FFD" w:rsidRDefault="00000000">
      <w:pPr>
        <w:pStyle w:val="Heading5"/>
      </w:pPr>
      <w:bookmarkStart w:id="2183" w:name="_Toc1569"/>
      <w:bookmarkStart w:id="2184" w:name="_Toc22430"/>
      <w:bookmarkStart w:id="2185" w:name="_Toc25234"/>
      <w:bookmarkStart w:id="2186" w:name="_Toc503965088"/>
      <w:bookmarkStart w:id="2187" w:name="_Toc121818434"/>
      <w:bookmarkStart w:id="2188" w:name="_Toc121818658"/>
      <w:bookmarkStart w:id="2189" w:name="_Toc124158413"/>
      <w:bookmarkStart w:id="2190" w:name="_Toc130558481"/>
      <w:r>
        <w:t>6.6.1.4.1</w:t>
      </w:r>
      <w:r>
        <w:tab/>
        <w:t>Initial conditions</w:t>
      </w:r>
      <w:bookmarkEnd w:id="2183"/>
      <w:bookmarkEnd w:id="2184"/>
      <w:bookmarkEnd w:id="2185"/>
      <w:bookmarkEnd w:id="2186"/>
      <w:bookmarkEnd w:id="2187"/>
      <w:bookmarkEnd w:id="2188"/>
      <w:bookmarkEnd w:id="2189"/>
      <w:bookmarkEnd w:id="2190"/>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2191" w:name="_Toc3274"/>
      <w:bookmarkStart w:id="2192" w:name="_Toc1037"/>
      <w:bookmarkStart w:id="2193" w:name="_Toc503965089"/>
      <w:bookmarkStart w:id="2194" w:name="_Toc5929"/>
      <w:bookmarkStart w:id="2195" w:name="_Toc121818435"/>
      <w:bookmarkStart w:id="2196" w:name="_Toc121818659"/>
      <w:bookmarkStart w:id="2197" w:name="_Toc124158414"/>
      <w:bookmarkStart w:id="2198" w:name="_Toc130558482"/>
      <w:r>
        <w:t>6.6.1.4.2</w:t>
      </w:r>
      <w:r>
        <w:tab/>
        <w:t>Procedure</w:t>
      </w:r>
      <w:bookmarkEnd w:id="2191"/>
      <w:bookmarkEnd w:id="2192"/>
      <w:bookmarkEnd w:id="2193"/>
      <w:bookmarkEnd w:id="2194"/>
      <w:bookmarkEnd w:id="2195"/>
      <w:bookmarkEnd w:id="2196"/>
      <w:bookmarkEnd w:id="2197"/>
      <w:bookmarkEnd w:id="2198"/>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2199" w:name="_Toc14482"/>
      <w:bookmarkStart w:id="2200" w:name="_Toc16576"/>
      <w:bookmarkStart w:id="2201" w:name="_Toc8619"/>
      <w:bookmarkStart w:id="2202" w:name="_Toc503965090"/>
      <w:bookmarkStart w:id="2203" w:name="_Toc121818436"/>
      <w:bookmarkStart w:id="2204" w:name="_Toc121818660"/>
      <w:bookmarkStart w:id="2205" w:name="_Toc124158415"/>
      <w:bookmarkStart w:id="2206" w:name="_Toc130558483"/>
      <w:r>
        <w:t>6.6.1.5</w:t>
      </w:r>
      <w:r>
        <w:tab/>
        <w:t>Test requirement</w:t>
      </w:r>
      <w:bookmarkEnd w:id="2199"/>
      <w:bookmarkEnd w:id="2200"/>
      <w:bookmarkEnd w:id="2201"/>
      <w:bookmarkEnd w:id="2202"/>
      <w:bookmarkEnd w:id="2203"/>
      <w:bookmarkEnd w:id="2204"/>
      <w:bookmarkEnd w:id="2205"/>
      <w:bookmarkEnd w:id="2206"/>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2207" w:name="_Toc121818437"/>
      <w:bookmarkStart w:id="2208" w:name="_Toc121818661"/>
      <w:bookmarkStart w:id="2209" w:name="_Toc124158416"/>
      <w:bookmarkStart w:id="2210" w:name="_Toc130558484"/>
      <w:r>
        <w:rPr>
          <w:rFonts w:hint="eastAsia"/>
          <w:lang w:val="en-US" w:eastAsia="zh-CN"/>
        </w:rPr>
        <w:t>6</w:t>
      </w:r>
      <w:r>
        <w:t>.6.2</w:t>
      </w:r>
      <w:r>
        <w:tab/>
        <w:t xml:space="preserve">Uplink </w:t>
      </w:r>
      <w:r>
        <w:rPr>
          <w:rFonts w:hint="eastAsia"/>
          <w:lang w:val="en-US" w:eastAsia="zh-CN"/>
        </w:rPr>
        <w:t>Repeater e</w:t>
      </w:r>
      <w:r>
        <w:t>rror vector magnitude</w:t>
      </w:r>
      <w:bookmarkEnd w:id="2207"/>
      <w:bookmarkEnd w:id="2208"/>
      <w:bookmarkEnd w:id="2209"/>
      <w:bookmarkEnd w:id="2210"/>
    </w:p>
    <w:p w14:paraId="4869ACE8" w14:textId="77777777" w:rsidR="004D3FFD" w:rsidRDefault="00000000">
      <w:pPr>
        <w:pStyle w:val="Heading4"/>
      </w:pPr>
      <w:bookmarkStart w:id="2211" w:name="_Toc6178"/>
      <w:bookmarkStart w:id="2212" w:name="_Toc106094130"/>
      <w:bookmarkStart w:id="2213" w:name="_Toc97737214"/>
      <w:bookmarkStart w:id="2214" w:name="_Toc121818438"/>
      <w:bookmarkStart w:id="2215" w:name="_Toc121818662"/>
      <w:bookmarkStart w:id="2216" w:name="_Toc124158417"/>
      <w:bookmarkStart w:id="2217" w:name="_Toc130558485"/>
      <w:r>
        <w:t>6.6.2.1</w:t>
      </w:r>
      <w:r>
        <w:tab/>
        <w:t>General</w:t>
      </w:r>
      <w:bookmarkEnd w:id="2211"/>
      <w:bookmarkEnd w:id="2212"/>
      <w:bookmarkEnd w:id="2213"/>
      <w:bookmarkEnd w:id="2214"/>
      <w:bookmarkEnd w:id="2215"/>
      <w:bookmarkEnd w:id="2216"/>
      <w:bookmarkEnd w:id="2217"/>
    </w:p>
    <w:p w14:paraId="191B0E49" w14:textId="77777777" w:rsidR="004D3FFD" w:rsidRDefault="00000000">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2218" w:name="_Toc23865"/>
      <w:bookmarkStart w:id="2219" w:name="_Toc106094131"/>
      <w:bookmarkStart w:id="2220" w:name="_Toc97737215"/>
      <w:bookmarkStart w:id="2221" w:name="_Toc121818439"/>
      <w:bookmarkStart w:id="2222" w:name="_Toc121818663"/>
      <w:bookmarkStart w:id="2223" w:name="_Toc124158418"/>
      <w:bookmarkStart w:id="2224" w:name="_Toc130558486"/>
      <w:r>
        <w:t>6.6.2.2</w:t>
      </w:r>
      <w:r>
        <w:tab/>
        <w:t>Minimum requirement</w:t>
      </w:r>
      <w:bookmarkEnd w:id="2218"/>
      <w:bookmarkEnd w:id="2219"/>
      <w:bookmarkEnd w:id="2220"/>
      <w:bookmarkEnd w:id="2221"/>
      <w:bookmarkEnd w:id="2222"/>
      <w:bookmarkEnd w:id="2223"/>
      <w:bookmarkEnd w:id="2224"/>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2225" w:name="_Toc6964"/>
      <w:bookmarkStart w:id="2226" w:name="_Toc503965094"/>
      <w:bookmarkStart w:id="2227" w:name="_Toc121818440"/>
      <w:bookmarkStart w:id="2228" w:name="_Toc121818664"/>
      <w:bookmarkStart w:id="2229" w:name="_Toc124158419"/>
      <w:bookmarkStart w:id="2230" w:name="_Toc130558487"/>
      <w:r>
        <w:t>6.6.2.3</w:t>
      </w:r>
      <w:r>
        <w:tab/>
        <w:t>Test purpose</w:t>
      </w:r>
      <w:bookmarkEnd w:id="2225"/>
      <w:bookmarkEnd w:id="2226"/>
      <w:bookmarkEnd w:id="2227"/>
      <w:bookmarkEnd w:id="2228"/>
      <w:bookmarkEnd w:id="2229"/>
      <w:bookmarkEnd w:id="2230"/>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000000">
      <w:pPr>
        <w:pStyle w:val="Heading4"/>
      </w:pPr>
      <w:bookmarkStart w:id="2231" w:name="_Toc503965095"/>
      <w:bookmarkStart w:id="2232" w:name="_Toc20725"/>
      <w:bookmarkStart w:id="2233" w:name="_Toc121818441"/>
      <w:bookmarkStart w:id="2234" w:name="_Toc121818665"/>
      <w:bookmarkStart w:id="2235" w:name="_Toc124158420"/>
      <w:bookmarkStart w:id="2236" w:name="_Toc130558488"/>
      <w:r>
        <w:t>6.6.2.</w:t>
      </w:r>
      <w:r w:rsidR="00907FFA">
        <w:t>4</w:t>
      </w:r>
      <w:r>
        <w:tab/>
        <w:t>Method of test</w:t>
      </w:r>
      <w:bookmarkEnd w:id="2231"/>
      <w:bookmarkEnd w:id="2232"/>
      <w:bookmarkEnd w:id="2233"/>
      <w:bookmarkEnd w:id="2234"/>
      <w:bookmarkEnd w:id="2235"/>
      <w:bookmarkEnd w:id="2236"/>
    </w:p>
    <w:p w14:paraId="13628523" w14:textId="7FBC46BD" w:rsidR="004D3FFD" w:rsidRDefault="00000000">
      <w:pPr>
        <w:pStyle w:val="Heading5"/>
      </w:pPr>
      <w:bookmarkStart w:id="2237" w:name="_Toc503965096"/>
      <w:bookmarkStart w:id="2238" w:name="_Toc23113"/>
      <w:bookmarkStart w:id="2239" w:name="_Toc121818442"/>
      <w:bookmarkStart w:id="2240" w:name="_Toc121818666"/>
      <w:bookmarkStart w:id="2241" w:name="_Toc124158421"/>
      <w:bookmarkStart w:id="2242" w:name="_Toc130558489"/>
      <w:r>
        <w:t>6.6.2.</w:t>
      </w:r>
      <w:r w:rsidR="00907FFA">
        <w:t>4</w:t>
      </w:r>
      <w:r>
        <w:t>.1</w:t>
      </w:r>
      <w:r>
        <w:tab/>
        <w:t>Initial conditions</w:t>
      </w:r>
      <w:bookmarkEnd w:id="2237"/>
      <w:bookmarkEnd w:id="2238"/>
      <w:bookmarkEnd w:id="2239"/>
      <w:bookmarkEnd w:id="2240"/>
      <w:bookmarkEnd w:id="2241"/>
      <w:bookmarkEnd w:id="2242"/>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243" w:name="_Toc503965097"/>
      <w:bookmarkStart w:id="2244" w:name="_Toc4470"/>
      <w:bookmarkStart w:id="2245" w:name="_Toc121818443"/>
      <w:bookmarkStart w:id="2246" w:name="_Toc121818667"/>
      <w:bookmarkStart w:id="2247" w:name="_Toc124158422"/>
      <w:bookmarkStart w:id="2248" w:name="_Toc130558490"/>
      <w:r>
        <w:t>6.6.2.4.2</w:t>
      </w:r>
      <w:r w:rsidR="00000000">
        <w:tab/>
        <w:t>Procedure</w:t>
      </w:r>
      <w:bookmarkEnd w:id="2243"/>
      <w:bookmarkEnd w:id="2244"/>
      <w:bookmarkEnd w:id="2245"/>
      <w:bookmarkEnd w:id="2246"/>
      <w:bookmarkEnd w:id="2247"/>
      <w:bookmarkEnd w:id="2248"/>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1FD7F04B" w:rsidR="004D3FFD" w:rsidRDefault="00907FFA">
      <w:pPr>
        <w:pStyle w:val="Heading4"/>
      </w:pPr>
      <w:bookmarkStart w:id="2249" w:name="_Toc503965098"/>
      <w:bookmarkStart w:id="2250" w:name="_Toc14759"/>
      <w:bookmarkStart w:id="2251" w:name="_Toc121818444"/>
      <w:bookmarkStart w:id="2252" w:name="_Toc121818668"/>
      <w:bookmarkStart w:id="2253" w:name="_Toc124158423"/>
      <w:bookmarkStart w:id="2254" w:name="_Toc130558491"/>
      <w:r>
        <w:t>6.6.2.5</w:t>
      </w:r>
      <w:r w:rsidR="00000000">
        <w:tab/>
        <w:t>Test requirement</w:t>
      </w:r>
      <w:bookmarkEnd w:id="2249"/>
      <w:bookmarkEnd w:id="2250"/>
      <w:bookmarkEnd w:id="2251"/>
      <w:bookmarkEnd w:id="2252"/>
      <w:bookmarkEnd w:id="2253"/>
      <w:bookmarkEnd w:id="2254"/>
    </w:p>
    <w:p w14:paraId="696CBBC3" w14:textId="3A2A2F8F" w:rsidR="004D3FFD" w:rsidRDefault="00000000">
      <w:r>
        <w:t>The uplink of the Repeater EVM levels for different modulation schemes shall not exceed values in table 6.6.2.</w:t>
      </w:r>
      <w:r w:rsidR="00907FFA">
        <w:t>5</w:t>
      </w:r>
      <w:r>
        <w:t xml:space="preserve">-1. </w:t>
      </w:r>
    </w:p>
    <w:p w14:paraId="0B6C1457" w14:textId="7F6F5145" w:rsidR="004D3FFD" w:rsidRDefault="00000000" w:rsidP="00E47AAC">
      <w:pPr>
        <w:pStyle w:val="TH"/>
        <w:rPr>
          <w:lang w:val="en-US"/>
        </w:rPr>
      </w:pPr>
      <w:r>
        <w:rPr>
          <w:lang w:val="en-US"/>
        </w:rPr>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2255" w:name="_Toc27131"/>
      <w:bookmarkStart w:id="2256" w:name="_Toc31492"/>
      <w:bookmarkStart w:id="2257" w:name="_Toc1667"/>
      <w:bookmarkStart w:id="2258" w:name="_Toc12769"/>
      <w:bookmarkStart w:id="2259" w:name="_Toc121818445"/>
      <w:bookmarkStart w:id="2260" w:name="_Toc121818669"/>
      <w:bookmarkStart w:id="2261" w:name="_Toc124158424"/>
      <w:bookmarkStart w:id="2262" w:name="_Toc130558492"/>
      <w:r>
        <w:rPr>
          <w:rFonts w:hint="eastAsia"/>
          <w:lang w:val="en-US" w:eastAsia="zh-CN"/>
        </w:rPr>
        <w:t>6</w:t>
      </w:r>
      <w:r>
        <w:t>.</w:t>
      </w:r>
      <w:r>
        <w:rPr>
          <w:rFonts w:hint="eastAsia"/>
          <w:lang w:eastAsia="zh-CN"/>
        </w:rPr>
        <w:t>7</w:t>
      </w:r>
      <w:r>
        <w:tab/>
      </w:r>
      <w:r>
        <w:rPr>
          <w:rFonts w:hint="eastAsia"/>
          <w:lang w:eastAsia="zh-CN"/>
        </w:rPr>
        <w:t>OTA input intermodulation</w:t>
      </w:r>
      <w:bookmarkEnd w:id="2255"/>
      <w:bookmarkEnd w:id="2256"/>
      <w:bookmarkEnd w:id="2257"/>
      <w:bookmarkEnd w:id="2258"/>
      <w:bookmarkEnd w:id="2259"/>
      <w:bookmarkEnd w:id="2260"/>
      <w:bookmarkEnd w:id="2261"/>
      <w:bookmarkEnd w:id="2262"/>
    </w:p>
    <w:p w14:paraId="5183B4B1" w14:textId="77777777" w:rsidR="004D3FFD" w:rsidRDefault="00000000">
      <w:pPr>
        <w:pStyle w:val="Heading3"/>
      </w:pPr>
      <w:bookmarkStart w:id="2263" w:name="_Toc503964276"/>
      <w:bookmarkStart w:id="2264" w:name="_Toc97737209"/>
      <w:bookmarkStart w:id="2265" w:name="_Toc106094125"/>
      <w:bookmarkStart w:id="2266" w:name="_Toc5120"/>
      <w:bookmarkStart w:id="2267" w:name="_Toc11997"/>
      <w:bookmarkStart w:id="2268" w:name="_Toc7522"/>
      <w:bookmarkStart w:id="2269" w:name="_Toc121818446"/>
      <w:bookmarkStart w:id="2270" w:name="_Toc121818670"/>
      <w:bookmarkStart w:id="2271" w:name="_Toc124158425"/>
      <w:bookmarkStart w:id="2272" w:name="_Toc130558493"/>
      <w:r>
        <w:t>6.7.1</w:t>
      </w:r>
      <w:r>
        <w:tab/>
      </w:r>
      <w:bookmarkEnd w:id="2263"/>
      <w:bookmarkEnd w:id="2264"/>
      <w:bookmarkEnd w:id="2265"/>
      <w:r>
        <w:t>Definition and applicability</w:t>
      </w:r>
      <w:bookmarkEnd w:id="2266"/>
      <w:bookmarkEnd w:id="2267"/>
      <w:bookmarkEnd w:id="2268"/>
      <w:bookmarkEnd w:id="2269"/>
      <w:bookmarkEnd w:id="2270"/>
      <w:bookmarkEnd w:id="2271"/>
      <w:bookmarkEnd w:id="2272"/>
    </w:p>
    <w:p w14:paraId="44B7D8BF" w14:textId="77777777" w:rsidR="004D3FFD" w:rsidRDefault="00000000">
      <w:pPr>
        <w:pStyle w:val="Heading4"/>
      </w:pPr>
      <w:bookmarkStart w:id="2273" w:name="_Toc27297"/>
      <w:bookmarkStart w:id="2274" w:name="_Toc97737210"/>
      <w:bookmarkStart w:id="2275" w:name="_Toc106094126"/>
      <w:bookmarkStart w:id="2276" w:name="_Toc26566"/>
      <w:bookmarkStart w:id="2277" w:name="_Toc16079"/>
      <w:bookmarkStart w:id="2278" w:name="_Toc121818447"/>
      <w:bookmarkStart w:id="2279" w:name="_Toc121818671"/>
      <w:bookmarkStart w:id="2280" w:name="_Toc124158426"/>
      <w:bookmarkStart w:id="2281" w:name="_Toc130558494"/>
      <w:r>
        <w:t>6.7.1.1</w:t>
      </w:r>
      <w:r>
        <w:tab/>
        <w:t>General</w:t>
      </w:r>
      <w:bookmarkEnd w:id="2273"/>
      <w:bookmarkEnd w:id="2274"/>
      <w:bookmarkEnd w:id="2275"/>
      <w:bookmarkEnd w:id="2276"/>
      <w:bookmarkEnd w:id="2277"/>
      <w:bookmarkEnd w:id="2278"/>
      <w:bookmarkEnd w:id="2279"/>
      <w:bookmarkEnd w:id="2280"/>
      <w:bookmarkEnd w:id="2281"/>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77777777" w:rsidR="004D3FFD" w:rsidRDefault="00000000">
      <w:r>
        <w:rPr>
          <w:rFonts w:cs="v4.2.0"/>
        </w:rPr>
        <w:t>The measurements shall apply to both uplink and downlink paths of the repeater,</w:t>
      </w:r>
      <w:r>
        <w:rPr>
          <w:rFonts w:cs="v5.0.0"/>
        </w:rPr>
        <w:t xml:space="preserve"> at maximum gain.</w:t>
      </w:r>
    </w:p>
    <w:p w14:paraId="38293596" w14:textId="77777777" w:rsidR="004D3FFD" w:rsidRDefault="00000000">
      <w:pPr>
        <w:pStyle w:val="Heading4"/>
      </w:pPr>
      <w:bookmarkStart w:id="2282" w:name="_Toc4689"/>
      <w:bookmarkStart w:id="2283" w:name="_Toc31106"/>
      <w:bookmarkStart w:id="2284" w:name="_Toc1418"/>
      <w:bookmarkStart w:id="2285" w:name="_Toc121818448"/>
      <w:bookmarkStart w:id="2286" w:name="_Toc121818672"/>
      <w:bookmarkStart w:id="2287" w:name="_Toc124158427"/>
      <w:bookmarkStart w:id="2288" w:name="_Toc130558495"/>
      <w:r>
        <w:t>6.7.1.2</w:t>
      </w:r>
      <w:r>
        <w:tab/>
        <w:t>Minimum requirements</w:t>
      </w:r>
      <w:bookmarkEnd w:id="2282"/>
      <w:bookmarkEnd w:id="2283"/>
      <w:bookmarkEnd w:id="2284"/>
      <w:bookmarkEnd w:id="2285"/>
      <w:bookmarkEnd w:id="2286"/>
      <w:bookmarkEnd w:id="2287"/>
      <w:bookmarkEnd w:id="2288"/>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289" w:name="_Toc21895"/>
      <w:bookmarkStart w:id="2290" w:name="_Toc1455"/>
      <w:bookmarkStart w:id="2291" w:name="_Toc17438"/>
      <w:bookmarkStart w:id="2292" w:name="_Toc121818449"/>
      <w:bookmarkStart w:id="2293" w:name="_Toc121818673"/>
      <w:bookmarkStart w:id="2294" w:name="_Toc124158428"/>
      <w:bookmarkStart w:id="2295" w:name="_Toc130558496"/>
      <w:r>
        <w:t>6.7.1.3</w:t>
      </w:r>
      <w:r>
        <w:tab/>
        <w:t>Test purpose</w:t>
      </w:r>
      <w:bookmarkEnd w:id="2289"/>
      <w:bookmarkEnd w:id="2290"/>
      <w:bookmarkEnd w:id="2291"/>
      <w:bookmarkEnd w:id="2292"/>
      <w:bookmarkEnd w:id="2293"/>
      <w:bookmarkEnd w:id="2294"/>
      <w:bookmarkEnd w:id="2295"/>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2296" w:name="_Toc8706"/>
      <w:bookmarkStart w:id="2297" w:name="_Toc25816"/>
      <w:bookmarkStart w:id="2298" w:name="_Toc11431"/>
      <w:bookmarkStart w:id="2299" w:name="_Toc121818450"/>
      <w:bookmarkStart w:id="2300" w:name="_Toc121818674"/>
      <w:bookmarkStart w:id="2301" w:name="_Toc124158429"/>
      <w:bookmarkStart w:id="2302" w:name="_Toc130558497"/>
      <w:r>
        <w:t>6.7.1.4</w:t>
      </w:r>
      <w:r>
        <w:tab/>
        <w:t>Method of test</w:t>
      </w:r>
      <w:bookmarkEnd w:id="2296"/>
      <w:bookmarkEnd w:id="2297"/>
      <w:bookmarkEnd w:id="2298"/>
      <w:bookmarkEnd w:id="2299"/>
      <w:bookmarkEnd w:id="2300"/>
      <w:bookmarkEnd w:id="2301"/>
      <w:bookmarkEnd w:id="2302"/>
    </w:p>
    <w:p w14:paraId="797C780E" w14:textId="77777777" w:rsidR="004D3FFD" w:rsidRDefault="00000000">
      <w:pPr>
        <w:pStyle w:val="Heading5"/>
      </w:pPr>
      <w:bookmarkStart w:id="2303" w:name="_Toc20402"/>
      <w:bookmarkStart w:id="2304" w:name="_Toc7778"/>
      <w:bookmarkStart w:id="2305" w:name="_Toc21186"/>
      <w:bookmarkStart w:id="2306" w:name="_Toc121818451"/>
      <w:bookmarkStart w:id="2307" w:name="_Toc121818675"/>
      <w:bookmarkStart w:id="2308" w:name="_Toc124158430"/>
      <w:bookmarkStart w:id="2309" w:name="_Toc130558498"/>
      <w:r>
        <w:t>6.7.1.4.1</w:t>
      </w:r>
      <w:r>
        <w:tab/>
        <w:t>Initial conditions</w:t>
      </w:r>
      <w:bookmarkEnd w:id="2303"/>
      <w:bookmarkEnd w:id="2304"/>
      <w:bookmarkEnd w:id="2305"/>
      <w:bookmarkEnd w:id="2306"/>
      <w:bookmarkEnd w:id="2307"/>
      <w:bookmarkEnd w:id="2308"/>
      <w:bookmarkEnd w:id="2309"/>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2310" w:name="_Toc327"/>
      <w:bookmarkStart w:id="2311" w:name="_Toc13393"/>
      <w:bookmarkStart w:id="2312" w:name="_Toc14716"/>
      <w:bookmarkStart w:id="2313" w:name="_Toc121818452"/>
      <w:bookmarkStart w:id="2314" w:name="_Toc121818676"/>
      <w:bookmarkStart w:id="2315" w:name="_Toc124158431"/>
      <w:bookmarkStart w:id="2316" w:name="_Toc130558499"/>
      <w:bookmarkStart w:id="2317" w:name="_Hlk112341514"/>
      <w:r>
        <w:t>6.7.1.4.2</w:t>
      </w:r>
      <w:r>
        <w:tab/>
        <w:t>Procedure</w:t>
      </w:r>
      <w:bookmarkEnd w:id="2310"/>
      <w:bookmarkEnd w:id="2311"/>
      <w:bookmarkEnd w:id="2312"/>
      <w:bookmarkEnd w:id="2313"/>
      <w:bookmarkEnd w:id="2314"/>
      <w:bookmarkEnd w:id="2315"/>
      <w:bookmarkEnd w:id="2316"/>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2318" w:name="_Toc32155"/>
      <w:bookmarkStart w:id="2319" w:name="_Toc22126"/>
      <w:bookmarkStart w:id="2320" w:name="_Toc12834"/>
      <w:bookmarkStart w:id="2321" w:name="_Toc121818453"/>
      <w:bookmarkStart w:id="2322" w:name="_Toc121818677"/>
      <w:bookmarkStart w:id="2323" w:name="_Toc124158432"/>
      <w:bookmarkStart w:id="2324" w:name="_Toc130558500"/>
      <w:r>
        <w:t>6.7.1.5</w:t>
      </w:r>
      <w:r>
        <w:tab/>
        <w:t>Test requirements</w:t>
      </w:r>
      <w:bookmarkEnd w:id="2318"/>
      <w:bookmarkEnd w:id="2319"/>
      <w:bookmarkEnd w:id="2320"/>
      <w:bookmarkEnd w:id="2321"/>
      <w:bookmarkEnd w:id="2322"/>
      <w:bookmarkEnd w:id="2323"/>
      <w:bookmarkEnd w:id="2324"/>
    </w:p>
    <w:bookmarkEnd w:id="2317"/>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2325" w:name="_Toc4020"/>
      <w:bookmarkStart w:id="2326" w:name="_Toc14035"/>
      <w:bookmarkStart w:id="2327" w:name="_Toc6154"/>
      <w:bookmarkStart w:id="2328" w:name="_Toc24294"/>
      <w:bookmarkStart w:id="2329" w:name="_Toc121818454"/>
      <w:bookmarkStart w:id="2330" w:name="_Toc121818678"/>
      <w:bookmarkStart w:id="2331" w:name="_Toc124158433"/>
      <w:bookmarkStart w:id="2332" w:name="_Toc13055850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2325"/>
      <w:bookmarkEnd w:id="2326"/>
      <w:bookmarkEnd w:id="2327"/>
      <w:bookmarkEnd w:id="2328"/>
      <w:bookmarkEnd w:id="2329"/>
      <w:bookmarkEnd w:id="2330"/>
      <w:bookmarkEnd w:id="2331"/>
      <w:bookmarkEnd w:id="2332"/>
    </w:p>
    <w:p w14:paraId="6BA0FA9C" w14:textId="77777777" w:rsidR="004D3FFD" w:rsidRDefault="00000000">
      <w:pPr>
        <w:pStyle w:val="Heading3"/>
      </w:pPr>
      <w:bookmarkStart w:id="2333" w:name="_Toc11871"/>
      <w:bookmarkStart w:id="2334" w:name="_Toc27331"/>
      <w:bookmarkStart w:id="2335" w:name="_Toc503965119"/>
      <w:bookmarkStart w:id="2336" w:name="_Toc8270"/>
      <w:bookmarkStart w:id="2337" w:name="_Toc121818455"/>
      <w:bookmarkStart w:id="2338" w:name="_Toc121818679"/>
      <w:bookmarkStart w:id="2339" w:name="_Toc124158434"/>
      <w:bookmarkStart w:id="2340" w:name="_Toc130558502"/>
      <w:r>
        <w:rPr>
          <w:rFonts w:hint="eastAsia"/>
          <w:lang w:val="en-US" w:eastAsia="zh-CN"/>
        </w:rPr>
        <w:t>6</w:t>
      </w:r>
      <w:r>
        <w:t>.</w:t>
      </w:r>
      <w:r>
        <w:rPr>
          <w:rFonts w:hint="eastAsia"/>
          <w:lang w:val="en-US" w:eastAsia="zh-CN"/>
        </w:rPr>
        <w:t>8.1</w:t>
      </w:r>
      <w:r>
        <w:tab/>
        <w:t>Definitions and applicability</w:t>
      </w:r>
      <w:bookmarkEnd w:id="2333"/>
      <w:bookmarkEnd w:id="2334"/>
      <w:bookmarkEnd w:id="2335"/>
      <w:bookmarkEnd w:id="2336"/>
      <w:bookmarkEnd w:id="2337"/>
      <w:bookmarkEnd w:id="2338"/>
      <w:bookmarkEnd w:id="2339"/>
      <w:bookmarkEnd w:id="2340"/>
    </w:p>
    <w:p w14:paraId="19BB21A5" w14:textId="77777777" w:rsidR="004D3FFD" w:rsidRDefault="00000000">
      <w:pPr>
        <w:rPr>
          <w:rFonts w:eastAsia="DengXian" w:cs="v4.2.0"/>
        </w:rPr>
      </w:pPr>
      <w:bookmarkStart w:id="2341"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2342" w:name="_Toc17241"/>
      <w:bookmarkStart w:id="2343" w:name="_Toc5018"/>
      <w:bookmarkStart w:id="2344" w:name="_Toc7403"/>
      <w:bookmarkStart w:id="2345" w:name="_Toc121818456"/>
      <w:bookmarkStart w:id="2346" w:name="_Toc121818680"/>
      <w:bookmarkStart w:id="2347" w:name="_Toc124158435"/>
      <w:bookmarkStart w:id="2348" w:name="_Toc130558503"/>
      <w:r>
        <w:rPr>
          <w:rFonts w:hint="eastAsia"/>
          <w:lang w:val="en-US" w:eastAsia="zh-CN"/>
        </w:rPr>
        <w:t>6.8.2</w:t>
      </w:r>
      <w:r>
        <w:rPr>
          <w:rFonts w:hint="eastAsia"/>
          <w:lang w:val="en-US" w:eastAsia="zh-CN"/>
        </w:rPr>
        <w:tab/>
        <w:t>Co-existence with</w:t>
      </w:r>
      <w:bookmarkEnd w:id="2341"/>
      <w:r>
        <w:rPr>
          <w:rFonts w:hint="eastAsia"/>
          <w:lang w:val="en-US" w:eastAsia="zh-CN"/>
        </w:rPr>
        <w:t xml:space="preserve"> NR</w:t>
      </w:r>
      <w:bookmarkEnd w:id="2342"/>
      <w:bookmarkEnd w:id="2343"/>
      <w:bookmarkEnd w:id="2344"/>
      <w:bookmarkEnd w:id="2345"/>
      <w:bookmarkEnd w:id="2346"/>
      <w:bookmarkEnd w:id="2347"/>
      <w:bookmarkEnd w:id="2348"/>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2349" w:name="_Toc8681"/>
      <w:bookmarkStart w:id="2350" w:name="_Toc12488"/>
      <w:bookmarkStart w:id="2351" w:name="_Toc27408"/>
      <w:bookmarkStart w:id="2352" w:name="_Toc503965122"/>
      <w:bookmarkStart w:id="2353" w:name="_Toc121818457"/>
      <w:bookmarkStart w:id="2354" w:name="_Toc121818681"/>
      <w:bookmarkStart w:id="2355" w:name="_Toc124158436"/>
      <w:bookmarkStart w:id="2356" w:name="_Toc130558504"/>
      <w:r>
        <w:rPr>
          <w:rFonts w:hint="eastAsia"/>
          <w:lang w:val="en-US" w:eastAsia="zh-CN"/>
        </w:rPr>
        <w:t>6.8.2.1</w:t>
      </w:r>
      <w:r>
        <w:rPr>
          <w:rFonts w:hint="eastAsia"/>
          <w:lang w:val="en-US" w:eastAsia="zh-CN"/>
        </w:rPr>
        <w:tab/>
        <w:t>Minimum requirements</w:t>
      </w:r>
      <w:bookmarkEnd w:id="2349"/>
      <w:bookmarkEnd w:id="2350"/>
      <w:bookmarkEnd w:id="2351"/>
      <w:bookmarkEnd w:id="2352"/>
      <w:bookmarkEnd w:id="2353"/>
      <w:bookmarkEnd w:id="2354"/>
      <w:bookmarkEnd w:id="2355"/>
      <w:bookmarkEnd w:id="2356"/>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2357" w:name="_Toc30385"/>
      <w:bookmarkStart w:id="2358" w:name="_Toc20207"/>
      <w:bookmarkStart w:id="2359" w:name="_Toc26613"/>
      <w:bookmarkStart w:id="2360" w:name="_Toc503965123"/>
      <w:bookmarkStart w:id="2361" w:name="_Toc121818458"/>
      <w:bookmarkStart w:id="2362" w:name="_Toc121818682"/>
      <w:bookmarkStart w:id="2363" w:name="_Toc124158437"/>
      <w:bookmarkStart w:id="2364" w:name="_Toc130558505"/>
      <w:r>
        <w:rPr>
          <w:rFonts w:hint="eastAsia"/>
          <w:lang w:val="en-US" w:eastAsia="zh-CN"/>
        </w:rPr>
        <w:t>6.8.2.2</w:t>
      </w:r>
      <w:r>
        <w:rPr>
          <w:rFonts w:hint="eastAsia"/>
          <w:lang w:val="en-US" w:eastAsia="zh-CN"/>
        </w:rPr>
        <w:tab/>
        <w:t>Test purpose</w:t>
      </w:r>
      <w:bookmarkEnd w:id="2357"/>
      <w:bookmarkEnd w:id="2358"/>
      <w:bookmarkEnd w:id="2359"/>
      <w:bookmarkEnd w:id="2360"/>
      <w:bookmarkEnd w:id="2361"/>
      <w:bookmarkEnd w:id="2362"/>
      <w:bookmarkEnd w:id="2363"/>
      <w:bookmarkEnd w:id="2364"/>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2365" w:name="_Toc503965124"/>
      <w:bookmarkStart w:id="2366" w:name="_Toc3106"/>
      <w:bookmarkStart w:id="2367" w:name="_Toc1022"/>
      <w:bookmarkStart w:id="2368" w:name="_Toc29726"/>
      <w:bookmarkStart w:id="2369" w:name="_Toc121818459"/>
      <w:bookmarkStart w:id="2370" w:name="_Toc121818683"/>
      <w:bookmarkStart w:id="2371" w:name="_Toc124158438"/>
      <w:bookmarkStart w:id="2372" w:name="_Toc130558506"/>
      <w:r>
        <w:rPr>
          <w:rFonts w:hint="eastAsia"/>
          <w:lang w:val="en-US" w:eastAsia="zh-CN"/>
        </w:rPr>
        <w:t>6.8.2.3</w:t>
      </w:r>
      <w:r>
        <w:rPr>
          <w:rFonts w:hint="eastAsia"/>
          <w:lang w:val="en-US" w:eastAsia="zh-CN"/>
        </w:rPr>
        <w:tab/>
        <w:t>Method of test</w:t>
      </w:r>
      <w:bookmarkEnd w:id="2365"/>
      <w:bookmarkEnd w:id="2366"/>
      <w:bookmarkEnd w:id="2367"/>
      <w:bookmarkEnd w:id="2368"/>
      <w:bookmarkEnd w:id="2369"/>
      <w:bookmarkEnd w:id="2370"/>
      <w:bookmarkEnd w:id="2371"/>
      <w:bookmarkEnd w:id="2372"/>
    </w:p>
    <w:p w14:paraId="13E105B2" w14:textId="77777777" w:rsidR="004D3FFD" w:rsidRDefault="00000000" w:rsidP="008E76DD">
      <w:pPr>
        <w:pStyle w:val="Heading5"/>
      </w:pPr>
      <w:bookmarkStart w:id="2373" w:name="_Toc9338"/>
      <w:bookmarkStart w:id="2374" w:name="_Toc503965125"/>
      <w:bookmarkStart w:id="2375" w:name="_Toc29941"/>
      <w:bookmarkStart w:id="2376" w:name="_Toc8420"/>
      <w:bookmarkStart w:id="2377" w:name="_Toc121818460"/>
      <w:bookmarkStart w:id="2378" w:name="_Toc121818684"/>
      <w:bookmarkStart w:id="2379" w:name="_Toc124158439"/>
      <w:bookmarkStart w:id="2380" w:name="_Toc130558507"/>
      <w:r>
        <w:rPr>
          <w:rFonts w:hint="eastAsia"/>
          <w:lang w:val="en-US" w:eastAsia="zh-CN"/>
        </w:rPr>
        <w:t>6.8.2.3.1</w:t>
      </w:r>
      <w:r>
        <w:tab/>
        <w:t>Initial conditions</w:t>
      </w:r>
      <w:bookmarkEnd w:id="2373"/>
      <w:bookmarkEnd w:id="2374"/>
      <w:bookmarkEnd w:id="2375"/>
      <w:bookmarkEnd w:id="2376"/>
      <w:bookmarkEnd w:id="2377"/>
      <w:bookmarkEnd w:id="2378"/>
      <w:bookmarkEnd w:id="2379"/>
      <w:bookmarkEnd w:id="2380"/>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2381" w:name="_Toc7930"/>
      <w:bookmarkStart w:id="2382" w:name="_Toc5033"/>
      <w:bookmarkStart w:id="2383" w:name="_Toc29201"/>
      <w:bookmarkStart w:id="2384" w:name="_Toc503965126"/>
      <w:bookmarkStart w:id="2385" w:name="_Toc121818461"/>
      <w:bookmarkStart w:id="2386" w:name="_Toc121818685"/>
      <w:bookmarkStart w:id="2387" w:name="_Toc124158440"/>
      <w:bookmarkStart w:id="2388" w:name="_Toc130558508"/>
      <w:r>
        <w:rPr>
          <w:rFonts w:hint="eastAsia"/>
          <w:lang w:val="en-US" w:eastAsia="zh-CN"/>
        </w:rPr>
        <w:t>6.8.2.3.2</w:t>
      </w:r>
      <w:r>
        <w:rPr>
          <w:rFonts w:hint="eastAsia"/>
          <w:lang w:val="en-US" w:eastAsia="zh-CN"/>
        </w:rPr>
        <w:tab/>
        <w:t>Procedure</w:t>
      </w:r>
      <w:bookmarkEnd w:id="2381"/>
      <w:bookmarkEnd w:id="2382"/>
      <w:bookmarkEnd w:id="2383"/>
      <w:bookmarkEnd w:id="2384"/>
      <w:bookmarkEnd w:id="2385"/>
      <w:bookmarkEnd w:id="2386"/>
      <w:bookmarkEnd w:id="2387"/>
      <w:bookmarkEnd w:id="2388"/>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2389" w:name="_Hlk112273677"/>
      <w:r>
        <w:t>Verify measurement impact from feeding test signal by generating a signal for repeater input with repeater to be turned off.  Verify measured result is enough below requirement limit.</w:t>
      </w:r>
      <w:bookmarkEnd w:id="2389"/>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2390" w:name="_Toc24660"/>
      <w:bookmarkStart w:id="2391" w:name="_Toc503965127"/>
      <w:bookmarkStart w:id="2392" w:name="_Toc25630"/>
      <w:bookmarkStart w:id="2393" w:name="_Toc2772"/>
      <w:bookmarkStart w:id="2394" w:name="_Toc121818462"/>
      <w:bookmarkStart w:id="2395" w:name="_Toc121818686"/>
      <w:bookmarkStart w:id="2396" w:name="_Toc124158441"/>
      <w:bookmarkStart w:id="2397" w:name="_Toc130558509"/>
      <w:r>
        <w:rPr>
          <w:rFonts w:hint="eastAsia"/>
          <w:lang w:val="en-US" w:eastAsia="zh-CN"/>
        </w:rPr>
        <w:t>6.8.2.3.3</w:t>
      </w:r>
      <w:r>
        <w:rPr>
          <w:rFonts w:hint="eastAsia"/>
          <w:lang w:val="en-US" w:eastAsia="zh-CN"/>
        </w:rPr>
        <w:tab/>
        <w:t>Test Requirements</w:t>
      </w:r>
      <w:bookmarkEnd w:id="2390"/>
      <w:bookmarkEnd w:id="2391"/>
      <w:bookmarkEnd w:id="2392"/>
      <w:bookmarkEnd w:id="2393"/>
      <w:bookmarkEnd w:id="2394"/>
      <w:bookmarkEnd w:id="2395"/>
      <w:bookmarkEnd w:id="2396"/>
      <w:bookmarkEnd w:id="2397"/>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2398" w:name="_Toc6829"/>
      <w:bookmarkStart w:id="2399" w:name="_Toc24941"/>
      <w:bookmarkStart w:id="2400" w:name="_Toc23320"/>
      <w:bookmarkStart w:id="2401" w:name="_Toc10152"/>
      <w:bookmarkStart w:id="2402" w:name="_Toc121818463"/>
      <w:bookmarkStart w:id="2403" w:name="_Toc121818687"/>
      <w:bookmarkStart w:id="2404" w:name="_Toc124158442"/>
      <w:bookmarkStart w:id="2405" w:name="_Toc130558510"/>
      <w:bookmarkStart w:id="2406" w:name="_Toc36817404"/>
      <w:bookmarkStart w:id="2407" w:name="_Toc37260326"/>
      <w:bookmarkStart w:id="2408" w:name="_Toc45893630"/>
      <w:bookmarkStart w:id="2409" w:name="_Toc61179039"/>
      <w:bookmarkStart w:id="2410" w:name="_Toc74663426"/>
      <w:bookmarkStart w:id="2411" w:name="_Toc53178801"/>
      <w:bookmarkStart w:id="2412" w:name="_Toc53178350"/>
      <w:bookmarkStart w:id="2413" w:name="_Toc61179509"/>
      <w:bookmarkStart w:id="2414" w:name="_Toc21127643"/>
      <w:bookmarkStart w:id="2415" w:name="_Toc29811852"/>
      <w:bookmarkStart w:id="2416" w:name="_Toc67916805"/>
      <w:bookmarkStart w:id="2417" w:name="_Toc82621967"/>
      <w:bookmarkStart w:id="2418" w:name="_Toc44712317"/>
      <w:bookmarkStart w:id="2419"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2398"/>
      <w:bookmarkEnd w:id="2399"/>
      <w:bookmarkEnd w:id="2400"/>
      <w:bookmarkEnd w:id="2401"/>
      <w:bookmarkEnd w:id="2402"/>
      <w:bookmarkEnd w:id="2403"/>
      <w:bookmarkEnd w:id="2404"/>
      <w:bookmarkEnd w:id="2405"/>
    </w:p>
    <w:p w14:paraId="0D3C5A09" w14:textId="77777777" w:rsidR="004D3FFD" w:rsidRDefault="00000000" w:rsidP="00EB7040">
      <w:pPr>
        <w:pStyle w:val="Heading3"/>
        <w:rPr>
          <w:rFonts w:eastAsia="DengXian"/>
        </w:rPr>
      </w:pPr>
      <w:bookmarkStart w:id="2420" w:name="_Toc21127639"/>
      <w:bookmarkStart w:id="2421" w:name="_Toc45893626"/>
      <w:bookmarkStart w:id="2422" w:name="_Toc53178797"/>
      <w:bookmarkStart w:id="2423" w:name="_Toc44712313"/>
      <w:bookmarkStart w:id="2424" w:name="_Toc29811848"/>
      <w:bookmarkStart w:id="2425" w:name="_Toc37260322"/>
      <w:bookmarkStart w:id="2426" w:name="_Toc82621963"/>
      <w:bookmarkStart w:id="2427" w:name="_Toc61179035"/>
      <w:bookmarkStart w:id="2428" w:name="_Toc74663422"/>
      <w:bookmarkStart w:id="2429" w:name="_Toc36817400"/>
      <w:bookmarkStart w:id="2430" w:name="_Toc53178346"/>
      <w:bookmarkStart w:id="2431" w:name="_Toc67916801"/>
      <w:bookmarkStart w:id="2432" w:name="_Toc37267710"/>
      <w:bookmarkStart w:id="2433" w:name="_Toc61179505"/>
      <w:bookmarkStart w:id="2434" w:name="_Toc121818464"/>
      <w:bookmarkStart w:id="2435" w:name="_Toc121818688"/>
      <w:bookmarkStart w:id="2436" w:name="_Toc124158443"/>
      <w:bookmarkStart w:id="2437" w:name="_Toc13055851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5F56C4E3" w14:textId="77777777" w:rsidR="004D3FFD" w:rsidRDefault="00000000" w:rsidP="00EB7040">
      <w:pPr>
        <w:pStyle w:val="Heading4"/>
      </w:pPr>
      <w:bookmarkStart w:id="2438" w:name="_Toc74915670"/>
      <w:bookmarkStart w:id="2439" w:name="_Toc58915668"/>
      <w:bookmarkStart w:id="2440" w:name="_Toc58917849"/>
      <w:bookmarkStart w:id="2441" w:name="_Toc29810517"/>
      <w:bookmarkStart w:id="2442" w:name="_Toc21102668"/>
      <w:bookmarkStart w:id="2443" w:name="_Toc36635869"/>
      <w:bookmarkStart w:id="2444" w:name="_Toc37272815"/>
      <w:bookmarkStart w:id="2445" w:name="_Toc76544181"/>
      <w:bookmarkStart w:id="2446" w:name="_Toc82536303"/>
      <w:bookmarkStart w:id="2447" w:name="_Toc66693718"/>
      <w:bookmarkStart w:id="2448" w:name="_Toc53183001"/>
      <w:bookmarkStart w:id="2449" w:name="_Toc76114295"/>
      <w:bookmarkStart w:id="2450" w:name="_Toc45885892"/>
      <w:bookmarkStart w:id="2451" w:name="_Toc121818465"/>
      <w:bookmarkStart w:id="2452" w:name="_Toc121818689"/>
      <w:bookmarkStart w:id="2453" w:name="_Toc124158444"/>
      <w:bookmarkStart w:id="2454" w:name="_Toc130558512"/>
      <w:r>
        <w:t>6.9.1.1</w:t>
      </w:r>
      <w:r>
        <w:tab/>
        <w:t>Definition and applicability</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ECC2C75" w14:textId="77777777" w:rsidR="004D3FFD" w:rsidRDefault="00000000">
      <w:pPr>
        <w:rPr>
          <w:rFonts w:eastAsia="DengXian"/>
        </w:rPr>
      </w:pPr>
      <w:bookmarkStart w:id="2455" w:name="_Toc76544182"/>
      <w:bookmarkStart w:id="2456" w:name="_Toc37272816"/>
      <w:bookmarkStart w:id="2457" w:name="_Toc29810518"/>
      <w:bookmarkStart w:id="2458" w:name="_Toc58915669"/>
      <w:bookmarkStart w:id="2459" w:name="_Toc76114296"/>
      <w:bookmarkStart w:id="2460" w:name="_Toc53183002"/>
      <w:bookmarkStart w:id="2461" w:name="_Toc36635870"/>
      <w:bookmarkStart w:id="2462" w:name="_Toc74915671"/>
      <w:bookmarkStart w:id="2463" w:name="_Toc66693719"/>
      <w:bookmarkStart w:id="2464" w:name="_Toc82536304"/>
      <w:bookmarkStart w:id="2465" w:name="_Toc45885893"/>
      <w:bookmarkStart w:id="2466" w:name="_Toc58917850"/>
      <w:bookmarkStart w:id="246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2468"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2468"/>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2469" w:name="_Toc121818466"/>
      <w:bookmarkStart w:id="2470" w:name="_Toc121818690"/>
      <w:bookmarkStart w:id="2471" w:name="_Toc124158445"/>
      <w:bookmarkStart w:id="2472" w:name="_Toc130558513"/>
      <w:r>
        <w:t>6.9.1.2</w:t>
      </w:r>
      <w:r>
        <w:tab/>
        <w:t>Minimum requirement</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9"/>
      <w:bookmarkEnd w:id="2470"/>
      <w:bookmarkEnd w:id="2471"/>
      <w:bookmarkEnd w:id="2472"/>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2473" w:name="_Toc29810519"/>
      <w:bookmarkStart w:id="2474" w:name="_Toc66693720"/>
      <w:bookmarkStart w:id="2475" w:name="_Toc37272817"/>
      <w:bookmarkStart w:id="2476" w:name="_Toc58917851"/>
      <w:bookmarkStart w:id="2477" w:name="_Toc82536305"/>
      <w:bookmarkStart w:id="2478" w:name="_Toc58915670"/>
      <w:bookmarkStart w:id="2479" w:name="_Toc45885894"/>
      <w:bookmarkStart w:id="2480" w:name="_Toc36635871"/>
      <w:bookmarkStart w:id="2481" w:name="_Toc76544183"/>
      <w:bookmarkStart w:id="2482" w:name="_Toc76114297"/>
      <w:bookmarkStart w:id="2483" w:name="_Toc53183003"/>
      <w:bookmarkStart w:id="2484" w:name="_Toc74915672"/>
      <w:bookmarkStart w:id="2485" w:name="_Toc21102670"/>
      <w:bookmarkStart w:id="2486" w:name="_Toc121818467"/>
      <w:bookmarkStart w:id="2487" w:name="_Toc121818691"/>
      <w:bookmarkStart w:id="2488" w:name="_Toc124158446"/>
      <w:bookmarkStart w:id="2489" w:name="_Toc130558514"/>
      <w:r>
        <w:t>6.9.1.3</w:t>
      </w:r>
      <w: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2490" w:name="_Toc29810520"/>
      <w:bookmarkStart w:id="2491" w:name="_Toc76114298"/>
      <w:bookmarkStart w:id="2492" w:name="_Toc76544184"/>
      <w:bookmarkStart w:id="2493" w:name="_Toc58917852"/>
      <w:bookmarkStart w:id="2494" w:name="_Toc45885895"/>
      <w:bookmarkStart w:id="2495" w:name="_Toc53183004"/>
      <w:bookmarkStart w:id="2496" w:name="_Toc74915673"/>
      <w:bookmarkStart w:id="2497" w:name="_Toc82536306"/>
      <w:bookmarkStart w:id="2498" w:name="_Toc66693721"/>
      <w:bookmarkStart w:id="2499" w:name="_Toc21102671"/>
      <w:bookmarkStart w:id="2500" w:name="_Toc37272818"/>
      <w:bookmarkStart w:id="2501" w:name="_Toc58915671"/>
      <w:bookmarkStart w:id="2502" w:name="_Toc36635872"/>
      <w:bookmarkStart w:id="2503" w:name="_Toc121818468"/>
      <w:bookmarkStart w:id="2504" w:name="_Toc121818692"/>
      <w:bookmarkStart w:id="2505" w:name="_Toc124158447"/>
      <w:bookmarkStart w:id="2506" w:name="_Toc130558515"/>
      <w:r>
        <w:t>6.9.1.4</w:t>
      </w:r>
      <w:r>
        <w:tab/>
        <w:t>Method of test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2507" w:name="_Toc36635873"/>
      <w:bookmarkStart w:id="2508" w:name="_Toc82536307"/>
      <w:bookmarkStart w:id="2509" w:name="_Toc74915674"/>
      <w:bookmarkStart w:id="2510" w:name="_Toc37272819"/>
      <w:bookmarkStart w:id="2511" w:name="_Toc66693722"/>
      <w:bookmarkStart w:id="2512" w:name="_Toc21102672"/>
      <w:bookmarkStart w:id="2513" w:name="_Toc76544185"/>
      <w:bookmarkStart w:id="2514" w:name="_Toc45885896"/>
      <w:bookmarkStart w:id="2515" w:name="_Toc53183005"/>
      <w:bookmarkStart w:id="2516" w:name="_Toc58915672"/>
      <w:bookmarkStart w:id="2517" w:name="_Toc76114299"/>
      <w:bookmarkStart w:id="2518" w:name="_Toc58917853"/>
      <w:bookmarkStart w:id="2519" w:name="_Toc29810521"/>
      <w:bookmarkStart w:id="2520" w:name="_Toc121818469"/>
      <w:bookmarkStart w:id="2521" w:name="_Toc121818693"/>
      <w:bookmarkStart w:id="2522" w:name="_Toc124158448"/>
      <w:bookmarkStart w:id="2523" w:name="_Toc130558516"/>
      <w:r>
        <w:t>6.9.1.5</w:t>
      </w:r>
      <w:r>
        <w:tab/>
        <w:t>Test requirements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2524" w:name="_Toc121818470"/>
      <w:bookmarkStart w:id="2525" w:name="_Toc121818694"/>
      <w:bookmarkStart w:id="2526" w:name="_Toc124158449"/>
      <w:bookmarkStart w:id="2527" w:name="_Toc13055851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524"/>
      <w:bookmarkEnd w:id="2525"/>
      <w:bookmarkEnd w:id="2526"/>
      <w:bookmarkEnd w:id="2527"/>
    </w:p>
    <w:p w14:paraId="334D97DD" w14:textId="77777777" w:rsidR="004D3FFD" w:rsidRDefault="00000000" w:rsidP="008E76DD">
      <w:pPr>
        <w:pStyle w:val="Heading4"/>
      </w:pPr>
      <w:bookmarkStart w:id="2528" w:name="_Toc58915674"/>
      <w:bookmarkStart w:id="2529" w:name="_Toc58917855"/>
      <w:bookmarkStart w:id="2530" w:name="_Toc74915676"/>
      <w:bookmarkStart w:id="2531" w:name="_Toc66693724"/>
      <w:bookmarkStart w:id="2532" w:name="_Toc37272821"/>
      <w:bookmarkStart w:id="2533" w:name="_Toc29810523"/>
      <w:bookmarkStart w:id="2534" w:name="_Toc45885898"/>
      <w:bookmarkStart w:id="2535" w:name="_Toc53183007"/>
      <w:bookmarkStart w:id="2536" w:name="_Toc76114301"/>
      <w:bookmarkStart w:id="2537" w:name="_Toc82536309"/>
      <w:bookmarkStart w:id="2538" w:name="_Toc36635875"/>
      <w:bookmarkStart w:id="2539" w:name="_Toc21102674"/>
      <w:bookmarkStart w:id="2540" w:name="_Toc76544187"/>
      <w:bookmarkStart w:id="2541" w:name="_Toc121818471"/>
      <w:bookmarkStart w:id="2542" w:name="_Toc121818695"/>
      <w:bookmarkStart w:id="2543" w:name="_Toc124158450"/>
      <w:bookmarkStart w:id="2544" w:name="_Toc130558518"/>
      <w:r>
        <w:t>6.9.2.1</w:t>
      </w:r>
      <w:r>
        <w:tab/>
        <w:t>Definition and applicability</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2C7DA0E" w14:textId="77777777" w:rsidR="004D3FFD" w:rsidRDefault="00000000">
      <w:pPr>
        <w:rPr>
          <w:rFonts w:eastAsia="DengXian"/>
        </w:rPr>
      </w:pPr>
      <w:bookmarkStart w:id="2545" w:name="_Hlk104392742"/>
      <w:bookmarkStart w:id="2546" w:name="_Toc58917856"/>
      <w:bookmarkStart w:id="2547" w:name="_Toc66693725"/>
      <w:bookmarkStart w:id="2548" w:name="_Toc58915675"/>
      <w:bookmarkStart w:id="2549" w:name="_Toc53183008"/>
      <w:bookmarkStart w:id="2550" w:name="_Toc74915677"/>
      <w:bookmarkStart w:id="2551" w:name="_Toc45885899"/>
      <w:bookmarkStart w:id="2552" w:name="_Toc76544188"/>
      <w:bookmarkStart w:id="2553" w:name="_Toc82536310"/>
      <w:bookmarkStart w:id="2554" w:name="_Toc37272822"/>
      <w:bookmarkStart w:id="2555" w:name="_Toc76114302"/>
      <w:bookmarkStart w:id="2556" w:name="_Toc29810524"/>
      <w:bookmarkStart w:id="2557" w:name="_Toc21102675"/>
      <w:bookmarkStart w:id="255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2pt;height:191.5pt" o:ole="">
            <v:imagedata r:id="rId22" o:title=""/>
          </v:shape>
          <o:OLEObject Type="Embed" ProgID="Visio.Drawing.15" ShapeID="_x0000_i1039" DrawAspect="Content" ObjectID="_1742239441"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2559" w:name="_Toc121818472"/>
      <w:bookmarkStart w:id="2560" w:name="_Toc121818696"/>
      <w:bookmarkStart w:id="2561" w:name="_Toc124158451"/>
      <w:bookmarkStart w:id="2562" w:name="_Toc130558519"/>
      <w:bookmarkEnd w:id="2545"/>
      <w:r>
        <w:t>6.9.2.2</w:t>
      </w:r>
      <w:r>
        <w:tab/>
        <w:t>Minimum requirement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2563" w:name="_Toc29810525"/>
      <w:bookmarkStart w:id="2564" w:name="_Toc37272823"/>
      <w:bookmarkStart w:id="2565" w:name="_Toc82536311"/>
      <w:bookmarkStart w:id="2566" w:name="_Toc36635877"/>
      <w:bookmarkStart w:id="2567" w:name="_Toc58915676"/>
      <w:bookmarkStart w:id="2568" w:name="_Toc45885900"/>
      <w:bookmarkStart w:id="2569" w:name="_Toc74915678"/>
      <w:bookmarkStart w:id="2570" w:name="_Toc21102676"/>
      <w:bookmarkStart w:id="2571" w:name="_Toc66693726"/>
      <w:bookmarkStart w:id="2572" w:name="_Toc58917857"/>
      <w:bookmarkStart w:id="2573" w:name="_Toc53183009"/>
      <w:bookmarkStart w:id="2574" w:name="_Toc76544189"/>
      <w:bookmarkStart w:id="2575" w:name="_Toc76114303"/>
      <w:bookmarkStart w:id="2576" w:name="_Toc121818473"/>
      <w:bookmarkStart w:id="2577" w:name="_Toc121818697"/>
      <w:bookmarkStart w:id="2578" w:name="_Toc124158452"/>
      <w:bookmarkStart w:id="2579" w:name="_Toc130558520"/>
      <w:r>
        <w:t>6.9.2.3</w:t>
      </w:r>
      <w:r>
        <w:tab/>
        <w:t>Test purpose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2580" w:name="_Toc37272824"/>
      <w:bookmarkStart w:id="2581" w:name="_Toc82536312"/>
      <w:bookmarkStart w:id="2582" w:name="_Toc76544190"/>
      <w:bookmarkStart w:id="2583" w:name="_Toc74915679"/>
      <w:bookmarkStart w:id="2584" w:name="_Toc36635878"/>
      <w:bookmarkStart w:id="2585" w:name="_Toc29810526"/>
      <w:bookmarkStart w:id="2586" w:name="_Toc58915677"/>
      <w:bookmarkStart w:id="2587" w:name="_Toc53183010"/>
      <w:bookmarkStart w:id="2588" w:name="_Toc66693727"/>
      <w:bookmarkStart w:id="2589" w:name="_Toc45885901"/>
      <w:bookmarkStart w:id="2590" w:name="_Toc21102677"/>
      <w:bookmarkStart w:id="2591" w:name="_Toc58917858"/>
      <w:bookmarkStart w:id="2592" w:name="_Toc76114304"/>
      <w:bookmarkStart w:id="2593" w:name="_Toc121818474"/>
      <w:bookmarkStart w:id="2594" w:name="_Toc121818698"/>
      <w:bookmarkStart w:id="2595" w:name="_Toc124158453"/>
      <w:bookmarkStart w:id="2596" w:name="_Toc130558521"/>
      <w:r>
        <w:t>6.9.2.4</w:t>
      </w:r>
      <w:r>
        <w:tab/>
        <w:t>Method of test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83976DB" w14:textId="77777777" w:rsidR="004D3FFD" w:rsidRDefault="00000000" w:rsidP="00D13A3B">
      <w:pPr>
        <w:pStyle w:val="Heading5"/>
      </w:pPr>
      <w:bookmarkStart w:id="2597" w:name="_Toc21102678"/>
      <w:bookmarkStart w:id="2598" w:name="_Toc36635879"/>
      <w:bookmarkStart w:id="2599" w:name="_Toc76114305"/>
      <w:bookmarkStart w:id="2600" w:name="_Toc58917859"/>
      <w:bookmarkStart w:id="2601" w:name="_Toc66693728"/>
      <w:bookmarkStart w:id="2602" w:name="_Toc53183011"/>
      <w:bookmarkStart w:id="2603" w:name="_Toc82536313"/>
      <w:bookmarkStart w:id="2604" w:name="_Toc29810527"/>
      <w:bookmarkStart w:id="2605" w:name="_Toc74915680"/>
      <w:bookmarkStart w:id="2606" w:name="_Toc76544191"/>
      <w:bookmarkStart w:id="2607" w:name="_Toc37272825"/>
      <w:bookmarkStart w:id="2608" w:name="_Toc58915678"/>
      <w:bookmarkStart w:id="2609" w:name="_Toc45885902"/>
      <w:bookmarkStart w:id="2610" w:name="_Toc121818475"/>
      <w:bookmarkStart w:id="2611" w:name="_Toc121818699"/>
      <w:bookmarkStart w:id="2612" w:name="_Toc124158454"/>
      <w:bookmarkStart w:id="2613" w:name="_Toc130558522"/>
      <w:r>
        <w:t>6.9.2.4.1</w:t>
      </w:r>
      <w:r>
        <w:tab/>
        <w:t>Initial conditions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2614" w:name="_Toc29810528"/>
      <w:bookmarkStart w:id="2615" w:name="_Toc76544192"/>
      <w:bookmarkStart w:id="2616" w:name="_Toc82536314"/>
      <w:bookmarkStart w:id="2617" w:name="_Toc58915679"/>
      <w:bookmarkStart w:id="2618" w:name="_Toc21102679"/>
      <w:bookmarkStart w:id="2619" w:name="_Toc37272826"/>
      <w:bookmarkStart w:id="2620" w:name="_Toc74915681"/>
      <w:bookmarkStart w:id="2621" w:name="_Toc45885903"/>
      <w:bookmarkStart w:id="2622" w:name="_Toc66693729"/>
      <w:bookmarkStart w:id="2623" w:name="_Toc36635880"/>
      <w:bookmarkStart w:id="2624" w:name="_Toc58917860"/>
      <w:bookmarkStart w:id="2625" w:name="_Toc76114306"/>
      <w:bookmarkStart w:id="2626" w:name="_Toc53183012"/>
      <w:bookmarkStart w:id="2627" w:name="_Toc121818476"/>
      <w:bookmarkStart w:id="2628" w:name="_Toc121818700"/>
      <w:bookmarkStart w:id="2629" w:name="_Toc124158455"/>
      <w:bookmarkStart w:id="2630" w:name="_Toc130558523"/>
      <w:r>
        <w:t>6.9.2.4.2</w:t>
      </w:r>
      <w:r>
        <w:tab/>
        <w:t>Procedure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2631" w:name="_Toc45885907"/>
      <w:bookmarkStart w:id="2632" w:name="_Toc66693730"/>
      <w:bookmarkStart w:id="2633" w:name="_Toc76544193"/>
      <w:bookmarkStart w:id="2634" w:name="_Toc74915682"/>
      <w:bookmarkStart w:id="2635" w:name="_Toc37272830"/>
      <w:bookmarkStart w:id="2636" w:name="_Toc29810532"/>
      <w:bookmarkStart w:id="2637" w:name="_Toc58915680"/>
      <w:bookmarkStart w:id="2638" w:name="_Toc21102683"/>
      <w:bookmarkStart w:id="2639" w:name="_Toc53183013"/>
      <w:bookmarkStart w:id="2640" w:name="_Toc82536315"/>
      <w:bookmarkStart w:id="2641" w:name="_Toc76114307"/>
      <w:bookmarkStart w:id="2642" w:name="_Toc36635884"/>
      <w:bookmarkStart w:id="2643" w:name="_Toc58917861"/>
      <w:bookmarkStart w:id="2644" w:name="_Toc121818477"/>
      <w:bookmarkStart w:id="2645" w:name="_Toc121818701"/>
      <w:bookmarkStart w:id="2646" w:name="_Toc124158456"/>
      <w:bookmarkStart w:id="2647" w:name="_Toc130558524"/>
      <w:r>
        <w:t>6.9.2.5</w:t>
      </w:r>
      <w:r>
        <w:tab/>
        <w:t>Test requirements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887"/>
    <w:p w14:paraId="668E89A1" w14:textId="4F92621A" w:rsidR="004D3FFD" w:rsidRDefault="00000000" w:rsidP="008F3D68">
      <w:pPr>
        <w:pStyle w:val="Heading8"/>
        <w:rPr>
          <w:rFonts w:eastAsia="MS Mincho"/>
        </w:rPr>
      </w:pPr>
      <w:r>
        <w:br w:type="page"/>
      </w:r>
      <w:bookmarkStart w:id="2648" w:name="_Toc31361"/>
      <w:bookmarkStart w:id="2649" w:name="_Toc6324"/>
      <w:bookmarkStart w:id="2650" w:name="_Toc8844"/>
      <w:bookmarkStart w:id="2651" w:name="_Toc121818478"/>
      <w:bookmarkStart w:id="2652" w:name="_Toc121818702"/>
      <w:bookmarkStart w:id="2653" w:name="_Toc124158457"/>
      <w:bookmarkStart w:id="2654" w:name="_Toc130558525"/>
      <w:bookmarkStart w:id="2655" w:name="_Toc20742"/>
      <w:bookmarkStart w:id="2656" w:name="_Toc197274883"/>
      <w:r>
        <w:rPr>
          <w:rFonts w:eastAsia="MS Mincho"/>
        </w:rPr>
        <w:t>Annex A</w:t>
      </w:r>
      <w:r>
        <w:t xml:space="preserve"> (normative)</w:t>
      </w:r>
      <w:r>
        <w:rPr>
          <w:rFonts w:eastAsia="MS Mincho"/>
        </w:rPr>
        <w:t>:</w:t>
      </w:r>
      <w:bookmarkEnd w:id="2648"/>
      <w:bookmarkEnd w:id="2649"/>
      <w:bookmarkEnd w:id="2650"/>
      <w:r w:rsidR="008F3D68" w:rsidRPr="00A1115A">
        <w:br/>
      </w:r>
      <w:bookmarkStart w:id="2657" w:name="_Toc29927"/>
      <w:bookmarkStart w:id="2658" w:name="_Toc22967"/>
      <w:bookmarkStart w:id="2659" w:name="_Toc7834"/>
      <w:r>
        <w:rPr>
          <w:rFonts w:eastAsia="MS Mincho"/>
        </w:rPr>
        <w:t>Repeater stimulus signals</w:t>
      </w:r>
      <w:bookmarkEnd w:id="2651"/>
      <w:bookmarkEnd w:id="2652"/>
      <w:bookmarkEnd w:id="2653"/>
      <w:bookmarkEnd w:id="2654"/>
      <w:bookmarkEnd w:id="2657"/>
      <w:bookmarkEnd w:id="2658"/>
      <w:bookmarkEnd w:id="2659"/>
    </w:p>
    <w:p w14:paraId="6311380D" w14:textId="77777777" w:rsidR="00FE0B56" w:rsidRPr="00FE0B56" w:rsidRDefault="00FE0B56" w:rsidP="00FE0B56"/>
    <w:p w14:paraId="0542D8BB" w14:textId="77777777" w:rsidR="004D3FFD" w:rsidRDefault="00000000" w:rsidP="00FE0B56">
      <w:pPr>
        <w:pStyle w:val="Heading1"/>
      </w:pPr>
      <w:bookmarkStart w:id="2660" w:name="_Toc503965148"/>
      <w:bookmarkStart w:id="2661" w:name="_Toc123"/>
      <w:bookmarkStart w:id="2662" w:name="_Toc5009"/>
      <w:bookmarkStart w:id="2663" w:name="_Toc22274"/>
      <w:bookmarkStart w:id="2664" w:name="_Toc121818479"/>
      <w:bookmarkStart w:id="2665" w:name="_Toc121818703"/>
      <w:bookmarkStart w:id="2666" w:name="_Toc124158458"/>
      <w:bookmarkStart w:id="2667" w:name="_Toc130558526"/>
      <w:bookmarkEnd w:id="2655"/>
      <w:bookmarkEnd w:id="2656"/>
      <w:r>
        <w:t>A.1</w:t>
      </w:r>
      <w:r>
        <w:tab/>
        <w:t>Repeater stimulus signal 1</w:t>
      </w:r>
      <w:bookmarkEnd w:id="2660"/>
      <w:bookmarkEnd w:id="2661"/>
      <w:bookmarkEnd w:id="2662"/>
      <w:bookmarkEnd w:id="2663"/>
      <w:bookmarkEnd w:id="2664"/>
      <w:bookmarkEnd w:id="2665"/>
      <w:bookmarkEnd w:id="2666"/>
      <w:bookmarkEnd w:id="2667"/>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2668" w:name="_Toc503965149"/>
      <w:bookmarkStart w:id="2669" w:name="_Toc6947"/>
      <w:bookmarkStart w:id="2670" w:name="_Toc12964"/>
      <w:bookmarkStart w:id="2671" w:name="_Toc12648"/>
      <w:bookmarkStart w:id="2672" w:name="_Toc121818480"/>
      <w:bookmarkStart w:id="2673" w:name="_Toc121818704"/>
      <w:bookmarkStart w:id="2674" w:name="_Toc124158459"/>
      <w:bookmarkStart w:id="2675" w:name="_Toc130558527"/>
      <w:r>
        <w:t>A.2</w:t>
      </w:r>
      <w:r>
        <w:tab/>
        <w:t>Repeater stimulus signal 2</w:t>
      </w:r>
      <w:bookmarkEnd w:id="2668"/>
      <w:bookmarkEnd w:id="2669"/>
      <w:bookmarkEnd w:id="2670"/>
      <w:bookmarkEnd w:id="2671"/>
      <w:bookmarkEnd w:id="2672"/>
      <w:bookmarkEnd w:id="2673"/>
      <w:bookmarkEnd w:id="2674"/>
      <w:bookmarkEnd w:id="2675"/>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2676" w:name="_Toc15660"/>
      <w:bookmarkStart w:id="2677" w:name="_Toc11136"/>
      <w:bookmarkStart w:id="2678" w:name="_Toc587"/>
      <w:bookmarkStart w:id="2679" w:name="_Toc503965152"/>
      <w:bookmarkStart w:id="2680" w:name="_Toc121818481"/>
      <w:bookmarkStart w:id="2681" w:name="_Toc121818705"/>
      <w:bookmarkStart w:id="2682" w:name="_Toc124158460"/>
      <w:bookmarkStart w:id="2683" w:name="_Toc130558528"/>
      <w:r>
        <w:t>A.3</w:t>
      </w:r>
      <w:r>
        <w:tab/>
        <w:t>Repeater stimulus signal spectral purity requirements</w:t>
      </w:r>
      <w:bookmarkEnd w:id="2676"/>
      <w:bookmarkEnd w:id="2677"/>
      <w:bookmarkEnd w:id="2678"/>
      <w:bookmarkEnd w:id="2679"/>
      <w:bookmarkEnd w:id="2680"/>
      <w:bookmarkEnd w:id="2681"/>
      <w:bookmarkEnd w:id="2682"/>
      <w:bookmarkEnd w:id="2683"/>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2684"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2684"/>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2685" w:name="_Toc7033"/>
      <w:bookmarkStart w:id="2686" w:name="_Toc29149"/>
      <w:bookmarkStart w:id="2687" w:name="_Toc28302"/>
      <w:bookmarkStart w:id="2688" w:name="_Toc121818482"/>
      <w:bookmarkStart w:id="2689" w:name="_Toc121818706"/>
      <w:bookmarkStart w:id="2690" w:name="_Toc124158461"/>
      <w:bookmarkStart w:id="2691" w:name="_Toc130558529"/>
      <w:r>
        <w:t xml:space="preserve">Annex </w:t>
      </w:r>
      <w:r>
        <w:rPr>
          <w:rFonts w:hint="eastAsia"/>
        </w:rPr>
        <w:t>B</w:t>
      </w:r>
      <w:r>
        <w:rPr>
          <w:rFonts w:hint="eastAsia"/>
          <w:lang w:val="en-US" w:eastAsia="zh-CN"/>
        </w:rPr>
        <w:t xml:space="preserve"> </w:t>
      </w:r>
      <w:r>
        <w:t>(normative)</w:t>
      </w:r>
      <w:r>
        <w:rPr>
          <w:rFonts w:hint="eastAsia"/>
        </w:rPr>
        <w:t>:</w:t>
      </w:r>
      <w:bookmarkStart w:id="2692" w:name="_Toc20333"/>
      <w:bookmarkStart w:id="2693" w:name="_Toc9234"/>
      <w:bookmarkStart w:id="2694" w:name="_Toc12885"/>
      <w:bookmarkEnd w:id="2685"/>
      <w:bookmarkEnd w:id="2686"/>
      <w:bookmarkEnd w:id="2687"/>
      <w:r w:rsidR="008F3D68" w:rsidRPr="00A1115A">
        <w:br/>
      </w:r>
      <w:r>
        <w:t>Environmental requirements for the Repeater equipment</w:t>
      </w:r>
      <w:bookmarkEnd w:id="2688"/>
      <w:bookmarkEnd w:id="2689"/>
      <w:bookmarkEnd w:id="2690"/>
      <w:bookmarkEnd w:id="2691"/>
      <w:bookmarkEnd w:id="2692"/>
      <w:bookmarkEnd w:id="2693"/>
      <w:bookmarkEnd w:id="2694"/>
    </w:p>
    <w:p w14:paraId="1C507D3A" w14:textId="77777777" w:rsidR="004D3FFD" w:rsidRDefault="004D3FFD"/>
    <w:p w14:paraId="56E0C9E0" w14:textId="77777777" w:rsidR="004D3FFD" w:rsidRDefault="00000000" w:rsidP="00D13A3B">
      <w:pPr>
        <w:pStyle w:val="Heading1"/>
      </w:pPr>
      <w:bookmarkStart w:id="2695" w:name="_Toc106201797"/>
      <w:bookmarkStart w:id="2696" w:name="_Toc98774036"/>
      <w:bookmarkStart w:id="2697" w:name="_Toc75243128"/>
      <w:bookmarkStart w:id="2698" w:name="_Toc74962218"/>
      <w:bookmarkStart w:id="2699" w:name="_Toc76545474"/>
      <w:bookmarkStart w:id="2700" w:name="_Toc29810024"/>
      <w:bookmarkStart w:id="2701" w:name="_Toc53182750"/>
      <w:bookmarkStart w:id="2702" w:name="_Toc58860537"/>
      <w:bookmarkStart w:id="2703" w:name="_Toc115191651"/>
      <w:bookmarkStart w:id="2704" w:name="_Toc82595577"/>
      <w:bookmarkStart w:id="2705" w:name="_Toc37272471"/>
      <w:bookmarkStart w:id="2706" w:name="_Toc66728341"/>
      <w:bookmarkStart w:id="2707" w:name="_Toc13453"/>
      <w:bookmarkStart w:id="2708" w:name="_Toc58863041"/>
      <w:bookmarkStart w:id="2709" w:name="_Toc36645417"/>
      <w:bookmarkStart w:id="2710" w:name="_Toc61183026"/>
      <w:bookmarkStart w:id="2711" w:name="_Toc21100226"/>
      <w:bookmarkStart w:id="2712" w:name="_Toc2105"/>
      <w:bookmarkStart w:id="2713" w:name="_Toc45884718"/>
      <w:bookmarkStart w:id="2714" w:name="_Toc89955608"/>
      <w:bookmarkStart w:id="2715" w:name="_Toc121818483"/>
      <w:bookmarkStart w:id="2716" w:name="_Toc121818707"/>
      <w:bookmarkStart w:id="2717" w:name="_Toc124158462"/>
      <w:bookmarkStart w:id="2718" w:name="_Toc130558530"/>
      <w:r>
        <w:rPr>
          <w:rFonts w:hint="eastAsia"/>
          <w:lang w:val="en-US" w:eastAsia="zh-CN"/>
        </w:rPr>
        <w:t>B</w:t>
      </w:r>
      <w:r>
        <w:t>.1</w:t>
      </w:r>
      <w:r>
        <w:tab/>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2719" w:name="_Toc58863042"/>
      <w:bookmarkStart w:id="2720" w:name="_Toc82595578"/>
      <w:bookmarkStart w:id="2721" w:name="_Toc74962219"/>
      <w:bookmarkStart w:id="2722" w:name="_Toc98774037"/>
      <w:bookmarkStart w:id="2723" w:name="_Toc37272472"/>
      <w:bookmarkStart w:id="2724" w:name="_Toc106201798"/>
      <w:bookmarkStart w:id="2725" w:name="_Toc36645418"/>
      <w:bookmarkStart w:id="2726" w:name="_Toc53182751"/>
      <w:bookmarkStart w:id="2727" w:name="_Toc29810025"/>
      <w:bookmarkStart w:id="2728" w:name="_Toc61183027"/>
      <w:bookmarkStart w:id="2729" w:name="_Toc45884719"/>
      <w:bookmarkStart w:id="2730" w:name="_Toc75243129"/>
      <w:bookmarkStart w:id="2731" w:name="_Toc115191652"/>
      <w:bookmarkStart w:id="2732" w:name="_Toc21100227"/>
      <w:bookmarkStart w:id="2733" w:name="_Toc17383"/>
      <w:bookmarkStart w:id="2734" w:name="_Toc26783"/>
      <w:bookmarkStart w:id="2735" w:name="_Toc89955609"/>
      <w:bookmarkStart w:id="2736" w:name="_Toc58860538"/>
      <w:bookmarkStart w:id="2737" w:name="_Toc76545475"/>
      <w:bookmarkStart w:id="2738" w:name="_Toc66728342"/>
      <w:bookmarkStart w:id="2739" w:name="_Toc121818484"/>
      <w:bookmarkStart w:id="2740" w:name="_Toc121818708"/>
      <w:bookmarkStart w:id="2741" w:name="_Toc124158463"/>
      <w:bookmarkStart w:id="2742" w:name="_Toc130558531"/>
      <w:r>
        <w:rPr>
          <w:rFonts w:hint="eastAsia"/>
          <w:lang w:val="en-US" w:eastAsia="zh-CN"/>
        </w:rPr>
        <w:t>B</w:t>
      </w:r>
      <w:r>
        <w:t>.2</w:t>
      </w:r>
      <w:r>
        <w:tab/>
        <w:t>Normal test environment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2743" w:name="_Toc61183028"/>
      <w:bookmarkStart w:id="2744" w:name="_Toc98774038"/>
      <w:bookmarkStart w:id="2745" w:name="_Toc37272473"/>
      <w:bookmarkStart w:id="2746" w:name="_Toc66728343"/>
      <w:bookmarkStart w:id="2747" w:name="_Toc76545476"/>
      <w:bookmarkStart w:id="2748" w:name="_Toc58863043"/>
      <w:bookmarkStart w:id="2749" w:name="_Toc29810026"/>
      <w:bookmarkStart w:id="2750" w:name="_Toc106201799"/>
      <w:bookmarkStart w:id="2751" w:name="_Toc58860539"/>
      <w:bookmarkStart w:id="2752" w:name="_Toc115191653"/>
      <w:bookmarkStart w:id="2753" w:name="_Toc75243130"/>
      <w:bookmarkStart w:id="2754" w:name="_Toc36645419"/>
      <w:bookmarkStart w:id="2755" w:name="_Toc6107"/>
      <w:bookmarkStart w:id="2756" w:name="_Toc21100228"/>
      <w:bookmarkStart w:id="2757" w:name="_Toc19661"/>
      <w:bookmarkStart w:id="2758" w:name="_Toc89955610"/>
      <w:bookmarkStart w:id="2759" w:name="_Toc82595579"/>
      <w:bookmarkStart w:id="2760" w:name="_Toc45884720"/>
      <w:bookmarkStart w:id="2761" w:name="_Toc53182752"/>
      <w:bookmarkStart w:id="2762" w:name="_Toc74962220"/>
      <w:bookmarkStart w:id="2763" w:name="_Toc121818485"/>
      <w:bookmarkStart w:id="2764" w:name="_Toc121818709"/>
      <w:bookmarkStart w:id="2765" w:name="_Toc124158464"/>
      <w:bookmarkStart w:id="2766" w:name="_Toc130558532"/>
      <w:r>
        <w:rPr>
          <w:rFonts w:hint="eastAsia"/>
          <w:lang w:val="en-US" w:eastAsia="zh-CN"/>
        </w:rPr>
        <w:t>B</w:t>
      </w:r>
      <w:r>
        <w:t>.3</w:t>
      </w:r>
      <w:r>
        <w:tab/>
        <w:t>Extreme test environment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2767" w:name="_Toc36645420"/>
      <w:bookmarkStart w:id="2768" w:name="_Toc98774039"/>
      <w:bookmarkStart w:id="2769" w:name="_Toc19535"/>
      <w:bookmarkStart w:id="2770" w:name="_Toc21100229"/>
      <w:bookmarkStart w:id="2771" w:name="_Toc89955611"/>
      <w:bookmarkStart w:id="2772" w:name="_Toc58860540"/>
      <w:bookmarkStart w:id="2773" w:name="_Toc82595580"/>
      <w:bookmarkStart w:id="2774" w:name="_Toc75243131"/>
      <w:bookmarkStart w:id="2775" w:name="_Toc53182753"/>
      <w:bookmarkStart w:id="2776" w:name="_Toc106201800"/>
      <w:bookmarkStart w:id="2777" w:name="_Toc29810027"/>
      <w:bookmarkStart w:id="2778" w:name="_Toc76545477"/>
      <w:bookmarkStart w:id="2779" w:name="_Toc66728344"/>
      <w:bookmarkStart w:id="2780" w:name="_Toc115191654"/>
      <w:bookmarkStart w:id="2781" w:name="_Toc61183029"/>
      <w:bookmarkStart w:id="2782" w:name="_Toc7014"/>
      <w:bookmarkStart w:id="2783" w:name="_Toc45884721"/>
      <w:bookmarkStart w:id="2784" w:name="_Toc58863044"/>
      <w:bookmarkStart w:id="2785" w:name="_Toc74962221"/>
      <w:bookmarkStart w:id="2786" w:name="_Toc37272474"/>
      <w:bookmarkStart w:id="2787" w:name="_Toc121818486"/>
      <w:bookmarkStart w:id="2788" w:name="_Toc121818710"/>
      <w:bookmarkStart w:id="2789" w:name="_Toc124158465"/>
      <w:bookmarkStart w:id="2790" w:name="_Toc130558533"/>
      <w:r>
        <w:rPr>
          <w:rFonts w:hint="eastAsia"/>
          <w:lang w:val="en-US" w:eastAsia="zh-CN"/>
        </w:rPr>
        <w:t>B</w:t>
      </w:r>
      <w:r>
        <w:t>.3.1</w:t>
      </w:r>
      <w:r>
        <w:tab/>
        <w:t>Extreme temperature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2791" w:name="_Toc115191655"/>
      <w:bookmarkStart w:id="2792" w:name="_Toc98774040"/>
      <w:bookmarkStart w:id="2793" w:name="_Toc76545478"/>
      <w:bookmarkStart w:id="2794" w:name="_Toc58863045"/>
      <w:bookmarkStart w:id="2795" w:name="_Toc37272475"/>
      <w:bookmarkStart w:id="2796" w:name="_Toc36645421"/>
      <w:bookmarkStart w:id="2797" w:name="_Toc21100230"/>
      <w:bookmarkStart w:id="2798" w:name="_Toc58860541"/>
      <w:bookmarkStart w:id="2799" w:name="_Toc82595581"/>
      <w:bookmarkStart w:id="2800" w:name="_Toc53182754"/>
      <w:bookmarkStart w:id="2801" w:name="_Toc89955612"/>
      <w:bookmarkStart w:id="2802" w:name="_Toc21781"/>
      <w:bookmarkStart w:id="2803" w:name="_Toc29810028"/>
      <w:bookmarkStart w:id="2804" w:name="_Toc74962222"/>
      <w:bookmarkStart w:id="2805" w:name="_Toc106201801"/>
      <w:bookmarkStart w:id="2806" w:name="_Toc16958"/>
      <w:bookmarkStart w:id="2807" w:name="_Toc45884722"/>
      <w:bookmarkStart w:id="2808" w:name="_Toc61183030"/>
      <w:bookmarkStart w:id="2809" w:name="_Toc66728345"/>
      <w:bookmarkStart w:id="2810" w:name="_Toc75243132"/>
      <w:bookmarkStart w:id="2811" w:name="_Toc121818487"/>
      <w:bookmarkStart w:id="2812" w:name="_Toc121818711"/>
      <w:bookmarkStart w:id="2813" w:name="_Toc124158466"/>
      <w:bookmarkStart w:id="2814" w:name="_Toc130558534"/>
      <w:r>
        <w:rPr>
          <w:rFonts w:hint="eastAsia"/>
          <w:lang w:val="en-US" w:eastAsia="zh-CN"/>
        </w:rPr>
        <w:t>B</w:t>
      </w:r>
      <w:r>
        <w:t>.4</w:t>
      </w:r>
      <w:r>
        <w:tab/>
        <w:t>Vibration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2815" w:name="_Toc61183031"/>
      <w:bookmarkStart w:id="2816" w:name="_Toc76545479"/>
      <w:bookmarkStart w:id="2817" w:name="_Toc37272476"/>
      <w:bookmarkStart w:id="2818" w:name="_Toc75243133"/>
      <w:bookmarkStart w:id="2819" w:name="_Toc106201802"/>
      <w:bookmarkStart w:id="2820" w:name="_Toc45884723"/>
      <w:bookmarkStart w:id="2821" w:name="_Toc66728346"/>
      <w:bookmarkStart w:id="2822" w:name="_Toc53182755"/>
      <w:bookmarkStart w:id="2823" w:name="_Toc89955613"/>
      <w:bookmarkStart w:id="2824" w:name="_Toc27200"/>
      <w:bookmarkStart w:id="2825" w:name="_Toc21100231"/>
      <w:bookmarkStart w:id="2826" w:name="_Toc115191656"/>
      <w:bookmarkStart w:id="2827" w:name="_Toc29810029"/>
      <w:bookmarkStart w:id="2828" w:name="_Toc98774041"/>
      <w:bookmarkStart w:id="2829" w:name="_Toc17042"/>
      <w:bookmarkStart w:id="2830" w:name="_Toc58860542"/>
      <w:bookmarkStart w:id="2831" w:name="_Toc58863046"/>
      <w:bookmarkStart w:id="2832" w:name="_Toc82595582"/>
      <w:bookmarkStart w:id="2833" w:name="_Toc74962223"/>
      <w:bookmarkStart w:id="2834" w:name="_Toc36645422"/>
      <w:bookmarkStart w:id="2835" w:name="_Toc121818488"/>
      <w:bookmarkStart w:id="2836" w:name="_Toc121818712"/>
      <w:bookmarkStart w:id="2837" w:name="_Toc124158467"/>
      <w:bookmarkStart w:id="2838" w:name="_Toc130558535"/>
      <w:r>
        <w:rPr>
          <w:rFonts w:hint="eastAsia"/>
          <w:lang w:val="en-US" w:eastAsia="zh-CN"/>
        </w:rPr>
        <w:t>B</w:t>
      </w:r>
      <w:r>
        <w:t>.5</w:t>
      </w:r>
      <w:r>
        <w:tab/>
        <w:t>Power supply</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2839" w:name="_Toc21100232"/>
      <w:bookmarkStart w:id="2840" w:name="_Toc29810030"/>
      <w:bookmarkStart w:id="2841" w:name="_Toc61183032"/>
      <w:bookmarkStart w:id="2842" w:name="_Toc18892"/>
      <w:bookmarkStart w:id="2843" w:name="_Toc75243134"/>
      <w:bookmarkStart w:id="2844" w:name="_Toc82595583"/>
      <w:bookmarkStart w:id="2845" w:name="_Toc36645423"/>
      <w:bookmarkStart w:id="2846" w:name="_Toc58863047"/>
      <w:bookmarkStart w:id="2847" w:name="_Toc58860543"/>
      <w:bookmarkStart w:id="2848" w:name="_Toc66728347"/>
      <w:bookmarkStart w:id="2849" w:name="_Toc37272477"/>
      <w:bookmarkStart w:id="2850" w:name="_Toc115191657"/>
      <w:bookmarkStart w:id="2851" w:name="_Toc18851"/>
      <w:bookmarkStart w:id="2852" w:name="_Toc106201803"/>
      <w:bookmarkStart w:id="2853" w:name="_Toc76545480"/>
      <w:bookmarkStart w:id="2854" w:name="_Toc98774042"/>
      <w:bookmarkStart w:id="2855" w:name="_Toc89955614"/>
      <w:bookmarkStart w:id="2856" w:name="_Toc45884724"/>
      <w:bookmarkStart w:id="2857" w:name="_Toc74962224"/>
      <w:bookmarkStart w:id="2858" w:name="_Toc53182756"/>
      <w:bookmarkStart w:id="2859" w:name="_Toc121818489"/>
      <w:bookmarkStart w:id="2860" w:name="_Toc121818713"/>
      <w:bookmarkStart w:id="2861" w:name="_Toc124158468"/>
      <w:bookmarkStart w:id="2862" w:name="_Toc130558536"/>
      <w:r>
        <w:rPr>
          <w:rFonts w:hint="eastAsia"/>
          <w:lang w:val="en-US" w:eastAsia="zh-CN"/>
        </w:rPr>
        <w:t>B</w:t>
      </w:r>
      <w:r>
        <w:rPr>
          <w:lang w:eastAsia="sv-SE"/>
        </w:rPr>
        <w:t>.6</w:t>
      </w:r>
      <w:r>
        <w:rPr>
          <w:lang w:eastAsia="sv-SE"/>
        </w:rPr>
        <w:tab/>
        <w:t>Measurement of test environments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2863" w:name="_Toc2162"/>
      <w:bookmarkStart w:id="2864" w:name="_Toc23776"/>
      <w:bookmarkStart w:id="2865" w:name="_Toc20741"/>
      <w:bookmarkStart w:id="2866" w:name="_Toc121818490"/>
      <w:bookmarkStart w:id="2867" w:name="_Toc121818714"/>
      <w:bookmarkStart w:id="2868" w:name="_Toc124158469"/>
      <w:bookmarkStart w:id="2869" w:name="_Toc130558537"/>
      <w:r>
        <w:t xml:space="preserve">Annex </w:t>
      </w:r>
      <w:r>
        <w:rPr>
          <w:rFonts w:hint="eastAsia"/>
        </w:rPr>
        <w:t>C</w:t>
      </w:r>
      <w:r>
        <w:t xml:space="preserve"> (informative)</w:t>
      </w:r>
      <w:r>
        <w:rPr>
          <w:rFonts w:hint="eastAsia"/>
        </w:rPr>
        <w:t>:</w:t>
      </w:r>
      <w:bookmarkStart w:id="2870" w:name="_Toc9521"/>
      <w:bookmarkStart w:id="2871" w:name="_Toc913"/>
      <w:bookmarkStart w:id="2872" w:name="_Toc2303"/>
      <w:bookmarkEnd w:id="2863"/>
      <w:bookmarkEnd w:id="2864"/>
      <w:bookmarkEnd w:id="2865"/>
      <w:r w:rsidR="008C11A2" w:rsidRPr="00A1115A">
        <w:br/>
      </w:r>
      <w:r>
        <w:rPr>
          <w:rFonts w:hint="eastAsia"/>
        </w:rPr>
        <w:t xml:space="preserve">Test </w:t>
      </w:r>
      <w:r>
        <w:t>tolerances and derivation of test requirements</w:t>
      </w:r>
      <w:bookmarkEnd w:id="2866"/>
      <w:bookmarkEnd w:id="2867"/>
      <w:bookmarkEnd w:id="2868"/>
      <w:bookmarkEnd w:id="2869"/>
      <w:bookmarkEnd w:id="2870"/>
      <w:bookmarkEnd w:id="2871"/>
      <w:bookmarkEnd w:id="2872"/>
    </w:p>
    <w:p w14:paraId="7522A9D6" w14:textId="77777777" w:rsidR="008F3D68" w:rsidRPr="008F3D68" w:rsidRDefault="008F3D68" w:rsidP="008F3D68"/>
    <w:p w14:paraId="67818BD2" w14:textId="77777777" w:rsidR="004D3FFD" w:rsidRDefault="00000000" w:rsidP="00D13A3B">
      <w:pPr>
        <w:pStyle w:val="Heading1"/>
      </w:pPr>
      <w:bookmarkStart w:id="2873" w:name="_Toc76545482"/>
      <w:bookmarkStart w:id="2874" w:name="_Toc29810032"/>
      <w:bookmarkStart w:id="2875" w:name="_Toc58863049"/>
      <w:bookmarkStart w:id="2876" w:name="_Toc115191659"/>
      <w:bookmarkStart w:id="2877" w:name="_Toc98774044"/>
      <w:bookmarkStart w:id="2878" w:name="_Toc66728349"/>
      <w:bookmarkStart w:id="2879" w:name="_Toc36645425"/>
      <w:bookmarkStart w:id="2880" w:name="_Toc61183034"/>
      <w:bookmarkStart w:id="2881" w:name="_Toc45884726"/>
      <w:bookmarkStart w:id="2882" w:name="_Toc21100234"/>
      <w:bookmarkStart w:id="2883" w:name="_Toc37272479"/>
      <w:bookmarkStart w:id="2884" w:name="_Toc82595585"/>
      <w:bookmarkStart w:id="2885" w:name="_Toc74962226"/>
      <w:bookmarkStart w:id="2886" w:name="_Toc53182758"/>
      <w:bookmarkStart w:id="2887" w:name="_Toc58860545"/>
      <w:bookmarkStart w:id="2888" w:name="_Toc89955616"/>
      <w:bookmarkStart w:id="2889" w:name="_Toc75243136"/>
      <w:bookmarkStart w:id="2890" w:name="_Toc106201805"/>
      <w:bookmarkStart w:id="2891" w:name="_Toc30344"/>
      <w:bookmarkStart w:id="2892" w:name="_Toc17282"/>
      <w:bookmarkStart w:id="2893" w:name="_Toc121818491"/>
      <w:bookmarkStart w:id="2894" w:name="_Toc121818715"/>
      <w:bookmarkStart w:id="2895" w:name="_Toc124158470"/>
      <w:bookmarkStart w:id="2896" w:name="_Toc130558538"/>
      <w:bookmarkStart w:id="2897" w:name="_Toc89953096"/>
      <w:bookmarkStart w:id="2898" w:name="_Toc26771"/>
      <w:bookmarkStart w:id="2899" w:name="_Toc37273247"/>
      <w:bookmarkStart w:id="2900" w:name="_Toc98766913"/>
      <w:bookmarkStart w:id="2901" w:name="_Toc53183382"/>
      <w:bookmarkStart w:id="2902" w:name="_Toc29810940"/>
      <w:bookmarkStart w:id="2903" w:name="_Toc36636301"/>
      <w:bookmarkStart w:id="2904" w:name="_Toc21103091"/>
      <w:bookmarkStart w:id="2905" w:name="_Toc74916170"/>
      <w:bookmarkStart w:id="2906" w:name="_Toc76114795"/>
      <w:bookmarkStart w:id="2907" w:name="_Toc58916094"/>
      <w:bookmarkStart w:id="2908" w:name="_Toc76544681"/>
      <w:bookmarkStart w:id="2909" w:name="_Toc66694145"/>
      <w:bookmarkStart w:id="2910" w:name="_Toc58918275"/>
      <w:bookmarkStart w:id="2911" w:name="_Toc82536803"/>
      <w:bookmarkStart w:id="2912" w:name="_Toc45886337"/>
      <w:bookmarkStart w:id="2913" w:name="_Toc345380288"/>
      <w:bookmarkStart w:id="2914" w:name="_Toc345405780"/>
      <w:bookmarkStart w:id="2915" w:name="_Toc345383119"/>
      <w:bookmarkStart w:id="2916" w:name="_Toc345380722"/>
      <w:bookmarkStart w:id="2917" w:name="_Toc345380552"/>
      <w:bookmarkStart w:id="2918" w:name="_Toc451844197"/>
      <w:bookmarkStart w:id="2919" w:name="_Toc345386113"/>
      <w:bookmarkStart w:id="2920" w:name="_Toc436619030"/>
      <w:bookmarkStart w:id="2921" w:name="_Toc345405449"/>
      <w:bookmarkStart w:id="2922" w:name="_Toc345381662"/>
      <w:bookmarkStart w:id="2923" w:name="_Toc345384828"/>
      <w:bookmarkStart w:id="2924" w:name="_Toc345410650"/>
      <w:bookmarkStart w:id="2925" w:name="historyclause"/>
      <w:bookmarkStart w:id="2926" w:name="_Toc345382845"/>
      <w:bookmarkStart w:id="2927" w:name="_Toc345407140"/>
      <w:bookmarkStart w:id="2928" w:name="_Toc345405865"/>
      <w:bookmarkStart w:id="2929" w:name="_Toc345381963"/>
      <w:bookmarkStart w:id="2930" w:name="_Toc345381826"/>
      <w:bookmarkStart w:id="2931" w:name="_Toc345406648"/>
      <w:bookmarkStart w:id="2932" w:name="_Toc345410565"/>
      <w:bookmarkStart w:id="2933" w:name="_Toc345380637"/>
      <w:bookmarkStart w:id="2934" w:name="_Toc345382493"/>
      <w:bookmarkStart w:id="2935" w:name="_Toc345406215"/>
      <w:bookmarkStart w:id="2936" w:name="_Toc345736286"/>
      <w:bookmarkStart w:id="2937" w:name="_Toc345382408"/>
      <w:bookmarkStart w:id="2938" w:name="_Toc345380467"/>
      <w:bookmarkStart w:id="2939" w:name="_Toc345409769"/>
      <w:bookmarkStart w:id="2940" w:name="_Toc345383962"/>
      <w:bookmarkStart w:id="2941" w:name="_Toc351282584"/>
      <w:bookmarkStart w:id="2942" w:name="_Toc345406733"/>
      <w:bookmarkStart w:id="2943" w:name="_Toc345384247"/>
      <w:bookmarkStart w:id="2944" w:name="_Toc345385032"/>
      <w:bookmarkStart w:id="2945" w:name="_Toc374955690"/>
      <w:bookmarkStart w:id="2946" w:name="_Toc345383291"/>
      <w:bookmarkStart w:id="2947" w:name="_Toc345406818"/>
      <w:bookmarkStart w:id="2948" w:name="_Toc345409684"/>
      <w:bookmarkStart w:id="2949" w:name="_Toc345382599"/>
      <w:bookmarkStart w:id="2950" w:name="_Toc345406563"/>
      <w:bookmarkStart w:id="2951" w:name="_Toc345382760"/>
      <w:bookmarkStart w:id="2952" w:name="_Toc345736201"/>
      <w:bookmarkStart w:id="2953" w:name="_Toc345735882"/>
      <w:bookmarkStart w:id="2954" w:name="_Toc345405695"/>
      <w:bookmarkStart w:id="2955" w:name="_Toc345405610"/>
      <w:bookmarkStart w:id="2956" w:name="_Toc436619267"/>
      <w:bookmarkStart w:id="2957" w:name="_Toc345409574"/>
      <w:r>
        <w:rPr>
          <w:rFonts w:hint="eastAsia"/>
          <w:lang w:val="en-US" w:eastAsia="zh-CN"/>
        </w:rPr>
        <w:t>C</w:t>
      </w:r>
      <w:r>
        <w:t>.1</w:t>
      </w:r>
      <w:r>
        <w:tab/>
      </w:r>
      <w:r>
        <w:rPr>
          <w:lang w:eastAsia="sv-SE"/>
        </w:rPr>
        <w:t xml:space="preserve">Measurement of </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r>
        <w:rPr>
          <w:lang w:eastAsia="sv-SE"/>
        </w:rPr>
        <w:t>radiated characteristics</w:t>
      </w:r>
      <w:bookmarkEnd w:id="2891"/>
      <w:bookmarkEnd w:id="2892"/>
      <w:bookmarkEnd w:id="2893"/>
      <w:bookmarkEnd w:id="2894"/>
      <w:bookmarkEnd w:id="2895"/>
      <w:bookmarkEnd w:id="2896"/>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2958" w:name="_Toc20208"/>
      <w:bookmarkStart w:id="2959" w:name="_Toc25176"/>
      <w:bookmarkStart w:id="2960" w:name="_Toc4031"/>
      <w:bookmarkStart w:id="2961" w:name="_Toc121818492"/>
      <w:bookmarkStart w:id="2962" w:name="_Toc121818716"/>
      <w:bookmarkStart w:id="2963" w:name="_Toc124158471"/>
      <w:bookmarkStart w:id="2964" w:name="_Toc130558539"/>
      <w:r>
        <w:t xml:space="preserve">Annex </w:t>
      </w:r>
      <w:r>
        <w:rPr>
          <w:rFonts w:hint="eastAsia"/>
          <w:lang w:val="en-US" w:eastAsia="zh-CN"/>
        </w:rPr>
        <w:t>D</w:t>
      </w:r>
      <w:r>
        <w:t xml:space="preserve"> (normative):</w:t>
      </w:r>
      <w:bookmarkStart w:id="2965" w:name="_Toc30709"/>
      <w:bookmarkStart w:id="2966" w:name="_Toc23102"/>
      <w:bookmarkStart w:id="2967" w:name="_Toc21748"/>
      <w:bookmarkEnd w:id="2958"/>
      <w:bookmarkEnd w:id="2959"/>
      <w:bookmarkEnd w:id="2960"/>
      <w:r w:rsidR="008C11A2" w:rsidRPr="00A1115A">
        <w:br/>
      </w:r>
      <w:r>
        <w:t>Calibration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61"/>
      <w:bookmarkEnd w:id="2962"/>
      <w:bookmarkEnd w:id="2963"/>
      <w:bookmarkEnd w:id="2964"/>
      <w:bookmarkEnd w:id="2965"/>
      <w:bookmarkEnd w:id="2966"/>
      <w:bookmarkEnd w:id="2967"/>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2968" w:name="_Toc30634"/>
      <w:bookmarkStart w:id="2969" w:name="_Toc17718"/>
      <w:bookmarkStart w:id="2970" w:name="_Toc26608"/>
      <w:bookmarkStart w:id="2971" w:name="_Toc121818493"/>
      <w:bookmarkStart w:id="2972" w:name="_Toc121818717"/>
      <w:bookmarkStart w:id="2973" w:name="_Toc124158472"/>
      <w:bookmarkStart w:id="2974" w:name="_Toc130558540"/>
      <w:r>
        <w:t xml:space="preserve">Annex </w:t>
      </w:r>
      <w:r>
        <w:rPr>
          <w:rFonts w:hint="eastAsia"/>
        </w:rPr>
        <w:t>E</w:t>
      </w:r>
      <w:r>
        <w:rPr>
          <w:rFonts w:hint="eastAsia"/>
          <w:lang w:val="en-US" w:eastAsia="zh-CN"/>
        </w:rPr>
        <w:t xml:space="preserve"> </w:t>
      </w:r>
      <w:r>
        <w:t>(informative)</w:t>
      </w:r>
      <w:r>
        <w:rPr>
          <w:rFonts w:hint="eastAsia"/>
        </w:rPr>
        <w:t>:</w:t>
      </w:r>
      <w:bookmarkStart w:id="2975" w:name="_Toc6940"/>
      <w:bookmarkStart w:id="2976" w:name="_Toc10295"/>
      <w:bookmarkStart w:id="2977" w:name="_Toc10104"/>
      <w:bookmarkEnd w:id="2968"/>
      <w:bookmarkEnd w:id="2969"/>
      <w:bookmarkEnd w:id="2970"/>
      <w:r w:rsidR="008C11A2" w:rsidRPr="00A1115A">
        <w:br/>
      </w:r>
      <w:r>
        <w:t>OTA measurement system set-up</w:t>
      </w:r>
      <w:bookmarkEnd w:id="2971"/>
      <w:bookmarkEnd w:id="2972"/>
      <w:bookmarkEnd w:id="2973"/>
      <w:bookmarkEnd w:id="2974"/>
      <w:bookmarkEnd w:id="2975"/>
      <w:bookmarkEnd w:id="2976"/>
      <w:bookmarkEnd w:id="2977"/>
    </w:p>
    <w:p w14:paraId="3D9B6CA0" w14:textId="77777777" w:rsidR="008F3D68" w:rsidRPr="008F3D68" w:rsidRDefault="008F3D68" w:rsidP="008F3D68"/>
    <w:p w14:paraId="42C54904" w14:textId="404F3F03" w:rsidR="004D3FFD" w:rsidRDefault="00000000" w:rsidP="00D13A3B">
      <w:pPr>
        <w:pStyle w:val="Heading1"/>
        <w:rPr>
          <w:lang w:val="en-US"/>
        </w:rPr>
      </w:pPr>
      <w:bookmarkStart w:id="2978" w:name="_Toc121818494"/>
      <w:bookmarkStart w:id="2979" w:name="_Toc121818718"/>
      <w:bookmarkStart w:id="2980" w:name="_Toc124158473"/>
      <w:bookmarkStart w:id="2981" w:name="_Toc130558541"/>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2978"/>
      <w:bookmarkEnd w:id="2979"/>
      <w:bookmarkEnd w:id="2980"/>
      <w:bookmarkEnd w:id="2981"/>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77777777" w:rsidR="004D3FFD" w:rsidRDefault="00000000" w:rsidP="00D13A3B">
      <w:pPr>
        <w:pStyle w:val="Heading1"/>
        <w:rPr>
          <w:lang w:val="en-US" w:eastAsia="zh-CN"/>
        </w:rPr>
      </w:pPr>
      <w:bookmarkStart w:id="2982" w:name="_Toc408331451"/>
      <w:bookmarkStart w:id="2983" w:name="_Toc121818495"/>
      <w:bookmarkStart w:id="2984" w:name="_Toc121818719"/>
      <w:bookmarkStart w:id="2985" w:name="_Toc124158474"/>
      <w:bookmarkStart w:id="2986" w:name="_Toc130558542"/>
      <w:r>
        <w:rPr>
          <w:lang w:val="en-US" w:eastAsia="zh-CN"/>
        </w:rPr>
        <w:t>E.2</w:t>
      </w:r>
      <w:r>
        <w:rPr>
          <w:lang w:val="en-US" w:eastAsia="zh-CN"/>
        </w:rPr>
        <w:tab/>
        <w:t xml:space="preserve"> Out of band gain</w:t>
      </w:r>
      <w:bookmarkEnd w:id="2982"/>
      <w:bookmarkEnd w:id="2983"/>
      <w:bookmarkEnd w:id="2984"/>
      <w:bookmarkEnd w:id="2985"/>
      <w:bookmarkEnd w:id="2986"/>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2987" w:name="_Toc408331452"/>
      <w:bookmarkStart w:id="2988" w:name="_Toc121818496"/>
      <w:bookmarkStart w:id="2989" w:name="_Toc121818720"/>
      <w:bookmarkStart w:id="2990" w:name="_Toc124158475"/>
      <w:bookmarkStart w:id="2991" w:name="_Toc130558543"/>
      <w:r>
        <w:rPr>
          <w:lang w:val="en-US" w:eastAsia="zh-CN"/>
        </w:rPr>
        <w:t>E.3</w:t>
      </w:r>
      <w:r>
        <w:rPr>
          <w:lang w:val="en-US" w:eastAsia="zh-CN"/>
        </w:rPr>
        <w:tab/>
        <w:t>Unwanted emission: Operating band unwanted emission</w:t>
      </w:r>
      <w:bookmarkEnd w:id="2987"/>
      <w:r>
        <w:rPr>
          <w:lang w:val="en-US" w:eastAsia="zh-CN"/>
        </w:rPr>
        <w:t xml:space="preserve"> and ACLR</w:t>
      </w:r>
      <w:bookmarkEnd w:id="2988"/>
      <w:bookmarkEnd w:id="2989"/>
      <w:bookmarkEnd w:id="2990"/>
      <w:bookmarkEnd w:id="2991"/>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2992"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2993" w:name="_Toc408331455"/>
      <w:bookmarkStart w:id="2994" w:name="_Toc121818497"/>
      <w:bookmarkStart w:id="2995" w:name="_Toc121818721"/>
      <w:bookmarkStart w:id="2996" w:name="_Toc124158476"/>
      <w:bookmarkStart w:id="2997" w:name="_Toc130558544"/>
      <w:bookmarkEnd w:id="2992"/>
      <w:r>
        <w:rPr>
          <w:lang w:val="en-US" w:eastAsia="zh-CN"/>
        </w:rPr>
        <w:t>E.4</w:t>
      </w:r>
      <w:r w:rsidR="000C7F7D">
        <w:rPr>
          <w:lang w:val="en-US" w:eastAsia="zh-CN"/>
        </w:rPr>
        <w:tab/>
      </w:r>
      <w:r>
        <w:rPr>
          <w:lang w:val="en-US" w:eastAsia="zh-CN"/>
        </w:rPr>
        <w:t>Input intermodulation</w:t>
      </w:r>
      <w:bookmarkEnd w:id="2993"/>
      <w:bookmarkEnd w:id="2994"/>
      <w:bookmarkEnd w:id="2995"/>
      <w:bookmarkEnd w:id="2996"/>
      <w:bookmarkEnd w:id="2997"/>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2998"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2999" w:name="_Toc121818498"/>
      <w:bookmarkStart w:id="3000" w:name="_Toc121818722"/>
      <w:bookmarkStart w:id="3001" w:name="_Toc124158477"/>
      <w:bookmarkStart w:id="3002" w:name="_Toc130558545"/>
      <w:r>
        <w:rPr>
          <w:lang w:val="en-US" w:eastAsia="zh-CN"/>
        </w:rPr>
        <w:t>E.5</w:t>
      </w:r>
      <w:r>
        <w:rPr>
          <w:lang w:val="en-US" w:eastAsia="zh-CN"/>
        </w:rPr>
        <w:tab/>
        <w:t>Adjacent Channel Rejection Ratio</w:t>
      </w:r>
      <w:bookmarkEnd w:id="2998"/>
      <w:bookmarkEnd w:id="2999"/>
      <w:bookmarkEnd w:id="3000"/>
      <w:bookmarkEnd w:id="3001"/>
      <w:bookmarkEnd w:id="3002"/>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3003" w:name="_Toc21888"/>
      <w:bookmarkStart w:id="3004" w:name="_Toc19178"/>
      <w:bookmarkStart w:id="3005" w:name="_Toc29350"/>
      <w:bookmarkStart w:id="3006" w:name="_Toc121818499"/>
      <w:bookmarkStart w:id="3007" w:name="_Toc121818723"/>
      <w:bookmarkStart w:id="3008" w:name="_Toc124158478"/>
      <w:bookmarkStart w:id="3009" w:name="_Toc130558546"/>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010" w:name="_Toc23984"/>
      <w:bookmarkStart w:id="3011" w:name="_Toc31422"/>
      <w:bookmarkStart w:id="3012" w:name="_Toc14206"/>
      <w:bookmarkEnd w:id="3003"/>
      <w:bookmarkEnd w:id="3004"/>
      <w:bookmarkEnd w:id="3005"/>
      <w:r w:rsidR="008C11A2" w:rsidRPr="00A1115A">
        <w:br/>
      </w:r>
      <w:r>
        <w:rPr>
          <w:rFonts w:eastAsia="MS Mincho"/>
        </w:rPr>
        <w:t>In-channel TX tests</w:t>
      </w:r>
      <w:bookmarkEnd w:id="3006"/>
      <w:bookmarkEnd w:id="3007"/>
      <w:bookmarkEnd w:id="3008"/>
      <w:bookmarkEnd w:id="3009"/>
      <w:bookmarkEnd w:id="3010"/>
      <w:bookmarkEnd w:id="3011"/>
      <w:bookmarkEnd w:id="3012"/>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3013" w:name="_Toc45886401"/>
      <w:bookmarkStart w:id="3014" w:name="_Toc58918339"/>
      <w:bookmarkStart w:id="3015" w:name="_Toc74916234"/>
      <w:bookmarkStart w:id="3016" w:name="_Toc76114859"/>
      <w:bookmarkStart w:id="3017" w:name="_Toc29811002"/>
      <w:bookmarkStart w:id="3018" w:name="_Toc82536867"/>
      <w:bookmarkStart w:id="3019" w:name="_Toc21103153"/>
      <w:bookmarkStart w:id="3020" w:name="_Toc58916158"/>
      <w:bookmarkStart w:id="3021" w:name="_Toc76544745"/>
      <w:bookmarkStart w:id="3022" w:name="_Toc37273310"/>
      <w:bookmarkStart w:id="3023" w:name="_Toc36636364"/>
      <w:bookmarkStart w:id="3024" w:name="_Toc53183446"/>
      <w:bookmarkStart w:id="3025" w:name="_Toc66694209"/>
      <w:bookmarkStart w:id="3026" w:name="_Toc121818500"/>
      <w:bookmarkStart w:id="3027" w:name="_Toc121818724"/>
      <w:bookmarkStart w:id="3028" w:name="_Toc124158479"/>
      <w:bookmarkStart w:id="3029" w:name="_Toc130558547"/>
      <w:r>
        <w:rPr>
          <w:rFonts w:hint="eastAsia"/>
          <w:lang w:val="en-US" w:eastAsia="zh-CN"/>
        </w:rPr>
        <w:t>F</w:t>
      </w:r>
      <w:r>
        <w:rPr>
          <w:lang w:eastAsia="ja-JP"/>
        </w:rPr>
        <w:t>.1</w:t>
      </w:r>
      <w:r>
        <w:rPr>
          <w:lang w:eastAsia="ja-JP"/>
        </w:rPr>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3030" w:name="_Toc37273311"/>
      <w:bookmarkStart w:id="3031" w:name="_Toc29811003"/>
      <w:bookmarkStart w:id="3032" w:name="_Toc76544746"/>
      <w:bookmarkStart w:id="3033" w:name="_Toc58916159"/>
      <w:bookmarkStart w:id="3034" w:name="_Toc66694210"/>
      <w:bookmarkStart w:id="3035" w:name="_Toc21103154"/>
      <w:bookmarkStart w:id="3036" w:name="_Toc82536868"/>
      <w:bookmarkStart w:id="3037" w:name="_Toc53183447"/>
      <w:bookmarkStart w:id="3038" w:name="_Toc58918340"/>
      <w:bookmarkStart w:id="3039" w:name="_Toc36636365"/>
      <w:bookmarkStart w:id="3040" w:name="_Toc45886402"/>
      <w:bookmarkStart w:id="3041" w:name="_Toc76114860"/>
      <w:bookmarkStart w:id="3042" w:name="_Toc74916235"/>
      <w:bookmarkStart w:id="3043" w:name="_Toc121818501"/>
      <w:bookmarkStart w:id="3044" w:name="_Toc121818725"/>
      <w:bookmarkStart w:id="3045" w:name="_Toc124158480"/>
      <w:bookmarkStart w:id="3046" w:name="_Toc130558548"/>
      <w:r>
        <w:rPr>
          <w:rFonts w:hint="eastAsia"/>
          <w:lang w:val="en-US" w:eastAsia="zh-CN"/>
        </w:rPr>
        <w:t>F</w:t>
      </w:r>
      <w:r>
        <w:rPr>
          <w:lang w:eastAsia="ja-JP"/>
        </w:rPr>
        <w:t>.2</w:t>
      </w:r>
      <w:r>
        <w:rPr>
          <w:lang w:eastAsia="ja-JP"/>
        </w:rPr>
        <w:tab/>
        <w:t>Basic principles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3047" w:name="_Toc74916236"/>
      <w:bookmarkStart w:id="3048" w:name="_Toc21103155"/>
      <w:bookmarkStart w:id="3049" w:name="_Toc76544747"/>
      <w:bookmarkStart w:id="3050" w:name="_Toc53183448"/>
      <w:bookmarkStart w:id="3051" w:name="_Toc82536869"/>
      <w:bookmarkStart w:id="3052" w:name="_Toc45886403"/>
      <w:bookmarkStart w:id="3053" w:name="_Toc36636366"/>
      <w:bookmarkStart w:id="3054" w:name="_Toc58916160"/>
      <w:bookmarkStart w:id="3055" w:name="_Toc58918341"/>
      <w:bookmarkStart w:id="3056" w:name="_Toc66694211"/>
      <w:bookmarkStart w:id="3057" w:name="_Toc76114861"/>
      <w:bookmarkStart w:id="3058" w:name="_Toc29811004"/>
      <w:bookmarkStart w:id="3059" w:name="_Toc37273312"/>
      <w:bookmarkStart w:id="3060" w:name="_Toc121818502"/>
      <w:bookmarkStart w:id="3061" w:name="_Toc121818726"/>
      <w:bookmarkStart w:id="3062" w:name="_Toc124158481"/>
      <w:bookmarkStart w:id="3063" w:name="_Toc130558549"/>
      <w:r>
        <w:rPr>
          <w:rFonts w:hint="eastAsia"/>
          <w:lang w:val="en-US" w:eastAsia="zh-CN"/>
        </w:rPr>
        <w:t>F</w:t>
      </w:r>
      <w:r>
        <w:rPr>
          <w:lang w:eastAsia="ja-JP"/>
        </w:rPr>
        <w:t>.2.1</w:t>
      </w:r>
      <w:r>
        <w:rPr>
          <w:lang w:eastAsia="ja-JP"/>
        </w:rPr>
        <w:tab/>
        <w:t>Output signal of the TX under test</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EF6DA4">
        <w:rPr>
          <w:position w:val="-5"/>
        </w:rPr>
        <w:pict w14:anchorId="63E8CB9C">
          <v:shape id="_x0000_i104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74D80E30">
          <v:shape id="_x0000_i104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3064" w:name="_Toc37273313"/>
      <w:bookmarkStart w:id="3065" w:name="_Toc58918342"/>
      <w:bookmarkStart w:id="3066" w:name="_Toc76114862"/>
      <w:bookmarkStart w:id="3067" w:name="_Toc45886404"/>
      <w:bookmarkStart w:id="3068" w:name="_Toc58916161"/>
      <w:bookmarkStart w:id="3069" w:name="_Toc36636367"/>
      <w:bookmarkStart w:id="3070" w:name="_Toc66694212"/>
      <w:bookmarkStart w:id="3071" w:name="_Toc82536870"/>
      <w:bookmarkStart w:id="3072" w:name="_Toc29811005"/>
      <w:bookmarkStart w:id="3073" w:name="_Toc74916237"/>
      <w:bookmarkStart w:id="3074" w:name="_Toc76544748"/>
      <w:bookmarkStart w:id="3075" w:name="_Toc53183449"/>
      <w:bookmarkStart w:id="3076" w:name="_Toc21103156"/>
      <w:bookmarkStart w:id="3077" w:name="_Toc121818503"/>
      <w:bookmarkStart w:id="3078" w:name="_Toc121818727"/>
      <w:bookmarkStart w:id="3079" w:name="_Toc124158482"/>
      <w:bookmarkStart w:id="3080" w:name="_Toc130558550"/>
      <w:r>
        <w:rPr>
          <w:rFonts w:hint="eastAsia"/>
          <w:lang w:val="en-US" w:eastAsia="zh-CN"/>
        </w:rPr>
        <w:t>F</w:t>
      </w:r>
      <w:r>
        <w:rPr>
          <w:lang w:eastAsia="ja-JP"/>
        </w:rPr>
        <w:t>.2.2</w:t>
      </w:r>
      <w:r>
        <w:rPr>
          <w:lang w:eastAsia="ja-JP"/>
        </w:rPr>
        <w:tab/>
        <w:t>Ideal signal</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EF6DA4">
        <w:rPr>
          <w:position w:val="-5"/>
        </w:rPr>
        <w:pict w14:anchorId="1FA54492">
          <v:shape id="_x0000_i104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F6DA4">
        <w:rPr>
          <w:position w:val="-5"/>
        </w:rPr>
        <w:pict w14:anchorId="224455B4">
          <v:shape id="_x0000_i104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EF6DA4">
        <w:rPr>
          <w:position w:val="-5"/>
        </w:rPr>
        <w:pict w14:anchorId="3298AADD">
          <v:shape id="_x0000_i104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F6DA4">
        <w:rPr>
          <w:position w:val="-5"/>
        </w:rPr>
        <w:pict w14:anchorId="25DFBD46">
          <v:shape id="_x0000_i104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3081" w:name="_Toc45886405"/>
      <w:bookmarkStart w:id="3082" w:name="_Toc58916162"/>
      <w:bookmarkStart w:id="3083" w:name="_Toc53183450"/>
      <w:bookmarkStart w:id="3084" w:name="_Toc36636368"/>
      <w:bookmarkStart w:id="3085" w:name="_Toc58918343"/>
      <w:bookmarkStart w:id="3086" w:name="_Toc82536871"/>
      <w:bookmarkStart w:id="3087" w:name="_Toc74916238"/>
      <w:bookmarkStart w:id="3088" w:name="_Toc66694213"/>
      <w:bookmarkStart w:id="3089" w:name="_Toc76114863"/>
      <w:bookmarkStart w:id="3090" w:name="_Toc76544749"/>
      <w:bookmarkStart w:id="3091" w:name="_Toc29811006"/>
      <w:bookmarkStart w:id="3092" w:name="_Toc21103157"/>
      <w:bookmarkStart w:id="3093" w:name="_Toc37273314"/>
      <w:bookmarkStart w:id="3094" w:name="_Toc121818504"/>
      <w:bookmarkStart w:id="3095" w:name="_Toc121818728"/>
      <w:bookmarkStart w:id="3096" w:name="_Toc124158483"/>
      <w:bookmarkStart w:id="3097" w:name="_Toc130558551"/>
      <w:r>
        <w:rPr>
          <w:rFonts w:hint="eastAsia"/>
          <w:lang w:val="en-US" w:eastAsia="zh-CN"/>
        </w:rPr>
        <w:t>F</w:t>
      </w:r>
      <w:r>
        <w:rPr>
          <w:lang w:eastAsia="ja-JP"/>
        </w:rPr>
        <w:t>.2.3</w:t>
      </w:r>
      <w:r>
        <w:rPr>
          <w:lang w:eastAsia="ja-JP"/>
        </w:rPr>
        <w:tab/>
        <w:t>Measurement results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3098" w:name="_Toc66694214"/>
      <w:bookmarkStart w:id="3099" w:name="_Toc45886406"/>
      <w:bookmarkStart w:id="3100" w:name="_Toc36636369"/>
      <w:bookmarkStart w:id="3101" w:name="_Toc76114864"/>
      <w:bookmarkStart w:id="3102" w:name="_Toc58916163"/>
      <w:bookmarkStart w:id="3103" w:name="_Toc58918344"/>
      <w:bookmarkStart w:id="3104" w:name="_Toc21103158"/>
      <w:bookmarkStart w:id="3105" w:name="_Toc37273315"/>
      <w:bookmarkStart w:id="3106" w:name="_Toc29811007"/>
      <w:bookmarkStart w:id="3107" w:name="_Toc53183451"/>
      <w:bookmarkStart w:id="3108" w:name="_Toc76544750"/>
      <w:bookmarkStart w:id="3109" w:name="_Toc74916239"/>
      <w:bookmarkStart w:id="3110" w:name="_Toc82536872"/>
      <w:bookmarkStart w:id="3111" w:name="_Toc121818505"/>
      <w:bookmarkStart w:id="3112" w:name="_Toc121818729"/>
      <w:bookmarkStart w:id="3113" w:name="_Toc124158484"/>
      <w:bookmarkStart w:id="3114" w:name="_Toc130558552"/>
      <w:r>
        <w:rPr>
          <w:rFonts w:hint="eastAsia"/>
          <w:lang w:val="en-US" w:eastAsia="zh-CN"/>
        </w:rPr>
        <w:t>F</w:t>
      </w:r>
      <w:r>
        <w:rPr>
          <w:lang w:eastAsia="ja-JP"/>
        </w:rPr>
        <w:t>.2.4</w:t>
      </w:r>
      <w:r>
        <w:rPr>
          <w:lang w:eastAsia="ja-JP"/>
        </w:rPr>
        <w:tab/>
        <w:t>Measurement points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pt;height:201pt" o:ole="">
            <v:imagedata r:id="rId32" o:title=""/>
          </v:shape>
          <o:OLEObject Type="Embed" ProgID="Word.Picture.8" ShapeID="_x0000_i1046" DrawAspect="Content" ObjectID="_1742239442"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3115" w:name="_Toc76544751"/>
      <w:bookmarkStart w:id="3116" w:name="_Toc21103159"/>
      <w:bookmarkStart w:id="3117" w:name="_Toc74916240"/>
      <w:bookmarkStart w:id="3118" w:name="_Toc29811008"/>
      <w:bookmarkStart w:id="3119" w:name="_Toc76114865"/>
      <w:bookmarkStart w:id="3120" w:name="_Toc45886407"/>
      <w:bookmarkStart w:id="3121" w:name="_Toc36636370"/>
      <w:bookmarkStart w:id="3122" w:name="_Toc58916164"/>
      <w:bookmarkStart w:id="3123" w:name="_Toc37273316"/>
      <w:bookmarkStart w:id="3124" w:name="_Toc53183452"/>
      <w:bookmarkStart w:id="3125" w:name="_Toc82536873"/>
      <w:bookmarkStart w:id="3126" w:name="_Toc58918345"/>
      <w:bookmarkStart w:id="3127" w:name="_Toc66694215"/>
      <w:bookmarkStart w:id="3128" w:name="_Toc121818506"/>
      <w:bookmarkStart w:id="3129" w:name="_Toc121818730"/>
      <w:bookmarkStart w:id="3130" w:name="_Toc124158485"/>
      <w:bookmarkStart w:id="3131" w:name="_Toc130558553"/>
      <w:r>
        <w:rPr>
          <w:rFonts w:hint="eastAsia"/>
          <w:lang w:val="en-US" w:eastAsia="zh-CN"/>
        </w:rPr>
        <w:t>F</w:t>
      </w:r>
      <w:r>
        <w:rPr>
          <w:lang w:eastAsia="ja-JP"/>
        </w:rPr>
        <w:t>.3</w:t>
      </w:r>
      <w:r>
        <w:rPr>
          <w:lang w:eastAsia="ja-JP"/>
        </w:rPr>
        <w:tab/>
        <w:t>Pre-FFT minimization process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EF6DA4">
        <w:rPr>
          <w:position w:val="-5"/>
        </w:rPr>
        <w:pict w14:anchorId="5454AF68">
          <v:shape id="_x0000_i104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4FDA06BE">
          <v:shape id="_x0000_i104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EF6DA4">
        <w:rPr>
          <w:position w:val="-5"/>
        </w:rPr>
        <w:pict w14:anchorId="7A417851">
          <v:shape id="_x0000_i104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3CB1BEB3">
          <v:shape id="_x0000_i105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F6DA4">
        <w:rPr>
          <w:position w:val="-5"/>
        </w:rPr>
        <w:pict w14:anchorId="09EDBBDD">
          <v:shape id="_x0000_i105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F6DA4">
        <w:rPr>
          <w:position w:val="-5"/>
        </w:rPr>
        <w:pict w14:anchorId="004CB0CE">
          <v:shape id="_x0000_i105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EF6DA4">
        <w:rPr>
          <w:position w:val="-5"/>
        </w:rPr>
        <w:pict w14:anchorId="19278610">
          <v:shape id="_x0000_i1053"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1C4EC246">
          <v:shape id="_x0000_i1054"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F6DA4">
        <w:rPr>
          <w:position w:val="-5"/>
        </w:rPr>
        <w:pict w14:anchorId="147FAA97">
          <v:shape id="_x0000_i105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F6DA4">
        <w:rPr>
          <w:position w:val="-5"/>
        </w:rPr>
        <w:pict w14:anchorId="00C02087">
          <v:shape id="_x0000_i105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EF6DA4">
        <w:rPr>
          <w:position w:val="-5"/>
        </w:rPr>
        <w:pict w14:anchorId="65AC7AF6">
          <v:shape id="_x0000_i105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24F617BF">
          <v:shape id="_x0000_i105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F6DA4">
        <w:rPr>
          <w:position w:val="-5"/>
        </w:rPr>
        <w:pict w14:anchorId="0FF9BA4E">
          <v:shape id="_x0000_i105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F6DA4">
        <w:rPr>
          <w:position w:val="-5"/>
        </w:rPr>
        <w:pict w14:anchorId="7A6CF37C">
          <v:shape id="_x0000_i10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EF6DA4">
        <w:rPr>
          <w:position w:val="-5"/>
        </w:rPr>
        <w:pict w14:anchorId="40C5E23E">
          <v:shape id="_x0000_i106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F6DA4">
        <w:rPr>
          <w:position w:val="-5"/>
        </w:rPr>
        <w:pict w14:anchorId="02854AA8">
          <v:shape id="_x0000_i1062"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EF6DA4">
        <w:rPr>
          <w:position w:val="-5"/>
        </w:rPr>
        <w:pict w14:anchorId="4E8DB23F">
          <v:shape id="_x0000_i1063"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F6DA4">
        <w:rPr>
          <w:position w:val="-5"/>
        </w:rPr>
        <w:pict w14:anchorId="2CFC02F7">
          <v:shape id="_x0000_i1064"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3132" w:name="_Toc58916165"/>
      <w:bookmarkStart w:id="3133" w:name="_Toc36636371"/>
      <w:bookmarkStart w:id="3134" w:name="_Toc66694216"/>
      <w:bookmarkStart w:id="3135" w:name="_Toc82536874"/>
      <w:bookmarkStart w:id="3136" w:name="_Toc21103160"/>
      <w:bookmarkStart w:id="3137" w:name="_Toc76544752"/>
      <w:bookmarkStart w:id="3138" w:name="_Toc37273317"/>
      <w:bookmarkStart w:id="3139" w:name="_Toc29811009"/>
      <w:bookmarkStart w:id="3140" w:name="_Toc76114866"/>
      <w:bookmarkStart w:id="3141" w:name="_Toc58918346"/>
      <w:bookmarkStart w:id="3142" w:name="_Toc45886408"/>
      <w:bookmarkStart w:id="3143" w:name="_Toc53183453"/>
      <w:bookmarkStart w:id="3144" w:name="_Toc74916241"/>
      <w:bookmarkStart w:id="3145" w:name="_Toc121818507"/>
      <w:bookmarkStart w:id="3146" w:name="_Toc121818731"/>
      <w:bookmarkStart w:id="3147" w:name="_Toc124158486"/>
      <w:bookmarkStart w:id="3148" w:name="_Toc130558554"/>
      <w:r>
        <w:rPr>
          <w:rFonts w:hint="eastAsia"/>
          <w:lang w:val="en-US" w:eastAsia="zh-CN"/>
        </w:rPr>
        <w:t>F</w:t>
      </w:r>
      <w:r>
        <w:rPr>
          <w:lang w:eastAsia="ja-JP"/>
        </w:rPr>
        <w:t>.4</w:t>
      </w:r>
      <w:r>
        <w:rPr>
          <w:lang w:eastAsia="ja-JP"/>
        </w:rPr>
        <w:tab/>
        <w:t>Timing of the FFT window</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EF6DA4">
        <w:rPr>
          <w:rFonts w:eastAsia="Osaka"/>
          <w:position w:val="-5"/>
        </w:rPr>
        <w:pict w14:anchorId="5B0A93AC">
          <v:shape id="_x0000_i106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F6DA4">
        <w:rPr>
          <w:rFonts w:eastAsia="Osaka"/>
          <w:position w:val="-5"/>
        </w:rPr>
        <w:pict w14:anchorId="3FD01470">
          <v:shape id="_x0000_i106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2CACD632">
          <v:shape id="_x0000_i1067"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EF6DA4">
        <w:rPr>
          <w:position w:val="-5"/>
        </w:rPr>
        <w:pict w14:anchorId="7DA1F6E8">
          <v:shape id="_x0000_i1068"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498A0BB5">
          <v:shape id="_x0000_i1069"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EF6DA4">
        <w:rPr>
          <w:position w:val="-5"/>
        </w:rPr>
        <w:pict w14:anchorId="4FEFE81C">
          <v:shape id="_x0000_i1070"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EF6DA4">
        <w:rPr>
          <w:position w:val="-5"/>
        </w:rPr>
        <w:pict w14:anchorId="41A84D58">
          <v:shape id="_x0000_i107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F6DA4">
        <w:rPr>
          <w:position w:val="-5"/>
        </w:rPr>
        <w:pict w14:anchorId="70ABF445">
          <v:shape id="_x0000_i107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F6DA4">
        <w:rPr>
          <w:position w:val="-5"/>
        </w:rPr>
        <w:pict w14:anchorId="0FC6E9F7">
          <v:shape id="_x0000_i10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F6DA4">
        <w:rPr>
          <w:position w:val="-5"/>
        </w:rPr>
        <w:pict w14:anchorId="5D0A559C">
          <v:shape id="_x0000_i107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EF6DA4">
        <w:rPr>
          <w:position w:val="-5"/>
        </w:rPr>
        <w:pict w14:anchorId="70833A4E">
          <v:shape id="_x0000_i107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F6DA4">
        <w:rPr>
          <w:position w:val="-5"/>
        </w:rPr>
        <w:pict w14:anchorId="7560AD1B">
          <v:shape id="_x0000_i107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EF6DA4">
        <w:rPr>
          <w:position w:val="-5"/>
        </w:rPr>
        <w:pict w14:anchorId="18DDDEDF">
          <v:shape id="_x0000_i107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F6DA4">
        <w:rPr>
          <w:position w:val="-5"/>
        </w:rPr>
        <w:pict w14:anchorId="12BBC072">
          <v:shape id="_x0000_i107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EF6DA4">
        <w:rPr>
          <w:position w:val="-5"/>
        </w:rPr>
        <w:pict w14:anchorId="47D28811">
          <v:shape id="_x0000_i107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F6DA4">
        <w:rPr>
          <w:position w:val="-5"/>
        </w:rPr>
        <w:pict w14:anchorId="72BAC5EB">
          <v:shape id="_x0000_i108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EF6DA4">
        <w:rPr>
          <w:position w:val="-5"/>
        </w:rPr>
        <w:pict w14:anchorId="0247CF19">
          <v:shape id="_x0000_i108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F6DA4">
        <w:rPr>
          <w:position w:val="-5"/>
        </w:rPr>
        <w:pict w14:anchorId="17E095FA">
          <v:shape id="_x0000_i108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EF6DA4">
        <w:rPr>
          <w:position w:val="-5"/>
        </w:rPr>
        <w:pict w14:anchorId="1DE64B87">
          <v:shape id="_x0000_i108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EF6DA4">
        <w:rPr>
          <w:position w:val="-5"/>
        </w:rPr>
        <w:pict w14:anchorId="26EC2AE6">
          <v:shape id="_x0000_i10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EF6DA4">
        <w:rPr>
          <w:position w:val="-5"/>
        </w:rPr>
        <w:pict w14:anchorId="4D367D84">
          <v:shape id="_x0000_i108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F6DA4">
        <w:rPr>
          <w:position w:val="-5"/>
        </w:rPr>
        <w:pict w14:anchorId="3E7A0120">
          <v:shape id="_x0000_i108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EF6DA4">
        <w:rPr>
          <w:position w:val="-5"/>
        </w:rPr>
        <w:pict w14:anchorId="698A1019">
          <v:shape id="_x0000_i1087"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F6DA4">
        <w:rPr>
          <w:position w:val="-5"/>
        </w:rPr>
        <w:pict w14:anchorId="7098895D">
          <v:shape id="_x0000_i1088"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26DA9F69">
          <v:shape id="_x0000_i108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F6DA4">
        <w:rPr>
          <w:position w:val="-5"/>
        </w:rPr>
        <w:pict w14:anchorId="2C2244E8">
          <v:shape id="_x0000_i109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39BA2FE1">
          <v:shape id="_x0000_i1091"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F6DA4">
        <w:rPr>
          <w:position w:val="-5"/>
        </w:rPr>
        <w:pict w14:anchorId="36CB9C09">
          <v:shape id="_x0000_i1092"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3C2DE22E">
          <v:shape id="_x0000_i1093"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EF6DA4">
        <w:rPr>
          <w:position w:val="-5"/>
        </w:rPr>
        <w:pict w14:anchorId="474AE18B">
          <v:shape id="_x0000_i1094"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1EBB5B61">
          <v:shape id="_x0000_i1095"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EF6DA4">
        <w:rPr>
          <w:position w:val="-5"/>
        </w:rPr>
        <w:pict w14:anchorId="14AD4F77">
          <v:shape id="_x0000_i1096"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3149" w:name="_Toc66694217"/>
      <w:bookmarkStart w:id="3150" w:name="_Toc82536875"/>
      <w:bookmarkStart w:id="3151" w:name="_Toc58916166"/>
      <w:bookmarkStart w:id="3152" w:name="_Toc37273318"/>
      <w:bookmarkStart w:id="3153" w:name="_Toc76544753"/>
      <w:bookmarkStart w:id="3154" w:name="_Toc53183454"/>
      <w:bookmarkStart w:id="3155" w:name="_Toc45886409"/>
      <w:bookmarkStart w:id="3156" w:name="_Toc74916242"/>
      <w:bookmarkStart w:id="3157" w:name="_Toc29811010"/>
      <w:bookmarkStart w:id="3158" w:name="_Toc21103161"/>
      <w:bookmarkStart w:id="3159" w:name="_Toc58918347"/>
      <w:bookmarkStart w:id="3160" w:name="_Toc36636372"/>
      <w:bookmarkStart w:id="3161" w:name="_Toc76114867"/>
      <w:bookmarkStart w:id="3162" w:name="_Toc121818508"/>
      <w:bookmarkStart w:id="3163" w:name="_Toc121818732"/>
      <w:bookmarkStart w:id="3164" w:name="_Toc124158487"/>
      <w:bookmarkStart w:id="3165" w:name="_Toc130558555"/>
      <w:r>
        <w:rPr>
          <w:rFonts w:hint="eastAsia"/>
          <w:lang w:val="en-US" w:eastAsia="zh-CN"/>
        </w:rPr>
        <w:t>F</w:t>
      </w:r>
      <w:r>
        <w:rPr>
          <w:lang w:eastAsia="ja-JP"/>
        </w:rPr>
        <w:t>.5</w:t>
      </w:r>
      <w:r>
        <w:rPr>
          <w:lang w:eastAsia="ja-JP"/>
        </w:rPr>
        <w:tab/>
        <w:t>Resource element TX power</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EF6DA4">
        <w:rPr>
          <w:rFonts w:eastAsia="Osaka"/>
          <w:position w:val="-5"/>
        </w:rPr>
        <w:pict w14:anchorId="57CE36AF">
          <v:shape id="_x0000_i109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EF6DA4">
        <w:rPr>
          <w:rFonts w:eastAsia="Osaka"/>
          <w:position w:val="-5"/>
        </w:rPr>
        <w:pict w14:anchorId="1D14C918">
          <v:shape id="_x0000_i109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EF6DA4">
        <w:rPr>
          <w:position w:val="-5"/>
        </w:rPr>
        <w:pict w14:anchorId="41735850">
          <v:shape id="_x0000_i109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F6DA4">
        <w:rPr>
          <w:position w:val="-5"/>
        </w:rPr>
        <w:pict w14:anchorId="010FD08E">
          <v:shape id="_x0000_i110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EF6DA4">
        <w:rPr>
          <w:position w:val="-5"/>
        </w:rPr>
        <w:pict w14:anchorId="56C082BE">
          <v:shape id="_x0000_i1101"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EF6DA4">
        <w:rPr>
          <w:position w:val="-5"/>
        </w:rPr>
        <w:pict w14:anchorId="3264A4D8">
          <v:shape id="_x0000_i1102"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5A14AE09">
          <v:shape id="_x0000_i110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6665789E">
          <v:shape id="_x0000_i110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EF6DA4">
        <w:rPr>
          <w:rFonts w:eastAsia="Osaka"/>
          <w:position w:val="-5"/>
        </w:rPr>
        <w:pict w14:anchorId="5DD12E12">
          <v:shape id="_x0000_i1105"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EF6DA4">
        <w:rPr>
          <w:rFonts w:eastAsia="Osaka"/>
          <w:position w:val="-5"/>
        </w:rPr>
        <w:pict w14:anchorId="3CE15F3A">
          <v:shape id="_x0000_i1106"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2D0F031F">
          <v:shape id="_x0000_i1107"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33F787F1">
          <v:shape id="_x0000_i110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3A26ED8F">
          <v:shape id="_x0000_i110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02746BF5">
          <v:shape id="_x0000_i111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475E43C9">
          <v:shape id="_x0000_i111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065B4F31">
          <v:shape id="_x0000_i111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77F9B4C2">
          <v:shape id="_x0000_i1113"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41986BE4">
          <v:shape id="_x0000_i1114"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3166" w:name="_Toc29811011"/>
      <w:bookmarkStart w:id="3167" w:name="_Toc21103162"/>
      <w:bookmarkStart w:id="3168" w:name="_Toc76544754"/>
      <w:bookmarkStart w:id="3169" w:name="_Toc74916243"/>
      <w:bookmarkStart w:id="3170" w:name="_Toc66694218"/>
      <w:bookmarkStart w:id="3171" w:name="_Toc53183455"/>
      <w:bookmarkStart w:id="3172" w:name="_Toc37273319"/>
      <w:bookmarkStart w:id="3173" w:name="_Toc58916167"/>
      <w:bookmarkStart w:id="3174" w:name="_Toc36636373"/>
      <w:bookmarkStart w:id="3175" w:name="_Toc45886410"/>
      <w:bookmarkStart w:id="3176" w:name="_Toc76114868"/>
      <w:bookmarkStart w:id="3177" w:name="_Toc82536876"/>
      <w:bookmarkStart w:id="3178" w:name="_Toc58918348"/>
      <w:bookmarkStart w:id="3179" w:name="_Toc121818509"/>
      <w:bookmarkStart w:id="3180" w:name="_Toc121818733"/>
      <w:bookmarkStart w:id="3181" w:name="_Toc124158488"/>
      <w:bookmarkStart w:id="3182" w:name="_Toc130558556"/>
      <w:r>
        <w:rPr>
          <w:rFonts w:hint="eastAsia"/>
          <w:lang w:val="en-US" w:eastAsia="zh-CN"/>
        </w:rPr>
        <w:t>F</w:t>
      </w:r>
      <w:r>
        <w:rPr>
          <w:lang w:eastAsia="ja-JP"/>
        </w:rPr>
        <w:t>.6</w:t>
      </w:r>
      <w:r>
        <w:rPr>
          <w:lang w:eastAsia="ja-JP"/>
        </w:rPr>
        <w:tab/>
        <w:t>Post-FFT equalisation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EF6DA4">
        <w:rPr>
          <w:position w:val="-5"/>
        </w:rPr>
        <w:pict w14:anchorId="0F6FD595">
          <v:shape id="_x0000_i1115"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EF6DA4">
        <w:rPr>
          <w:position w:val="-5"/>
        </w:rPr>
        <w:pict w14:anchorId="5061811B">
          <v:shape id="_x0000_i1116"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47A2C9B1">
          <v:shape id="_x0000_i111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4B205FD2">
          <v:shape id="_x0000_i111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EF6DA4">
        <w:rPr>
          <w:position w:val="-5"/>
        </w:rPr>
        <w:pict w14:anchorId="3408D0EF">
          <v:shape id="_x0000_i1119"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EF6DA4">
        <w:rPr>
          <w:position w:val="-5"/>
        </w:rPr>
        <w:pict w14:anchorId="51442BE7">
          <v:shape id="_x0000_i112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EF6DA4">
        <w:rPr>
          <w:position w:val="-5"/>
        </w:rPr>
        <w:pict w14:anchorId="3F5516E8">
          <v:shape id="_x0000_i112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EF6DA4">
        <w:rPr>
          <w:position w:val="-5"/>
        </w:rPr>
        <w:pict w14:anchorId="3E5CA1E4">
          <v:shape id="_x0000_i112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EF6DA4">
        <w:rPr>
          <w:position w:val="-5"/>
        </w:rPr>
        <w:pict w14:anchorId="02BB78FB">
          <v:shape id="_x0000_i112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EF6DA4">
        <w:rPr>
          <w:position w:val="-5"/>
        </w:rPr>
        <w:pict w14:anchorId="6D1CDDCB">
          <v:shape id="_x0000_i112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EF6DA4">
        <w:rPr>
          <w:position w:val="-5"/>
        </w:rPr>
        <w:pict w14:anchorId="07759FD3">
          <v:shape id="_x0000_i112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EF6DA4">
        <w:rPr>
          <w:position w:val="-5"/>
        </w:rPr>
        <w:pict w14:anchorId="46811B6C">
          <v:shape id="_x0000_i112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EF6DA4">
        <w:rPr>
          <w:position w:val="-5"/>
        </w:rPr>
        <w:pict w14:anchorId="6205D9CC">
          <v:shape id="_x0000_i112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EF6DA4">
        <w:rPr>
          <w:position w:val="-5"/>
        </w:rPr>
        <w:pict w14:anchorId="15813F9A">
          <v:shape id="_x0000_i1128"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EF6DA4">
        <w:rPr>
          <w:position w:val="-5"/>
        </w:rPr>
        <w:pict w14:anchorId="1A71BE48">
          <v:shape id="_x0000_i1129"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EF6DA4">
        <w:rPr>
          <w:position w:val="-5"/>
        </w:rPr>
        <w:pict w14:anchorId="189D80A3">
          <v:shape id="_x0000_i1130"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EF6DA4">
        <w:rPr>
          <w:position w:val="-12"/>
        </w:rPr>
        <w:pict w14:anchorId="6D5CB4B2">
          <v:shape id="_x0000_i1131" type="#_x0000_t75" style="width:92.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EF6DA4">
        <w:rPr>
          <w:position w:val="-12"/>
        </w:rPr>
        <w:pict w14:anchorId="188CF572">
          <v:shape id="_x0000_i1132" type="#_x0000_t75" style="width:92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EF6DA4">
        <w:rPr>
          <w:position w:val="-5"/>
        </w:rPr>
        <w:pict w14:anchorId="72B0D5BA">
          <v:shape id="_x0000_i113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EF6DA4">
        <w:rPr>
          <w:position w:val="-5"/>
        </w:rPr>
        <w:pict w14:anchorId="05042D12">
          <v:shape id="_x0000_i113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EF6DA4">
        <w:rPr>
          <w:position w:val="-5"/>
        </w:rPr>
        <w:pict w14:anchorId="0C41BF9E">
          <v:shape id="_x0000_i1135"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EF6DA4">
        <w:rPr>
          <w:position w:val="-5"/>
        </w:rPr>
        <w:pict w14:anchorId="5160CD17">
          <v:shape id="_x0000_i1136"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EF6DA4">
        <w:rPr>
          <w:position w:val="-5"/>
        </w:rPr>
        <w:pict w14:anchorId="09A8CA25">
          <v:shape id="_x0000_i113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EF6DA4">
        <w:rPr>
          <w:position w:val="-5"/>
        </w:rPr>
        <w:pict w14:anchorId="2B5F984D">
          <v:shape id="_x0000_i113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EF6DA4">
        <w:rPr>
          <w:position w:val="-11"/>
        </w:rPr>
        <w:pict w14:anchorId="0D6297EB">
          <v:shape id="_x0000_i1139"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EF6DA4">
        <w:rPr>
          <w:position w:val="-11"/>
        </w:rPr>
        <w:pict w14:anchorId="1A6AD2F6">
          <v:shape id="_x0000_i1140"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EF6DA4">
        <w:rPr>
          <w:position w:val="-11"/>
        </w:rPr>
        <w:pict w14:anchorId="0F2BF0E0">
          <v:shape id="_x0000_i1141"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EF6DA4">
        <w:rPr>
          <w:position w:val="-11"/>
        </w:rPr>
        <w:pict w14:anchorId="23C47C1F">
          <v:shape id="_x0000_i1142"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EF6DA4">
        <w:rPr>
          <w:position w:val="-5"/>
        </w:rPr>
        <w:pict w14:anchorId="43DA7453">
          <v:shape id="_x0000_i114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EF6DA4">
        <w:rPr>
          <w:position w:val="-5"/>
        </w:rPr>
        <w:pict w14:anchorId="2EAD5D6F">
          <v:shape id="_x0000_i114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EF6DA4">
        <w:rPr>
          <w:position w:val="-5"/>
        </w:rPr>
        <w:pict w14:anchorId="4BE63787">
          <v:shape id="_x0000_i1145"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EF6DA4">
        <w:rPr>
          <w:position w:val="-5"/>
        </w:rPr>
        <w:pict w14:anchorId="59ED0577">
          <v:shape id="_x0000_i114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EF6DA4">
        <w:rPr>
          <w:rFonts w:eastAsia="SimSun"/>
          <w:position w:val="-5"/>
        </w:rPr>
        <w:pict w14:anchorId="74F794BF">
          <v:shape id="_x0000_i1147" type="#_x0000_t75" style="width:2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EF6DA4">
        <w:rPr>
          <w:rFonts w:eastAsia="SimSun"/>
          <w:position w:val="-5"/>
        </w:rPr>
        <w:pict w14:anchorId="59126084">
          <v:shape id="_x0000_i1148" type="#_x0000_t75" style="width:2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EF6DA4">
        <w:rPr>
          <w:position w:val="-5"/>
        </w:rPr>
        <w:pict w14:anchorId="310D8EFB">
          <v:shape id="_x0000_i114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EF6DA4">
        <w:rPr>
          <w:position w:val="-5"/>
        </w:rPr>
        <w:pict w14:anchorId="703303A7">
          <v:shape id="_x0000_i115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EF6DA4">
        <w:rPr>
          <w:position w:val="-5"/>
        </w:rPr>
        <w:pict w14:anchorId="70202104">
          <v:shape id="_x0000_i115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EF6DA4">
        <w:rPr>
          <w:position w:val="-5"/>
        </w:rPr>
        <w:pict w14:anchorId="1B9F8054">
          <v:shape id="_x0000_i115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EF6DA4">
        <w:rPr>
          <w:position w:val="-5"/>
        </w:rPr>
        <w:pict w14:anchorId="510AE351">
          <v:shape id="_x0000_i115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EF6DA4">
        <w:rPr>
          <w:position w:val="-5"/>
        </w:rPr>
        <w:pict w14:anchorId="29BF7B3C">
          <v:shape id="_x0000_i115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EF6DA4">
        <w:rPr>
          <w:position w:val="-5"/>
        </w:rPr>
        <w:pict w14:anchorId="31E77A59">
          <v:shape id="_x0000_i115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EF6DA4">
        <w:rPr>
          <w:position w:val="-5"/>
        </w:rPr>
        <w:pict w14:anchorId="184D8219">
          <v:shape id="_x0000_i115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EF6DA4">
        <w:rPr>
          <w:position w:val="-5"/>
        </w:rPr>
        <w:pict w14:anchorId="7084C3C8">
          <v:shape id="_x0000_i115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EF6DA4">
        <w:rPr>
          <w:position w:val="-5"/>
        </w:rPr>
        <w:pict w14:anchorId="3057D388">
          <v:shape id="_x0000_i115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3183" w:name="_MON_1587198493"/>
    <w:bookmarkEnd w:id="3183"/>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pt;height:5in" o:ole="">
            <v:imagedata r:id="rId60" o:title=""/>
          </v:shape>
          <o:OLEObject Type="Embed" ProgID="Word.Picture.8" ShapeID="_x0000_i1159" DrawAspect="Content" ObjectID="_1742239443"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EF6DA4">
        <w:rPr>
          <w:position w:val="-5"/>
        </w:rPr>
        <w:pict w14:anchorId="1BDA7141">
          <v:shape id="_x0000_i11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EF6DA4">
        <w:rPr>
          <w:position w:val="-5"/>
        </w:rPr>
        <w:pict w14:anchorId="263784D6">
          <v:shape id="_x0000_i11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EF6DA4">
        <w:rPr>
          <w:position w:val="-5"/>
        </w:rPr>
        <w:pict w14:anchorId="3AEFBE63">
          <v:shape id="_x0000_i1162"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EF6DA4">
        <w:rPr>
          <w:position w:val="-5"/>
        </w:rPr>
        <w:pict w14:anchorId="1A67C218">
          <v:shape id="_x0000_i1163"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EF6DA4">
        <w:rPr>
          <w:position w:val="-5"/>
        </w:rPr>
        <w:pict w14:anchorId="198DDC4D">
          <v:shape id="_x0000_i116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EF6DA4">
        <w:rPr>
          <w:position w:val="-5"/>
        </w:rPr>
        <w:pict w14:anchorId="724937AF">
          <v:shape id="_x0000_i116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EF6DA4">
        <w:rPr>
          <w:position w:val="-5"/>
        </w:rPr>
        <w:pict w14:anchorId="7DEA19E0">
          <v:shape id="_x0000_i1166"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EF6DA4">
        <w:rPr>
          <w:position w:val="-5"/>
        </w:rPr>
        <w:pict w14:anchorId="18EF9665">
          <v:shape id="_x0000_i1167"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EF6DA4">
        <w:rPr>
          <w:position w:val="-5"/>
        </w:rPr>
        <w:pict w14:anchorId="3A696973">
          <v:shape id="_x0000_i116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EF6DA4">
        <w:rPr>
          <w:position w:val="-5"/>
        </w:rPr>
        <w:pict w14:anchorId="78FF2290">
          <v:shape id="_x0000_i116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EF6DA4">
        <w:rPr>
          <w:position w:val="-5"/>
        </w:rPr>
        <w:pict w14:anchorId="6EDDDA95">
          <v:shape id="_x0000_i1170"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EF6DA4">
        <w:rPr>
          <w:position w:val="-5"/>
        </w:rPr>
        <w:pict w14:anchorId="5017721A">
          <v:shape id="_x0000_i1171"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EF6DA4">
        <w:rPr>
          <w:position w:val="-5"/>
        </w:rPr>
        <w:pict w14:anchorId="2E811F8C">
          <v:shape id="_x0000_i117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EF6DA4">
        <w:rPr>
          <w:position w:val="-5"/>
        </w:rPr>
        <w:pict w14:anchorId="2AA3F801">
          <v:shape id="_x0000_i11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EF6DA4">
        <w:rPr>
          <w:position w:val="-5"/>
        </w:rPr>
        <w:pict w14:anchorId="6F6E1667">
          <v:shape id="_x0000_i117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EF6DA4">
        <w:rPr>
          <w:position w:val="-5"/>
        </w:rPr>
        <w:pict w14:anchorId="6D5E57AA">
          <v:shape id="_x0000_i117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EF6DA4">
        <w:rPr>
          <w:position w:val="-5"/>
        </w:rPr>
        <w:pict w14:anchorId="5756047A">
          <v:shape id="_x0000_i1176"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EF6DA4">
        <w:rPr>
          <w:position w:val="-5"/>
        </w:rPr>
        <w:pict w14:anchorId="19F68F91">
          <v:shape id="_x0000_i1177"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EF6DA4">
        <w:rPr>
          <w:position w:val="-5"/>
        </w:rPr>
        <w:pict w14:anchorId="22EE7FF3">
          <v:shape id="_x0000_i117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EF6DA4">
        <w:rPr>
          <w:position w:val="-5"/>
        </w:rPr>
        <w:pict w14:anchorId="32AF51B0">
          <v:shape id="_x0000_i117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EF6DA4">
        <w:rPr>
          <w:position w:val="-5"/>
        </w:rPr>
        <w:pict w14:anchorId="0ADDA090">
          <v:shape id="_x0000_i1180"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EF6DA4">
        <w:rPr>
          <w:position w:val="-5"/>
        </w:rPr>
        <w:pict w14:anchorId="73655CB2">
          <v:shape id="_x0000_i1181"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EF6DA4">
        <w:rPr>
          <w:position w:val="-15"/>
        </w:rPr>
        <w:pict w14:anchorId="12A21533">
          <v:shape id="_x0000_i1182" type="#_x0000_t75" style="width:19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EF6DA4">
        <w:rPr>
          <w:position w:val="-15"/>
        </w:rPr>
        <w:pict w14:anchorId="6F13F4CE">
          <v:shape id="_x0000_i1183" type="#_x0000_t75" style="width:19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EF6DA4">
        <w:rPr>
          <w:position w:val="-5"/>
        </w:rPr>
        <w:pict w14:anchorId="6BA37446">
          <v:shape id="_x0000_i11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EF6DA4">
        <w:rPr>
          <w:position w:val="-5"/>
        </w:rPr>
        <w:pict w14:anchorId="78B0A1EE">
          <v:shape id="_x0000_i118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EF6DA4">
        <w:rPr>
          <w:position w:val="-5"/>
        </w:rPr>
        <w:pict w14:anchorId="2B411515">
          <v:shape id="_x0000_i1186"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EF6DA4">
        <w:rPr>
          <w:position w:val="-5"/>
        </w:rPr>
        <w:pict w14:anchorId="7AD29693">
          <v:shape id="_x0000_i1187"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EF6DA4">
        <w:rPr>
          <w:position w:val="-5"/>
        </w:rPr>
        <w:pict w14:anchorId="7BE77E55">
          <v:shape id="_x0000_i118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EF6DA4">
        <w:rPr>
          <w:position w:val="-5"/>
        </w:rPr>
        <w:pict w14:anchorId="7AE689AC">
          <v:shape id="_x0000_i118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EF6DA4">
        <w:rPr>
          <w:position w:val="-5"/>
        </w:rPr>
        <w:pict w14:anchorId="793C82FE">
          <v:shape id="_x0000_i1190"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EF6DA4">
        <w:rPr>
          <w:position w:val="-5"/>
        </w:rPr>
        <w:pict w14:anchorId="217A3FB0">
          <v:shape id="_x0000_i1191"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EF6DA4">
        <w:rPr>
          <w:position w:val="-6"/>
        </w:rPr>
        <w:pict w14:anchorId="69EA0EB0">
          <v:shape id="_x0000_i1192"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EF6DA4">
        <w:rPr>
          <w:position w:val="-6"/>
        </w:rPr>
        <w:pict w14:anchorId="53426847">
          <v:shape id="_x0000_i1193"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EF6DA4">
        <w:rPr>
          <w:position w:val="-5"/>
        </w:rPr>
        <w:pict w14:anchorId="35A74CAD">
          <v:shape id="_x0000_i119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EF6DA4">
        <w:rPr>
          <w:position w:val="-5"/>
        </w:rPr>
        <w:pict w14:anchorId="6E355D5D">
          <v:shape id="_x0000_i119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EF6DA4">
        <w:rPr>
          <w:position w:val="-5"/>
        </w:rPr>
        <w:pict w14:anchorId="104BB4CB">
          <v:shape id="_x0000_i1196"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EF6DA4">
        <w:rPr>
          <w:position w:val="-5"/>
        </w:rPr>
        <w:pict w14:anchorId="43639AE6">
          <v:shape id="_x0000_i1197"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3184" w:name="_Toc37273320"/>
      <w:bookmarkStart w:id="3185" w:name="_Toc82536877"/>
      <w:bookmarkStart w:id="3186" w:name="_Toc58916168"/>
      <w:bookmarkStart w:id="3187" w:name="_Toc66694219"/>
      <w:bookmarkStart w:id="3188" w:name="_Toc53183456"/>
      <w:bookmarkStart w:id="3189" w:name="_Toc29811012"/>
      <w:bookmarkStart w:id="3190" w:name="_Toc21103163"/>
      <w:bookmarkStart w:id="3191" w:name="_Toc76544755"/>
      <w:bookmarkStart w:id="3192" w:name="_Toc45886411"/>
      <w:bookmarkStart w:id="3193" w:name="_Toc74916244"/>
      <w:bookmarkStart w:id="3194" w:name="_Toc58918349"/>
      <w:bookmarkStart w:id="3195" w:name="_Toc36636374"/>
      <w:bookmarkStart w:id="3196" w:name="_Toc76114869"/>
      <w:bookmarkStart w:id="3197" w:name="_Toc121818510"/>
      <w:bookmarkStart w:id="3198" w:name="_Toc121818734"/>
      <w:bookmarkStart w:id="3199" w:name="_Toc124158489"/>
      <w:bookmarkStart w:id="3200" w:name="_Toc130558557"/>
      <w:r>
        <w:rPr>
          <w:rFonts w:hint="eastAsia"/>
          <w:lang w:val="en-US" w:eastAsia="zh-CN"/>
        </w:rPr>
        <w:t>F</w:t>
      </w:r>
      <w:r>
        <w:rPr>
          <w:lang w:eastAsia="ja-JP"/>
        </w:rPr>
        <w:t>.7</w:t>
      </w:r>
      <w:r>
        <w:rPr>
          <w:lang w:eastAsia="ja-JP"/>
        </w:rPr>
        <w:tab/>
        <w:t>EVM</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893F948" w14:textId="77777777" w:rsidR="004D3FFD" w:rsidRDefault="00000000" w:rsidP="00D13A3B">
      <w:pPr>
        <w:pStyle w:val="Heading2"/>
        <w:rPr>
          <w:rFonts w:eastAsia="Osaka"/>
          <w:lang w:eastAsia="ja-JP"/>
        </w:rPr>
      </w:pPr>
      <w:bookmarkStart w:id="3201" w:name="_Toc13121"/>
      <w:bookmarkStart w:id="3202" w:name="_Toc66694220"/>
      <w:bookmarkStart w:id="3203" w:name="_Toc45886412"/>
      <w:bookmarkStart w:id="3204" w:name="_Toc76114870"/>
      <w:bookmarkStart w:id="3205" w:name="_Toc25869"/>
      <w:bookmarkStart w:id="3206" w:name="_Toc36636375"/>
      <w:bookmarkStart w:id="3207" w:name="_Toc82536878"/>
      <w:bookmarkStart w:id="3208" w:name="_Toc37273321"/>
      <w:bookmarkStart w:id="3209" w:name="_Toc58918350"/>
      <w:bookmarkStart w:id="3210" w:name="_Toc53183457"/>
      <w:bookmarkStart w:id="3211" w:name="_Toc74916245"/>
      <w:bookmarkStart w:id="3212" w:name="_Toc76544756"/>
      <w:bookmarkStart w:id="3213" w:name="_Toc58916169"/>
      <w:bookmarkStart w:id="3214" w:name="_Toc29811013"/>
      <w:bookmarkStart w:id="3215" w:name="_Toc121818511"/>
      <w:bookmarkStart w:id="3216" w:name="_Toc121818735"/>
      <w:bookmarkStart w:id="3217" w:name="_Toc124158490"/>
      <w:bookmarkStart w:id="3218" w:name="_Toc130558558"/>
      <w:r>
        <w:rPr>
          <w:rFonts w:eastAsia="SimSun" w:hint="eastAsia"/>
          <w:lang w:val="en-US" w:eastAsia="zh-CN"/>
        </w:rPr>
        <w:t>F</w:t>
      </w:r>
      <w:r>
        <w:rPr>
          <w:rFonts w:eastAsia="Osaka"/>
          <w:lang w:eastAsia="ja-JP"/>
        </w:rPr>
        <w:t>.7.0</w:t>
      </w:r>
      <w:r>
        <w:rPr>
          <w:rFonts w:eastAsia="Osaka"/>
          <w:lang w:eastAsia="ja-JP"/>
        </w:rPr>
        <w:tab/>
        <w:t>General</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6"/>
        </w:rPr>
        <w:pict w14:anchorId="5F3A4A83">
          <v:shape id="_x0000_i1198"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6"/>
        </w:rPr>
        <w:pict w14:anchorId="5A495F13">
          <v:shape id="_x0000_i1199"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EF6DA4">
        <w:rPr>
          <w:rFonts w:eastAsia="Osaka"/>
          <w:position w:val="-5"/>
        </w:rPr>
        <w:pict w14:anchorId="4BD153CA">
          <v:shape id="_x0000_i1200"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EF6DA4">
        <w:rPr>
          <w:rFonts w:eastAsia="Osaka"/>
          <w:position w:val="-5"/>
        </w:rPr>
        <w:pict w14:anchorId="388837D6">
          <v:shape id="_x0000_i1201"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F6DA4">
        <w:rPr>
          <w:position w:val="-5"/>
        </w:rPr>
        <w:pict w14:anchorId="5CD2E335">
          <v:shape id="_x0000_i120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EF6DA4">
        <w:rPr>
          <w:position w:val="-5"/>
        </w:rPr>
        <w:pict w14:anchorId="2163599F">
          <v:shape id="_x0000_i120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EF6DA4">
        <w:rPr>
          <w:position w:val="-5"/>
        </w:rPr>
        <w:pict w14:anchorId="7B71FBC7">
          <v:shape id="_x0000_i120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F6DA4">
        <w:rPr>
          <w:position w:val="-5"/>
        </w:rPr>
        <w:pict w14:anchorId="5ED50B62">
          <v:shape id="_x0000_i120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EF6DA4">
        <w:rPr>
          <w:position w:val="-5"/>
        </w:rPr>
        <w:pict w14:anchorId="2E22A5D0">
          <v:shape id="_x0000_i1206"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EF6DA4">
        <w:rPr>
          <w:position w:val="-5"/>
        </w:rPr>
        <w:pict w14:anchorId="023FF608">
          <v:shape id="_x0000_i1207"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F6DA4">
        <w:rPr>
          <w:position w:val="-26"/>
        </w:rPr>
        <w:pict w14:anchorId="6ACE3FBC">
          <v:shape id="_x0000_i1208"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EF6DA4">
        <w:rPr>
          <w:position w:val="-26"/>
        </w:rPr>
        <w:pict w14:anchorId="056FFD4C">
          <v:shape id="_x0000_i1209"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5"/>
        </w:rPr>
        <w:pict w14:anchorId="345509AD">
          <v:shape id="_x0000_i121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EF6DA4">
        <w:rPr>
          <w:position w:val="-5"/>
        </w:rPr>
        <w:pict w14:anchorId="3D610D1C">
          <v:shape id="_x0000_i121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EF6DA4">
        <w:rPr>
          <w:position w:val="-5"/>
        </w:rPr>
        <w:pict w14:anchorId="4F40CE27">
          <v:shape id="_x0000_i1212"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EF6DA4">
        <w:rPr>
          <w:position w:val="-5"/>
        </w:rPr>
        <w:pict w14:anchorId="043185FD">
          <v:shape id="_x0000_i1213"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F6DA4">
        <w:rPr>
          <w:position w:val="-6"/>
        </w:rPr>
        <w:pict w14:anchorId="7AEDE9E3">
          <v:shape id="_x0000_i1214"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EF6DA4">
        <w:rPr>
          <w:position w:val="-6"/>
        </w:rPr>
        <w:pict w14:anchorId="1432A566">
          <v:shape id="_x0000_i1215"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3219" w:name="_Toc76114872"/>
      <w:bookmarkStart w:id="3220" w:name="_Toc58918352"/>
      <w:bookmarkStart w:id="3221" w:name="_Toc66694222"/>
      <w:bookmarkStart w:id="3222" w:name="_Toc29811015"/>
      <w:bookmarkStart w:id="3223" w:name="_Toc74916247"/>
      <w:bookmarkStart w:id="3224" w:name="_Toc58916171"/>
      <w:bookmarkStart w:id="3225" w:name="_Toc21103165"/>
      <w:bookmarkStart w:id="3226" w:name="_Toc82536880"/>
      <w:bookmarkStart w:id="3227" w:name="_Toc45886414"/>
      <w:bookmarkStart w:id="3228" w:name="_Toc36636377"/>
      <w:bookmarkStart w:id="3229" w:name="_Toc53183459"/>
      <w:bookmarkStart w:id="3230" w:name="_Toc37273323"/>
      <w:bookmarkStart w:id="3231" w:name="_Toc76544758"/>
      <w:bookmarkStart w:id="3232" w:name="_Toc121818512"/>
      <w:bookmarkStart w:id="3233" w:name="_Toc121818736"/>
      <w:bookmarkStart w:id="3234" w:name="_Toc124158491"/>
      <w:bookmarkStart w:id="3235" w:name="_Toc130558559"/>
      <w:r>
        <w:rPr>
          <w:rFonts w:hint="eastAsia"/>
          <w:lang w:val="en-US" w:eastAsia="zh-CN"/>
        </w:rPr>
        <w:t>F</w:t>
      </w:r>
      <w:r>
        <w:rPr>
          <w:lang w:eastAsia="ja-JP"/>
        </w:rPr>
        <w:t>.7.1</w:t>
      </w:r>
      <w:r>
        <w:rPr>
          <w:lang w:eastAsia="ja-JP"/>
        </w:rPr>
        <w:tab/>
        <w:t>Averaged EVM</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EF6DA4">
        <w:rPr>
          <w:rFonts w:eastAsia="SimSun"/>
          <w:position w:val="-5"/>
        </w:rPr>
        <w:pict w14:anchorId="75FFFE50">
          <v:shape id="_x0000_i1216"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EF6DA4">
        <w:rPr>
          <w:rFonts w:eastAsia="SimSun"/>
          <w:position w:val="-5"/>
        </w:rPr>
        <w:pict w14:anchorId="78CC2F1B">
          <v:shape id="_x0000_i121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EF6DA4">
        <w:rPr>
          <w:rFonts w:eastAsia="SimSun"/>
          <w:position w:val="-5"/>
        </w:rPr>
        <w:pict w14:anchorId="4C381C50">
          <v:shape id="_x0000_i121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EF6DA4">
        <w:rPr>
          <w:rFonts w:eastAsia="SimSun"/>
          <w:position w:val="-5"/>
        </w:rPr>
        <w:pict w14:anchorId="1FA30C7F">
          <v:shape id="_x0000_i1219"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EF6DA4">
        <w:rPr>
          <w:rFonts w:eastAsia="SimSun"/>
          <w:position w:val="-5"/>
        </w:rPr>
        <w:pict w14:anchorId="4D231909">
          <v:shape id="_x0000_i122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EF6DA4">
        <w:rPr>
          <w:rFonts w:eastAsia="SimSun"/>
          <w:position w:val="-5"/>
        </w:rPr>
        <w:pict w14:anchorId="56845140">
          <v:shape id="_x0000_i1221"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EF6DA4">
        <w:rPr>
          <w:rFonts w:eastAsia="Osaka"/>
          <w:position w:val="-5"/>
        </w:rPr>
        <w:pict w14:anchorId="2D2DDC11">
          <v:shape id="_x0000_i1222"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F6DA4">
        <w:rPr>
          <w:rFonts w:eastAsia="Osaka"/>
          <w:position w:val="-5"/>
        </w:rPr>
        <w:pict w14:anchorId="53604D85">
          <v:shape id="_x0000_i1223"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EF6DA4">
        <w:rPr>
          <w:position w:val="-5"/>
        </w:rPr>
        <w:pict w14:anchorId="308ABCE3">
          <v:shape id="_x0000_i1224"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EF6DA4">
        <w:rPr>
          <w:position w:val="-5"/>
        </w:rPr>
        <w:pict w14:anchorId="557D1493">
          <v:shape id="_x0000_i1225"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EF6DA4">
        <w:rPr>
          <w:position w:val="-32"/>
        </w:rPr>
        <w:pict w14:anchorId="3A8B2983">
          <v:shape id="_x0000_i1226"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EF6DA4">
        <w:rPr>
          <w:position w:val="-32"/>
        </w:rPr>
        <w:pict w14:anchorId="07C465D4">
          <v:shape id="_x0000_i1227"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EF6DA4">
        <w:rPr>
          <w:position w:val="-5"/>
        </w:rPr>
        <w:pict w14:anchorId="14832453">
          <v:shape id="_x0000_i122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EF6DA4">
        <w:rPr>
          <w:position w:val="-5"/>
        </w:rPr>
        <w:pict w14:anchorId="0615415F">
          <v:shape id="_x0000_i122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EF6DA4">
        <w:rPr>
          <w:position w:val="-5"/>
        </w:rPr>
        <w:pict w14:anchorId="78799C58">
          <v:shape id="_x0000_i1230"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EF6DA4">
        <w:rPr>
          <w:position w:val="-5"/>
        </w:rPr>
        <w:pict w14:anchorId="6C6FDD11">
          <v:shape id="_x0000_i123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EF6DA4">
        <w:rPr>
          <w:position w:val="-5"/>
        </w:rPr>
        <w:pict w14:anchorId="1A80D42F">
          <v:shape id="_x0000_i123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EF6DA4">
        <w:rPr>
          <w:position w:val="-5"/>
        </w:rPr>
        <w:pict w14:anchorId="5B58BE0E">
          <v:shape id="_x0000_i1233"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EF6DA4">
        <w:rPr>
          <w:position w:val="-6"/>
        </w:rPr>
        <w:pict w14:anchorId="767FF4A7">
          <v:shape id="_x0000_i1234"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EF6DA4">
        <w:rPr>
          <w:position w:val="-6"/>
        </w:rPr>
        <w:pict w14:anchorId="25D99525">
          <v:shape id="_x0000_i1235"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EF6DA4">
        <w:rPr>
          <w:position w:val="-5"/>
        </w:rPr>
        <w:pict w14:anchorId="273B6444">
          <v:shape id="_x0000_i123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EF6DA4">
        <w:rPr>
          <w:position w:val="-5"/>
        </w:rPr>
        <w:pict w14:anchorId="2C82448B">
          <v:shape id="_x0000_i123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EF6DA4">
        <w:rPr>
          <w:position w:val="-6"/>
        </w:rPr>
        <w:pict w14:anchorId="1C8C590C">
          <v:shape id="_x0000_i1238"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EF6DA4">
        <w:rPr>
          <w:position w:val="-6"/>
        </w:rPr>
        <w:pict w14:anchorId="4F40DEF3">
          <v:shape id="_x0000_i1239"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EF6DA4">
        <w:rPr>
          <w:position w:val="-5"/>
        </w:rPr>
        <w:pict w14:anchorId="06B5F5F5">
          <v:shape id="_x0000_i1240"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EF6DA4">
        <w:rPr>
          <w:position w:val="-5"/>
        </w:rPr>
        <w:pict w14:anchorId="0DA97E24">
          <v:shape id="_x0000_i1241"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EF6DA4">
        <w:rPr>
          <w:position w:val="-5"/>
        </w:rPr>
        <w:pict w14:anchorId="3A58DF27">
          <v:shape id="_x0000_i124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EF6DA4">
        <w:rPr>
          <w:position w:val="-5"/>
        </w:rPr>
        <w:pict w14:anchorId="7E75BE38">
          <v:shape id="_x0000_i124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EF6DA4">
        <w:rPr>
          <w:position w:val="-5"/>
        </w:rPr>
        <w:pict w14:anchorId="060F6F7F">
          <v:shape id="_x0000_i1244"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EF6DA4">
        <w:rPr>
          <w:position w:val="-5"/>
        </w:rPr>
        <w:pict w14:anchorId="19350613">
          <v:shape id="_x0000_i1245"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EF6DA4">
        <w:rPr>
          <w:position w:val="-12"/>
        </w:rPr>
        <w:pict w14:anchorId="2236BD74">
          <v:shape id="_x0000_i1246"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EF6DA4">
        <w:rPr>
          <w:position w:val="-12"/>
        </w:rPr>
        <w:pict w14:anchorId="290EC79C">
          <v:shape id="_x0000_i1247" type="#_x0000_t75" style="width:164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EF6DA4">
        <w:rPr>
          <w:position w:val="-5"/>
        </w:rPr>
        <w:pict w14:anchorId="370C758D">
          <v:shape id="_x0000_i124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EF6DA4">
        <w:rPr>
          <w:position w:val="-5"/>
        </w:rPr>
        <w:pict w14:anchorId="74067FCE">
          <v:shape id="_x0000_i124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EF6DA4">
        <w:rPr>
          <w:position w:val="-6"/>
        </w:rPr>
        <w:pict w14:anchorId="3861FD05">
          <v:shape id="_x0000_i1250"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EF6DA4">
        <w:rPr>
          <w:position w:val="-6"/>
        </w:rPr>
        <w:pict w14:anchorId="223473F9">
          <v:shape id="_x0000_i1251"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F6DA4">
        <w:rPr>
          <w:position w:val="-15"/>
        </w:rPr>
        <w:pict w14:anchorId="5151D20D">
          <v:shape id="_x0000_i1252" type="#_x0000_t75" style="width:8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EF6DA4">
        <w:rPr>
          <w:position w:val="-15"/>
        </w:rPr>
        <w:pict w14:anchorId="4AF41836">
          <v:shape id="_x0000_i1253" type="#_x0000_t75" style="width:8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EF6DA4">
        <w:rPr>
          <w:position w:val="-5"/>
        </w:rPr>
        <w:pict w14:anchorId="1151A124">
          <v:shape id="_x0000_i1254"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EF6DA4">
        <w:rPr>
          <w:position w:val="-5"/>
        </w:rPr>
        <w:pict w14:anchorId="039FAD89">
          <v:shape id="_x0000_i1255"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EF6DA4">
        <w:rPr>
          <w:position w:val="-5"/>
        </w:rPr>
        <w:pict w14:anchorId="1FD110E0">
          <v:shape id="_x0000_i1256"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EF6DA4">
        <w:rPr>
          <w:position w:val="-5"/>
        </w:rPr>
        <w:pict w14:anchorId="32812C61">
          <v:shape id="_x0000_i1257"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F6DA4">
        <w:rPr>
          <w:position w:val="-18"/>
        </w:rPr>
        <w:pict w14:anchorId="20905843">
          <v:shape id="_x0000_i1258"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EF6DA4">
        <w:rPr>
          <w:position w:val="-18"/>
        </w:rPr>
        <w:pict w14:anchorId="5C96BFB4">
          <v:shape id="_x0000_i1259"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EF6DA4">
        <w:rPr>
          <w:position w:val="-5"/>
        </w:rPr>
        <w:pict w14:anchorId="1E455387">
          <v:shape id="_x0000_i12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EF6DA4">
        <w:rPr>
          <w:position w:val="-5"/>
        </w:rPr>
        <w:pict w14:anchorId="64A23489">
          <v:shape id="_x0000_i12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3236" w:name="_Toc89953120"/>
      <w:bookmarkStart w:id="3237" w:name="_Toc45886361"/>
      <w:bookmarkStart w:id="3238" w:name="_Toc74916194"/>
      <w:bookmarkStart w:id="3239" w:name="_Toc106207092"/>
      <w:bookmarkStart w:id="3240" w:name="_Toc37273271"/>
      <w:bookmarkStart w:id="3241" w:name="_Toc58916118"/>
      <w:bookmarkStart w:id="3242" w:name="_Toc82536827"/>
      <w:bookmarkStart w:id="3243" w:name="_Toc58918299"/>
      <w:bookmarkStart w:id="3244" w:name="_Toc66694169"/>
      <w:bookmarkStart w:id="3245" w:name="_Toc36636325"/>
      <w:bookmarkStart w:id="3246" w:name="_Toc99703300"/>
      <w:bookmarkStart w:id="3247" w:name="_Toc29810964"/>
      <w:bookmarkStart w:id="3248" w:name="_Toc53183406"/>
      <w:bookmarkStart w:id="3249" w:name="_Toc98766937"/>
      <w:bookmarkStart w:id="3250" w:name="_Toc21103115"/>
      <w:bookmarkStart w:id="3251" w:name="_Toc76544705"/>
      <w:bookmarkStart w:id="3252" w:name="_Toc76114819"/>
      <w:bookmarkStart w:id="3253" w:name="_Toc121818513"/>
      <w:bookmarkStart w:id="3254" w:name="_Toc121818737"/>
      <w:bookmarkStart w:id="3255" w:name="_Toc124158492"/>
      <w:bookmarkStart w:id="3256" w:name="_Toc130558560"/>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3257" w:name="_Toc45886362"/>
      <w:bookmarkStart w:id="3258" w:name="_Toc99703301"/>
      <w:bookmarkStart w:id="3259" w:name="_Toc37273272"/>
      <w:bookmarkStart w:id="3260" w:name="_Toc89953121"/>
      <w:bookmarkStart w:id="3261" w:name="_Toc66694170"/>
      <w:bookmarkStart w:id="3262" w:name="_Toc106207093"/>
      <w:bookmarkStart w:id="3263" w:name="_Toc98766938"/>
      <w:bookmarkStart w:id="3264" w:name="_Toc76544706"/>
      <w:bookmarkStart w:id="3265" w:name="_Toc53183407"/>
      <w:bookmarkStart w:id="3266" w:name="_Toc21103116"/>
      <w:bookmarkStart w:id="3267" w:name="_Toc76114820"/>
      <w:bookmarkStart w:id="3268" w:name="_Toc82536828"/>
      <w:bookmarkStart w:id="3269" w:name="_Toc58918300"/>
      <w:bookmarkStart w:id="3270" w:name="_Toc74916195"/>
      <w:bookmarkStart w:id="3271" w:name="_Toc29810965"/>
      <w:bookmarkStart w:id="3272" w:name="_Toc36636326"/>
      <w:bookmarkStart w:id="3273" w:name="_Toc58916119"/>
      <w:bookmarkStart w:id="3274" w:name="_Toc121818514"/>
      <w:bookmarkStart w:id="3275" w:name="_Toc121818738"/>
      <w:bookmarkStart w:id="3276" w:name="_Toc124158493"/>
      <w:bookmarkStart w:id="3277" w:name="_Toc130558561"/>
      <w:r>
        <w:rPr>
          <w:rFonts w:eastAsia="SimSun" w:hint="eastAsia"/>
          <w:lang w:val="en-US" w:eastAsia="zh-CN"/>
        </w:rPr>
        <w:t>G</w:t>
      </w:r>
      <w:r>
        <w:rPr>
          <w:lang w:eastAsia="ja-JP"/>
        </w:rPr>
        <w:t>.1</w:t>
      </w:r>
      <w:r>
        <w:rPr>
          <w:lang w:eastAsia="ja-JP"/>
        </w:rPr>
        <w:tab/>
        <w:t>General</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3278" w:name="_Toc99703302"/>
      <w:bookmarkStart w:id="3279" w:name="_Toc74916196"/>
      <w:bookmarkStart w:id="3280" w:name="_Toc58918301"/>
      <w:bookmarkStart w:id="3281" w:name="_Toc82536829"/>
      <w:bookmarkStart w:id="3282" w:name="_Toc98766939"/>
      <w:bookmarkStart w:id="3283" w:name="_Toc66694171"/>
      <w:bookmarkStart w:id="3284" w:name="_Toc36636327"/>
      <w:bookmarkStart w:id="3285" w:name="_Toc29810966"/>
      <w:bookmarkStart w:id="3286" w:name="_Toc37273273"/>
      <w:bookmarkStart w:id="3287" w:name="_Toc106207094"/>
      <w:bookmarkStart w:id="3288" w:name="_Toc76544707"/>
      <w:bookmarkStart w:id="3289" w:name="_Toc45886363"/>
      <w:bookmarkStart w:id="3290" w:name="_Toc89953122"/>
      <w:bookmarkStart w:id="3291" w:name="_Toc76114821"/>
      <w:bookmarkStart w:id="3292" w:name="_Toc21103117"/>
      <w:bookmarkStart w:id="3293" w:name="_Toc53183408"/>
      <w:bookmarkStart w:id="3294" w:name="_Toc58916120"/>
      <w:bookmarkStart w:id="3295" w:name="_Toc121818515"/>
      <w:bookmarkStart w:id="3296" w:name="_Toc121818739"/>
      <w:bookmarkStart w:id="3297" w:name="_Toc124158494"/>
      <w:bookmarkStart w:id="3298" w:name="_Toc130558562"/>
      <w:r>
        <w:rPr>
          <w:rFonts w:eastAsia="SimSun" w:hint="eastAsia"/>
          <w:lang w:eastAsia="zh-CN"/>
        </w:rPr>
        <w:t>G</w:t>
      </w:r>
      <w:r>
        <w:rPr>
          <w:lang w:eastAsia="ja-JP"/>
        </w:rPr>
        <w:t>.2</w:t>
      </w:r>
      <w:r>
        <w:rPr>
          <w:lang w:eastAsia="ja-JP"/>
        </w:rPr>
        <w:tab/>
        <w:t>Spherical equal angle grid</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20A09BAF" w14:textId="77777777" w:rsidR="004D3FFD" w:rsidRDefault="00000000" w:rsidP="004E61AE">
      <w:pPr>
        <w:pStyle w:val="Heading2"/>
        <w:rPr>
          <w:lang w:eastAsia="ja-JP"/>
        </w:rPr>
      </w:pPr>
      <w:bookmarkStart w:id="3299" w:name="_Toc36636328"/>
      <w:bookmarkStart w:id="3300" w:name="_Toc21103118"/>
      <w:bookmarkStart w:id="3301" w:name="_Toc76544708"/>
      <w:bookmarkStart w:id="3302" w:name="_Toc89953123"/>
      <w:bookmarkStart w:id="3303" w:name="_Toc99703303"/>
      <w:bookmarkStart w:id="3304" w:name="_Toc53183409"/>
      <w:bookmarkStart w:id="3305" w:name="_Toc37273274"/>
      <w:bookmarkStart w:id="3306" w:name="_Toc58916121"/>
      <w:bookmarkStart w:id="3307" w:name="_Toc58918302"/>
      <w:bookmarkStart w:id="3308" w:name="_Toc45886364"/>
      <w:bookmarkStart w:id="3309" w:name="_Toc66694172"/>
      <w:bookmarkStart w:id="3310" w:name="_Toc82536830"/>
      <w:bookmarkStart w:id="3311" w:name="_Toc76114822"/>
      <w:bookmarkStart w:id="3312" w:name="_Toc98766940"/>
      <w:bookmarkStart w:id="3313" w:name="_Toc74916197"/>
      <w:bookmarkStart w:id="3314" w:name="_Toc106207095"/>
      <w:bookmarkStart w:id="3315" w:name="_Toc29810967"/>
      <w:bookmarkStart w:id="3316" w:name="_Toc121818516"/>
      <w:bookmarkStart w:id="3317" w:name="_Toc121818740"/>
      <w:bookmarkStart w:id="3318" w:name="_Toc124158495"/>
      <w:bookmarkStart w:id="3319" w:name="_Toc130558563"/>
      <w:r>
        <w:rPr>
          <w:rFonts w:hint="eastAsia"/>
          <w:lang w:eastAsia="zh-CN"/>
        </w:rPr>
        <w:t>G.2.</w:t>
      </w:r>
      <w:r>
        <w:rPr>
          <w:lang w:eastAsia="zh-CN"/>
        </w:rPr>
        <w:t>1</w:t>
      </w:r>
      <w:r>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3320" w:name="_Toc29810968"/>
      <w:bookmarkStart w:id="3321" w:name="_Toc82536831"/>
      <w:bookmarkStart w:id="3322" w:name="_Toc37273275"/>
      <w:bookmarkStart w:id="3323" w:name="_Toc66694173"/>
      <w:bookmarkStart w:id="3324" w:name="_Toc99703304"/>
      <w:bookmarkStart w:id="3325" w:name="_Toc74916198"/>
      <w:bookmarkStart w:id="3326" w:name="_Toc53183410"/>
      <w:bookmarkStart w:id="3327" w:name="_Toc45886365"/>
      <w:bookmarkStart w:id="3328" w:name="_Toc21103119"/>
      <w:bookmarkStart w:id="3329" w:name="_Toc76114823"/>
      <w:bookmarkStart w:id="3330" w:name="_Toc89953124"/>
      <w:bookmarkStart w:id="3331" w:name="_Toc58918303"/>
      <w:bookmarkStart w:id="3332" w:name="_Toc98766941"/>
      <w:bookmarkStart w:id="3333" w:name="_Toc106207096"/>
      <w:bookmarkStart w:id="3334" w:name="_Toc76544709"/>
      <w:bookmarkStart w:id="3335" w:name="_Toc36636329"/>
      <w:bookmarkStart w:id="3336" w:name="_Toc58916122"/>
      <w:bookmarkStart w:id="3337" w:name="_Toc121818517"/>
      <w:bookmarkStart w:id="3338" w:name="_Toc121818741"/>
      <w:bookmarkStart w:id="3339" w:name="_Toc124158496"/>
      <w:bookmarkStart w:id="3340" w:name="_Toc130558564"/>
      <w:r>
        <w:rPr>
          <w:rFonts w:hint="eastAsia"/>
          <w:lang w:eastAsia="zh-CN"/>
        </w:rPr>
        <w:t>G.2.2</w:t>
      </w:r>
      <w:r>
        <w:tab/>
        <w:t>Reference angular step criteria</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5pt;height:15.5pt" o:ole="">
            <v:imagedata r:id="rId100" o:title=""/>
          </v:shape>
          <o:OLEObject Type="Embed" ProgID="Equation.3" ShapeID="_x0000_i1262" DrawAspect="Content" ObjectID="_1742239444"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3341" w:name="_Toc29810969"/>
      <w:bookmarkStart w:id="3342" w:name="_Toc76544710"/>
      <w:bookmarkStart w:id="3343" w:name="_Toc76114824"/>
      <w:bookmarkStart w:id="3344" w:name="_Toc45886366"/>
      <w:bookmarkStart w:id="3345" w:name="_Toc82536832"/>
      <w:bookmarkStart w:id="3346" w:name="_Toc74916199"/>
      <w:bookmarkStart w:id="3347" w:name="_Toc58918304"/>
      <w:bookmarkStart w:id="3348" w:name="_Toc37273276"/>
      <w:bookmarkStart w:id="3349" w:name="_Toc106207097"/>
      <w:bookmarkStart w:id="3350" w:name="_Toc98766942"/>
      <w:bookmarkStart w:id="3351" w:name="_Toc58916123"/>
      <w:bookmarkStart w:id="3352" w:name="_Toc53183411"/>
      <w:bookmarkStart w:id="3353" w:name="_Toc66694174"/>
      <w:bookmarkStart w:id="3354" w:name="_Toc89953125"/>
      <w:bookmarkStart w:id="3355" w:name="_Toc99703305"/>
      <w:bookmarkStart w:id="3356" w:name="_Toc36636330"/>
      <w:bookmarkStart w:id="3357" w:name="_Toc21103120"/>
      <w:bookmarkStart w:id="3358" w:name="_Toc121818518"/>
      <w:bookmarkStart w:id="3359" w:name="_Toc121818742"/>
      <w:bookmarkStart w:id="3360" w:name="_Toc124158497"/>
      <w:bookmarkStart w:id="3361" w:name="_Toc130558565"/>
      <w:r>
        <w:rPr>
          <w:rFonts w:eastAsia="SimSun" w:hint="eastAsia"/>
          <w:lang w:eastAsia="zh-CN"/>
        </w:rPr>
        <w:t>G</w:t>
      </w:r>
      <w:r>
        <w:rPr>
          <w:lang w:eastAsia="ja-JP"/>
        </w:rPr>
        <w:t>.3</w:t>
      </w:r>
      <w:r>
        <w:rPr>
          <w:lang w:eastAsia="ja-JP"/>
        </w:rPr>
        <w:tab/>
        <w:t>Spherical equal area grid</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5pt;height:35.5pt" o:ole="">
            <v:imagedata r:id="rId103" o:title=""/>
          </v:shape>
          <o:OLEObject Type="Embed" ProgID="Equation.3" ShapeID="_x0000_i1263" DrawAspect="Content" ObjectID="_1742239445"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3362" w:name="_Toc29810970"/>
      <w:bookmarkStart w:id="3363" w:name="_Toc99703306"/>
      <w:bookmarkStart w:id="3364" w:name="_Toc53183412"/>
      <w:bookmarkStart w:id="3365" w:name="_Toc98766943"/>
      <w:bookmarkStart w:id="3366" w:name="_Toc89953126"/>
      <w:bookmarkStart w:id="3367" w:name="_Toc76544711"/>
      <w:bookmarkStart w:id="3368" w:name="_Toc106207098"/>
      <w:bookmarkStart w:id="3369" w:name="_Toc76114825"/>
      <w:bookmarkStart w:id="3370" w:name="_Toc74916200"/>
      <w:bookmarkStart w:id="3371" w:name="_Toc36636331"/>
      <w:bookmarkStart w:id="3372" w:name="_Toc58918305"/>
      <w:bookmarkStart w:id="3373" w:name="_Toc82536833"/>
      <w:bookmarkStart w:id="3374" w:name="_Toc58916124"/>
      <w:bookmarkStart w:id="3375" w:name="_Toc45886367"/>
      <w:bookmarkStart w:id="3376" w:name="_Toc37273277"/>
      <w:bookmarkStart w:id="3377" w:name="_Toc21103121"/>
      <w:bookmarkStart w:id="3378" w:name="_Toc66694175"/>
      <w:bookmarkStart w:id="3379" w:name="_Toc121818519"/>
      <w:bookmarkStart w:id="3380" w:name="_Toc121818743"/>
      <w:bookmarkStart w:id="3381" w:name="_Toc124158498"/>
      <w:bookmarkStart w:id="3382" w:name="_Toc130558566"/>
      <w:r>
        <w:rPr>
          <w:rFonts w:eastAsia="SimSun" w:hint="eastAsia"/>
          <w:lang w:eastAsia="zh-CN"/>
        </w:rPr>
        <w:t>G</w:t>
      </w:r>
      <w:r>
        <w:rPr>
          <w:lang w:eastAsia="ja-JP"/>
        </w:rPr>
        <w:t>.4</w:t>
      </w:r>
      <w:r>
        <w:rPr>
          <w:lang w:eastAsia="ja-JP"/>
        </w:rPr>
        <w:tab/>
        <w:t>Spherical Fibonacci grid</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5pt;height:35.5pt" o:ole="">
            <v:imagedata r:id="rId103" o:title=""/>
          </v:shape>
          <o:OLEObject Type="Embed" ProgID="Equation.3" ShapeID="_x0000_i1264" DrawAspect="Content" ObjectID="_1742239446"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3383" w:name="_Toc45886368"/>
      <w:bookmarkStart w:id="3384" w:name="_Toc37273278"/>
      <w:bookmarkStart w:id="3385" w:name="_Toc99703307"/>
      <w:bookmarkStart w:id="3386" w:name="_Toc21103122"/>
      <w:bookmarkStart w:id="3387" w:name="_Toc89953127"/>
      <w:bookmarkStart w:id="3388" w:name="_Toc58918306"/>
      <w:bookmarkStart w:id="3389" w:name="_Toc74916201"/>
      <w:bookmarkStart w:id="3390" w:name="_Toc106207099"/>
      <w:bookmarkStart w:id="3391" w:name="_Toc36636332"/>
      <w:bookmarkStart w:id="3392" w:name="_Toc66694176"/>
      <w:bookmarkStart w:id="3393" w:name="_Toc98766944"/>
      <w:bookmarkStart w:id="3394" w:name="_Toc76114826"/>
      <w:bookmarkStart w:id="3395" w:name="_Toc58916125"/>
      <w:bookmarkStart w:id="3396" w:name="_Toc29810971"/>
      <w:bookmarkStart w:id="3397" w:name="_Toc53183413"/>
      <w:bookmarkStart w:id="3398" w:name="_Toc76544712"/>
      <w:bookmarkStart w:id="3399" w:name="_Toc82536834"/>
      <w:bookmarkStart w:id="3400" w:name="_Toc121818520"/>
      <w:bookmarkStart w:id="3401" w:name="_Toc121818744"/>
      <w:bookmarkStart w:id="3402" w:name="_Toc124158499"/>
      <w:bookmarkStart w:id="3403" w:name="_Toc130558567"/>
      <w:r>
        <w:rPr>
          <w:rFonts w:eastAsia="SimSun" w:hint="eastAsia"/>
          <w:lang w:eastAsia="zh-CN"/>
        </w:rPr>
        <w:t>G</w:t>
      </w:r>
      <w:r>
        <w:rPr>
          <w:lang w:eastAsia="ja-JP"/>
        </w:rPr>
        <w:t>.5</w:t>
      </w:r>
      <w:r>
        <w:rPr>
          <w:lang w:eastAsia="ja-JP"/>
        </w:rPr>
        <w:tab/>
        <w:t>Orthogonal cut grid</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60B54846" w14:textId="77777777" w:rsidR="004D3FFD" w:rsidRDefault="00000000" w:rsidP="004E61AE">
      <w:pPr>
        <w:pStyle w:val="Heading2"/>
        <w:rPr>
          <w:lang w:eastAsia="ja-JP"/>
        </w:rPr>
      </w:pPr>
      <w:bookmarkStart w:id="3404" w:name="_Toc74916202"/>
      <w:bookmarkStart w:id="3405" w:name="_Toc99703308"/>
      <w:bookmarkStart w:id="3406" w:name="_Toc45886369"/>
      <w:bookmarkStart w:id="3407" w:name="_Toc82536835"/>
      <w:bookmarkStart w:id="3408" w:name="_Toc106207100"/>
      <w:bookmarkStart w:id="3409" w:name="_Toc37273279"/>
      <w:bookmarkStart w:id="3410" w:name="_Toc98766945"/>
      <w:bookmarkStart w:id="3411" w:name="_Toc58918307"/>
      <w:bookmarkStart w:id="3412" w:name="_Toc58916126"/>
      <w:bookmarkStart w:id="3413" w:name="_Toc36636333"/>
      <w:bookmarkStart w:id="3414" w:name="_Toc89953128"/>
      <w:bookmarkStart w:id="3415" w:name="_Toc76114827"/>
      <w:bookmarkStart w:id="3416" w:name="_Toc66694177"/>
      <w:bookmarkStart w:id="3417" w:name="_Toc21103123"/>
      <w:bookmarkStart w:id="3418" w:name="_Toc29810972"/>
      <w:bookmarkStart w:id="3419" w:name="_Toc76544713"/>
      <w:bookmarkStart w:id="3420" w:name="_Toc53183414"/>
      <w:bookmarkStart w:id="3421" w:name="_Toc121818521"/>
      <w:bookmarkStart w:id="3422" w:name="_Toc121818745"/>
      <w:bookmarkStart w:id="3423" w:name="_Toc124158500"/>
      <w:bookmarkStart w:id="3424" w:name="_Toc130558568"/>
      <w:r>
        <w:rPr>
          <w:rFonts w:eastAsia="SimSun" w:hint="eastAsia"/>
          <w:lang w:eastAsia="zh-CN"/>
        </w:rPr>
        <w:t>G</w:t>
      </w:r>
      <w:r>
        <w:rPr>
          <w:lang w:eastAsia="ja-JP"/>
        </w:rPr>
        <w:t>.5.1</w:t>
      </w:r>
      <w:r>
        <w:rPr>
          <w:lang w:eastAsia="ja-JP"/>
        </w:rPr>
        <w:tab/>
        <w:t>General</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3425" w:name="_Toc37273280"/>
      <w:bookmarkStart w:id="3426" w:name="_Toc99703309"/>
      <w:bookmarkStart w:id="3427" w:name="_Toc21103124"/>
      <w:bookmarkStart w:id="3428" w:name="_Toc66694178"/>
      <w:bookmarkStart w:id="3429" w:name="_Toc98766946"/>
      <w:bookmarkStart w:id="3430" w:name="_Toc53183415"/>
      <w:bookmarkStart w:id="3431" w:name="_Toc45886370"/>
      <w:bookmarkStart w:id="3432" w:name="_Toc82536836"/>
      <w:bookmarkStart w:id="3433" w:name="_Toc76114828"/>
      <w:bookmarkStart w:id="3434" w:name="_Toc106207101"/>
      <w:bookmarkStart w:id="3435" w:name="_Toc36636334"/>
      <w:bookmarkStart w:id="3436" w:name="_Toc74916203"/>
      <w:bookmarkStart w:id="3437" w:name="_Toc58916127"/>
      <w:bookmarkStart w:id="3438" w:name="_Toc89953129"/>
      <w:bookmarkStart w:id="3439" w:name="_Toc76544714"/>
      <w:bookmarkStart w:id="3440" w:name="_Toc29810973"/>
      <w:bookmarkStart w:id="3441" w:name="_Toc58918308"/>
      <w:bookmarkStart w:id="3442" w:name="_Toc121818522"/>
      <w:bookmarkStart w:id="3443" w:name="_Toc121818746"/>
      <w:bookmarkStart w:id="3444" w:name="_Toc124158501"/>
      <w:bookmarkStart w:id="3445" w:name="_Toc130558569"/>
      <w:r>
        <w:rPr>
          <w:rFonts w:eastAsia="SimSun" w:hint="eastAsia"/>
          <w:lang w:eastAsia="zh-CN"/>
        </w:rPr>
        <w:t>G</w:t>
      </w:r>
      <w:r>
        <w:rPr>
          <w:lang w:eastAsia="ja-JP"/>
        </w:rPr>
        <w:t>.5.2</w:t>
      </w:r>
      <w:r>
        <w:rPr>
          <w:lang w:eastAsia="ja-JP"/>
        </w:rPr>
        <w:tab/>
        <w:t>Operating band unwanted emissions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3446" w:name="_Toc66694179"/>
      <w:bookmarkStart w:id="3447" w:name="_Toc99703310"/>
      <w:bookmarkStart w:id="3448" w:name="_Toc76544715"/>
      <w:bookmarkStart w:id="3449" w:name="_Toc21103125"/>
      <w:bookmarkStart w:id="3450" w:name="_Toc82536837"/>
      <w:bookmarkStart w:id="3451" w:name="_Toc53183416"/>
      <w:bookmarkStart w:id="3452" w:name="_Toc29810974"/>
      <w:bookmarkStart w:id="3453" w:name="_Toc89953130"/>
      <w:bookmarkStart w:id="3454" w:name="_Toc98766947"/>
      <w:bookmarkStart w:id="3455" w:name="_Toc76114829"/>
      <w:bookmarkStart w:id="3456" w:name="_Toc58918309"/>
      <w:bookmarkStart w:id="3457" w:name="_Toc106207102"/>
      <w:bookmarkStart w:id="3458" w:name="_Toc58916128"/>
      <w:bookmarkStart w:id="3459" w:name="_Toc37273281"/>
      <w:bookmarkStart w:id="3460" w:name="_Toc36636335"/>
      <w:bookmarkStart w:id="3461" w:name="_Toc74916204"/>
      <w:bookmarkStart w:id="3462" w:name="_Toc45886371"/>
      <w:bookmarkStart w:id="3463" w:name="_Toc121818523"/>
      <w:bookmarkStart w:id="3464" w:name="_Toc121818747"/>
      <w:bookmarkStart w:id="3465" w:name="_Toc124158502"/>
      <w:bookmarkStart w:id="3466" w:name="_Toc130558570"/>
      <w:r>
        <w:rPr>
          <w:rFonts w:eastAsia="SimSun" w:hint="eastAsia"/>
          <w:lang w:eastAsia="zh-CN"/>
        </w:rPr>
        <w:t>G</w:t>
      </w:r>
      <w:r>
        <w:rPr>
          <w:lang w:eastAsia="ja-JP"/>
        </w:rPr>
        <w:t>.5.3</w:t>
      </w:r>
      <w:r>
        <w:rPr>
          <w:lang w:eastAsia="ja-JP"/>
        </w:rPr>
        <w:tab/>
        <w:t>Spurious unwanted emissions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3467" w:name="_Toc53183417"/>
      <w:bookmarkStart w:id="3468" w:name="_Toc36636336"/>
      <w:bookmarkStart w:id="3469" w:name="_Toc106207103"/>
      <w:bookmarkStart w:id="3470" w:name="_Toc37273282"/>
      <w:bookmarkStart w:id="3471" w:name="_Toc99703311"/>
      <w:bookmarkStart w:id="3472" w:name="_Toc76114830"/>
      <w:bookmarkStart w:id="3473" w:name="_Toc21103126"/>
      <w:bookmarkStart w:id="3474" w:name="_Toc45886372"/>
      <w:bookmarkStart w:id="3475" w:name="_Toc82536838"/>
      <w:bookmarkStart w:id="3476" w:name="_Toc74916205"/>
      <w:bookmarkStart w:id="3477" w:name="_Toc89953131"/>
      <w:bookmarkStart w:id="3478" w:name="_Toc29810975"/>
      <w:bookmarkStart w:id="3479" w:name="_Toc66694180"/>
      <w:bookmarkStart w:id="3480" w:name="_Toc58916129"/>
      <w:bookmarkStart w:id="3481" w:name="_Toc58918310"/>
      <w:bookmarkStart w:id="3482" w:name="_Toc98766948"/>
      <w:bookmarkStart w:id="3483" w:name="_Toc76544716"/>
      <w:bookmarkStart w:id="3484" w:name="_Toc121818524"/>
      <w:bookmarkStart w:id="3485" w:name="_Toc121818748"/>
      <w:bookmarkStart w:id="3486" w:name="_Toc124158503"/>
      <w:bookmarkStart w:id="3487" w:name="_Toc130558571"/>
      <w:r>
        <w:rPr>
          <w:rFonts w:eastAsia="SimSun" w:hint="eastAsia"/>
          <w:lang w:eastAsia="zh-CN"/>
        </w:rPr>
        <w:t>G</w:t>
      </w:r>
      <w:r>
        <w:rPr>
          <w:lang w:eastAsia="ja-JP"/>
        </w:rPr>
        <w:t>.6</w:t>
      </w:r>
      <w:r>
        <w:rPr>
          <w:lang w:eastAsia="ja-JP"/>
        </w:rPr>
        <w:tab/>
        <w:t>Wave vector space grid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3488" w:name="_Toc29810978"/>
      <w:bookmarkStart w:id="3489" w:name="_Toc82536841"/>
      <w:bookmarkStart w:id="3490" w:name="_Toc37273285"/>
      <w:bookmarkStart w:id="3491" w:name="_Toc76114833"/>
      <w:bookmarkStart w:id="3492" w:name="_Toc76544719"/>
      <w:bookmarkStart w:id="3493" w:name="_Toc21103129"/>
      <w:bookmarkStart w:id="3494" w:name="_Toc89953134"/>
      <w:bookmarkStart w:id="3495" w:name="_Toc66694183"/>
      <w:bookmarkStart w:id="3496" w:name="_Toc36636339"/>
      <w:bookmarkStart w:id="3497" w:name="_Toc74916208"/>
      <w:bookmarkStart w:id="3498" w:name="_Toc98766951"/>
      <w:bookmarkStart w:id="3499" w:name="_Toc99703314"/>
      <w:bookmarkStart w:id="3500" w:name="_Toc45886375"/>
      <w:bookmarkStart w:id="3501" w:name="_Toc53183420"/>
      <w:bookmarkStart w:id="3502" w:name="_Toc58918313"/>
      <w:bookmarkStart w:id="3503" w:name="_Toc58916132"/>
      <w:bookmarkStart w:id="3504" w:name="_Toc106207106"/>
      <w:bookmarkStart w:id="3505" w:name="_Toc121818525"/>
      <w:bookmarkStart w:id="3506" w:name="_Toc121818749"/>
      <w:bookmarkStart w:id="3507" w:name="_Toc124158504"/>
      <w:bookmarkStart w:id="3508" w:name="_Toc130558572"/>
      <w:r>
        <w:rPr>
          <w:rFonts w:eastAsia="SimSun" w:hint="eastAsia"/>
          <w:lang w:eastAsia="zh-CN"/>
        </w:rPr>
        <w:t>G</w:t>
      </w:r>
      <w:r>
        <w:rPr>
          <w:lang w:eastAsia="ja-JP"/>
        </w:rPr>
        <w:t>.7</w:t>
      </w:r>
      <w:r>
        <w:rPr>
          <w:lang w:eastAsia="ja-JP"/>
        </w:rPr>
        <w:tab/>
        <w:t>Full sphere with sparse sampling</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3509"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3510" w:name="_Toc58916133"/>
      <w:bookmarkStart w:id="3511" w:name="_Toc37273286"/>
      <w:bookmarkStart w:id="3512" w:name="_Toc76544720"/>
      <w:bookmarkStart w:id="3513" w:name="_Toc58918314"/>
      <w:bookmarkStart w:id="3514" w:name="_Toc76114834"/>
      <w:bookmarkStart w:id="3515" w:name="_Toc89953135"/>
      <w:bookmarkStart w:id="3516" w:name="_Toc98766952"/>
      <w:bookmarkStart w:id="3517" w:name="_Toc36636340"/>
      <w:bookmarkStart w:id="3518" w:name="_Toc74916209"/>
      <w:bookmarkStart w:id="3519" w:name="_Toc29810979"/>
      <w:bookmarkStart w:id="3520" w:name="_Toc45886376"/>
      <w:bookmarkStart w:id="3521" w:name="_Toc82536842"/>
      <w:bookmarkStart w:id="3522" w:name="_Toc106207107"/>
      <w:bookmarkStart w:id="3523" w:name="_Toc99703315"/>
      <w:bookmarkStart w:id="3524" w:name="_Toc53183421"/>
      <w:bookmarkStart w:id="3525" w:name="_Toc66694184"/>
      <w:bookmarkStart w:id="3526" w:name="_Toc121818526"/>
      <w:bookmarkStart w:id="3527" w:name="_Toc121818750"/>
      <w:bookmarkStart w:id="3528" w:name="_Toc124158505"/>
      <w:bookmarkStart w:id="3529" w:name="_Toc130558573"/>
      <w:r>
        <w:rPr>
          <w:rFonts w:eastAsia="SimSun" w:hint="eastAsia"/>
          <w:lang w:eastAsia="zh-CN"/>
        </w:rPr>
        <w:t>G</w:t>
      </w:r>
      <w:r>
        <w:rPr>
          <w:lang w:eastAsia="ja-JP"/>
        </w:rPr>
        <w:t>.8</w:t>
      </w:r>
      <w:r>
        <w:rPr>
          <w:lang w:eastAsia="ja-JP"/>
        </w:rPr>
        <w:tab/>
        <w:t>Beam-based directions</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3530" w:name="_Toc29810980"/>
      <w:bookmarkStart w:id="3531" w:name="_Toc99703316"/>
      <w:bookmarkStart w:id="3532" w:name="_Toc58916134"/>
      <w:bookmarkStart w:id="3533" w:name="_Toc58918315"/>
      <w:bookmarkStart w:id="3534" w:name="_Toc37273287"/>
      <w:bookmarkStart w:id="3535" w:name="_Toc53183422"/>
      <w:bookmarkStart w:id="3536" w:name="_Toc21103131"/>
      <w:bookmarkStart w:id="3537" w:name="_Toc45886377"/>
      <w:bookmarkStart w:id="3538" w:name="_Toc74916210"/>
      <w:bookmarkStart w:id="3539" w:name="_Toc98766953"/>
      <w:bookmarkStart w:id="3540" w:name="_Toc66694185"/>
      <w:bookmarkStart w:id="3541" w:name="_Toc36636341"/>
      <w:bookmarkStart w:id="3542" w:name="_Toc82536843"/>
      <w:bookmarkStart w:id="3543" w:name="_Toc76114835"/>
      <w:bookmarkStart w:id="3544" w:name="_Toc76544721"/>
      <w:bookmarkStart w:id="3545" w:name="_Toc89953136"/>
      <w:bookmarkStart w:id="3546" w:name="_Toc106207108"/>
      <w:bookmarkStart w:id="3547" w:name="_Toc121818527"/>
      <w:bookmarkStart w:id="3548" w:name="_Toc121818751"/>
      <w:bookmarkStart w:id="3549" w:name="_Toc124158506"/>
      <w:bookmarkStart w:id="3550" w:name="_Toc130558574"/>
      <w:r>
        <w:rPr>
          <w:rFonts w:eastAsia="SimSun" w:hint="eastAsia"/>
          <w:lang w:eastAsia="zh-CN"/>
        </w:rPr>
        <w:t>G</w:t>
      </w:r>
      <w:r>
        <w:rPr>
          <w:lang w:eastAsia="ja-JP"/>
        </w:rPr>
        <w:t>.9</w:t>
      </w:r>
      <w:r>
        <w:rPr>
          <w:lang w:eastAsia="ja-JP"/>
        </w:rPr>
        <w:tab/>
        <w:t>Peak method</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3551" w:name="_Toc106207109"/>
      <w:bookmarkStart w:id="3552" w:name="_Toc58918316"/>
      <w:bookmarkStart w:id="3553" w:name="_Toc45886378"/>
      <w:bookmarkStart w:id="3554" w:name="_Toc74916211"/>
      <w:bookmarkStart w:id="3555" w:name="_Toc82536844"/>
      <w:bookmarkStart w:id="3556" w:name="_Toc53183423"/>
      <w:bookmarkStart w:id="3557" w:name="_Toc66694186"/>
      <w:bookmarkStart w:id="3558" w:name="_Toc29810981"/>
      <w:bookmarkStart w:id="3559" w:name="_Toc58916135"/>
      <w:bookmarkStart w:id="3560" w:name="_Toc36636342"/>
      <w:bookmarkStart w:id="3561" w:name="_Toc99703317"/>
      <w:bookmarkStart w:id="3562" w:name="_Toc76544722"/>
      <w:bookmarkStart w:id="3563" w:name="_Toc76114836"/>
      <w:bookmarkStart w:id="3564" w:name="_Toc21103132"/>
      <w:bookmarkStart w:id="3565" w:name="_Toc89953137"/>
      <w:bookmarkStart w:id="3566" w:name="_Toc98766954"/>
      <w:bookmarkStart w:id="3567" w:name="_Toc37273288"/>
      <w:bookmarkStart w:id="3568" w:name="_Toc121818528"/>
      <w:bookmarkStart w:id="3569" w:name="_Toc121818752"/>
      <w:bookmarkStart w:id="3570" w:name="_Toc124158507"/>
      <w:bookmarkStart w:id="3571" w:name="_Toc130558575"/>
      <w:r>
        <w:rPr>
          <w:rFonts w:eastAsia="SimSun" w:hint="eastAsia"/>
          <w:lang w:eastAsia="zh-CN"/>
        </w:rPr>
        <w:t>G</w:t>
      </w:r>
      <w:r>
        <w:rPr>
          <w:lang w:eastAsia="ja-JP"/>
        </w:rPr>
        <w:t>.10</w:t>
      </w:r>
      <w:r>
        <w:rPr>
          <w:lang w:eastAsia="ja-JP"/>
        </w:rPr>
        <w:tab/>
        <w:t>Equal sector with peak average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3572" w:name="_Toc74916212"/>
      <w:bookmarkStart w:id="3573" w:name="_Toc37273289"/>
      <w:bookmarkStart w:id="3574" w:name="_Toc89953138"/>
      <w:bookmarkStart w:id="3575" w:name="_Toc53183424"/>
      <w:bookmarkStart w:id="3576" w:name="_Toc82536845"/>
      <w:bookmarkStart w:id="3577" w:name="_Toc66694187"/>
      <w:bookmarkStart w:id="3578" w:name="_Toc99703318"/>
      <w:bookmarkStart w:id="3579" w:name="_Toc29810982"/>
      <w:bookmarkStart w:id="3580" w:name="_Toc58916136"/>
      <w:bookmarkStart w:id="3581" w:name="_Toc58918317"/>
      <w:bookmarkStart w:id="3582" w:name="_Toc76544723"/>
      <w:bookmarkStart w:id="3583" w:name="_Toc106207110"/>
      <w:bookmarkStart w:id="3584" w:name="_Toc98766955"/>
      <w:bookmarkStart w:id="3585" w:name="_Toc21103133"/>
      <w:bookmarkStart w:id="3586" w:name="_Toc76114837"/>
      <w:bookmarkStart w:id="3587" w:name="_Toc45886379"/>
      <w:bookmarkStart w:id="3588" w:name="_Toc36636343"/>
      <w:bookmarkStart w:id="3589" w:name="_Toc121818529"/>
      <w:bookmarkStart w:id="3590" w:name="_Toc121818753"/>
      <w:bookmarkStart w:id="3591" w:name="_Toc124158508"/>
      <w:bookmarkStart w:id="3592" w:name="_Toc130558576"/>
      <w:r>
        <w:rPr>
          <w:rFonts w:eastAsia="SimSun" w:hint="eastAsia"/>
          <w:lang w:eastAsia="zh-CN"/>
        </w:rPr>
        <w:t>G</w:t>
      </w:r>
      <w:r>
        <w:rPr>
          <w:lang w:eastAsia="ja-JP"/>
        </w:rPr>
        <w:t>.11</w:t>
      </w:r>
      <w:r>
        <w:rPr>
          <w:lang w:eastAsia="ja-JP"/>
        </w:rPr>
        <w:tab/>
        <w:t>Pre-scan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3593" w:name="_Toc4441"/>
      <w:bookmarkStart w:id="3594" w:name="_Toc24563"/>
      <w:bookmarkStart w:id="3595" w:name="_Toc31224"/>
      <w:bookmarkStart w:id="3596" w:name="_Toc16428"/>
      <w:bookmarkStart w:id="3597" w:name="_Toc121818530"/>
      <w:bookmarkStart w:id="3598" w:name="_Toc121818754"/>
      <w:bookmarkStart w:id="3599" w:name="_Toc124158509"/>
      <w:bookmarkStart w:id="3600" w:name="_Toc130558577"/>
      <w:r>
        <w:t xml:space="preserve">Annex </w:t>
      </w:r>
      <w:r>
        <w:rPr>
          <w:rFonts w:hint="eastAsia"/>
          <w:lang w:val="en-US" w:eastAsia="zh-CN"/>
        </w:rPr>
        <w:t>H</w:t>
      </w:r>
      <w:r>
        <w:t xml:space="preserve"> (informative):</w:t>
      </w:r>
      <w:r>
        <w:br/>
        <w:t>Change history</w:t>
      </w:r>
      <w:bookmarkEnd w:id="3593"/>
      <w:bookmarkEnd w:id="3594"/>
      <w:bookmarkEnd w:id="3595"/>
      <w:bookmarkEnd w:id="3596"/>
      <w:bookmarkEnd w:id="3597"/>
      <w:bookmarkEnd w:id="3598"/>
      <w:bookmarkEnd w:id="3599"/>
      <w:bookmarkEnd w:id="36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000000"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00000"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00000"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00000"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595BF" w14:textId="77777777" w:rsidR="008B4461" w:rsidRDefault="008B4461">
      <w:pPr>
        <w:spacing w:after="0"/>
      </w:pPr>
      <w:r>
        <w:separator/>
      </w:r>
    </w:p>
  </w:endnote>
  <w:endnote w:type="continuationSeparator" w:id="0">
    <w:p w14:paraId="07B63DCC" w14:textId="77777777" w:rsidR="008B4461" w:rsidRDefault="008B44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00000000"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P??">
    <w:altName w:val="Yu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9D3170" w14:textId="77777777" w:rsidR="008B4461" w:rsidRDefault="008B4461">
      <w:pPr>
        <w:spacing w:after="0"/>
      </w:pPr>
      <w:r>
        <w:separator/>
      </w:r>
    </w:p>
  </w:footnote>
  <w:footnote w:type="continuationSeparator" w:id="0">
    <w:p w14:paraId="2EAB3033" w14:textId="77777777" w:rsidR="008B4461" w:rsidRDefault="008B446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315F2FAC"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6DA4">
      <w:rPr>
        <w:rFonts w:ascii="Arial" w:hAnsi="Arial" w:cs="Arial"/>
        <w:b/>
        <w:noProof/>
        <w:sz w:val="18"/>
        <w:szCs w:val="18"/>
      </w:rPr>
      <w:t>3GPP TS 38.115-2 V17.1.0 (2023-03)</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A56B69B"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6DA4">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3397"/>
    <w:rsid w:val="00040095"/>
    <w:rsid w:val="00041FDD"/>
    <w:rsid w:val="0005042A"/>
    <w:rsid w:val="00051834"/>
    <w:rsid w:val="00054A22"/>
    <w:rsid w:val="00062023"/>
    <w:rsid w:val="00062776"/>
    <w:rsid w:val="000655A6"/>
    <w:rsid w:val="00066B70"/>
    <w:rsid w:val="0007137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1C52"/>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600353"/>
    <w:rsid w:val="00602AEA"/>
    <w:rsid w:val="00614FDF"/>
    <w:rsid w:val="00617D26"/>
    <w:rsid w:val="00620406"/>
    <w:rsid w:val="006222DB"/>
    <w:rsid w:val="00626476"/>
    <w:rsid w:val="00631E8A"/>
    <w:rsid w:val="0063543D"/>
    <w:rsid w:val="00636760"/>
    <w:rsid w:val="0063716C"/>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4C25"/>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7C5C"/>
    <w:rsid w:val="008A668C"/>
    <w:rsid w:val="008B02DB"/>
    <w:rsid w:val="008B0D97"/>
    <w:rsid w:val="008B4461"/>
    <w:rsid w:val="008B71EA"/>
    <w:rsid w:val="008C11A2"/>
    <w:rsid w:val="008C384C"/>
    <w:rsid w:val="008C52B6"/>
    <w:rsid w:val="008D1FE1"/>
    <w:rsid w:val="008D2C6C"/>
    <w:rsid w:val="008E76DD"/>
    <w:rsid w:val="008F235A"/>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4A25"/>
    <w:rsid w:val="00EC5AC4"/>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05FB"/>
    <w:rsid w:val="00F8257F"/>
    <w:rsid w:val="00F82B3A"/>
    <w:rsid w:val="00F9008D"/>
    <w:rsid w:val="00F93981"/>
    <w:rsid w:val="00FA1266"/>
    <w:rsid w:val="00FA14D6"/>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409C"/>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E8409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409C"/>
    <w:pPr>
      <w:pBdr>
        <w:top w:val="none" w:sz="0" w:space="0" w:color="auto"/>
      </w:pBdr>
      <w:spacing w:before="180"/>
      <w:outlineLvl w:val="1"/>
    </w:pPr>
    <w:rPr>
      <w:sz w:val="32"/>
    </w:rPr>
  </w:style>
  <w:style w:type="paragraph" w:styleId="Heading3">
    <w:name w:val="heading 3"/>
    <w:basedOn w:val="Heading2"/>
    <w:next w:val="Normal"/>
    <w:link w:val="Heading3Char"/>
    <w:qFormat/>
    <w:rsid w:val="00E8409C"/>
    <w:pPr>
      <w:spacing w:before="120"/>
      <w:outlineLvl w:val="2"/>
    </w:pPr>
    <w:rPr>
      <w:sz w:val="28"/>
    </w:rPr>
  </w:style>
  <w:style w:type="paragraph" w:styleId="Heading4">
    <w:name w:val="heading 4"/>
    <w:basedOn w:val="Heading3"/>
    <w:next w:val="Normal"/>
    <w:link w:val="Heading4Char"/>
    <w:qFormat/>
    <w:rsid w:val="00E8409C"/>
    <w:pPr>
      <w:ind w:left="1418" w:hanging="1418"/>
      <w:outlineLvl w:val="3"/>
    </w:pPr>
    <w:rPr>
      <w:sz w:val="24"/>
    </w:rPr>
  </w:style>
  <w:style w:type="paragraph" w:styleId="Heading5">
    <w:name w:val="heading 5"/>
    <w:basedOn w:val="Heading4"/>
    <w:next w:val="Normal"/>
    <w:link w:val="Heading5Char"/>
    <w:qFormat/>
    <w:rsid w:val="00E8409C"/>
    <w:pPr>
      <w:ind w:left="1701" w:hanging="1701"/>
      <w:outlineLvl w:val="4"/>
    </w:pPr>
    <w:rPr>
      <w:sz w:val="22"/>
    </w:rPr>
  </w:style>
  <w:style w:type="paragraph" w:styleId="Heading6">
    <w:name w:val="heading 6"/>
    <w:basedOn w:val="H6"/>
    <w:next w:val="Normal"/>
    <w:link w:val="Heading6Char"/>
    <w:qFormat/>
    <w:rsid w:val="00E8409C"/>
    <w:pPr>
      <w:outlineLvl w:val="5"/>
    </w:pPr>
  </w:style>
  <w:style w:type="paragraph" w:styleId="Heading7">
    <w:name w:val="heading 7"/>
    <w:basedOn w:val="H6"/>
    <w:next w:val="Normal"/>
    <w:link w:val="Heading7Char"/>
    <w:qFormat/>
    <w:rsid w:val="00E8409C"/>
    <w:pPr>
      <w:outlineLvl w:val="6"/>
    </w:pPr>
  </w:style>
  <w:style w:type="paragraph" w:styleId="Heading8">
    <w:name w:val="heading 8"/>
    <w:basedOn w:val="Heading1"/>
    <w:next w:val="Normal"/>
    <w:link w:val="Heading8Char"/>
    <w:qFormat/>
    <w:rsid w:val="00E8409C"/>
    <w:pPr>
      <w:ind w:left="0" w:firstLine="0"/>
      <w:outlineLvl w:val="7"/>
    </w:pPr>
  </w:style>
  <w:style w:type="paragraph" w:styleId="Heading9">
    <w:name w:val="heading 9"/>
    <w:basedOn w:val="Heading8"/>
    <w:next w:val="Normal"/>
    <w:link w:val="Heading9Char"/>
    <w:qFormat/>
    <w:rsid w:val="00E840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409C"/>
    <w:pPr>
      <w:ind w:left="1985" w:hanging="1985"/>
      <w:outlineLvl w:val="9"/>
    </w:pPr>
    <w:rPr>
      <w:sz w:val="20"/>
    </w:rPr>
  </w:style>
  <w:style w:type="paragraph" w:styleId="List3">
    <w:name w:val="List 3"/>
    <w:basedOn w:val="List2"/>
    <w:rsid w:val="00E8409C"/>
    <w:pPr>
      <w:ind w:left="1135"/>
    </w:pPr>
  </w:style>
  <w:style w:type="paragraph" w:styleId="List2">
    <w:name w:val="List 2"/>
    <w:basedOn w:val="List"/>
    <w:link w:val="List2Char"/>
    <w:rsid w:val="00E8409C"/>
    <w:pPr>
      <w:ind w:left="851"/>
    </w:pPr>
  </w:style>
  <w:style w:type="paragraph" w:styleId="List">
    <w:name w:val="List"/>
    <w:basedOn w:val="Normal"/>
    <w:link w:val="ListChar"/>
    <w:rsid w:val="00E8409C"/>
    <w:pPr>
      <w:ind w:left="568" w:hanging="284"/>
    </w:pPr>
  </w:style>
  <w:style w:type="paragraph" w:styleId="TOC7">
    <w:name w:val="toc 7"/>
    <w:basedOn w:val="TOC6"/>
    <w:next w:val="Normal"/>
    <w:uiPriority w:val="39"/>
    <w:rsid w:val="00E8409C"/>
    <w:pPr>
      <w:ind w:left="2268" w:hanging="2268"/>
    </w:pPr>
  </w:style>
  <w:style w:type="paragraph" w:styleId="TOC6">
    <w:name w:val="toc 6"/>
    <w:basedOn w:val="TOC5"/>
    <w:next w:val="Normal"/>
    <w:uiPriority w:val="39"/>
    <w:rsid w:val="00E8409C"/>
    <w:pPr>
      <w:ind w:left="1985" w:hanging="1985"/>
    </w:pPr>
  </w:style>
  <w:style w:type="paragraph" w:styleId="TOC5">
    <w:name w:val="toc 5"/>
    <w:basedOn w:val="TOC4"/>
    <w:uiPriority w:val="39"/>
    <w:rsid w:val="00E8409C"/>
    <w:pPr>
      <w:ind w:left="1701" w:hanging="1701"/>
    </w:pPr>
  </w:style>
  <w:style w:type="paragraph" w:styleId="TOC4">
    <w:name w:val="toc 4"/>
    <w:basedOn w:val="TOC3"/>
    <w:uiPriority w:val="39"/>
    <w:rsid w:val="00E8409C"/>
    <w:pPr>
      <w:ind w:left="1418" w:hanging="1418"/>
    </w:pPr>
  </w:style>
  <w:style w:type="paragraph" w:styleId="TOC3">
    <w:name w:val="toc 3"/>
    <w:basedOn w:val="TOC2"/>
    <w:uiPriority w:val="39"/>
    <w:rsid w:val="00E8409C"/>
    <w:pPr>
      <w:ind w:left="1134" w:hanging="1134"/>
    </w:pPr>
  </w:style>
  <w:style w:type="paragraph" w:styleId="TOC2">
    <w:name w:val="toc 2"/>
    <w:basedOn w:val="TOC1"/>
    <w:uiPriority w:val="39"/>
    <w:rsid w:val="00E8409C"/>
    <w:pPr>
      <w:keepNext w:val="0"/>
      <w:spacing w:before="0"/>
      <w:ind w:left="851" w:hanging="851"/>
    </w:pPr>
    <w:rPr>
      <w:sz w:val="20"/>
    </w:rPr>
  </w:style>
  <w:style w:type="paragraph" w:styleId="TOC1">
    <w:name w:val="toc 1"/>
    <w:uiPriority w:val="39"/>
    <w:rsid w:val="00E8409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E8409C"/>
    <w:pPr>
      <w:ind w:left="851"/>
    </w:pPr>
  </w:style>
  <w:style w:type="paragraph" w:styleId="ListNumber">
    <w:name w:val="List Number"/>
    <w:basedOn w:val="List"/>
    <w:rsid w:val="00E8409C"/>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E8409C"/>
    <w:pPr>
      <w:ind w:left="1418"/>
    </w:pPr>
  </w:style>
  <w:style w:type="paragraph" w:styleId="ListBullet3">
    <w:name w:val="List Bullet 3"/>
    <w:basedOn w:val="ListBullet2"/>
    <w:link w:val="ListBullet3Char"/>
    <w:rsid w:val="00E8409C"/>
    <w:pPr>
      <w:ind w:left="1135"/>
    </w:pPr>
  </w:style>
  <w:style w:type="paragraph" w:styleId="ListBullet2">
    <w:name w:val="List Bullet 2"/>
    <w:basedOn w:val="ListBullet"/>
    <w:link w:val="ListBullet2Char"/>
    <w:rsid w:val="00E8409C"/>
    <w:pPr>
      <w:ind w:left="851"/>
    </w:pPr>
  </w:style>
  <w:style w:type="paragraph" w:styleId="ListBullet">
    <w:name w:val="List Bullet"/>
    <w:basedOn w:val="List"/>
    <w:link w:val="ListBulletChar"/>
    <w:rsid w:val="00E8409C"/>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E8409C"/>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E8409C"/>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E8409C"/>
    <w:pPr>
      <w:jc w:val="center"/>
    </w:pPr>
    <w:rPr>
      <w:i/>
    </w:rPr>
  </w:style>
  <w:style w:type="paragraph" w:styleId="Header">
    <w:name w:val="header"/>
    <w:link w:val="HeaderChar"/>
    <w:rsid w:val="00E8409C"/>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E8409C"/>
    <w:pPr>
      <w:keepLines/>
      <w:spacing w:after="0"/>
      <w:ind w:left="454" w:hanging="454"/>
    </w:pPr>
    <w:rPr>
      <w:sz w:val="16"/>
    </w:rPr>
  </w:style>
  <w:style w:type="paragraph" w:styleId="List5">
    <w:name w:val="List 5"/>
    <w:basedOn w:val="List4"/>
    <w:rsid w:val="00E8409C"/>
    <w:pPr>
      <w:ind w:left="1702"/>
    </w:pPr>
  </w:style>
  <w:style w:type="paragraph" w:styleId="List4">
    <w:name w:val="List 4"/>
    <w:basedOn w:val="List3"/>
    <w:rsid w:val="00E8409C"/>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E8409C"/>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E8409C"/>
    <w:pPr>
      <w:keepLines/>
      <w:spacing w:after="0"/>
    </w:pPr>
  </w:style>
  <w:style w:type="paragraph" w:styleId="Index2">
    <w:name w:val="index 2"/>
    <w:basedOn w:val="Index1"/>
    <w:rsid w:val="00E8409C"/>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E8409C"/>
    <w:rPr>
      <w:b/>
      <w:position w:val="6"/>
      <w:sz w:val="16"/>
    </w:rPr>
  </w:style>
  <w:style w:type="paragraph" w:customStyle="1" w:styleId="EQ">
    <w:name w:val="EQ"/>
    <w:basedOn w:val="Normal"/>
    <w:next w:val="Normal"/>
    <w:link w:val="EQChar"/>
    <w:rsid w:val="00E8409C"/>
    <w:pPr>
      <w:keepLines/>
      <w:tabs>
        <w:tab w:val="center" w:pos="4536"/>
        <w:tab w:val="right" w:pos="9072"/>
      </w:tabs>
    </w:pPr>
    <w:rPr>
      <w:noProof/>
    </w:rPr>
  </w:style>
  <w:style w:type="character" w:customStyle="1" w:styleId="ZGSM">
    <w:name w:val="ZGSM"/>
    <w:rsid w:val="00E8409C"/>
  </w:style>
  <w:style w:type="paragraph" w:customStyle="1" w:styleId="ZD">
    <w:name w:val="ZD"/>
    <w:rsid w:val="00E8409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E8409C"/>
    <w:pPr>
      <w:outlineLvl w:val="9"/>
    </w:pPr>
  </w:style>
  <w:style w:type="paragraph" w:customStyle="1" w:styleId="NF">
    <w:name w:val="NF"/>
    <w:basedOn w:val="NO"/>
    <w:rsid w:val="00E8409C"/>
    <w:pPr>
      <w:keepNext/>
      <w:spacing w:after="0"/>
    </w:pPr>
    <w:rPr>
      <w:rFonts w:ascii="Arial" w:hAnsi="Arial"/>
      <w:sz w:val="18"/>
    </w:rPr>
  </w:style>
  <w:style w:type="paragraph" w:customStyle="1" w:styleId="NO">
    <w:name w:val="NO"/>
    <w:basedOn w:val="Normal"/>
    <w:link w:val="NOChar"/>
    <w:rsid w:val="00E8409C"/>
    <w:pPr>
      <w:keepLines/>
      <w:ind w:left="1135" w:hanging="851"/>
    </w:pPr>
  </w:style>
  <w:style w:type="paragraph" w:customStyle="1" w:styleId="PL">
    <w:name w:val="PL"/>
    <w:link w:val="PLChar"/>
    <w:rsid w:val="00E84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E8409C"/>
    <w:pPr>
      <w:jc w:val="right"/>
    </w:pPr>
  </w:style>
  <w:style w:type="paragraph" w:customStyle="1" w:styleId="TAL">
    <w:name w:val="TAL"/>
    <w:basedOn w:val="Normal"/>
    <w:link w:val="TALCar"/>
    <w:qFormat/>
    <w:rsid w:val="00E8409C"/>
    <w:pPr>
      <w:keepNext/>
      <w:keepLines/>
      <w:spacing w:after="0"/>
    </w:pPr>
    <w:rPr>
      <w:rFonts w:ascii="Arial" w:hAnsi="Arial"/>
      <w:sz w:val="18"/>
    </w:rPr>
  </w:style>
  <w:style w:type="paragraph" w:customStyle="1" w:styleId="TAH">
    <w:name w:val="TAH"/>
    <w:basedOn w:val="TAC"/>
    <w:link w:val="TAHCar"/>
    <w:rsid w:val="00E8409C"/>
    <w:rPr>
      <w:b/>
    </w:rPr>
  </w:style>
  <w:style w:type="paragraph" w:customStyle="1" w:styleId="TAC">
    <w:name w:val="TAC"/>
    <w:basedOn w:val="TAL"/>
    <w:link w:val="TACChar"/>
    <w:rsid w:val="00E8409C"/>
    <w:pPr>
      <w:jc w:val="center"/>
    </w:pPr>
  </w:style>
  <w:style w:type="paragraph" w:customStyle="1" w:styleId="LD">
    <w:name w:val="LD"/>
    <w:rsid w:val="00E8409C"/>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E8409C"/>
    <w:pPr>
      <w:keepLines/>
      <w:ind w:left="1702" w:hanging="1418"/>
    </w:pPr>
  </w:style>
  <w:style w:type="paragraph" w:customStyle="1" w:styleId="FP">
    <w:name w:val="FP"/>
    <w:basedOn w:val="Normal"/>
    <w:rsid w:val="00E8409C"/>
    <w:pPr>
      <w:spacing w:after="0"/>
    </w:pPr>
  </w:style>
  <w:style w:type="paragraph" w:customStyle="1" w:styleId="NW">
    <w:name w:val="NW"/>
    <w:basedOn w:val="NO"/>
    <w:rsid w:val="00E8409C"/>
    <w:pPr>
      <w:spacing w:after="0"/>
    </w:pPr>
  </w:style>
  <w:style w:type="paragraph" w:customStyle="1" w:styleId="EW">
    <w:name w:val="EW"/>
    <w:basedOn w:val="EX"/>
    <w:qFormat/>
    <w:rsid w:val="00E8409C"/>
    <w:pPr>
      <w:spacing w:after="0"/>
    </w:pPr>
  </w:style>
  <w:style w:type="paragraph" w:customStyle="1" w:styleId="B1">
    <w:name w:val="B1"/>
    <w:basedOn w:val="List"/>
    <w:link w:val="B1Char1"/>
    <w:qFormat/>
    <w:rsid w:val="00E8409C"/>
  </w:style>
  <w:style w:type="paragraph" w:customStyle="1" w:styleId="EditorsNote">
    <w:name w:val="Editor's Note"/>
    <w:basedOn w:val="NO"/>
    <w:link w:val="EditorsNoteCarCar"/>
    <w:rsid w:val="00E8409C"/>
    <w:rPr>
      <w:color w:val="FF0000"/>
    </w:rPr>
  </w:style>
  <w:style w:type="paragraph" w:customStyle="1" w:styleId="TH">
    <w:name w:val="TH"/>
    <w:basedOn w:val="Normal"/>
    <w:link w:val="THChar"/>
    <w:rsid w:val="00E8409C"/>
    <w:pPr>
      <w:keepNext/>
      <w:keepLines/>
      <w:spacing w:before="60"/>
      <w:jc w:val="center"/>
    </w:pPr>
    <w:rPr>
      <w:rFonts w:ascii="Arial" w:hAnsi="Arial"/>
      <w:b/>
    </w:rPr>
  </w:style>
  <w:style w:type="paragraph" w:customStyle="1" w:styleId="ZA">
    <w:name w:val="ZA"/>
    <w:rsid w:val="00E8409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E8409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E8409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E8409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E8409C"/>
    <w:pPr>
      <w:ind w:left="851" w:hanging="851"/>
    </w:pPr>
  </w:style>
  <w:style w:type="paragraph" w:customStyle="1" w:styleId="ZH">
    <w:name w:val="ZH"/>
    <w:rsid w:val="00E8409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E8409C"/>
    <w:pPr>
      <w:keepNext w:val="0"/>
      <w:spacing w:before="0" w:after="240"/>
    </w:pPr>
  </w:style>
  <w:style w:type="paragraph" w:customStyle="1" w:styleId="ZG">
    <w:name w:val="ZG"/>
    <w:rsid w:val="00E8409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E8409C"/>
  </w:style>
  <w:style w:type="paragraph" w:customStyle="1" w:styleId="B30">
    <w:name w:val="B3"/>
    <w:basedOn w:val="List3"/>
    <w:link w:val="B3Char2"/>
    <w:qFormat/>
    <w:rsid w:val="00E8409C"/>
  </w:style>
  <w:style w:type="paragraph" w:customStyle="1" w:styleId="B4">
    <w:name w:val="B4"/>
    <w:basedOn w:val="List4"/>
    <w:link w:val="B4Char"/>
    <w:rsid w:val="00E8409C"/>
  </w:style>
  <w:style w:type="paragraph" w:customStyle="1" w:styleId="B5">
    <w:name w:val="B5"/>
    <w:basedOn w:val="List5"/>
    <w:link w:val="B5Char"/>
    <w:rsid w:val="00E8409C"/>
  </w:style>
  <w:style w:type="paragraph" w:customStyle="1" w:styleId="ZTD">
    <w:name w:val="ZTD"/>
    <w:basedOn w:val="ZB"/>
    <w:rsid w:val="00E8409C"/>
    <w:pPr>
      <w:framePr w:hRule="auto" w:wrap="notBeside" w:y="852"/>
    </w:pPr>
    <w:rPr>
      <w:i w:val="0"/>
      <w:sz w:val="40"/>
    </w:rPr>
  </w:style>
  <w:style w:type="paragraph" w:customStyle="1" w:styleId="ZV">
    <w:name w:val="ZV"/>
    <w:basedOn w:val="ZU"/>
    <w:rsid w:val="00E8409C"/>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3</Pages>
  <Words>28950</Words>
  <Characters>165019</Characters>
  <Application>Microsoft Office Word</Application>
  <DocSecurity>0</DocSecurity>
  <Lines>1375</Lines>
  <Paragraphs>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78</cp:revision>
  <cp:lastPrinted>2019-02-25T14:05:00Z</cp:lastPrinted>
  <dcterms:created xsi:type="dcterms:W3CDTF">2022-04-01T09:01:00Z</dcterms:created>
  <dcterms:modified xsi:type="dcterms:W3CDTF">2023-04-05T20:37:00Z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