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2C15FE77"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8D653D">
              <w:t>3</w:t>
            </w:r>
            <w:r w:rsidR="00EF783D">
              <w:t>.0</w:t>
            </w:r>
            <w:r w:rsidRPr="00D910A1">
              <w:t xml:space="preserve"> </w:t>
            </w:r>
            <w:r w:rsidRPr="00D910A1">
              <w:rPr>
                <w:sz w:val="32"/>
              </w:rPr>
              <w:t>(</w:t>
            </w:r>
            <w:r w:rsidR="008D653D">
              <w:rPr>
                <w:sz w:val="32"/>
              </w:rPr>
              <w:t>2023</w:t>
            </w:r>
            <w:r w:rsidR="00EF783D">
              <w:rPr>
                <w:sz w:val="32"/>
              </w:rPr>
              <w:t>-</w:t>
            </w:r>
            <w:r w:rsidR="008D653D">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01AADDF0" w14:textId="1A53D4A8" w:rsidR="00C06A9A" w:rsidRDefault="00C06A9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_Toc130575737 \h </w:instrText>
      </w:r>
      <w:r>
        <w:fldChar w:fldCharType="separate"/>
      </w:r>
      <w:r>
        <w:t>5</w:t>
      </w:r>
      <w:r>
        <w:fldChar w:fldCharType="end"/>
      </w:r>
    </w:p>
    <w:p w14:paraId="1310FAB6" w14:textId="598E0706" w:rsidR="00C06A9A" w:rsidRDefault="00C06A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_Toc130575738 \h </w:instrText>
      </w:r>
      <w:r>
        <w:fldChar w:fldCharType="separate"/>
      </w:r>
      <w:r>
        <w:t>7</w:t>
      </w:r>
      <w:r>
        <w:fldChar w:fldCharType="end"/>
      </w:r>
    </w:p>
    <w:p w14:paraId="0D6EC647" w14:textId="10A27629" w:rsidR="00C06A9A" w:rsidRDefault="00C06A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_Toc130575739 \h </w:instrText>
      </w:r>
      <w:r>
        <w:fldChar w:fldCharType="separate"/>
      </w:r>
      <w:r>
        <w:t>7</w:t>
      </w:r>
      <w:r>
        <w:fldChar w:fldCharType="end"/>
      </w:r>
    </w:p>
    <w:p w14:paraId="6DB95813" w14:textId="5DD90225" w:rsidR="00C06A9A" w:rsidRDefault="00C06A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_Toc130575740 \h </w:instrText>
      </w:r>
      <w:r>
        <w:fldChar w:fldCharType="separate"/>
      </w:r>
      <w:r>
        <w:t>9</w:t>
      </w:r>
      <w:r>
        <w:fldChar w:fldCharType="end"/>
      </w:r>
    </w:p>
    <w:p w14:paraId="7A74B946" w14:textId="21793FB9" w:rsidR="00C06A9A" w:rsidRDefault="00C06A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_Toc130575741 \h </w:instrText>
      </w:r>
      <w:r>
        <w:fldChar w:fldCharType="separate"/>
      </w:r>
      <w:r>
        <w:t>9</w:t>
      </w:r>
      <w:r>
        <w:fldChar w:fldCharType="end"/>
      </w:r>
    </w:p>
    <w:p w14:paraId="6AF4B3AE" w14:textId="62DC1BCE" w:rsidR="00C06A9A" w:rsidRDefault="00C06A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_Toc130575742 \h </w:instrText>
      </w:r>
      <w:r>
        <w:fldChar w:fldCharType="separate"/>
      </w:r>
      <w:r>
        <w:t>11</w:t>
      </w:r>
      <w:r>
        <w:fldChar w:fldCharType="end"/>
      </w:r>
    </w:p>
    <w:p w14:paraId="489E00CA" w14:textId="34575141" w:rsidR="00C06A9A" w:rsidRDefault="00C06A9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_Toc130575743 \h </w:instrText>
      </w:r>
      <w:r>
        <w:fldChar w:fldCharType="separate"/>
      </w:r>
      <w:r>
        <w:t>11</w:t>
      </w:r>
      <w:r>
        <w:fldChar w:fldCharType="end"/>
      </w:r>
    </w:p>
    <w:p w14:paraId="7091127B" w14:textId="54D7098F" w:rsidR="00C06A9A" w:rsidRDefault="00C06A9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F4931">
        <w:rPr>
          <w:lang w:val="en-US" w:eastAsia="zh-CN"/>
        </w:rPr>
        <w:t>Test conditions</w:t>
      </w:r>
      <w:r>
        <w:tab/>
      </w:r>
      <w:r>
        <w:fldChar w:fldCharType="begin"/>
      </w:r>
      <w:r>
        <w:instrText xml:space="preserve"> PAGEREF _Toc130575744 \h </w:instrText>
      </w:r>
      <w:r>
        <w:fldChar w:fldCharType="separate"/>
      </w:r>
      <w:r>
        <w:t>12</w:t>
      </w:r>
      <w:r>
        <w:fldChar w:fldCharType="end"/>
      </w:r>
    </w:p>
    <w:p w14:paraId="087EF55E" w14:textId="3B7FA47C" w:rsidR="00C06A9A" w:rsidRDefault="00C06A9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AF4931">
        <w:rPr>
          <w:lang w:val="en-US" w:eastAsia="zh-CN"/>
        </w:rPr>
        <w:t>General</w:t>
      </w:r>
      <w:r>
        <w:tab/>
      </w:r>
      <w:r>
        <w:fldChar w:fldCharType="begin"/>
      </w:r>
      <w:r>
        <w:instrText xml:space="preserve"> PAGEREF _Toc130575745 \h </w:instrText>
      </w:r>
      <w:r>
        <w:fldChar w:fldCharType="separate"/>
      </w:r>
      <w:r>
        <w:t>12</w:t>
      </w:r>
      <w:r>
        <w:fldChar w:fldCharType="end"/>
      </w:r>
    </w:p>
    <w:p w14:paraId="0997D438" w14:textId="381ED20D" w:rsidR="00C06A9A" w:rsidRDefault="00C06A9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_Toc130575746 \h </w:instrText>
      </w:r>
      <w:r>
        <w:fldChar w:fldCharType="separate"/>
      </w:r>
      <w:r>
        <w:t>12</w:t>
      </w:r>
      <w:r>
        <w:fldChar w:fldCharType="end"/>
      </w:r>
    </w:p>
    <w:p w14:paraId="20B51D3F" w14:textId="35F6EC6E" w:rsidR="00C06A9A" w:rsidRDefault="00C06A9A">
      <w:pPr>
        <w:pStyle w:val="TOC2"/>
        <w:rPr>
          <w:rFonts w:asciiTheme="minorHAnsi" w:eastAsiaTheme="minorEastAsia" w:hAnsiTheme="minorHAnsi" w:cstheme="minorBidi"/>
          <w:sz w:val="22"/>
          <w:szCs w:val="22"/>
          <w:lang w:eastAsia="en-GB"/>
        </w:rPr>
      </w:pPr>
      <w:r>
        <w:t>4.</w:t>
      </w:r>
      <w:r w:rsidRPr="00AF4931">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_Toc130575747 \h </w:instrText>
      </w:r>
      <w:r>
        <w:fldChar w:fldCharType="separate"/>
      </w:r>
      <w:r>
        <w:t>13</w:t>
      </w:r>
      <w:r>
        <w:fldChar w:fldCharType="end"/>
      </w:r>
    </w:p>
    <w:p w14:paraId="5F2FB681" w14:textId="28510D47" w:rsidR="00C06A9A" w:rsidRDefault="00C06A9A">
      <w:pPr>
        <w:pStyle w:val="TOC2"/>
        <w:rPr>
          <w:rFonts w:asciiTheme="minorHAnsi" w:eastAsiaTheme="minorEastAsia" w:hAnsiTheme="minorHAnsi" w:cstheme="minorBidi"/>
          <w:sz w:val="22"/>
          <w:szCs w:val="22"/>
          <w:lang w:eastAsia="en-GB"/>
        </w:rPr>
      </w:pPr>
      <w:r>
        <w:t>4.</w:t>
      </w:r>
      <w:r w:rsidRPr="00AF4931">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_Toc130575748 \h </w:instrText>
      </w:r>
      <w:r>
        <w:fldChar w:fldCharType="separate"/>
      </w:r>
      <w:r>
        <w:t>13</w:t>
      </w:r>
      <w:r>
        <w:fldChar w:fldCharType="end"/>
      </w:r>
    </w:p>
    <w:p w14:paraId="44794AAE" w14:textId="65766245" w:rsidR="00C06A9A" w:rsidRDefault="00C06A9A">
      <w:pPr>
        <w:pStyle w:val="TOC3"/>
        <w:rPr>
          <w:rFonts w:asciiTheme="minorHAnsi" w:eastAsiaTheme="minorEastAsia" w:hAnsiTheme="minorHAnsi" w:cstheme="minorBidi"/>
          <w:sz w:val="22"/>
          <w:szCs w:val="22"/>
          <w:lang w:eastAsia="en-GB"/>
        </w:rPr>
      </w:pPr>
      <w:r w:rsidRPr="00AF4931">
        <w:rPr>
          <w:lang w:val="en-US" w:eastAsia="zh-CN"/>
        </w:rPr>
        <w:t>4.4.1</w:t>
      </w:r>
      <w:r>
        <w:rPr>
          <w:rFonts w:asciiTheme="minorHAnsi" w:eastAsiaTheme="minorEastAsia" w:hAnsiTheme="minorHAnsi" w:cstheme="minorBidi"/>
          <w:sz w:val="22"/>
          <w:szCs w:val="22"/>
          <w:lang w:eastAsia="en-GB"/>
        </w:rPr>
        <w:tab/>
      </w:r>
      <w:r w:rsidRPr="00AF4931">
        <w:rPr>
          <w:lang w:val="en-US" w:eastAsia="zh-CN"/>
        </w:rPr>
        <w:t>Transmitter exclusion band</w:t>
      </w:r>
      <w:r>
        <w:tab/>
      </w:r>
      <w:r>
        <w:fldChar w:fldCharType="begin"/>
      </w:r>
      <w:r>
        <w:instrText xml:space="preserve"> PAGEREF _Toc130575749 \h </w:instrText>
      </w:r>
      <w:r>
        <w:fldChar w:fldCharType="separate"/>
      </w:r>
      <w:r>
        <w:t>13</w:t>
      </w:r>
      <w:r>
        <w:fldChar w:fldCharType="end"/>
      </w:r>
    </w:p>
    <w:p w14:paraId="7C32CA8D" w14:textId="19C39F19" w:rsidR="00C06A9A" w:rsidRDefault="00C06A9A">
      <w:pPr>
        <w:pStyle w:val="TOC3"/>
        <w:rPr>
          <w:rFonts w:asciiTheme="minorHAnsi" w:eastAsiaTheme="minorEastAsia" w:hAnsiTheme="minorHAnsi" w:cstheme="minorBidi"/>
          <w:sz w:val="22"/>
          <w:szCs w:val="22"/>
          <w:lang w:eastAsia="en-GB"/>
        </w:rPr>
      </w:pPr>
      <w:r w:rsidRPr="00AF4931">
        <w:rPr>
          <w:lang w:val="en-US" w:eastAsia="zh-CN"/>
        </w:rPr>
        <w:t>4.4.2</w:t>
      </w:r>
      <w:r>
        <w:rPr>
          <w:rFonts w:asciiTheme="minorHAnsi" w:eastAsiaTheme="minorEastAsia" w:hAnsiTheme="minorHAnsi" w:cstheme="minorBidi"/>
          <w:sz w:val="22"/>
          <w:szCs w:val="22"/>
          <w:lang w:eastAsia="en-GB"/>
        </w:rPr>
        <w:tab/>
      </w:r>
      <w:r w:rsidRPr="00AF4931">
        <w:rPr>
          <w:lang w:val="en-US" w:eastAsia="zh-CN"/>
        </w:rPr>
        <w:t>Receiver exclusion band</w:t>
      </w:r>
      <w:r>
        <w:tab/>
      </w:r>
      <w:r>
        <w:fldChar w:fldCharType="begin"/>
      </w:r>
      <w:r>
        <w:instrText xml:space="preserve"> PAGEREF _Toc130575750 \h </w:instrText>
      </w:r>
      <w:r>
        <w:fldChar w:fldCharType="separate"/>
      </w:r>
      <w:r>
        <w:t>14</w:t>
      </w:r>
      <w:r>
        <w:fldChar w:fldCharType="end"/>
      </w:r>
    </w:p>
    <w:p w14:paraId="43917F27" w14:textId="775C5258" w:rsidR="00C06A9A" w:rsidRDefault="00C06A9A">
      <w:pPr>
        <w:pStyle w:val="TOC2"/>
        <w:rPr>
          <w:rFonts w:asciiTheme="minorHAnsi" w:eastAsiaTheme="minorEastAsia" w:hAnsiTheme="minorHAnsi" w:cstheme="minorBidi"/>
          <w:sz w:val="22"/>
          <w:szCs w:val="22"/>
          <w:lang w:eastAsia="en-GB"/>
        </w:rPr>
      </w:pPr>
      <w:r>
        <w:t>4.</w:t>
      </w:r>
      <w:r w:rsidRPr="00AF4931">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_Toc130575751 \h </w:instrText>
      </w:r>
      <w:r>
        <w:fldChar w:fldCharType="separate"/>
      </w:r>
      <w:r>
        <w:t>14</w:t>
      </w:r>
      <w:r>
        <w:fldChar w:fldCharType="end"/>
      </w:r>
    </w:p>
    <w:p w14:paraId="3FC7E5CB" w14:textId="00227075" w:rsidR="00C06A9A" w:rsidRDefault="00C06A9A">
      <w:pPr>
        <w:pStyle w:val="TOC1"/>
        <w:rPr>
          <w:rFonts w:asciiTheme="minorHAnsi" w:eastAsiaTheme="minorEastAsia" w:hAnsiTheme="minorHAnsi" w:cstheme="minorBidi"/>
          <w:szCs w:val="22"/>
          <w:lang w:eastAsia="en-GB"/>
        </w:rPr>
      </w:pPr>
      <w:r w:rsidRPr="00AF4931">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_Toc130575752 \h </w:instrText>
      </w:r>
      <w:r>
        <w:fldChar w:fldCharType="separate"/>
      </w:r>
      <w:r>
        <w:t>15</w:t>
      </w:r>
      <w:r>
        <w:fldChar w:fldCharType="end"/>
      </w:r>
    </w:p>
    <w:p w14:paraId="72C7626D" w14:textId="13BB18CC" w:rsidR="00C06A9A" w:rsidRDefault="00C06A9A">
      <w:pPr>
        <w:pStyle w:val="TOC2"/>
        <w:rPr>
          <w:rFonts w:asciiTheme="minorHAnsi" w:eastAsiaTheme="minorEastAsia" w:hAnsiTheme="minorHAnsi" w:cstheme="minorBidi"/>
          <w:sz w:val="22"/>
          <w:szCs w:val="22"/>
          <w:lang w:eastAsia="en-GB"/>
        </w:rPr>
      </w:pPr>
      <w:r w:rsidRPr="00AF4931">
        <w:rPr>
          <w:lang w:val="en-US" w:eastAsia="zh-CN"/>
        </w:rPr>
        <w:t>5</w:t>
      </w:r>
      <w:r>
        <w:t>.1</w:t>
      </w:r>
      <w:r>
        <w:rPr>
          <w:rFonts w:asciiTheme="minorHAnsi" w:eastAsiaTheme="minorEastAsia" w:hAnsiTheme="minorHAnsi" w:cstheme="minorBidi"/>
          <w:sz w:val="22"/>
          <w:szCs w:val="22"/>
          <w:lang w:eastAsia="en-GB"/>
        </w:rPr>
        <w:tab/>
      </w:r>
      <w:r w:rsidRPr="00AF4931">
        <w:rPr>
          <w:lang w:val="en-US" w:eastAsia="zh-CN"/>
        </w:rPr>
        <w:t>General</w:t>
      </w:r>
      <w:r>
        <w:tab/>
      </w:r>
      <w:r>
        <w:fldChar w:fldCharType="begin"/>
      </w:r>
      <w:r>
        <w:instrText xml:space="preserve"> PAGEREF _Toc130575753 \h </w:instrText>
      </w:r>
      <w:r>
        <w:fldChar w:fldCharType="separate"/>
      </w:r>
      <w:r>
        <w:t>15</w:t>
      </w:r>
      <w:r>
        <w:fldChar w:fldCharType="end"/>
      </w:r>
    </w:p>
    <w:p w14:paraId="6617ECF3" w14:textId="62EDA7F2" w:rsidR="00C06A9A" w:rsidRDefault="00C06A9A">
      <w:pPr>
        <w:pStyle w:val="TOC2"/>
        <w:rPr>
          <w:rFonts w:asciiTheme="minorHAnsi" w:eastAsiaTheme="minorEastAsia" w:hAnsiTheme="minorHAnsi" w:cstheme="minorBidi"/>
          <w:sz w:val="22"/>
          <w:szCs w:val="22"/>
          <w:lang w:eastAsia="en-GB"/>
        </w:rPr>
      </w:pPr>
      <w:r w:rsidRPr="00AF4931">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_Toc130575754 \h </w:instrText>
      </w:r>
      <w:r>
        <w:fldChar w:fldCharType="separate"/>
      </w:r>
      <w:r>
        <w:t>16</w:t>
      </w:r>
      <w:r>
        <w:fldChar w:fldCharType="end"/>
      </w:r>
    </w:p>
    <w:p w14:paraId="3EEA2222" w14:textId="58FCD7DC" w:rsidR="00C06A9A" w:rsidRDefault="00C06A9A">
      <w:pPr>
        <w:pStyle w:val="TOC2"/>
        <w:rPr>
          <w:rFonts w:asciiTheme="minorHAnsi" w:eastAsiaTheme="minorEastAsia" w:hAnsiTheme="minorHAnsi" w:cstheme="minorBidi"/>
          <w:sz w:val="22"/>
          <w:szCs w:val="22"/>
          <w:lang w:eastAsia="en-GB"/>
        </w:rPr>
      </w:pPr>
      <w:r w:rsidRPr="00AF4931">
        <w:rPr>
          <w:lang w:val="en-US" w:eastAsia="zh-CN"/>
        </w:rPr>
        <w:t>5</w:t>
      </w:r>
      <w:r>
        <w:t>.</w:t>
      </w:r>
      <w:r w:rsidRPr="00AF4931">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_Toc130575755 \h </w:instrText>
      </w:r>
      <w:r>
        <w:fldChar w:fldCharType="separate"/>
      </w:r>
      <w:r>
        <w:t>16</w:t>
      </w:r>
      <w:r>
        <w:fldChar w:fldCharType="end"/>
      </w:r>
    </w:p>
    <w:p w14:paraId="372C55DB" w14:textId="518CDC34" w:rsidR="00C06A9A" w:rsidRDefault="00C06A9A">
      <w:pPr>
        <w:pStyle w:val="TOC2"/>
        <w:rPr>
          <w:rFonts w:asciiTheme="minorHAnsi" w:eastAsiaTheme="minorEastAsia" w:hAnsiTheme="minorHAnsi" w:cstheme="minorBidi"/>
          <w:sz w:val="22"/>
          <w:szCs w:val="22"/>
          <w:lang w:eastAsia="en-GB"/>
        </w:rPr>
      </w:pPr>
      <w:r w:rsidRPr="00AF4931">
        <w:rPr>
          <w:lang w:val="en-US" w:eastAsia="zh-CN"/>
        </w:rPr>
        <w:t>5</w:t>
      </w:r>
      <w:r>
        <w:t>.</w:t>
      </w:r>
      <w:r w:rsidRPr="00AF4931">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_Toc130575756 \h </w:instrText>
      </w:r>
      <w:r>
        <w:fldChar w:fldCharType="separate"/>
      </w:r>
      <w:r>
        <w:t>16</w:t>
      </w:r>
      <w:r>
        <w:fldChar w:fldCharType="end"/>
      </w:r>
    </w:p>
    <w:p w14:paraId="3AE694CA" w14:textId="3386492F" w:rsidR="00C06A9A" w:rsidRDefault="00C06A9A">
      <w:pPr>
        <w:pStyle w:val="TOC1"/>
        <w:rPr>
          <w:rFonts w:asciiTheme="minorHAnsi" w:eastAsiaTheme="minorEastAsia" w:hAnsiTheme="minorHAnsi" w:cstheme="minorBidi"/>
          <w:szCs w:val="22"/>
          <w:lang w:eastAsia="en-GB"/>
        </w:rPr>
      </w:pPr>
      <w:r w:rsidRPr="00AF4931">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_Toc130575757 \h </w:instrText>
      </w:r>
      <w:r>
        <w:fldChar w:fldCharType="separate"/>
      </w:r>
      <w:r>
        <w:t>16</w:t>
      </w:r>
      <w:r>
        <w:fldChar w:fldCharType="end"/>
      </w:r>
    </w:p>
    <w:p w14:paraId="3AE6E83E" w14:textId="27AC8EF7" w:rsidR="00C06A9A" w:rsidRDefault="00C06A9A">
      <w:pPr>
        <w:pStyle w:val="TOC2"/>
        <w:rPr>
          <w:rFonts w:asciiTheme="minorHAnsi" w:eastAsiaTheme="minorEastAsia" w:hAnsiTheme="minorHAnsi" w:cstheme="minorBidi"/>
          <w:sz w:val="22"/>
          <w:szCs w:val="22"/>
          <w:lang w:eastAsia="en-GB"/>
        </w:rPr>
      </w:pPr>
      <w:r w:rsidRPr="00AF4931">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_Toc130575758 \h </w:instrText>
      </w:r>
      <w:r>
        <w:fldChar w:fldCharType="separate"/>
      </w:r>
      <w:r>
        <w:t>16</w:t>
      </w:r>
      <w:r>
        <w:fldChar w:fldCharType="end"/>
      </w:r>
    </w:p>
    <w:p w14:paraId="47686AB7" w14:textId="3AD42E36" w:rsidR="00C06A9A" w:rsidRDefault="00C06A9A">
      <w:pPr>
        <w:pStyle w:val="TOC2"/>
        <w:rPr>
          <w:rFonts w:asciiTheme="minorHAnsi" w:eastAsiaTheme="minorEastAsia" w:hAnsiTheme="minorHAnsi" w:cstheme="minorBidi"/>
          <w:sz w:val="22"/>
          <w:szCs w:val="22"/>
          <w:lang w:eastAsia="en-GB"/>
        </w:rPr>
      </w:pPr>
      <w:r w:rsidRPr="00AF4931">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_Toc130575759 \h </w:instrText>
      </w:r>
      <w:r>
        <w:fldChar w:fldCharType="separate"/>
      </w:r>
      <w:r>
        <w:t>17</w:t>
      </w:r>
      <w:r>
        <w:fldChar w:fldCharType="end"/>
      </w:r>
    </w:p>
    <w:p w14:paraId="0BD2C04E" w14:textId="76B9EC59" w:rsidR="00C06A9A" w:rsidRDefault="00C06A9A">
      <w:pPr>
        <w:pStyle w:val="TOC2"/>
        <w:rPr>
          <w:rFonts w:asciiTheme="minorHAnsi" w:eastAsiaTheme="minorEastAsia" w:hAnsiTheme="minorHAnsi" w:cstheme="minorBidi"/>
          <w:sz w:val="22"/>
          <w:szCs w:val="22"/>
          <w:lang w:eastAsia="en-GB"/>
        </w:rPr>
      </w:pPr>
      <w:r w:rsidRPr="00AF4931">
        <w:rPr>
          <w:lang w:val="en-US" w:eastAsia="zh-CN"/>
        </w:rPr>
        <w:t>6</w:t>
      </w:r>
      <w:r>
        <w:t>.</w:t>
      </w:r>
      <w:r w:rsidRPr="00AF4931">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_Toc130575760 \h </w:instrText>
      </w:r>
      <w:r>
        <w:fldChar w:fldCharType="separate"/>
      </w:r>
      <w:r>
        <w:t>17</w:t>
      </w:r>
      <w:r>
        <w:fldChar w:fldCharType="end"/>
      </w:r>
    </w:p>
    <w:p w14:paraId="2F28314D" w14:textId="7A4ABBF4" w:rsidR="00C06A9A" w:rsidRDefault="00C06A9A">
      <w:pPr>
        <w:pStyle w:val="TOC2"/>
        <w:rPr>
          <w:rFonts w:asciiTheme="minorHAnsi" w:eastAsiaTheme="minorEastAsia" w:hAnsiTheme="minorHAnsi" w:cstheme="minorBidi"/>
          <w:sz w:val="22"/>
          <w:szCs w:val="22"/>
          <w:lang w:eastAsia="en-GB"/>
        </w:rPr>
      </w:pPr>
      <w:r w:rsidRPr="00AF4931">
        <w:rPr>
          <w:lang w:val="en-US" w:eastAsia="zh-CN"/>
        </w:rPr>
        <w:t>6</w:t>
      </w:r>
      <w:r>
        <w:t>.</w:t>
      </w:r>
      <w:r w:rsidRPr="00AF4931">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_Toc130575761 \h </w:instrText>
      </w:r>
      <w:r>
        <w:fldChar w:fldCharType="separate"/>
      </w:r>
      <w:r>
        <w:t>18</w:t>
      </w:r>
      <w:r>
        <w:fldChar w:fldCharType="end"/>
      </w:r>
    </w:p>
    <w:p w14:paraId="33F81CF5" w14:textId="05B06AA5" w:rsidR="00C06A9A" w:rsidRDefault="00C06A9A">
      <w:pPr>
        <w:pStyle w:val="TOC1"/>
        <w:rPr>
          <w:rFonts w:asciiTheme="minorHAnsi" w:eastAsiaTheme="minorEastAsia" w:hAnsiTheme="minorHAnsi" w:cstheme="minorBidi"/>
          <w:szCs w:val="22"/>
          <w:lang w:eastAsia="en-GB"/>
        </w:rPr>
      </w:pPr>
      <w:r w:rsidRPr="00AF4931">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_Toc130575762 \h </w:instrText>
      </w:r>
      <w:r>
        <w:fldChar w:fldCharType="separate"/>
      </w:r>
      <w:r>
        <w:t>18</w:t>
      </w:r>
      <w:r>
        <w:fldChar w:fldCharType="end"/>
      </w:r>
    </w:p>
    <w:p w14:paraId="507BAF81" w14:textId="473CBC6B" w:rsidR="00C06A9A" w:rsidRDefault="00C06A9A">
      <w:pPr>
        <w:pStyle w:val="TOC2"/>
        <w:rPr>
          <w:rFonts w:asciiTheme="minorHAnsi" w:eastAsiaTheme="minorEastAsia" w:hAnsiTheme="minorHAnsi" w:cstheme="minorBidi"/>
          <w:sz w:val="22"/>
          <w:szCs w:val="22"/>
          <w:lang w:eastAsia="en-GB"/>
        </w:rPr>
      </w:pPr>
      <w:r w:rsidRPr="00AF4931">
        <w:rPr>
          <w:lang w:val="en-US" w:eastAsia="zh-CN"/>
        </w:rPr>
        <w:t>7</w:t>
      </w:r>
      <w:r>
        <w:t>.1</w:t>
      </w:r>
      <w:r>
        <w:rPr>
          <w:rFonts w:asciiTheme="minorHAnsi" w:eastAsiaTheme="minorEastAsia" w:hAnsiTheme="minorHAnsi" w:cstheme="minorBidi"/>
          <w:sz w:val="22"/>
          <w:szCs w:val="22"/>
          <w:lang w:eastAsia="en-GB"/>
        </w:rPr>
        <w:tab/>
      </w:r>
      <w:r w:rsidRPr="00AF4931">
        <w:rPr>
          <w:lang w:val="en-US" w:eastAsia="zh-CN"/>
        </w:rPr>
        <w:t>Emission</w:t>
      </w:r>
      <w:r>
        <w:tab/>
      </w:r>
      <w:r>
        <w:fldChar w:fldCharType="begin"/>
      </w:r>
      <w:r>
        <w:instrText xml:space="preserve"> PAGEREF _Toc130575763 \h </w:instrText>
      </w:r>
      <w:r>
        <w:fldChar w:fldCharType="separate"/>
      </w:r>
      <w:r>
        <w:t>18</w:t>
      </w:r>
      <w:r>
        <w:fldChar w:fldCharType="end"/>
      </w:r>
    </w:p>
    <w:p w14:paraId="3408D329" w14:textId="05D98661" w:rsidR="00C06A9A" w:rsidRDefault="00C06A9A">
      <w:pPr>
        <w:pStyle w:val="TOC2"/>
        <w:rPr>
          <w:rFonts w:asciiTheme="minorHAnsi" w:eastAsiaTheme="minorEastAsia" w:hAnsiTheme="minorHAnsi" w:cstheme="minorBidi"/>
          <w:sz w:val="22"/>
          <w:szCs w:val="22"/>
          <w:lang w:eastAsia="en-GB"/>
        </w:rPr>
      </w:pPr>
      <w:r w:rsidRPr="00AF4931">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_Toc130575764 \h </w:instrText>
      </w:r>
      <w:r>
        <w:fldChar w:fldCharType="separate"/>
      </w:r>
      <w:r>
        <w:t>19</w:t>
      </w:r>
      <w:r>
        <w:fldChar w:fldCharType="end"/>
      </w:r>
    </w:p>
    <w:p w14:paraId="5199A9EE" w14:textId="392855A6" w:rsidR="00C06A9A" w:rsidRDefault="00C06A9A">
      <w:pPr>
        <w:pStyle w:val="TOC1"/>
        <w:rPr>
          <w:rFonts w:asciiTheme="minorHAnsi" w:eastAsiaTheme="minorEastAsia" w:hAnsiTheme="minorHAnsi" w:cstheme="minorBidi"/>
          <w:szCs w:val="22"/>
          <w:lang w:eastAsia="en-GB"/>
        </w:rPr>
      </w:pPr>
      <w:r w:rsidRPr="00AF4931">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_Toc130575765 \h </w:instrText>
      </w:r>
      <w:r>
        <w:fldChar w:fldCharType="separate"/>
      </w:r>
      <w:r>
        <w:t>20</w:t>
      </w:r>
      <w:r>
        <w:fldChar w:fldCharType="end"/>
      </w:r>
    </w:p>
    <w:p w14:paraId="0F18E7BB" w14:textId="311A4D59"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_Toc130575766 \h </w:instrText>
      </w:r>
      <w:r>
        <w:fldChar w:fldCharType="separate"/>
      </w:r>
      <w:r>
        <w:t>20</w:t>
      </w:r>
      <w:r>
        <w:fldChar w:fldCharType="end"/>
      </w:r>
    </w:p>
    <w:p w14:paraId="497EA35C" w14:textId="73F15C79" w:rsidR="00C06A9A" w:rsidRDefault="00C06A9A">
      <w:pPr>
        <w:pStyle w:val="TOC3"/>
        <w:rPr>
          <w:rFonts w:asciiTheme="minorHAnsi" w:eastAsiaTheme="minorEastAsia" w:hAnsiTheme="minorHAnsi" w:cstheme="minorBidi"/>
          <w:sz w:val="22"/>
          <w:szCs w:val="22"/>
          <w:lang w:eastAsia="en-GB"/>
        </w:rPr>
      </w:pPr>
      <w:r w:rsidRPr="00AF4931">
        <w:rPr>
          <w:lang w:val="fi-FI" w:eastAsia="zh-CN"/>
        </w:rPr>
        <w:t>8.1.1</w:t>
      </w:r>
      <w:r>
        <w:rPr>
          <w:rFonts w:asciiTheme="minorHAnsi" w:eastAsiaTheme="minorEastAsia" w:hAnsiTheme="minorHAnsi" w:cstheme="minorBidi"/>
          <w:sz w:val="22"/>
          <w:szCs w:val="22"/>
          <w:lang w:eastAsia="en-GB"/>
        </w:rPr>
        <w:tab/>
      </w:r>
      <w:r w:rsidRPr="00AF4931">
        <w:rPr>
          <w:lang w:val="fi-FI" w:eastAsia="zh-CN"/>
        </w:rPr>
        <w:t>(Void)</w:t>
      </w:r>
      <w:r>
        <w:tab/>
      </w:r>
      <w:r>
        <w:fldChar w:fldCharType="begin"/>
      </w:r>
      <w:r>
        <w:instrText xml:space="preserve"> PAGEREF _Toc130575767 \h </w:instrText>
      </w:r>
      <w:r>
        <w:fldChar w:fldCharType="separate"/>
      </w:r>
      <w:r>
        <w:t>20</w:t>
      </w:r>
      <w:r>
        <w:fldChar w:fldCharType="end"/>
      </w:r>
    </w:p>
    <w:p w14:paraId="1A4DE3A1" w14:textId="0D22E353" w:rsidR="00C06A9A" w:rsidRDefault="00C06A9A">
      <w:pPr>
        <w:pStyle w:val="TOC3"/>
        <w:rPr>
          <w:rFonts w:asciiTheme="minorHAnsi" w:eastAsiaTheme="minorEastAsia" w:hAnsiTheme="minorHAnsi" w:cstheme="minorBidi"/>
          <w:sz w:val="22"/>
          <w:szCs w:val="22"/>
          <w:lang w:eastAsia="en-GB"/>
        </w:rPr>
      </w:pPr>
      <w:r w:rsidRPr="00AF4931">
        <w:rPr>
          <w:lang w:val="fi-FI" w:eastAsia="zh-CN"/>
        </w:rPr>
        <w:t>8.1.2</w:t>
      </w:r>
      <w:r>
        <w:rPr>
          <w:rFonts w:asciiTheme="minorHAnsi" w:eastAsiaTheme="minorEastAsia" w:hAnsiTheme="minorHAnsi" w:cstheme="minorBidi"/>
          <w:sz w:val="22"/>
          <w:szCs w:val="22"/>
          <w:lang w:eastAsia="en-GB"/>
        </w:rPr>
        <w:tab/>
      </w:r>
      <w:r w:rsidRPr="00AF4931">
        <w:rPr>
          <w:lang w:val="fi-FI"/>
        </w:rPr>
        <w:t>(</w:t>
      </w:r>
      <w:r w:rsidRPr="00AF4931">
        <w:rPr>
          <w:lang w:val="fi-FI" w:eastAsia="zh-CN"/>
        </w:rPr>
        <w:t>Void)</w:t>
      </w:r>
      <w:r>
        <w:tab/>
      </w:r>
      <w:r>
        <w:fldChar w:fldCharType="begin"/>
      </w:r>
      <w:r>
        <w:instrText xml:space="preserve"> PAGEREF _Toc130575768 \h </w:instrText>
      </w:r>
      <w:r>
        <w:fldChar w:fldCharType="separate"/>
      </w:r>
      <w:r>
        <w:t>20</w:t>
      </w:r>
      <w:r>
        <w:fldChar w:fldCharType="end"/>
      </w:r>
    </w:p>
    <w:p w14:paraId="39225DD9" w14:textId="38BB215B" w:rsidR="00C06A9A" w:rsidRDefault="00C06A9A">
      <w:pPr>
        <w:pStyle w:val="TOC3"/>
        <w:rPr>
          <w:rFonts w:asciiTheme="minorHAnsi" w:eastAsiaTheme="minorEastAsia" w:hAnsiTheme="minorHAnsi" w:cstheme="minorBidi"/>
          <w:sz w:val="22"/>
          <w:szCs w:val="22"/>
          <w:lang w:eastAsia="en-GB"/>
        </w:rPr>
      </w:pPr>
      <w:r w:rsidRPr="00AF4931">
        <w:rPr>
          <w:lang w:val="fi-FI" w:eastAsia="zh-CN"/>
        </w:rPr>
        <w:t>8.1.3</w:t>
      </w:r>
      <w:r>
        <w:rPr>
          <w:rFonts w:asciiTheme="minorHAnsi" w:eastAsiaTheme="minorEastAsia" w:hAnsiTheme="minorHAnsi" w:cstheme="minorBidi"/>
          <w:sz w:val="22"/>
          <w:szCs w:val="22"/>
          <w:lang w:eastAsia="en-GB"/>
        </w:rPr>
        <w:tab/>
      </w:r>
      <w:r w:rsidRPr="00AF4931">
        <w:rPr>
          <w:lang w:val="fi-FI" w:eastAsia="zh-CN"/>
        </w:rPr>
        <w:t>(Void)</w:t>
      </w:r>
      <w:r>
        <w:tab/>
      </w:r>
      <w:r>
        <w:fldChar w:fldCharType="begin"/>
      </w:r>
      <w:r>
        <w:instrText xml:space="preserve"> PAGEREF _Toc130575769 \h </w:instrText>
      </w:r>
      <w:r>
        <w:fldChar w:fldCharType="separate"/>
      </w:r>
      <w:r>
        <w:t>20</w:t>
      </w:r>
      <w:r>
        <w:fldChar w:fldCharType="end"/>
      </w:r>
    </w:p>
    <w:p w14:paraId="767716CF" w14:textId="0D25EECD" w:rsidR="00C06A9A" w:rsidRDefault="00C06A9A">
      <w:pPr>
        <w:pStyle w:val="TOC3"/>
        <w:rPr>
          <w:rFonts w:asciiTheme="minorHAnsi" w:eastAsiaTheme="minorEastAsia" w:hAnsiTheme="minorHAnsi" w:cstheme="minorBidi"/>
          <w:sz w:val="22"/>
          <w:szCs w:val="22"/>
          <w:lang w:eastAsia="en-GB"/>
        </w:rPr>
      </w:pPr>
      <w:r w:rsidRPr="00AF4931">
        <w:rPr>
          <w:lang w:val="fi-FI" w:eastAsia="zh-CN"/>
        </w:rPr>
        <w:t>8.1.4</w:t>
      </w:r>
      <w:r>
        <w:rPr>
          <w:rFonts w:asciiTheme="minorHAnsi" w:eastAsiaTheme="minorEastAsia" w:hAnsiTheme="minorHAnsi" w:cstheme="minorBidi"/>
          <w:sz w:val="22"/>
          <w:szCs w:val="22"/>
          <w:lang w:eastAsia="en-GB"/>
        </w:rPr>
        <w:tab/>
      </w:r>
      <w:r w:rsidRPr="00AF4931">
        <w:rPr>
          <w:lang w:val="fi-FI" w:eastAsia="zh-CN"/>
        </w:rPr>
        <w:t>(Void)</w:t>
      </w:r>
      <w:r>
        <w:tab/>
      </w:r>
      <w:r>
        <w:fldChar w:fldCharType="begin"/>
      </w:r>
      <w:r>
        <w:instrText xml:space="preserve"> PAGEREF _Toc130575770 \h </w:instrText>
      </w:r>
      <w:r>
        <w:fldChar w:fldCharType="separate"/>
      </w:r>
      <w:r>
        <w:t>20</w:t>
      </w:r>
      <w:r>
        <w:fldChar w:fldCharType="end"/>
      </w:r>
    </w:p>
    <w:p w14:paraId="51B30041" w14:textId="68BCD5C9" w:rsidR="00C06A9A" w:rsidRDefault="00C06A9A">
      <w:pPr>
        <w:pStyle w:val="TOC3"/>
        <w:rPr>
          <w:rFonts w:asciiTheme="minorHAnsi" w:eastAsiaTheme="minorEastAsia" w:hAnsiTheme="minorHAnsi" w:cstheme="minorBidi"/>
          <w:sz w:val="22"/>
          <w:szCs w:val="22"/>
          <w:lang w:eastAsia="en-GB"/>
        </w:rPr>
      </w:pPr>
      <w:r w:rsidRPr="00AF4931">
        <w:rPr>
          <w:lang w:val="fi-FI" w:eastAsia="zh-CN"/>
        </w:rPr>
        <w:t>8.1.5</w:t>
      </w:r>
      <w:r>
        <w:rPr>
          <w:rFonts w:asciiTheme="minorHAnsi" w:eastAsiaTheme="minorEastAsia" w:hAnsiTheme="minorHAnsi" w:cstheme="minorBidi"/>
          <w:sz w:val="22"/>
          <w:szCs w:val="22"/>
          <w:lang w:eastAsia="en-GB"/>
        </w:rPr>
        <w:tab/>
      </w:r>
      <w:r w:rsidRPr="00AF4931">
        <w:rPr>
          <w:lang w:val="fi-FI" w:eastAsia="zh-CN"/>
        </w:rPr>
        <w:t>(Void)</w:t>
      </w:r>
      <w:r>
        <w:tab/>
      </w:r>
      <w:r>
        <w:fldChar w:fldCharType="begin"/>
      </w:r>
      <w:r>
        <w:instrText xml:space="preserve"> PAGEREF _Toc130575771 \h </w:instrText>
      </w:r>
      <w:r>
        <w:fldChar w:fldCharType="separate"/>
      </w:r>
      <w:r>
        <w:t>20</w:t>
      </w:r>
      <w:r>
        <w:fldChar w:fldCharType="end"/>
      </w:r>
    </w:p>
    <w:p w14:paraId="5B1D9D98" w14:textId="1661388C"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_Toc130575772 \h </w:instrText>
      </w:r>
      <w:r>
        <w:fldChar w:fldCharType="separate"/>
      </w:r>
      <w:r>
        <w:t>20</w:t>
      </w:r>
      <w:r>
        <w:fldChar w:fldCharType="end"/>
      </w:r>
    </w:p>
    <w:p w14:paraId="1A33C436" w14:textId="5DEA08F8" w:rsidR="00C06A9A" w:rsidRDefault="00C06A9A">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_Toc130575773 \h </w:instrText>
      </w:r>
      <w:r>
        <w:fldChar w:fldCharType="separate"/>
      </w:r>
      <w:r>
        <w:t>20</w:t>
      </w:r>
      <w:r>
        <w:fldChar w:fldCharType="end"/>
      </w:r>
    </w:p>
    <w:p w14:paraId="4EFB05FC" w14:textId="7270A861" w:rsidR="00C06A9A" w:rsidRDefault="00C06A9A">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_Toc130575774 \h </w:instrText>
      </w:r>
      <w:r>
        <w:fldChar w:fldCharType="separate"/>
      </w:r>
      <w:r>
        <w:t>21</w:t>
      </w:r>
      <w:r>
        <w:fldChar w:fldCharType="end"/>
      </w:r>
    </w:p>
    <w:p w14:paraId="0F21817F" w14:textId="56D536F3" w:rsidR="00C06A9A" w:rsidRDefault="00C06A9A">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_Toc130575775 \h </w:instrText>
      </w:r>
      <w:r>
        <w:fldChar w:fldCharType="separate"/>
      </w:r>
      <w:r>
        <w:t>21</w:t>
      </w:r>
      <w:r>
        <w:fldChar w:fldCharType="end"/>
      </w:r>
    </w:p>
    <w:p w14:paraId="13719CA9" w14:textId="334C1978" w:rsidR="00C06A9A" w:rsidRDefault="00C06A9A">
      <w:pPr>
        <w:pStyle w:val="TOC4"/>
        <w:rPr>
          <w:rFonts w:asciiTheme="minorHAnsi" w:eastAsiaTheme="minorEastAsia" w:hAnsiTheme="minorHAnsi" w:cstheme="minorBidi"/>
          <w:sz w:val="22"/>
          <w:szCs w:val="22"/>
          <w:lang w:eastAsia="en-GB"/>
        </w:rPr>
      </w:pPr>
      <w:r>
        <w:t>8.2.1.</w:t>
      </w:r>
      <w:r w:rsidRPr="00AF4931">
        <w:rPr>
          <w:lang w:val="en-US"/>
        </w:rPr>
        <w:t>3</w:t>
      </w:r>
      <w:r>
        <w:rPr>
          <w:rFonts w:asciiTheme="minorHAnsi" w:eastAsiaTheme="minorEastAsia" w:hAnsiTheme="minorHAnsi" w:cstheme="minorBidi"/>
          <w:sz w:val="22"/>
          <w:szCs w:val="22"/>
          <w:lang w:eastAsia="en-GB"/>
        </w:rPr>
        <w:tab/>
      </w:r>
      <w:r w:rsidRPr="00AF4931">
        <w:rPr>
          <w:lang w:val="en-US"/>
        </w:rPr>
        <w:t>Limits</w:t>
      </w:r>
      <w:r>
        <w:tab/>
      </w:r>
      <w:r>
        <w:fldChar w:fldCharType="begin"/>
      </w:r>
      <w:r>
        <w:instrText xml:space="preserve"> PAGEREF _Toc130575776 \h </w:instrText>
      </w:r>
      <w:r>
        <w:fldChar w:fldCharType="separate"/>
      </w:r>
      <w:r>
        <w:t>21</w:t>
      </w:r>
      <w:r>
        <w:fldChar w:fldCharType="end"/>
      </w:r>
    </w:p>
    <w:p w14:paraId="0893C9BA" w14:textId="4AF73521" w:rsidR="00C06A9A" w:rsidRDefault="00C06A9A">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_Toc130575777 \h </w:instrText>
      </w:r>
      <w:r>
        <w:fldChar w:fldCharType="separate"/>
      </w:r>
      <w:r>
        <w:t>22</w:t>
      </w:r>
      <w:r>
        <w:fldChar w:fldCharType="end"/>
      </w:r>
    </w:p>
    <w:p w14:paraId="28AE9F3E" w14:textId="364DCAD6" w:rsidR="00C06A9A" w:rsidRDefault="00C06A9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AF4931">
        <w:rPr>
          <w:lang w:val="en-US" w:eastAsia="zh-CN"/>
        </w:rPr>
        <w:t>a</w:t>
      </w:r>
      <w:r>
        <w:t>ncillary equipment</w:t>
      </w:r>
      <w:r>
        <w:tab/>
      </w:r>
      <w:r>
        <w:fldChar w:fldCharType="begin"/>
      </w:r>
      <w:r>
        <w:instrText xml:space="preserve"> PAGEREF _Toc130575778 \h </w:instrText>
      </w:r>
      <w:r>
        <w:fldChar w:fldCharType="separate"/>
      </w:r>
      <w:r>
        <w:t>23</w:t>
      </w:r>
      <w:r>
        <w:fldChar w:fldCharType="end"/>
      </w:r>
    </w:p>
    <w:p w14:paraId="4E1FC99E" w14:textId="6E03DC86" w:rsidR="00C06A9A" w:rsidRDefault="00C06A9A">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_Toc130575779 \h </w:instrText>
      </w:r>
      <w:r>
        <w:fldChar w:fldCharType="separate"/>
      </w:r>
      <w:r>
        <w:t>23</w:t>
      </w:r>
      <w:r>
        <w:fldChar w:fldCharType="end"/>
      </w:r>
    </w:p>
    <w:p w14:paraId="34867FCD" w14:textId="1FCAC9B0" w:rsidR="00C06A9A" w:rsidRDefault="00C06A9A">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_Toc130575780 \h </w:instrText>
      </w:r>
      <w:r>
        <w:fldChar w:fldCharType="separate"/>
      </w:r>
      <w:r>
        <w:t>23</w:t>
      </w:r>
      <w:r>
        <w:fldChar w:fldCharType="end"/>
      </w:r>
    </w:p>
    <w:p w14:paraId="26E1A74D" w14:textId="4DC5C492" w:rsidR="00C06A9A" w:rsidRDefault="00C06A9A">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_Toc130575781 \h </w:instrText>
      </w:r>
      <w:r>
        <w:fldChar w:fldCharType="separate"/>
      </w:r>
      <w:r>
        <w:t>23</w:t>
      </w:r>
      <w:r>
        <w:fldChar w:fldCharType="end"/>
      </w:r>
    </w:p>
    <w:p w14:paraId="39DC07EB" w14:textId="0F8C0FD5"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w:t>
      </w:r>
      <w:r w:rsidRPr="00AF4931">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_Toc130575782 \h </w:instrText>
      </w:r>
      <w:r>
        <w:fldChar w:fldCharType="separate"/>
      </w:r>
      <w:r>
        <w:t>24</w:t>
      </w:r>
      <w:r>
        <w:fldChar w:fldCharType="end"/>
      </w:r>
    </w:p>
    <w:p w14:paraId="49289F22" w14:textId="354A2042" w:rsidR="00C06A9A" w:rsidRDefault="00C06A9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_Toc130575783 \h </w:instrText>
      </w:r>
      <w:r>
        <w:fldChar w:fldCharType="separate"/>
      </w:r>
      <w:r>
        <w:t>24</w:t>
      </w:r>
      <w:r>
        <w:fldChar w:fldCharType="end"/>
      </w:r>
    </w:p>
    <w:p w14:paraId="366DB03F" w14:textId="3EE18B30" w:rsidR="00C06A9A" w:rsidRDefault="00C06A9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_Toc130575784 \h </w:instrText>
      </w:r>
      <w:r>
        <w:fldChar w:fldCharType="separate"/>
      </w:r>
      <w:r>
        <w:t>24</w:t>
      </w:r>
      <w:r>
        <w:fldChar w:fldCharType="end"/>
      </w:r>
    </w:p>
    <w:p w14:paraId="290F3303" w14:textId="1A310D2F" w:rsidR="00C06A9A" w:rsidRDefault="00C06A9A">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_Toc130575785 \h </w:instrText>
      </w:r>
      <w:r>
        <w:fldChar w:fldCharType="separate"/>
      </w:r>
      <w:r>
        <w:t>24</w:t>
      </w:r>
      <w:r>
        <w:fldChar w:fldCharType="end"/>
      </w:r>
    </w:p>
    <w:p w14:paraId="4724B090" w14:textId="7C59E814"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w:t>
      </w:r>
      <w:r w:rsidRPr="00AF4931">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_Toc130575786 \h </w:instrText>
      </w:r>
      <w:r>
        <w:fldChar w:fldCharType="separate"/>
      </w:r>
      <w:r>
        <w:t>24</w:t>
      </w:r>
      <w:r>
        <w:fldChar w:fldCharType="end"/>
      </w:r>
    </w:p>
    <w:p w14:paraId="6596602C" w14:textId="59D14EDD" w:rsidR="00C06A9A" w:rsidRDefault="00C06A9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_Toc130575787 \h </w:instrText>
      </w:r>
      <w:r>
        <w:fldChar w:fldCharType="separate"/>
      </w:r>
      <w:r>
        <w:t>25</w:t>
      </w:r>
      <w:r>
        <w:fldChar w:fldCharType="end"/>
      </w:r>
    </w:p>
    <w:p w14:paraId="54F46C59" w14:textId="1481B290" w:rsidR="00C06A9A" w:rsidRDefault="00C06A9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_Toc130575788 \h </w:instrText>
      </w:r>
      <w:r>
        <w:fldChar w:fldCharType="separate"/>
      </w:r>
      <w:r>
        <w:t>25</w:t>
      </w:r>
      <w:r>
        <w:fldChar w:fldCharType="end"/>
      </w:r>
    </w:p>
    <w:p w14:paraId="3FED6F8B" w14:textId="71BB1A3E" w:rsidR="00C06A9A" w:rsidRDefault="00C06A9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_Toc130575789 \h </w:instrText>
      </w:r>
      <w:r>
        <w:fldChar w:fldCharType="separate"/>
      </w:r>
      <w:r>
        <w:t>25</w:t>
      </w:r>
      <w:r>
        <w:fldChar w:fldCharType="end"/>
      </w:r>
    </w:p>
    <w:p w14:paraId="12DCFFD7" w14:textId="382EEA8D" w:rsidR="00C06A9A" w:rsidRDefault="00C06A9A">
      <w:pPr>
        <w:pStyle w:val="TOC2"/>
        <w:rPr>
          <w:rFonts w:asciiTheme="minorHAnsi" w:eastAsiaTheme="minorEastAsia" w:hAnsiTheme="minorHAnsi" w:cstheme="minorBidi"/>
          <w:sz w:val="22"/>
          <w:szCs w:val="22"/>
          <w:lang w:eastAsia="en-GB"/>
        </w:rPr>
      </w:pPr>
      <w:r w:rsidRPr="00AF4931">
        <w:rPr>
          <w:lang w:val="en-US" w:eastAsia="zh-CN"/>
        </w:rPr>
        <w:lastRenderedPageBreak/>
        <w:t>8</w:t>
      </w:r>
      <w:r>
        <w:t>.</w:t>
      </w:r>
      <w:r w:rsidRPr="00AF4931">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_Toc130575790 \h </w:instrText>
      </w:r>
      <w:r>
        <w:fldChar w:fldCharType="separate"/>
      </w:r>
      <w:r>
        <w:t>25</w:t>
      </w:r>
      <w:r>
        <w:fldChar w:fldCharType="end"/>
      </w:r>
    </w:p>
    <w:p w14:paraId="434F9480" w14:textId="74BA4675" w:rsidR="00C06A9A" w:rsidRDefault="00C06A9A">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_Toc130575791 \h </w:instrText>
      </w:r>
      <w:r>
        <w:fldChar w:fldCharType="separate"/>
      </w:r>
      <w:r>
        <w:t>25</w:t>
      </w:r>
      <w:r>
        <w:fldChar w:fldCharType="end"/>
      </w:r>
    </w:p>
    <w:p w14:paraId="5F00D195" w14:textId="7BA18BB2" w:rsidR="00C06A9A" w:rsidRDefault="00C06A9A">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_Toc130575792 \h </w:instrText>
      </w:r>
      <w:r>
        <w:fldChar w:fldCharType="separate"/>
      </w:r>
      <w:r>
        <w:t>25</w:t>
      </w:r>
      <w:r>
        <w:fldChar w:fldCharType="end"/>
      </w:r>
    </w:p>
    <w:p w14:paraId="3D752E3A" w14:textId="63F4D909" w:rsidR="00C06A9A" w:rsidRDefault="00C06A9A">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_Toc130575793 \h </w:instrText>
      </w:r>
      <w:r>
        <w:fldChar w:fldCharType="separate"/>
      </w:r>
      <w:r>
        <w:t>25</w:t>
      </w:r>
      <w:r>
        <w:fldChar w:fldCharType="end"/>
      </w:r>
    </w:p>
    <w:p w14:paraId="537B2C87" w14:textId="1CB1D231"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w:t>
      </w:r>
      <w:r w:rsidRPr="00AF4931">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_Toc130575794 \h </w:instrText>
      </w:r>
      <w:r>
        <w:fldChar w:fldCharType="separate"/>
      </w:r>
      <w:r>
        <w:t>26</w:t>
      </w:r>
      <w:r>
        <w:fldChar w:fldCharType="end"/>
      </w:r>
    </w:p>
    <w:p w14:paraId="37681F7E" w14:textId="60A8F838" w:rsidR="00C06A9A" w:rsidRDefault="00C06A9A">
      <w:pPr>
        <w:pStyle w:val="TOC2"/>
        <w:rPr>
          <w:rFonts w:asciiTheme="minorHAnsi" w:eastAsiaTheme="minorEastAsia" w:hAnsiTheme="minorHAnsi" w:cstheme="minorBidi"/>
          <w:sz w:val="22"/>
          <w:szCs w:val="22"/>
          <w:lang w:eastAsia="en-GB"/>
        </w:rPr>
      </w:pPr>
      <w:r w:rsidRPr="00AF4931">
        <w:rPr>
          <w:lang w:val="en-US" w:eastAsia="zh-CN"/>
        </w:rPr>
        <w:t>8</w:t>
      </w:r>
      <w:r>
        <w:t>.</w:t>
      </w:r>
      <w:r w:rsidRPr="00AF4931">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_Toc130575795 \h </w:instrText>
      </w:r>
      <w:r>
        <w:fldChar w:fldCharType="separate"/>
      </w:r>
      <w:r>
        <w:t>26</w:t>
      </w:r>
      <w:r>
        <w:fldChar w:fldCharType="end"/>
      </w:r>
    </w:p>
    <w:p w14:paraId="308D068E" w14:textId="265D3FB4" w:rsidR="00C06A9A" w:rsidRDefault="00C06A9A">
      <w:pPr>
        <w:pStyle w:val="TOC1"/>
        <w:rPr>
          <w:rFonts w:asciiTheme="minorHAnsi" w:eastAsiaTheme="minorEastAsia" w:hAnsiTheme="minorHAnsi" w:cstheme="minorBidi"/>
          <w:szCs w:val="22"/>
          <w:lang w:eastAsia="en-GB"/>
        </w:rPr>
      </w:pPr>
      <w:r w:rsidRPr="00AF4931">
        <w:rPr>
          <w:lang w:val="en-US" w:eastAsia="zh-CN"/>
        </w:rPr>
        <w:t>9</w:t>
      </w:r>
      <w:r>
        <w:rPr>
          <w:rFonts w:asciiTheme="minorHAnsi" w:eastAsiaTheme="minorEastAsia" w:hAnsiTheme="minorHAnsi" w:cstheme="minorBidi"/>
          <w:szCs w:val="22"/>
          <w:lang w:eastAsia="en-GB"/>
        </w:rPr>
        <w:tab/>
      </w:r>
      <w:r w:rsidRPr="00AF4931">
        <w:rPr>
          <w:lang w:val="en-US" w:eastAsia="zh-CN"/>
        </w:rPr>
        <w:t>Immunity</w:t>
      </w:r>
      <w:r>
        <w:tab/>
      </w:r>
      <w:r>
        <w:fldChar w:fldCharType="begin"/>
      </w:r>
      <w:r>
        <w:instrText xml:space="preserve"> PAGEREF _Toc130575796 \h </w:instrText>
      </w:r>
      <w:r>
        <w:fldChar w:fldCharType="separate"/>
      </w:r>
      <w:r>
        <w:t>26</w:t>
      </w:r>
      <w:r>
        <w:fldChar w:fldCharType="end"/>
      </w:r>
    </w:p>
    <w:p w14:paraId="2D415100" w14:textId="47CAF3C0"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_Toc130575797 \h </w:instrText>
      </w:r>
      <w:r>
        <w:fldChar w:fldCharType="separate"/>
      </w:r>
      <w:r>
        <w:t>26</w:t>
      </w:r>
      <w:r>
        <w:fldChar w:fldCharType="end"/>
      </w:r>
    </w:p>
    <w:p w14:paraId="3DCD378E" w14:textId="46152134" w:rsidR="00C06A9A" w:rsidRDefault="00C06A9A">
      <w:pPr>
        <w:pStyle w:val="TOC3"/>
        <w:rPr>
          <w:rFonts w:asciiTheme="minorHAnsi" w:eastAsiaTheme="minorEastAsia" w:hAnsiTheme="minorHAnsi" w:cstheme="minorBidi"/>
          <w:sz w:val="22"/>
          <w:szCs w:val="22"/>
          <w:lang w:eastAsia="en-GB"/>
        </w:rPr>
      </w:pPr>
      <w:r w:rsidRPr="00AF4931">
        <w:rPr>
          <w:lang w:val="fi-FI" w:eastAsia="zh-CN"/>
        </w:rPr>
        <w:t>9.1.1</w:t>
      </w:r>
      <w:r>
        <w:rPr>
          <w:rFonts w:asciiTheme="minorHAnsi" w:eastAsiaTheme="minorEastAsia" w:hAnsiTheme="minorHAnsi" w:cstheme="minorBidi"/>
          <w:sz w:val="22"/>
          <w:szCs w:val="22"/>
          <w:lang w:eastAsia="en-GB"/>
        </w:rPr>
        <w:tab/>
      </w:r>
      <w:r w:rsidRPr="00AF4931">
        <w:rPr>
          <w:lang w:val="fi-FI" w:eastAsia="zh-CN"/>
        </w:rPr>
        <w:t>(Void)</w:t>
      </w:r>
      <w:r>
        <w:tab/>
      </w:r>
      <w:r>
        <w:fldChar w:fldCharType="begin"/>
      </w:r>
      <w:r>
        <w:instrText xml:space="preserve"> PAGEREF _Toc130575798 \h </w:instrText>
      </w:r>
      <w:r>
        <w:fldChar w:fldCharType="separate"/>
      </w:r>
      <w:r>
        <w:t>27</w:t>
      </w:r>
      <w:r>
        <w:fldChar w:fldCharType="end"/>
      </w:r>
    </w:p>
    <w:p w14:paraId="04D9122A" w14:textId="4350F27A" w:rsidR="00C06A9A" w:rsidRDefault="00C06A9A">
      <w:pPr>
        <w:pStyle w:val="TOC3"/>
        <w:rPr>
          <w:rFonts w:asciiTheme="minorHAnsi" w:eastAsiaTheme="minorEastAsia" w:hAnsiTheme="minorHAnsi" w:cstheme="minorBidi"/>
          <w:sz w:val="22"/>
          <w:szCs w:val="22"/>
          <w:lang w:eastAsia="en-GB"/>
        </w:rPr>
      </w:pPr>
      <w:r w:rsidRPr="00AF4931">
        <w:rPr>
          <w:lang w:val="fi-FI" w:eastAsia="zh-CN"/>
        </w:rPr>
        <w:t>9.1.2</w:t>
      </w:r>
      <w:r>
        <w:rPr>
          <w:rFonts w:asciiTheme="minorHAnsi" w:eastAsiaTheme="minorEastAsia" w:hAnsiTheme="minorHAnsi" w:cstheme="minorBidi"/>
          <w:sz w:val="22"/>
          <w:szCs w:val="22"/>
          <w:lang w:eastAsia="en-GB"/>
        </w:rPr>
        <w:tab/>
      </w:r>
      <w:r w:rsidRPr="00AF4931">
        <w:rPr>
          <w:lang w:val="fi-FI"/>
        </w:rPr>
        <w:t>(</w:t>
      </w:r>
      <w:r w:rsidRPr="00AF4931">
        <w:rPr>
          <w:lang w:val="fi-FI" w:eastAsia="zh-CN"/>
        </w:rPr>
        <w:t>Void)</w:t>
      </w:r>
      <w:r>
        <w:tab/>
      </w:r>
      <w:r>
        <w:fldChar w:fldCharType="begin"/>
      </w:r>
      <w:r>
        <w:instrText xml:space="preserve"> PAGEREF _Toc130575799 \h </w:instrText>
      </w:r>
      <w:r>
        <w:fldChar w:fldCharType="separate"/>
      </w:r>
      <w:r>
        <w:t>27</w:t>
      </w:r>
      <w:r>
        <w:fldChar w:fldCharType="end"/>
      </w:r>
    </w:p>
    <w:p w14:paraId="169A84FD" w14:textId="29A7CEEE" w:rsidR="00C06A9A" w:rsidRDefault="00C06A9A">
      <w:pPr>
        <w:pStyle w:val="TOC3"/>
        <w:rPr>
          <w:rFonts w:asciiTheme="minorHAnsi" w:eastAsiaTheme="minorEastAsia" w:hAnsiTheme="minorHAnsi" w:cstheme="minorBidi"/>
          <w:sz w:val="22"/>
          <w:szCs w:val="22"/>
          <w:lang w:eastAsia="en-GB"/>
        </w:rPr>
      </w:pPr>
      <w:r w:rsidRPr="00AF4931">
        <w:rPr>
          <w:lang w:val="fi-FI" w:eastAsia="zh-CN"/>
        </w:rPr>
        <w:t>9.1.3</w:t>
      </w:r>
      <w:r>
        <w:rPr>
          <w:rFonts w:asciiTheme="minorHAnsi" w:eastAsiaTheme="minorEastAsia" w:hAnsiTheme="minorHAnsi" w:cstheme="minorBidi"/>
          <w:sz w:val="22"/>
          <w:szCs w:val="22"/>
          <w:lang w:eastAsia="en-GB"/>
        </w:rPr>
        <w:tab/>
      </w:r>
      <w:r w:rsidRPr="00AF4931">
        <w:rPr>
          <w:lang w:val="fi-FI"/>
        </w:rPr>
        <w:t>(</w:t>
      </w:r>
      <w:r w:rsidRPr="00AF4931">
        <w:rPr>
          <w:lang w:val="fi-FI" w:eastAsia="zh-CN"/>
        </w:rPr>
        <w:t>Void)</w:t>
      </w:r>
      <w:r>
        <w:tab/>
      </w:r>
      <w:r>
        <w:fldChar w:fldCharType="begin"/>
      </w:r>
      <w:r>
        <w:instrText xml:space="preserve"> PAGEREF _Toc130575800 \h </w:instrText>
      </w:r>
      <w:r>
        <w:fldChar w:fldCharType="separate"/>
      </w:r>
      <w:r>
        <w:t>27</w:t>
      </w:r>
      <w:r>
        <w:fldChar w:fldCharType="end"/>
      </w:r>
    </w:p>
    <w:p w14:paraId="40ECAC6F" w14:textId="53709B90" w:rsidR="00C06A9A" w:rsidRDefault="00C06A9A">
      <w:pPr>
        <w:pStyle w:val="TOC3"/>
        <w:rPr>
          <w:rFonts w:asciiTheme="minorHAnsi" w:eastAsiaTheme="minorEastAsia" w:hAnsiTheme="minorHAnsi" w:cstheme="minorBidi"/>
          <w:sz w:val="22"/>
          <w:szCs w:val="22"/>
          <w:lang w:eastAsia="en-GB"/>
        </w:rPr>
      </w:pPr>
      <w:r w:rsidRPr="00AF4931">
        <w:rPr>
          <w:lang w:val="fi-FI" w:eastAsia="zh-CN"/>
        </w:rPr>
        <w:t>9.1.4</w:t>
      </w:r>
      <w:r>
        <w:rPr>
          <w:rFonts w:asciiTheme="minorHAnsi" w:eastAsiaTheme="minorEastAsia" w:hAnsiTheme="minorHAnsi" w:cstheme="minorBidi"/>
          <w:sz w:val="22"/>
          <w:szCs w:val="22"/>
          <w:lang w:eastAsia="en-GB"/>
        </w:rPr>
        <w:tab/>
      </w:r>
      <w:r w:rsidRPr="00AF4931">
        <w:rPr>
          <w:lang w:val="fi-FI"/>
        </w:rPr>
        <w:t>(</w:t>
      </w:r>
      <w:r w:rsidRPr="00AF4931">
        <w:rPr>
          <w:lang w:val="fi-FI" w:eastAsia="zh-CN"/>
        </w:rPr>
        <w:t>Void)</w:t>
      </w:r>
      <w:r>
        <w:tab/>
      </w:r>
      <w:r>
        <w:fldChar w:fldCharType="begin"/>
      </w:r>
      <w:r>
        <w:instrText xml:space="preserve"> PAGEREF _Toc130575801 \h </w:instrText>
      </w:r>
      <w:r>
        <w:fldChar w:fldCharType="separate"/>
      </w:r>
      <w:r>
        <w:t>27</w:t>
      </w:r>
      <w:r>
        <w:fldChar w:fldCharType="end"/>
      </w:r>
    </w:p>
    <w:p w14:paraId="52A005F3" w14:textId="543D9C99" w:rsidR="00C06A9A" w:rsidRDefault="00C06A9A">
      <w:pPr>
        <w:pStyle w:val="TOC3"/>
        <w:rPr>
          <w:rFonts w:asciiTheme="minorHAnsi" w:eastAsiaTheme="minorEastAsia" w:hAnsiTheme="minorHAnsi" w:cstheme="minorBidi"/>
          <w:sz w:val="22"/>
          <w:szCs w:val="22"/>
          <w:lang w:eastAsia="en-GB"/>
        </w:rPr>
      </w:pPr>
      <w:r w:rsidRPr="00AF4931">
        <w:rPr>
          <w:lang w:val="fi-FI" w:eastAsia="zh-CN"/>
        </w:rPr>
        <w:t>9.1.5</w:t>
      </w:r>
      <w:r>
        <w:rPr>
          <w:rFonts w:asciiTheme="minorHAnsi" w:eastAsiaTheme="minorEastAsia" w:hAnsiTheme="minorHAnsi" w:cstheme="minorBidi"/>
          <w:sz w:val="22"/>
          <w:szCs w:val="22"/>
          <w:lang w:eastAsia="en-GB"/>
        </w:rPr>
        <w:tab/>
      </w:r>
      <w:r w:rsidRPr="00AF4931">
        <w:rPr>
          <w:lang w:val="fi-FI"/>
        </w:rPr>
        <w:t>(</w:t>
      </w:r>
      <w:r w:rsidRPr="00AF4931">
        <w:rPr>
          <w:lang w:val="fi-FI" w:eastAsia="zh-CN"/>
        </w:rPr>
        <w:t>Void)</w:t>
      </w:r>
      <w:r>
        <w:tab/>
      </w:r>
      <w:r>
        <w:fldChar w:fldCharType="begin"/>
      </w:r>
      <w:r>
        <w:instrText xml:space="preserve"> PAGEREF _Toc130575802 \h </w:instrText>
      </w:r>
      <w:r>
        <w:fldChar w:fldCharType="separate"/>
      </w:r>
      <w:r>
        <w:t>27</w:t>
      </w:r>
      <w:r>
        <w:fldChar w:fldCharType="end"/>
      </w:r>
    </w:p>
    <w:p w14:paraId="60111D22" w14:textId="47D60118"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_Toc130575803 \h </w:instrText>
      </w:r>
      <w:r>
        <w:fldChar w:fldCharType="separate"/>
      </w:r>
      <w:r>
        <w:t>27</w:t>
      </w:r>
      <w:r>
        <w:fldChar w:fldCharType="end"/>
      </w:r>
    </w:p>
    <w:p w14:paraId="0B9783BC" w14:textId="7C7A745D" w:rsidR="00C06A9A" w:rsidRDefault="00C06A9A">
      <w:pPr>
        <w:pStyle w:val="TOC3"/>
        <w:rPr>
          <w:rFonts w:asciiTheme="minorHAnsi" w:eastAsiaTheme="minorEastAsia" w:hAnsiTheme="minorHAnsi" w:cstheme="minorBidi"/>
          <w:sz w:val="22"/>
          <w:szCs w:val="22"/>
          <w:lang w:eastAsia="en-GB"/>
        </w:rPr>
      </w:pPr>
      <w:r w:rsidRPr="00AF4931">
        <w:rPr>
          <w:lang w:val="en-US" w:eastAsia="zh-CN"/>
        </w:rPr>
        <w:t>9.2.1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_Toc130575804 \h </w:instrText>
      </w:r>
      <w:r>
        <w:fldChar w:fldCharType="separate"/>
      </w:r>
      <w:r>
        <w:t>27</w:t>
      </w:r>
      <w:r>
        <w:fldChar w:fldCharType="end"/>
      </w:r>
    </w:p>
    <w:p w14:paraId="4EA589BB" w14:textId="642FA32E" w:rsidR="00C06A9A" w:rsidRDefault="00C06A9A">
      <w:pPr>
        <w:pStyle w:val="TOC3"/>
        <w:rPr>
          <w:rFonts w:asciiTheme="minorHAnsi" w:eastAsiaTheme="minorEastAsia" w:hAnsiTheme="minorHAnsi" w:cstheme="minorBidi"/>
          <w:sz w:val="22"/>
          <w:szCs w:val="22"/>
          <w:lang w:eastAsia="en-GB"/>
        </w:rPr>
      </w:pPr>
      <w:r w:rsidRPr="00AF4931">
        <w:rPr>
          <w:lang w:val="en-US" w:eastAsia="zh-CN"/>
        </w:rPr>
        <w:t>9.2.2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_Toc130575805 \h </w:instrText>
      </w:r>
      <w:r>
        <w:fldChar w:fldCharType="separate"/>
      </w:r>
      <w:r>
        <w:t>27</w:t>
      </w:r>
      <w:r>
        <w:fldChar w:fldCharType="end"/>
      </w:r>
    </w:p>
    <w:p w14:paraId="3FA19AE2" w14:textId="0EC7D658" w:rsidR="00C06A9A" w:rsidRDefault="00C06A9A">
      <w:pPr>
        <w:pStyle w:val="TOC3"/>
        <w:rPr>
          <w:rFonts w:asciiTheme="minorHAnsi" w:eastAsiaTheme="minorEastAsia" w:hAnsiTheme="minorHAnsi" w:cstheme="minorBidi"/>
          <w:sz w:val="22"/>
          <w:szCs w:val="22"/>
          <w:lang w:eastAsia="en-GB"/>
        </w:rPr>
      </w:pPr>
      <w:r w:rsidRPr="00AF4931">
        <w:rPr>
          <w:lang w:val="en-US" w:eastAsia="zh-CN"/>
        </w:rPr>
        <w:t>9.2.3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_Toc130575806 \h </w:instrText>
      </w:r>
      <w:r>
        <w:fldChar w:fldCharType="separate"/>
      </w:r>
      <w:r>
        <w:t>28</w:t>
      </w:r>
      <w:r>
        <w:fldChar w:fldCharType="end"/>
      </w:r>
    </w:p>
    <w:p w14:paraId="35BFA2AC" w14:textId="10BEC05E"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w:t>
      </w:r>
      <w:r w:rsidRPr="00AF4931">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_Toc130575807 \h </w:instrText>
      </w:r>
      <w:r>
        <w:fldChar w:fldCharType="separate"/>
      </w:r>
      <w:r>
        <w:t>28</w:t>
      </w:r>
      <w:r>
        <w:fldChar w:fldCharType="end"/>
      </w:r>
    </w:p>
    <w:p w14:paraId="13D080C5" w14:textId="72A2C962" w:rsidR="00C06A9A" w:rsidRDefault="00C06A9A">
      <w:pPr>
        <w:pStyle w:val="TOC3"/>
        <w:rPr>
          <w:rFonts w:asciiTheme="minorHAnsi" w:eastAsiaTheme="minorEastAsia" w:hAnsiTheme="minorHAnsi" w:cstheme="minorBidi"/>
          <w:sz w:val="22"/>
          <w:szCs w:val="22"/>
          <w:lang w:eastAsia="en-GB"/>
        </w:rPr>
      </w:pPr>
      <w:r w:rsidRPr="00AF4931">
        <w:rPr>
          <w:lang w:val="en-US" w:eastAsia="zh-CN"/>
        </w:rPr>
        <w:t>9.3.1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_Toc130575808 \h </w:instrText>
      </w:r>
      <w:r>
        <w:fldChar w:fldCharType="separate"/>
      </w:r>
      <w:r>
        <w:t>28</w:t>
      </w:r>
      <w:r>
        <w:fldChar w:fldCharType="end"/>
      </w:r>
    </w:p>
    <w:p w14:paraId="40E8C8B4" w14:textId="06765718" w:rsidR="00C06A9A" w:rsidRDefault="00C06A9A">
      <w:pPr>
        <w:pStyle w:val="TOC3"/>
        <w:rPr>
          <w:rFonts w:asciiTheme="minorHAnsi" w:eastAsiaTheme="minorEastAsia" w:hAnsiTheme="minorHAnsi" w:cstheme="minorBidi"/>
          <w:sz w:val="22"/>
          <w:szCs w:val="22"/>
          <w:lang w:eastAsia="en-GB"/>
        </w:rPr>
      </w:pPr>
      <w:r w:rsidRPr="00AF4931">
        <w:rPr>
          <w:lang w:val="en-US" w:eastAsia="zh-CN"/>
        </w:rPr>
        <w:t>9.3.2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_Toc130575809 \h </w:instrText>
      </w:r>
      <w:r>
        <w:fldChar w:fldCharType="separate"/>
      </w:r>
      <w:r>
        <w:t>29</w:t>
      </w:r>
      <w:r>
        <w:fldChar w:fldCharType="end"/>
      </w:r>
    </w:p>
    <w:p w14:paraId="3D6871A4" w14:textId="599FECCB" w:rsidR="00C06A9A" w:rsidRDefault="00C06A9A">
      <w:pPr>
        <w:pStyle w:val="TOC3"/>
        <w:rPr>
          <w:rFonts w:asciiTheme="minorHAnsi" w:eastAsiaTheme="minorEastAsia" w:hAnsiTheme="minorHAnsi" w:cstheme="minorBidi"/>
          <w:sz w:val="22"/>
          <w:szCs w:val="22"/>
          <w:lang w:eastAsia="en-GB"/>
        </w:rPr>
      </w:pPr>
      <w:r w:rsidRPr="00AF4931">
        <w:rPr>
          <w:lang w:val="en-US" w:eastAsia="zh-CN"/>
        </w:rPr>
        <w:t>9.3.3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_Toc130575810 \h </w:instrText>
      </w:r>
      <w:r>
        <w:fldChar w:fldCharType="separate"/>
      </w:r>
      <w:r>
        <w:t>29</w:t>
      </w:r>
      <w:r>
        <w:fldChar w:fldCharType="end"/>
      </w:r>
    </w:p>
    <w:p w14:paraId="6ADC68A8" w14:textId="74EE52E4"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w:t>
      </w:r>
      <w:r w:rsidRPr="00AF4931">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_Toc130575811 \h </w:instrText>
      </w:r>
      <w:r>
        <w:fldChar w:fldCharType="separate"/>
      </w:r>
      <w:r>
        <w:t>29</w:t>
      </w:r>
      <w:r>
        <w:fldChar w:fldCharType="end"/>
      </w:r>
    </w:p>
    <w:p w14:paraId="24A7EB32" w14:textId="5AE93136" w:rsidR="00C06A9A" w:rsidRDefault="00C06A9A">
      <w:pPr>
        <w:pStyle w:val="TOC3"/>
        <w:rPr>
          <w:rFonts w:asciiTheme="minorHAnsi" w:eastAsiaTheme="minorEastAsia" w:hAnsiTheme="minorHAnsi" w:cstheme="minorBidi"/>
          <w:sz w:val="22"/>
          <w:szCs w:val="22"/>
          <w:lang w:eastAsia="en-GB"/>
        </w:rPr>
      </w:pPr>
      <w:r w:rsidRPr="00AF4931">
        <w:rPr>
          <w:lang w:val="en-US" w:eastAsia="zh-CN"/>
        </w:rPr>
        <w:t>9.4.1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_Toc130575812 \h </w:instrText>
      </w:r>
      <w:r>
        <w:fldChar w:fldCharType="separate"/>
      </w:r>
      <w:r>
        <w:t>29</w:t>
      </w:r>
      <w:r>
        <w:fldChar w:fldCharType="end"/>
      </w:r>
    </w:p>
    <w:p w14:paraId="58F6A1DF" w14:textId="4EB19029" w:rsidR="00C06A9A" w:rsidRDefault="00C06A9A">
      <w:pPr>
        <w:pStyle w:val="TOC3"/>
        <w:rPr>
          <w:rFonts w:asciiTheme="minorHAnsi" w:eastAsiaTheme="minorEastAsia" w:hAnsiTheme="minorHAnsi" w:cstheme="minorBidi"/>
          <w:sz w:val="22"/>
          <w:szCs w:val="22"/>
          <w:lang w:eastAsia="en-GB"/>
        </w:rPr>
      </w:pPr>
      <w:r w:rsidRPr="00AF4931">
        <w:rPr>
          <w:lang w:val="en-US" w:eastAsia="zh-CN"/>
        </w:rPr>
        <w:t>9.4.2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_Toc130575813 \h </w:instrText>
      </w:r>
      <w:r>
        <w:fldChar w:fldCharType="separate"/>
      </w:r>
      <w:r>
        <w:t>29</w:t>
      </w:r>
      <w:r>
        <w:fldChar w:fldCharType="end"/>
      </w:r>
    </w:p>
    <w:p w14:paraId="08ACD782" w14:textId="5D8C878C" w:rsidR="00C06A9A" w:rsidRDefault="00C06A9A">
      <w:pPr>
        <w:pStyle w:val="TOC3"/>
        <w:rPr>
          <w:rFonts w:asciiTheme="minorHAnsi" w:eastAsiaTheme="minorEastAsia" w:hAnsiTheme="minorHAnsi" w:cstheme="minorBidi"/>
          <w:sz w:val="22"/>
          <w:szCs w:val="22"/>
          <w:lang w:eastAsia="en-GB"/>
        </w:rPr>
      </w:pPr>
      <w:r w:rsidRPr="00AF4931">
        <w:rPr>
          <w:lang w:val="en-US" w:eastAsia="zh-CN"/>
        </w:rPr>
        <w:t>9.4.3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_Toc130575814 \h </w:instrText>
      </w:r>
      <w:r>
        <w:fldChar w:fldCharType="separate"/>
      </w:r>
      <w:r>
        <w:t>29</w:t>
      </w:r>
      <w:r>
        <w:fldChar w:fldCharType="end"/>
      </w:r>
    </w:p>
    <w:p w14:paraId="69D4547D" w14:textId="4D150BC5"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w:t>
      </w:r>
      <w:r w:rsidRPr="00AF4931">
        <w:rPr>
          <w:lang w:val="en-US" w:eastAsia="zh-CN"/>
        </w:rPr>
        <w:t>5</w:t>
      </w:r>
      <w:r>
        <w:rPr>
          <w:rFonts w:asciiTheme="minorHAnsi" w:eastAsiaTheme="minorEastAsia" w:hAnsiTheme="minorHAnsi" w:cstheme="minorBidi"/>
          <w:sz w:val="22"/>
          <w:szCs w:val="22"/>
          <w:lang w:eastAsia="en-GB"/>
        </w:rPr>
        <w:tab/>
      </w:r>
      <w:r>
        <w:t>RF common mode (0.15 MHz - 80 MHz</w:t>
      </w:r>
      <w:r w:rsidRPr="00AF4931">
        <w:rPr>
          <w:lang w:val="en-US" w:eastAsia="zh-CN"/>
        </w:rPr>
        <w:t>)</w:t>
      </w:r>
      <w:r>
        <w:tab/>
      </w:r>
      <w:r>
        <w:fldChar w:fldCharType="begin"/>
      </w:r>
      <w:r>
        <w:instrText xml:space="preserve"> PAGEREF _Toc130575815 \h </w:instrText>
      </w:r>
      <w:r>
        <w:fldChar w:fldCharType="separate"/>
      </w:r>
      <w:r>
        <w:t>30</w:t>
      </w:r>
      <w:r>
        <w:fldChar w:fldCharType="end"/>
      </w:r>
    </w:p>
    <w:p w14:paraId="11BA3D71" w14:textId="4F576689" w:rsidR="00C06A9A" w:rsidRDefault="00C06A9A">
      <w:pPr>
        <w:pStyle w:val="TOC3"/>
        <w:rPr>
          <w:rFonts w:asciiTheme="minorHAnsi" w:eastAsiaTheme="minorEastAsia" w:hAnsiTheme="minorHAnsi" w:cstheme="minorBidi"/>
          <w:sz w:val="22"/>
          <w:szCs w:val="22"/>
          <w:lang w:eastAsia="en-GB"/>
        </w:rPr>
      </w:pPr>
      <w:r w:rsidRPr="00AF4931">
        <w:rPr>
          <w:lang w:val="en-US" w:eastAsia="zh-CN"/>
        </w:rPr>
        <w:t>9.5.1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_Toc130575816 \h </w:instrText>
      </w:r>
      <w:r>
        <w:fldChar w:fldCharType="separate"/>
      </w:r>
      <w:r>
        <w:t>30</w:t>
      </w:r>
      <w:r>
        <w:fldChar w:fldCharType="end"/>
      </w:r>
    </w:p>
    <w:p w14:paraId="30D3DF75" w14:textId="6C762F4F" w:rsidR="00C06A9A" w:rsidRDefault="00C06A9A">
      <w:pPr>
        <w:pStyle w:val="TOC3"/>
        <w:rPr>
          <w:rFonts w:asciiTheme="minorHAnsi" w:eastAsiaTheme="minorEastAsia" w:hAnsiTheme="minorHAnsi" w:cstheme="minorBidi"/>
          <w:sz w:val="22"/>
          <w:szCs w:val="22"/>
          <w:lang w:eastAsia="en-GB"/>
        </w:rPr>
      </w:pPr>
      <w:r w:rsidRPr="00AF4931">
        <w:rPr>
          <w:lang w:val="en-US" w:eastAsia="zh-CN"/>
        </w:rPr>
        <w:t>9.5.2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_Toc130575817 \h </w:instrText>
      </w:r>
      <w:r>
        <w:fldChar w:fldCharType="separate"/>
      </w:r>
      <w:r>
        <w:t>30</w:t>
      </w:r>
      <w:r>
        <w:fldChar w:fldCharType="end"/>
      </w:r>
    </w:p>
    <w:p w14:paraId="4B306950" w14:textId="109CA9D4" w:rsidR="00C06A9A" w:rsidRDefault="00C06A9A">
      <w:pPr>
        <w:pStyle w:val="TOC3"/>
        <w:rPr>
          <w:rFonts w:asciiTheme="minorHAnsi" w:eastAsiaTheme="minorEastAsia" w:hAnsiTheme="minorHAnsi" w:cstheme="minorBidi"/>
          <w:sz w:val="22"/>
          <w:szCs w:val="22"/>
          <w:lang w:eastAsia="en-GB"/>
        </w:rPr>
      </w:pPr>
      <w:r w:rsidRPr="00AF4931">
        <w:rPr>
          <w:lang w:val="en-US" w:eastAsia="zh-CN"/>
        </w:rPr>
        <w:t>9.5.3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_Toc130575818 \h </w:instrText>
      </w:r>
      <w:r>
        <w:fldChar w:fldCharType="separate"/>
      </w:r>
      <w:r>
        <w:t>30</w:t>
      </w:r>
      <w:r>
        <w:fldChar w:fldCharType="end"/>
      </w:r>
    </w:p>
    <w:p w14:paraId="1B450BCA" w14:textId="74B2305C"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w:t>
      </w:r>
      <w:r w:rsidRPr="00AF4931">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_Toc130575819 \h </w:instrText>
      </w:r>
      <w:r>
        <w:fldChar w:fldCharType="separate"/>
      </w:r>
      <w:r>
        <w:t>30</w:t>
      </w:r>
      <w:r>
        <w:fldChar w:fldCharType="end"/>
      </w:r>
    </w:p>
    <w:p w14:paraId="42E2032C" w14:textId="35BC2255" w:rsidR="00C06A9A" w:rsidRDefault="00C06A9A">
      <w:pPr>
        <w:pStyle w:val="TOC3"/>
        <w:rPr>
          <w:rFonts w:asciiTheme="minorHAnsi" w:eastAsiaTheme="minorEastAsia" w:hAnsiTheme="minorHAnsi" w:cstheme="minorBidi"/>
          <w:sz w:val="22"/>
          <w:szCs w:val="22"/>
          <w:lang w:eastAsia="en-GB"/>
        </w:rPr>
      </w:pPr>
      <w:r w:rsidRPr="00AF4931">
        <w:rPr>
          <w:lang w:val="en-US" w:eastAsia="zh-CN"/>
        </w:rPr>
        <w:t>9.6.1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_Toc130575820 \h </w:instrText>
      </w:r>
      <w:r>
        <w:fldChar w:fldCharType="separate"/>
      </w:r>
      <w:r>
        <w:t>31</w:t>
      </w:r>
      <w:r>
        <w:fldChar w:fldCharType="end"/>
      </w:r>
    </w:p>
    <w:p w14:paraId="73A09110" w14:textId="0A9E61F1" w:rsidR="00C06A9A" w:rsidRDefault="00C06A9A">
      <w:pPr>
        <w:pStyle w:val="TOC3"/>
        <w:rPr>
          <w:rFonts w:asciiTheme="minorHAnsi" w:eastAsiaTheme="minorEastAsia" w:hAnsiTheme="minorHAnsi" w:cstheme="minorBidi"/>
          <w:sz w:val="22"/>
          <w:szCs w:val="22"/>
          <w:lang w:eastAsia="en-GB"/>
        </w:rPr>
      </w:pPr>
      <w:r w:rsidRPr="00AF4931">
        <w:rPr>
          <w:lang w:val="en-US" w:eastAsia="zh-CN"/>
        </w:rPr>
        <w:t>9.6.2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_Toc130575821 \h </w:instrText>
      </w:r>
      <w:r>
        <w:fldChar w:fldCharType="separate"/>
      </w:r>
      <w:r>
        <w:t>31</w:t>
      </w:r>
      <w:r>
        <w:fldChar w:fldCharType="end"/>
      </w:r>
    </w:p>
    <w:p w14:paraId="71EA0A18" w14:textId="57C8AD86" w:rsidR="00C06A9A" w:rsidRDefault="00C06A9A">
      <w:pPr>
        <w:pStyle w:val="TOC3"/>
        <w:rPr>
          <w:rFonts w:asciiTheme="minorHAnsi" w:eastAsiaTheme="minorEastAsia" w:hAnsiTheme="minorHAnsi" w:cstheme="minorBidi"/>
          <w:sz w:val="22"/>
          <w:szCs w:val="22"/>
          <w:lang w:eastAsia="en-GB"/>
        </w:rPr>
      </w:pPr>
      <w:r w:rsidRPr="00AF4931">
        <w:rPr>
          <w:lang w:val="en-US" w:eastAsia="zh-CN"/>
        </w:rPr>
        <w:t>9.6.3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_Toc130575822 \h </w:instrText>
      </w:r>
      <w:r>
        <w:fldChar w:fldCharType="separate"/>
      </w:r>
      <w:r>
        <w:t>31</w:t>
      </w:r>
      <w:r>
        <w:fldChar w:fldCharType="end"/>
      </w:r>
    </w:p>
    <w:p w14:paraId="3A924184" w14:textId="13D229EB" w:rsidR="00C06A9A" w:rsidRDefault="00C06A9A">
      <w:pPr>
        <w:pStyle w:val="TOC2"/>
        <w:rPr>
          <w:rFonts w:asciiTheme="minorHAnsi" w:eastAsiaTheme="minorEastAsia" w:hAnsiTheme="minorHAnsi" w:cstheme="minorBidi"/>
          <w:sz w:val="22"/>
          <w:szCs w:val="22"/>
          <w:lang w:eastAsia="en-GB"/>
        </w:rPr>
      </w:pPr>
      <w:r w:rsidRPr="00AF4931">
        <w:rPr>
          <w:lang w:val="en-US" w:eastAsia="zh-CN"/>
        </w:rPr>
        <w:t>9</w:t>
      </w:r>
      <w:r>
        <w:t>.</w:t>
      </w:r>
      <w:r w:rsidRPr="00AF4931">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_Toc130575823 \h </w:instrText>
      </w:r>
      <w:r>
        <w:fldChar w:fldCharType="separate"/>
      </w:r>
      <w:r>
        <w:t>31</w:t>
      </w:r>
      <w:r>
        <w:fldChar w:fldCharType="end"/>
      </w:r>
    </w:p>
    <w:p w14:paraId="17E8361A" w14:textId="08875D8F" w:rsidR="00C06A9A" w:rsidRDefault="00C06A9A">
      <w:pPr>
        <w:pStyle w:val="TOC3"/>
        <w:rPr>
          <w:rFonts w:asciiTheme="minorHAnsi" w:eastAsiaTheme="minorEastAsia" w:hAnsiTheme="minorHAnsi" w:cstheme="minorBidi"/>
          <w:sz w:val="22"/>
          <w:szCs w:val="22"/>
          <w:lang w:eastAsia="en-GB"/>
        </w:rPr>
      </w:pPr>
      <w:r w:rsidRPr="00AF4931">
        <w:rPr>
          <w:lang w:val="en-US" w:eastAsia="zh-CN"/>
        </w:rPr>
        <w:t>9.7.1</w:t>
      </w:r>
      <w:r>
        <w:rPr>
          <w:rFonts w:asciiTheme="minorHAnsi" w:eastAsiaTheme="minorEastAsia" w:hAnsiTheme="minorHAnsi" w:cstheme="minorBidi"/>
          <w:sz w:val="22"/>
          <w:szCs w:val="22"/>
          <w:lang w:eastAsia="en-GB"/>
        </w:rPr>
        <w:tab/>
      </w:r>
      <w:r w:rsidRPr="00AF4931">
        <w:rPr>
          <w:lang w:val="en-US" w:eastAsia="zh-CN"/>
        </w:rPr>
        <w:t>Definition</w:t>
      </w:r>
      <w:r>
        <w:tab/>
      </w:r>
      <w:r>
        <w:fldChar w:fldCharType="begin"/>
      </w:r>
      <w:r>
        <w:instrText xml:space="preserve"> PAGEREF _Toc130575824 \h </w:instrText>
      </w:r>
      <w:r>
        <w:fldChar w:fldCharType="separate"/>
      </w:r>
      <w:r>
        <w:t>31</w:t>
      </w:r>
      <w:r>
        <w:fldChar w:fldCharType="end"/>
      </w:r>
    </w:p>
    <w:p w14:paraId="4270526B" w14:textId="7D9CC079" w:rsidR="00C06A9A" w:rsidRDefault="00C06A9A">
      <w:pPr>
        <w:pStyle w:val="TOC3"/>
        <w:rPr>
          <w:rFonts w:asciiTheme="minorHAnsi" w:eastAsiaTheme="minorEastAsia" w:hAnsiTheme="minorHAnsi" w:cstheme="minorBidi"/>
          <w:sz w:val="22"/>
          <w:szCs w:val="22"/>
          <w:lang w:eastAsia="en-GB"/>
        </w:rPr>
      </w:pPr>
      <w:r w:rsidRPr="00AF4931">
        <w:rPr>
          <w:lang w:val="en-US" w:eastAsia="zh-CN"/>
        </w:rPr>
        <w:t>9.7.2</w:t>
      </w:r>
      <w:r>
        <w:rPr>
          <w:rFonts w:asciiTheme="minorHAnsi" w:eastAsiaTheme="minorEastAsia" w:hAnsiTheme="minorHAnsi" w:cstheme="minorBidi"/>
          <w:sz w:val="22"/>
          <w:szCs w:val="22"/>
          <w:lang w:eastAsia="en-GB"/>
        </w:rPr>
        <w:tab/>
      </w:r>
      <w:r w:rsidRPr="00AF4931">
        <w:rPr>
          <w:lang w:val="en-US" w:eastAsia="zh-CN"/>
        </w:rPr>
        <w:t>Test method and level</w:t>
      </w:r>
      <w:r>
        <w:tab/>
      </w:r>
      <w:r>
        <w:fldChar w:fldCharType="begin"/>
      </w:r>
      <w:r>
        <w:instrText xml:space="preserve"> PAGEREF _Toc130575825 \h </w:instrText>
      </w:r>
      <w:r>
        <w:fldChar w:fldCharType="separate"/>
      </w:r>
      <w:r>
        <w:t>31</w:t>
      </w:r>
      <w:r>
        <w:fldChar w:fldCharType="end"/>
      </w:r>
    </w:p>
    <w:p w14:paraId="6A16BDF1" w14:textId="521BB5F8" w:rsidR="00C06A9A" w:rsidRDefault="00C06A9A">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_Toc130575826 \h </w:instrText>
      </w:r>
      <w:r>
        <w:fldChar w:fldCharType="separate"/>
      </w:r>
      <w:r>
        <w:t>32</w:t>
      </w:r>
      <w:r>
        <w:fldChar w:fldCharType="end"/>
      </w:r>
    </w:p>
    <w:p w14:paraId="0581B60C" w14:textId="147CEACD" w:rsidR="00C06A9A" w:rsidRDefault="00C06A9A">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_Toc130575827 \h </w:instrText>
      </w:r>
      <w:r>
        <w:fldChar w:fldCharType="separate"/>
      </w:r>
      <w:r>
        <w:t>32</w:t>
      </w:r>
      <w:r>
        <w:fldChar w:fldCharType="end"/>
      </w:r>
    </w:p>
    <w:p w14:paraId="5C31A8A0" w14:textId="2E75F751" w:rsidR="00C06A9A" w:rsidRDefault="00C06A9A">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_Toc130575828 \h </w:instrText>
      </w:r>
      <w:r>
        <w:fldChar w:fldCharType="separate"/>
      </w:r>
      <w:r>
        <w:t>32</w:t>
      </w:r>
      <w:r>
        <w:fldChar w:fldCharType="end"/>
      </w:r>
    </w:p>
    <w:p w14:paraId="781ED9CA" w14:textId="32972F6C" w:rsidR="00C06A9A" w:rsidRDefault="00C06A9A">
      <w:pPr>
        <w:pStyle w:val="TOC3"/>
        <w:rPr>
          <w:rFonts w:asciiTheme="minorHAnsi" w:eastAsiaTheme="minorEastAsia" w:hAnsiTheme="minorHAnsi" w:cstheme="minorBidi"/>
          <w:sz w:val="22"/>
          <w:szCs w:val="22"/>
          <w:lang w:eastAsia="en-GB"/>
        </w:rPr>
      </w:pPr>
      <w:r w:rsidRPr="00AF4931">
        <w:rPr>
          <w:lang w:val="en-US" w:eastAsia="zh-CN"/>
        </w:rPr>
        <w:t>9.7.3</w:t>
      </w:r>
      <w:r>
        <w:rPr>
          <w:rFonts w:asciiTheme="minorHAnsi" w:eastAsiaTheme="minorEastAsia" w:hAnsiTheme="minorHAnsi" w:cstheme="minorBidi"/>
          <w:sz w:val="22"/>
          <w:szCs w:val="22"/>
          <w:lang w:eastAsia="en-GB"/>
        </w:rPr>
        <w:tab/>
      </w:r>
      <w:r w:rsidRPr="00AF4931">
        <w:rPr>
          <w:lang w:val="en-US" w:eastAsia="zh-CN"/>
        </w:rPr>
        <w:t>Performance criteria</w:t>
      </w:r>
      <w:r>
        <w:tab/>
      </w:r>
      <w:r>
        <w:fldChar w:fldCharType="begin"/>
      </w:r>
      <w:r>
        <w:instrText xml:space="preserve"> PAGEREF _Toc130575829 \h </w:instrText>
      </w:r>
      <w:r>
        <w:fldChar w:fldCharType="separate"/>
      </w:r>
      <w:r>
        <w:t>32</w:t>
      </w:r>
      <w:r>
        <w:fldChar w:fldCharType="end"/>
      </w:r>
    </w:p>
    <w:p w14:paraId="52960827" w14:textId="454C479A" w:rsidR="00C06A9A" w:rsidRDefault="00C06A9A">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_Toc130575830 \h </w:instrText>
      </w:r>
      <w:r>
        <w:fldChar w:fldCharType="separate"/>
      </w:r>
      <w:r>
        <w:t>33</w:t>
      </w:r>
      <w:r>
        <w:fldChar w:fldCharType="end"/>
      </w:r>
    </w:p>
    <w:p w14:paraId="1E1868E0" w14:textId="535B392C" w:rsidR="00080512" w:rsidRPr="00D910A1" w:rsidRDefault="00C06A9A">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Start w:id="26" w:name="_Toc130575737"/>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E1868E2" w14:textId="77777777" w:rsidR="00080512" w:rsidRPr="00D910A1" w:rsidRDefault="00080512">
      <w:r w:rsidRPr="00D910A1">
        <w:t xml:space="preserve">This Technical </w:t>
      </w:r>
      <w:bookmarkStart w:id="27" w:name="spectype3"/>
      <w:r w:rsidRPr="00D910A1">
        <w:t>Specification</w:t>
      </w:r>
      <w:bookmarkEnd w:id="27"/>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8" w:name="_Toc20994223"/>
      <w:bookmarkStart w:id="29" w:name="_Toc29812082"/>
      <w:bookmarkStart w:id="30" w:name="_Toc37139270"/>
      <w:bookmarkStart w:id="31" w:name="_Toc37268274"/>
      <w:bookmarkStart w:id="32" w:name="_Toc37268368"/>
      <w:bookmarkStart w:id="33" w:name="_Toc45879578"/>
      <w:bookmarkStart w:id="34" w:name="_Toc52563672"/>
      <w:bookmarkStart w:id="35" w:name="_Toc52563768"/>
      <w:bookmarkStart w:id="36" w:name="_Toc52563861"/>
      <w:bookmarkStart w:id="37" w:name="_Toc61181765"/>
      <w:bookmarkStart w:id="38" w:name="_Toc74642583"/>
      <w:bookmarkStart w:id="39" w:name="_Toc76543761"/>
      <w:bookmarkStart w:id="40" w:name="_Toc82627347"/>
      <w:bookmarkStart w:id="41" w:name="_Toc106198081"/>
      <w:bookmarkStart w:id="42" w:name="_Toc130575738"/>
      <w:r w:rsidRPr="00D910A1">
        <w:lastRenderedPageBreak/>
        <w:t>1</w:t>
      </w:r>
      <w:r w:rsidRPr="00D910A1">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C8EAA28"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3" w:name="_Toc20994224"/>
      <w:bookmarkStart w:id="44" w:name="_Toc29812083"/>
      <w:bookmarkStart w:id="45" w:name="_Toc37139271"/>
      <w:bookmarkStart w:id="46" w:name="_Toc37268275"/>
      <w:bookmarkStart w:id="47" w:name="_Toc37268369"/>
      <w:bookmarkStart w:id="48" w:name="_Toc45879579"/>
      <w:bookmarkStart w:id="49" w:name="_Toc52563673"/>
      <w:bookmarkStart w:id="50" w:name="_Toc52563769"/>
      <w:bookmarkStart w:id="51" w:name="_Toc52563862"/>
      <w:bookmarkStart w:id="52" w:name="_Toc61181766"/>
      <w:bookmarkStart w:id="53" w:name="_Toc74642584"/>
      <w:bookmarkStart w:id="54" w:name="_Toc76543762"/>
      <w:bookmarkStart w:id="55" w:name="_Toc82627348"/>
      <w:bookmarkStart w:id="56" w:name="_Toc106198082"/>
      <w:bookmarkStart w:id="57" w:name="_Toc130575739"/>
      <w:r w:rsidRPr="00D910A1">
        <w:t>2</w:t>
      </w:r>
      <w:r w:rsidRPr="00D910A1">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8" w:name="OLE_LINK2"/>
      <w:bookmarkStart w:id="59" w:name="OLE_LINK3"/>
      <w:bookmarkStart w:id="60"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8"/>
    <w:bookmarkEnd w:id="59"/>
    <w:bookmarkEnd w:id="60"/>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96653E">
      <w:pPr>
        <w:pStyle w:val="EX"/>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61" w:name="_Toc20994225"/>
      <w:bookmarkStart w:id="62" w:name="_Toc29812084"/>
      <w:bookmarkStart w:id="63" w:name="_Toc37139272"/>
      <w:bookmarkStart w:id="64" w:name="_Toc37268276"/>
      <w:bookmarkStart w:id="65" w:name="_Toc37268370"/>
      <w:bookmarkStart w:id="66" w:name="_Toc45879580"/>
      <w:bookmarkStart w:id="67" w:name="_Toc52563674"/>
      <w:bookmarkStart w:id="68" w:name="_Toc52563770"/>
      <w:bookmarkStart w:id="69" w:name="_Toc52563863"/>
      <w:bookmarkStart w:id="70" w:name="_Toc61181767"/>
      <w:bookmarkStart w:id="71" w:name="_Toc74642585"/>
      <w:bookmarkStart w:id="72" w:name="_Toc76543763"/>
      <w:bookmarkStart w:id="73" w:name="_Toc82627349"/>
      <w:bookmarkStart w:id="74" w:name="_Toc106198083"/>
      <w:bookmarkStart w:id="75" w:name="_Toc130575740"/>
      <w:r w:rsidRPr="00D910A1">
        <w:t>3</w:t>
      </w:r>
      <w:r w:rsidRPr="00D910A1">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E18692C" w14:textId="77777777" w:rsidR="00823707" w:rsidRPr="00D910A1" w:rsidRDefault="00823707" w:rsidP="00823707">
      <w:pPr>
        <w:pStyle w:val="Heading2"/>
      </w:pPr>
      <w:bookmarkStart w:id="76" w:name="_Toc20994226"/>
      <w:bookmarkStart w:id="77" w:name="_Toc29812085"/>
      <w:bookmarkStart w:id="78" w:name="_Toc37139273"/>
      <w:bookmarkStart w:id="79" w:name="_Toc37268277"/>
      <w:bookmarkStart w:id="80" w:name="_Toc37268371"/>
      <w:bookmarkStart w:id="81" w:name="_Toc45879581"/>
      <w:bookmarkStart w:id="82" w:name="_Toc52563675"/>
      <w:bookmarkStart w:id="83" w:name="_Toc52563771"/>
      <w:bookmarkStart w:id="84" w:name="_Toc52563864"/>
      <w:bookmarkStart w:id="85" w:name="_Toc61181768"/>
      <w:bookmarkStart w:id="86" w:name="_Toc74642586"/>
      <w:bookmarkStart w:id="87" w:name="_Toc76543764"/>
      <w:bookmarkStart w:id="88" w:name="_Toc82627350"/>
      <w:bookmarkStart w:id="89" w:name="_Toc106198084"/>
      <w:bookmarkStart w:id="90" w:name="_Toc130575741"/>
      <w:r w:rsidRPr="00D910A1">
        <w:t>3.1</w:t>
      </w:r>
      <w:r w:rsidRPr="00D910A1">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lastRenderedPageBreak/>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1" w:name="_1576657865"/>
    <w:bookmarkEnd w:id="91"/>
    <w:bookmarkStart w:id="92" w:name="_MON_1631609652"/>
    <w:bookmarkEnd w:id="9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pt;height:140.5pt;mso-position-horizontal-relative:page;mso-position-vertical-relative:page" o:ole="">
            <v:imagedata r:id="rId11" o:title=""/>
          </v:shape>
          <o:OLEObject Type="Embed" ProgID="Word.Document.12" ShapeID="对象 3" DrawAspect="Content" ObjectID="_1742239694"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pt;height:128.5pt;mso-position-horizontal-relative:page;mso-position-vertical-relative:page" o:ole="">
            <v:imagedata r:id="rId13" o:title=""/>
          </v:shape>
          <o:OLEObject Type="Embed" ProgID="Word.Document.12" ShapeID="对象 4" DrawAspect="Content" ObjectID="_1742239695"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lastRenderedPageBreak/>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3" w:name="_Toc20994227"/>
      <w:bookmarkStart w:id="94" w:name="_Toc29812086"/>
      <w:bookmarkStart w:id="95" w:name="_Toc37139274"/>
      <w:bookmarkStart w:id="96" w:name="_Toc37268278"/>
      <w:bookmarkStart w:id="97" w:name="_Toc37268372"/>
      <w:bookmarkStart w:id="98" w:name="_Toc45879582"/>
      <w:bookmarkStart w:id="99" w:name="_Toc52563676"/>
      <w:bookmarkStart w:id="100" w:name="_Toc52563772"/>
      <w:bookmarkStart w:id="101" w:name="_Toc52563865"/>
      <w:bookmarkStart w:id="102" w:name="_Toc61181769"/>
      <w:bookmarkStart w:id="103" w:name="_Toc74642587"/>
      <w:bookmarkStart w:id="104" w:name="_Toc76543765"/>
      <w:bookmarkStart w:id="105" w:name="_Toc82627351"/>
      <w:bookmarkStart w:id="106" w:name="_Toc106198085"/>
      <w:bookmarkStart w:id="107" w:name="_Toc130575742"/>
      <w:r w:rsidRPr="00D910A1">
        <w:t>3.2</w:t>
      </w:r>
      <w:r w:rsidRPr="00D910A1">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8" w:name="_Toc20994228"/>
      <w:bookmarkStart w:id="109" w:name="_Toc29812087"/>
      <w:bookmarkStart w:id="110" w:name="_Toc37139275"/>
      <w:bookmarkStart w:id="111" w:name="_Toc37268279"/>
      <w:bookmarkStart w:id="112" w:name="_Toc37268373"/>
      <w:bookmarkStart w:id="113" w:name="_Toc45879583"/>
      <w:bookmarkStart w:id="114" w:name="_Toc52563677"/>
      <w:bookmarkStart w:id="115" w:name="_Toc52563773"/>
      <w:bookmarkStart w:id="116" w:name="_Toc52563866"/>
      <w:bookmarkStart w:id="117" w:name="_Toc61181770"/>
      <w:bookmarkStart w:id="118" w:name="_Toc74642588"/>
      <w:bookmarkStart w:id="119" w:name="_Toc76543766"/>
      <w:bookmarkStart w:id="120" w:name="_Toc82627352"/>
      <w:bookmarkStart w:id="121" w:name="_Toc106198086"/>
      <w:bookmarkStart w:id="122" w:name="_Toc130575743"/>
      <w:r w:rsidRPr="00D910A1">
        <w:t>3.3</w:t>
      </w:r>
      <w:r w:rsidRPr="00D910A1">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lastRenderedPageBreak/>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23" w:name="_Toc20994229"/>
      <w:bookmarkStart w:id="124" w:name="_Toc29812088"/>
      <w:bookmarkStart w:id="125" w:name="_Toc37139276"/>
      <w:bookmarkStart w:id="126" w:name="_Toc37268280"/>
      <w:bookmarkStart w:id="127" w:name="_Toc37268374"/>
      <w:bookmarkStart w:id="128" w:name="_Toc45879584"/>
      <w:bookmarkStart w:id="129" w:name="_Toc52563678"/>
      <w:bookmarkStart w:id="130" w:name="_Toc52563774"/>
      <w:bookmarkStart w:id="131" w:name="_Toc52563867"/>
      <w:bookmarkStart w:id="132" w:name="_Toc61181771"/>
      <w:bookmarkStart w:id="133" w:name="_Toc74642589"/>
      <w:bookmarkStart w:id="134" w:name="_Toc76543767"/>
      <w:bookmarkStart w:id="135" w:name="_Toc82627353"/>
      <w:bookmarkStart w:id="136" w:name="_Toc106198087"/>
      <w:bookmarkStart w:id="137" w:name="_Toc130575744"/>
      <w:r w:rsidRPr="00D910A1">
        <w:t>4</w:t>
      </w:r>
      <w:r w:rsidRPr="00D910A1">
        <w:tab/>
      </w:r>
      <w:r w:rsidRPr="00D910A1">
        <w:rPr>
          <w:lang w:val="en-US" w:eastAsia="zh-CN"/>
        </w:rPr>
        <w:t>Test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E18698C" w14:textId="77777777" w:rsidR="00823707" w:rsidRPr="00D910A1" w:rsidRDefault="00823707" w:rsidP="00823707">
      <w:pPr>
        <w:pStyle w:val="Heading2"/>
        <w:rPr>
          <w:lang w:val="en-US" w:eastAsia="zh-CN"/>
        </w:rPr>
      </w:pPr>
      <w:bookmarkStart w:id="138" w:name="_Toc20994230"/>
      <w:bookmarkStart w:id="139" w:name="_Toc29812089"/>
      <w:bookmarkStart w:id="140" w:name="_Toc37139277"/>
      <w:bookmarkStart w:id="141" w:name="_Toc37268281"/>
      <w:bookmarkStart w:id="142" w:name="_Toc37268375"/>
      <w:bookmarkStart w:id="143" w:name="_Toc45879585"/>
      <w:bookmarkStart w:id="144" w:name="_Toc52563679"/>
      <w:bookmarkStart w:id="145" w:name="_Toc52563775"/>
      <w:bookmarkStart w:id="146" w:name="_Toc52563868"/>
      <w:bookmarkStart w:id="147" w:name="_Toc61181772"/>
      <w:bookmarkStart w:id="148" w:name="_Toc74642590"/>
      <w:bookmarkStart w:id="149" w:name="_Toc76543768"/>
      <w:bookmarkStart w:id="150" w:name="_Toc82627354"/>
      <w:bookmarkStart w:id="151" w:name="_Toc106198088"/>
      <w:bookmarkStart w:id="152" w:name="_Toc130575745"/>
      <w:r w:rsidRPr="00D910A1">
        <w:t>4.1</w:t>
      </w:r>
      <w:r w:rsidRPr="00D910A1">
        <w:tab/>
      </w:r>
      <w:r w:rsidRPr="00D910A1">
        <w:rPr>
          <w:lang w:val="en-US" w:eastAsia="zh-CN"/>
        </w:rPr>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53" w:name="_Toc20994231"/>
      <w:bookmarkStart w:id="154" w:name="_Toc29812090"/>
      <w:bookmarkStart w:id="155" w:name="_Toc37139278"/>
      <w:bookmarkStart w:id="156" w:name="_Toc37268282"/>
      <w:bookmarkStart w:id="157" w:name="_Toc37268376"/>
      <w:bookmarkStart w:id="158" w:name="_Toc45879586"/>
      <w:bookmarkStart w:id="159" w:name="_Toc52563680"/>
      <w:bookmarkStart w:id="160" w:name="_Toc52563776"/>
      <w:bookmarkStart w:id="161"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62" w:name="_Toc61181773"/>
      <w:bookmarkStart w:id="163" w:name="_Toc74642591"/>
      <w:bookmarkStart w:id="164" w:name="_Toc76543769"/>
      <w:bookmarkStart w:id="165" w:name="_Toc82627355"/>
      <w:bookmarkStart w:id="166" w:name="_Toc106198089"/>
      <w:bookmarkStart w:id="167" w:name="_Toc130575746"/>
      <w:r w:rsidRPr="00D910A1">
        <w:t>4.2</w:t>
      </w:r>
      <w:r w:rsidRPr="00D910A1">
        <w:tab/>
      </w:r>
      <w:r w:rsidRPr="00D910A1">
        <w:rPr>
          <w:rFonts w:hint="eastAsia"/>
        </w:rPr>
        <w:t>Arrangements for establishing a communication link</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lastRenderedPageBreak/>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68" w:name="_Toc20994232"/>
      <w:bookmarkStart w:id="169" w:name="_Toc29812091"/>
      <w:bookmarkStart w:id="170" w:name="_Toc37139279"/>
      <w:bookmarkStart w:id="171" w:name="_Toc37268283"/>
      <w:bookmarkStart w:id="172" w:name="_Toc37268377"/>
      <w:bookmarkStart w:id="173" w:name="_Toc45879587"/>
      <w:bookmarkStart w:id="174" w:name="_Toc52563681"/>
      <w:bookmarkStart w:id="175" w:name="_Toc52563777"/>
      <w:bookmarkStart w:id="176" w:name="_Toc52563870"/>
      <w:bookmarkStart w:id="177" w:name="_Toc61181774"/>
      <w:bookmarkStart w:id="178" w:name="_Toc74642592"/>
      <w:bookmarkStart w:id="179" w:name="_Toc76543770"/>
      <w:bookmarkStart w:id="180" w:name="_Toc82627356"/>
      <w:bookmarkStart w:id="181" w:name="_Toc106198090"/>
      <w:bookmarkStart w:id="182" w:name="_Toc130575747"/>
      <w:r w:rsidRPr="00D910A1">
        <w:t>4.</w:t>
      </w:r>
      <w:r w:rsidRPr="00D910A1">
        <w:rPr>
          <w:rFonts w:hint="eastAsia"/>
          <w:lang w:val="en-US" w:eastAsia="zh-CN"/>
        </w:rPr>
        <w:t>3</w:t>
      </w:r>
      <w:r w:rsidRPr="00D910A1">
        <w:tab/>
      </w:r>
      <w:r w:rsidRPr="00D910A1">
        <w:rPr>
          <w:rFonts w:hint="eastAsia"/>
        </w:rPr>
        <w:t>Narrow band responses on receivers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E18699E" w14:textId="77777777" w:rsidR="00823707" w:rsidRPr="00D910A1" w:rsidRDefault="00823707" w:rsidP="00823707">
      <w:pPr>
        <w:rPr>
          <w:rFonts w:cs="v4.2.0"/>
        </w:rPr>
      </w:pPr>
      <w:bookmarkStart w:id="183"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183"/>
      <w:r w:rsidRPr="00D910A1">
        <w:t>.</w:t>
      </w:r>
    </w:p>
    <w:p w14:paraId="1E1869A5" w14:textId="77777777" w:rsidR="00823707" w:rsidRPr="00D910A1" w:rsidRDefault="00823707" w:rsidP="00823707">
      <w:pPr>
        <w:pStyle w:val="Heading2"/>
      </w:pPr>
      <w:bookmarkStart w:id="184" w:name="_Toc20994233"/>
      <w:bookmarkStart w:id="185" w:name="_Toc29812092"/>
      <w:bookmarkStart w:id="186" w:name="_Toc37139280"/>
      <w:bookmarkStart w:id="187" w:name="_Toc37268284"/>
      <w:bookmarkStart w:id="188" w:name="_Toc37268378"/>
      <w:bookmarkStart w:id="189" w:name="_Toc45879588"/>
      <w:bookmarkStart w:id="190" w:name="_Toc52563682"/>
      <w:bookmarkStart w:id="191" w:name="_Toc52563778"/>
      <w:bookmarkStart w:id="192" w:name="_Toc52563871"/>
      <w:bookmarkStart w:id="193" w:name="_Toc61181775"/>
      <w:bookmarkStart w:id="194" w:name="_Toc74642593"/>
      <w:bookmarkStart w:id="195" w:name="_Toc76543771"/>
      <w:bookmarkStart w:id="196" w:name="_Toc82627357"/>
      <w:bookmarkStart w:id="197" w:name="_Toc106198091"/>
      <w:bookmarkStart w:id="198" w:name="_Toc130575748"/>
      <w:r w:rsidRPr="00D910A1">
        <w:t>4.</w:t>
      </w:r>
      <w:r w:rsidRPr="00D910A1">
        <w:rPr>
          <w:rFonts w:hint="eastAsia"/>
          <w:lang w:val="en-US" w:eastAsia="zh-CN"/>
        </w:rPr>
        <w:t>4</w:t>
      </w:r>
      <w:r w:rsidRPr="00D910A1">
        <w:tab/>
      </w:r>
      <w:r w:rsidRPr="00D910A1">
        <w:rPr>
          <w:rFonts w:hint="eastAsia"/>
        </w:rPr>
        <w:t>Exclusion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1869A6" w14:textId="77777777" w:rsidR="00823707" w:rsidRPr="00D910A1" w:rsidRDefault="00823707" w:rsidP="00823707">
      <w:pPr>
        <w:pStyle w:val="Heading3"/>
        <w:rPr>
          <w:lang w:val="en-US"/>
        </w:rPr>
      </w:pPr>
      <w:bookmarkStart w:id="199" w:name="_Toc20994234"/>
      <w:bookmarkStart w:id="200" w:name="_Toc29812093"/>
      <w:bookmarkStart w:id="201" w:name="_Toc37139281"/>
      <w:bookmarkStart w:id="202" w:name="_Toc37268285"/>
      <w:bookmarkStart w:id="203" w:name="_Toc37268379"/>
      <w:bookmarkStart w:id="204" w:name="_Toc45879589"/>
      <w:bookmarkStart w:id="205" w:name="_Toc52563683"/>
      <w:bookmarkStart w:id="206" w:name="_Toc52563779"/>
      <w:bookmarkStart w:id="207" w:name="_Toc52563872"/>
      <w:bookmarkStart w:id="208" w:name="_Toc61181776"/>
      <w:bookmarkStart w:id="209" w:name="_Toc74642594"/>
      <w:bookmarkStart w:id="210" w:name="_Toc76543772"/>
      <w:bookmarkStart w:id="211" w:name="_Toc82627358"/>
      <w:bookmarkStart w:id="212" w:name="_Toc106198092"/>
      <w:bookmarkStart w:id="213" w:name="_Toc130575749"/>
      <w:bookmarkStart w:id="214" w:name="_Hlk494715706"/>
      <w:r w:rsidRPr="00D910A1">
        <w:rPr>
          <w:rFonts w:hint="eastAsia"/>
          <w:lang w:val="en-US" w:eastAsia="zh-CN"/>
        </w:rPr>
        <w:t>4.4.1</w:t>
      </w:r>
      <w:r w:rsidRPr="00D910A1">
        <w:tab/>
      </w:r>
      <w:r w:rsidRPr="00D910A1">
        <w:rPr>
          <w:rFonts w:hint="eastAsia"/>
          <w:lang w:val="en-US" w:eastAsia="zh-CN"/>
        </w:rPr>
        <w:t>Transmitter exclusion band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E1869A7" w14:textId="77777777" w:rsidR="006B011F" w:rsidRPr="00D910A1" w:rsidRDefault="006B011F" w:rsidP="006B011F">
      <w:pPr>
        <w:rPr>
          <w:iCs/>
          <w:lang w:val="en-US" w:eastAsia="zh-CN"/>
        </w:rPr>
      </w:pPr>
      <w:bookmarkStart w:id="215" w:name="_Toc20994235"/>
      <w:bookmarkStart w:id="216" w:name="_Toc29812094"/>
      <w:bookmarkStart w:id="217" w:name="_Toc37139282"/>
      <w:r w:rsidRPr="00D910A1">
        <w:rPr>
          <w:lang w:val="en-US"/>
        </w:rPr>
        <w:t>The</w:t>
      </w:r>
      <w:r w:rsidRPr="00D910A1">
        <w:rPr>
          <w:i/>
          <w:iCs/>
          <w:lang w:val="en-US"/>
        </w:rPr>
        <w:t xml:space="preserve"> </w:t>
      </w:r>
      <w:bookmarkStart w:id="218" w:name="OLE_LINK1"/>
      <w:r w:rsidRPr="00D910A1">
        <w:rPr>
          <w:i/>
          <w:iCs/>
          <w:lang w:val="en-US" w:eastAsia="zh-CN"/>
        </w:rPr>
        <w:t>transmitter</w:t>
      </w:r>
      <w:r w:rsidRPr="00D910A1">
        <w:rPr>
          <w:i/>
          <w:lang w:val="en-US"/>
        </w:rPr>
        <w:t xml:space="preserve"> exclusion band</w:t>
      </w:r>
      <w:bookmarkEnd w:id="21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lastRenderedPageBreak/>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14"/>
    <w:bookmarkEnd w:id="215"/>
    <w:bookmarkEnd w:id="216"/>
    <w:bookmarkEnd w:id="217"/>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19" w:name="_Toc37268380"/>
      <w:bookmarkStart w:id="22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21" w:name="_Toc37268286"/>
    </w:p>
    <w:p w14:paraId="1E1869B0" w14:textId="77777777" w:rsidR="00710865" w:rsidRPr="00D910A1" w:rsidRDefault="00710865" w:rsidP="00710865">
      <w:pPr>
        <w:pStyle w:val="Heading3"/>
        <w:rPr>
          <w:lang w:val="en-US"/>
        </w:rPr>
      </w:pPr>
      <w:bookmarkStart w:id="222" w:name="_Toc61181777"/>
      <w:bookmarkStart w:id="223" w:name="_Toc74642595"/>
      <w:bookmarkStart w:id="224" w:name="_Toc76543773"/>
      <w:bookmarkStart w:id="225" w:name="_Toc82627359"/>
      <w:bookmarkStart w:id="226" w:name="_Toc106198093"/>
      <w:bookmarkStart w:id="227" w:name="_Toc130575750"/>
      <w:r w:rsidRPr="00D910A1">
        <w:rPr>
          <w:rFonts w:hint="eastAsia"/>
          <w:lang w:val="en-US" w:eastAsia="zh-CN"/>
        </w:rPr>
        <w:t>4.4.2</w:t>
      </w:r>
      <w:r w:rsidRPr="00D910A1">
        <w:tab/>
      </w:r>
      <w:r w:rsidRPr="00D910A1">
        <w:rPr>
          <w:rFonts w:hint="eastAsia"/>
          <w:lang w:val="en-US" w:eastAsia="zh-CN"/>
        </w:rPr>
        <w:t>Receiver exclusion band</w:t>
      </w:r>
      <w:bookmarkEnd w:id="219"/>
      <w:bookmarkEnd w:id="220"/>
      <w:bookmarkEnd w:id="221"/>
      <w:bookmarkEnd w:id="222"/>
      <w:bookmarkEnd w:id="223"/>
      <w:bookmarkEnd w:id="224"/>
      <w:bookmarkEnd w:id="225"/>
      <w:bookmarkEnd w:id="226"/>
      <w:bookmarkEnd w:id="227"/>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28" w:name="_Toc20994236"/>
      <w:bookmarkStart w:id="229" w:name="_Toc29812095"/>
      <w:bookmarkStart w:id="230" w:name="_Toc37139283"/>
      <w:bookmarkStart w:id="231" w:name="_Toc37268287"/>
      <w:bookmarkStart w:id="232" w:name="_Toc37268381"/>
      <w:bookmarkStart w:id="233" w:name="_Toc45879591"/>
      <w:bookmarkStart w:id="234" w:name="_Toc52563685"/>
      <w:bookmarkStart w:id="235" w:name="_Toc52563780"/>
      <w:bookmarkStart w:id="236" w:name="_Toc52563873"/>
      <w:bookmarkStart w:id="237" w:name="_Toc61181778"/>
      <w:bookmarkStart w:id="238" w:name="_Toc74642596"/>
      <w:bookmarkStart w:id="239" w:name="_Toc76543774"/>
      <w:bookmarkStart w:id="240" w:name="_Toc82627360"/>
      <w:bookmarkStart w:id="241" w:name="_Toc106198094"/>
      <w:bookmarkStart w:id="242" w:name="_Toc130575751"/>
      <w:r w:rsidRPr="00D910A1">
        <w:t>4.</w:t>
      </w:r>
      <w:r w:rsidRPr="00D910A1">
        <w:rPr>
          <w:rFonts w:hint="eastAsia"/>
          <w:lang w:val="en-US" w:eastAsia="zh-CN"/>
        </w:rPr>
        <w:t>5</w:t>
      </w:r>
      <w:r w:rsidRPr="00D910A1">
        <w:tab/>
      </w:r>
      <w:r w:rsidRPr="00D910A1">
        <w:rPr>
          <w:rFonts w:hint="eastAsia"/>
        </w:rPr>
        <w:t>BS test configurations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43" w:name="OLE_LINK352"/>
            <w:bookmarkStart w:id="24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43"/>
            <w:bookmarkEnd w:id="24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45" w:name="_Toc20994237"/>
      <w:bookmarkStart w:id="246" w:name="_Toc29812096"/>
      <w:bookmarkStart w:id="247" w:name="_Toc37139284"/>
      <w:bookmarkStart w:id="248" w:name="_Toc37268288"/>
      <w:bookmarkStart w:id="249" w:name="_Toc37268382"/>
      <w:bookmarkStart w:id="250" w:name="_Toc45879592"/>
      <w:bookmarkStart w:id="251" w:name="_Toc52563686"/>
      <w:bookmarkStart w:id="252" w:name="_Toc52563781"/>
      <w:bookmarkStart w:id="253" w:name="_Toc52563874"/>
      <w:bookmarkStart w:id="254" w:name="_Toc61181779"/>
      <w:bookmarkStart w:id="255" w:name="_Toc74642597"/>
      <w:bookmarkStart w:id="256" w:name="_Toc76543775"/>
      <w:bookmarkStart w:id="257" w:name="_Toc82627361"/>
      <w:bookmarkStart w:id="258" w:name="_Toc106198095"/>
      <w:bookmarkStart w:id="259" w:name="_Toc130575752"/>
      <w:r w:rsidRPr="00D910A1">
        <w:rPr>
          <w:rFonts w:hint="eastAsia"/>
          <w:lang w:val="en-US" w:eastAsia="zh-CN"/>
        </w:rPr>
        <w:t>5</w:t>
      </w:r>
      <w:r w:rsidRPr="00D910A1">
        <w:tab/>
      </w:r>
      <w:r w:rsidRPr="00D910A1">
        <w:rPr>
          <w:rFonts w:hint="eastAsia"/>
        </w:rPr>
        <w:t>Performance assessment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186A1A" w14:textId="77777777" w:rsidR="00823707" w:rsidRPr="00D910A1" w:rsidRDefault="00823707" w:rsidP="00823707">
      <w:pPr>
        <w:pStyle w:val="Heading2"/>
      </w:pPr>
      <w:bookmarkStart w:id="260" w:name="_Toc20994238"/>
      <w:bookmarkStart w:id="261" w:name="_Toc29812097"/>
      <w:bookmarkStart w:id="262" w:name="_Toc37139285"/>
      <w:bookmarkStart w:id="263" w:name="_Toc37268289"/>
      <w:bookmarkStart w:id="264" w:name="_Toc37268383"/>
      <w:bookmarkStart w:id="265" w:name="_Toc45879593"/>
      <w:bookmarkStart w:id="266" w:name="_Toc52563687"/>
      <w:bookmarkStart w:id="267" w:name="_Toc52563782"/>
      <w:bookmarkStart w:id="268" w:name="_Toc52563875"/>
      <w:bookmarkStart w:id="269" w:name="_Toc61181780"/>
      <w:bookmarkStart w:id="270" w:name="_Toc74642598"/>
      <w:bookmarkStart w:id="271" w:name="_Toc76543776"/>
      <w:bookmarkStart w:id="272" w:name="_Toc82627362"/>
      <w:bookmarkStart w:id="273" w:name="_Toc106198096"/>
      <w:bookmarkStart w:id="274" w:name="_Toc130575753"/>
      <w:r w:rsidRPr="00D910A1">
        <w:rPr>
          <w:rFonts w:hint="eastAsia"/>
          <w:lang w:val="en-US" w:eastAsia="zh-CN"/>
        </w:rPr>
        <w:t>5</w:t>
      </w:r>
      <w:r w:rsidRPr="00D910A1">
        <w:t>.1</w:t>
      </w:r>
      <w:r w:rsidRPr="00D910A1">
        <w:tab/>
      </w:r>
      <w:r w:rsidRPr="00D910A1">
        <w:rPr>
          <w:lang w:val="en-US" w:eastAsia="zh-CN"/>
        </w:rPr>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75" w:name="_Toc20994239"/>
      <w:bookmarkStart w:id="276" w:name="_Toc29812098"/>
      <w:bookmarkStart w:id="277" w:name="_Toc37139286"/>
      <w:bookmarkStart w:id="278" w:name="_Toc37268290"/>
      <w:bookmarkStart w:id="279" w:name="_Toc37268384"/>
      <w:bookmarkStart w:id="280" w:name="_Toc45879594"/>
      <w:bookmarkStart w:id="281" w:name="_Toc52563688"/>
      <w:bookmarkStart w:id="282" w:name="_Toc52563783"/>
      <w:bookmarkStart w:id="283" w:name="_Toc52563876"/>
      <w:bookmarkStart w:id="284" w:name="_Toc61181781"/>
      <w:bookmarkStart w:id="285" w:name="_Toc74642599"/>
      <w:bookmarkStart w:id="286" w:name="_Toc76543777"/>
      <w:bookmarkStart w:id="287" w:name="_Toc82627363"/>
      <w:bookmarkStart w:id="288" w:name="_Toc106198097"/>
      <w:bookmarkStart w:id="289" w:name="_Toc130575754"/>
      <w:r w:rsidRPr="00D910A1">
        <w:rPr>
          <w:rFonts w:hint="eastAsia"/>
          <w:lang w:val="en-US" w:eastAsia="zh-CN"/>
        </w:rPr>
        <w:t>5</w:t>
      </w:r>
      <w:r w:rsidRPr="00D910A1">
        <w:t>.2</w:t>
      </w:r>
      <w:r w:rsidRPr="00D910A1">
        <w:tab/>
      </w:r>
      <w:r w:rsidRPr="00D910A1">
        <w:rPr>
          <w:rFonts w:hint="eastAsia"/>
        </w:rPr>
        <w:t>Assessment of throughput in Downlink</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90" w:name="_Toc20994240"/>
      <w:bookmarkStart w:id="291" w:name="_Toc29812099"/>
      <w:bookmarkStart w:id="292" w:name="_Toc37139287"/>
      <w:bookmarkStart w:id="293" w:name="_Toc37268291"/>
      <w:bookmarkStart w:id="294" w:name="_Toc37268385"/>
      <w:bookmarkStart w:id="295" w:name="_Toc45879595"/>
      <w:bookmarkStart w:id="296" w:name="_Toc52563689"/>
      <w:bookmarkStart w:id="297" w:name="_Toc52563784"/>
      <w:bookmarkStart w:id="298" w:name="_Toc52563877"/>
      <w:bookmarkStart w:id="299" w:name="_Toc61181782"/>
      <w:bookmarkStart w:id="300" w:name="_Toc74642600"/>
      <w:bookmarkStart w:id="301" w:name="_Toc76543778"/>
      <w:bookmarkStart w:id="302" w:name="_Toc82627364"/>
      <w:bookmarkStart w:id="303" w:name="_Toc106198098"/>
      <w:bookmarkStart w:id="304" w:name="_Toc13057575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05" w:name="_Toc20994241"/>
      <w:bookmarkStart w:id="306" w:name="_Toc29812100"/>
      <w:bookmarkStart w:id="307" w:name="_Toc37139288"/>
      <w:bookmarkStart w:id="308" w:name="_Toc37268292"/>
      <w:bookmarkStart w:id="309" w:name="_Toc37268386"/>
      <w:bookmarkStart w:id="310" w:name="_Toc45879596"/>
      <w:bookmarkStart w:id="311" w:name="_Toc52563690"/>
      <w:bookmarkStart w:id="312" w:name="_Toc52563785"/>
      <w:bookmarkStart w:id="313" w:name="_Toc52563878"/>
      <w:bookmarkStart w:id="314" w:name="_Toc61181783"/>
      <w:bookmarkStart w:id="315" w:name="_Toc74642601"/>
      <w:bookmarkStart w:id="316" w:name="_Toc76543779"/>
      <w:bookmarkStart w:id="317" w:name="_Toc82627365"/>
      <w:bookmarkStart w:id="318" w:name="_Toc106198099"/>
      <w:bookmarkStart w:id="319" w:name="_Toc13057575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20" w:name="_Toc20994242"/>
      <w:bookmarkStart w:id="321" w:name="_Toc29812101"/>
      <w:bookmarkStart w:id="322" w:name="_Toc37139289"/>
      <w:bookmarkStart w:id="323" w:name="_Toc37268293"/>
      <w:bookmarkStart w:id="324" w:name="_Toc37268387"/>
      <w:bookmarkStart w:id="325" w:name="_Toc45879597"/>
      <w:bookmarkStart w:id="326" w:name="_Toc52563691"/>
      <w:bookmarkStart w:id="327" w:name="_Toc52563786"/>
      <w:bookmarkStart w:id="328" w:name="_Toc52563879"/>
      <w:bookmarkStart w:id="329" w:name="_Toc61181784"/>
      <w:bookmarkStart w:id="330" w:name="_Toc74642602"/>
      <w:bookmarkStart w:id="331" w:name="_Toc76543780"/>
      <w:bookmarkStart w:id="332" w:name="_Toc82627366"/>
      <w:bookmarkStart w:id="333" w:name="_Toc106198100"/>
      <w:bookmarkStart w:id="334" w:name="_Toc130575757"/>
      <w:r w:rsidRPr="00D910A1">
        <w:rPr>
          <w:rFonts w:hint="eastAsia"/>
          <w:lang w:val="en-US" w:eastAsia="zh-CN"/>
        </w:rPr>
        <w:t>6</w:t>
      </w:r>
      <w:r w:rsidRPr="00D910A1">
        <w:tab/>
      </w:r>
      <w:r w:rsidRPr="00D910A1">
        <w:rPr>
          <w:rFonts w:hint="eastAsia"/>
        </w:rPr>
        <w:t>Performance criteria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E186A2D" w14:textId="77777777" w:rsidR="00823707" w:rsidRPr="00D910A1" w:rsidRDefault="00823707" w:rsidP="00823707">
      <w:pPr>
        <w:pStyle w:val="Heading2"/>
      </w:pPr>
      <w:bookmarkStart w:id="335" w:name="_Toc20994243"/>
      <w:bookmarkStart w:id="336" w:name="_Toc29812102"/>
      <w:bookmarkStart w:id="337" w:name="_Toc37139290"/>
      <w:bookmarkStart w:id="338" w:name="_Toc37268294"/>
      <w:bookmarkStart w:id="339" w:name="_Toc37268388"/>
      <w:bookmarkStart w:id="340" w:name="_Toc45879598"/>
      <w:bookmarkStart w:id="341" w:name="_Toc52563692"/>
      <w:bookmarkStart w:id="342" w:name="_Toc52563787"/>
      <w:bookmarkStart w:id="343" w:name="_Toc52563880"/>
      <w:bookmarkStart w:id="344" w:name="_Toc61181785"/>
      <w:bookmarkStart w:id="345" w:name="_Toc74642603"/>
      <w:bookmarkStart w:id="346" w:name="_Toc76543781"/>
      <w:bookmarkStart w:id="347" w:name="_Toc82627367"/>
      <w:bookmarkStart w:id="348" w:name="_Toc106198101"/>
      <w:bookmarkStart w:id="349" w:name="_Toc130575758"/>
      <w:r w:rsidRPr="00D910A1">
        <w:rPr>
          <w:rFonts w:hint="eastAsia"/>
          <w:lang w:val="en-US" w:eastAsia="zh-CN"/>
        </w:rPr>
        <w:t>6</w:t>
      </w:r>
      <w:r w:rsidRPr="00D910A1">
        <w:t>.1</w:t>
      </w:r>
      <w:r w:rsidRPr="00D910A1">
        <w:tab/>
      </w:r>
      <w:r w:rsidRPr="00D910A1">
        <w:rPr>
          <w:rFonts w:hint="eastAsia"/>
        </w:rPr>
        <w:t>Performance criteria for continuous phenomena for BS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50" w:name="_Toc20994244"/>
      <w:bookmarkStart w:id="351" w:name="_Toc29812103"/>
      <w:bookmarkStart w:id="352" w:name="_Toc37139291"/>
      <w:bookmarkStart w:id="353" w:name="_Toc37268295"/>
      <w:bookmarkStart w:id="354" w:name="_Toc37268389"/>
      <w:bookmarkStart w:id="355" w:name="_Toc45879599"/>
      <w:bookmarkStart w:id="356" w:name="_Toc52563693"/>
      <w:bookmarkStart w:id="357" w:name="_Toc52563788"/>
      <w:bookmarkStart w:id="358" w:name="_Toc52563881"/>
      <w:bookmarkStart w:id="359" w:name="_Toc61181786"/>
      <w:bookmarkStart w:id="360" w:name="_Toc74642604"/>
      <w:bookmarkStart w:id="361" w:name="_Toc76543782"/>
      <w:bookmarkStart w:id="362" w:name="_Toc82627368"/>
      <w:bookmarkStart w:id="363" w:name="_Toc106198102"/>
      <w:bookmarkStart w:id="364" w:name="_Toc130575759"/>
      <w:r w:rsidRPr="00D910A1">
        <w:rPr>
          <w:rFonts w:hint="eastAsia"/>
          <w:lang w:val="en-US" w:eastAsia="zh-CN"/>
        </w:rPr>
        <w:t>6</w:t>
      </w:r>
      <w:r w:rsidRPr="00D910A1">
        <w:t>.2</w:t>
      </w:r>
      <w:r w:rsidRPr="00D910A1">
        <w:tab/>
      </w:r>
      <w:r w:rsidRPr="00D910A1">
        <w:rPr>
          <w:rFonts w:hint="eastAsia"/>
        </w:rPr>
        <w:t>Performance criteria for transient phenomena for BS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274EB3A" w14:textId="343B5126" w:rsidR="00CB6F00" w:rsidRDefault="00CB6F00" w:rsidP="00794AD6">
      <w:pPr>
        <w:pStyle w:val="TH"/>
      </w:pPr>
      <w:r>
        <w:t>Table 6.</w:t>
      </w:r>
      <w:r w:rsidRPr="005175D6">
        <w:t>2-</w:t>
      </w:r>
      <w:r>
        <w:t>1: Void</w:t>
      </w:r>
    </w:p>
    <w:p w14:paraId="04758CA7" w14:textId="71F9BCDD" w:rsidR="00CB6F00" w:rsidRDefault="00CB6F00" w:rsidP="00CB6F00">
      <w:pPr>
        <w:pStyle w:val="TH"/>
      </w:pPr>
      <w:r>
        <w:t>Table 6.</w:t>
      </w:r>
      <w:r w:rsidRPr="005175D6">
        <w:t>2-</w:t>
      </w:r>
      <w:r>
        <w:t>2: Void</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65" w:name="_Toc20994245"/>
      <w:bookmarkStart w:id="366" w:name="_Toc29812104"/>
      <w:bookmarkStart w:id="367" w:name="_Toc37139292"/>
      <w:bookmarkStart w:id="368" w:name="_Toc37268296"/>
      <w:bookmarkStart w:id="369" w:name="_Toc37268390"/>
      <w:bookmarkStart w:id="370" w:name="_Toc45879600"/>
      <w:bookmarkStart w:id="371" w:name="_Toc52563694"/>
      <w:bookmarkStart w:id="372" w:name="_Toc52563789"/>
      <w:bookmarkStart w:id="373" w:name="_Toc52563882"/>
      <w:bookmarkStart w:id="374" w:name="_Toc61181787"/>
      <w:bookmarkStart w:id="375" w:name="_Toc74642605"/>
      <w:bookmarkStart w:id="376" w:name="_Toc76543783"/>
      <w:bookmarkStart w:id="377" w:name="_Toc82627369"/>
      <w:bookmarkStart w:id="378" w:name="_Toc106198103"/>
      <w:bookmarkStart w:id="379" w:name="_Toc13057576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80" w:name="_Toc20994246"/>
      <w:bookmarkStart w:id="381" w:name="_Toc29812105"/>
      <w:bookmarkStart w:id="382" w:name="_Toc37139293"/>
      <w:bookmarkStart w:id="383" w:name="_Toc37268297"/>
      <w:bookmarkStart w:id="384" w:name="_Toc37268391"/>
      <w:bookmarkStart w:id="385" w:name="_Toc45879601"/>
      <w:bookmarkStart w:id="386" w:name="_Toc52563695"/>
      <w:bookmarkStart w:id="387" w:name="_Toc52563790"/>
      <w:bookmarkStart w:id="388" w:name="_Toc52563883"/>
      <w:bookmarkStart w:id="389" w:name="_Toc61181788"/>
      <w:bookmarkStart w:id="390" w:name="_Toc74642606"/>
      <w:bookmarkStart w:id="391" w:name="_Toc76543784"/>
      <w:bookmarkStart w:id="392" w:name="_Toc82627370"/>
      <w:bookmarkStart w:id="393" w:name="_Toc106198104"/>
      <w:bookmarkStart w:id="394" w:name="_Toc130575761"/>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95" w:name="_Toc20994247"/>
      <w:bookmarkStart w:id="396" w:name="_Toc29812106"/>
      <w:bookmarkStart w:id="397" w:name="_Toc37139294"/>
      <w:bookmarkStart w:id="398" w:name="_Toc37268298"/>
      <w:bookmarkStart w:id="399" w:name="_Toc37268392"/>
      <w:bookmarkStart w:id="400" w:name="_Toc45879602"/>
      <w:bookmarkStart w:id="401" w:name="_Toc52563696"/>
      <w:bookmarkStart w:id="402" w:name="_Toc52563791"/>
      <w:bookmarkStart w:id="403" w:name="_Toc52563884"/>
      <w:bookmarkStart w:id="404" w:name="_Toc61181789"/>
      <w:bookmarkStart w:id="405" w:name="_Toc74642607"/>
      <w:bookmarkStart w:id="406" w:name="_Toc76543785"/>
      <w:bookmarkStart w:id="407" w:name="_Toc82627371"/>
      <w:bookmarkStart w:id="408" w:name="_Toc106198105"/>
      <w:bookmarkStart w:id="409" w:name="_Toc130575762"/>
      <w:r w:rsidRPr="00D910A1">
        <w:rPr>
          <w:rFonts w:hint="eastAsia"/>
          <w:lang w:val="en-US" w:eastAsia="zh-CN"/>
        </w:rPr>
        <w:t>7</w:t>
      </w:r>
      <w:r w:rsidRPr="00D910A1">
        <w:tab/>
      </w:r>
      <w:r w:rsidRPr="00D910A1">
        <w:rPr>
          <w:rFonts w:hint="eastAsia"/>
        </w:rPr>
        <w:t>Applicability overview</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E186AC4" w14:textId="77777777" w:rsidR="00823707" w:rsidRPr="00D910A1" w:rsidRDefault="00823707" w:rsidP="00823707">
      <w:pPr>
        <w:pStyle w:val="Heading2"/>
      </w:pPr>
      <w:bookmarkStart w:id="410" w:name="_Toc20994248"/>
      <w:bookmarkStart w:id="411" w:name="_Toc29812107"/>
      <w:bookmarkStart w:id="412" w:name="_Toc37139295"/>
      <w:bookmarkStart w:id="413" w:name="_Toc37268299"/>
      <w:bookmarkStart w:id="414" w:name="_Toc37268393"/>
      <w:bookmarkStart w:id="415" w:name="_Toc45879603"/>
      <w:bookmarkStart w:id="416" w:name="_Toc52563697"/>
      <w:bookmarkStart w:id="417" w:name="_Toc52563792"/>
      <w:bookmarkStart w:id="418" w:name="_Toc52563885"/>
      <w:bookmarkStart w:id="419" w:name="_Toc61181790"/>
      <w:bookmarkStart w:id="420" w:name="_Toc74642608"/>
      <w:bookmarkStart w:id="421" w:name="_Toc76543786"/>
      <w:bookmarkStart w:id="422" w:name="_Toc82627372"/>
      <w:bookmarkStart w:id="423" w:name="_Toc106198106"/>
      <w:bookmarkStart w:id="424" w:name="_Toc130575763"/>
      <w:r w:rsidRPr="00D910A1">
        <w:rPr>
          <w:rFonts w:hint="eastAsia"/>
          <w:lang w:val="en-US" w:eastAsia="zh-CN"/>
        </w:rPr>
        <w:t>7</w:t>
      </w:r>
      <w:r w:rsidRPr="00D910A1">
        <w:t>.1</w:t>
      </w:r>
      <w:r w:rsidRPr="00D910A1">
        <w:tab/>
      </w:r>
      <w:r w:rsidRPr="00D910A1">
        <w:rPr>
          <w:rFonts w:hint="eastAsia"/>
          <w:lang w:val="en-US" w:eastAsia="zh-CN"/>
        </w:rPr>
        <w:t>Emission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E6AB363" w14:textId="77777777" w:rsidR="00AC4B6E" w:rsidRPr="00D910A1" w:rsidRDefault="00AC4B6E" w:rsidP="00AC4B6E">
      <w:pPr>
        <w:pStyle w:val="TH"/>
      </w:pPr>
      <w:bookmarkStart w:id="425" w:name="_Toc20994249"/>
      <w:bookmarkStart w:id="426" w:name="_Toc29812108"/>
      <w:bookmarkStart w:id="427" w:name="_Toc37139296"/>
      <w:bookmarkStart w:id="428" w:name="_Toc37268300"/>
      <w:bookmarkStart w:id="429" w:name="_Toc37268394"/>
      <w:bookmarkStart w:id="430" w:name="_Toc45879604"/>
      <w:bookmarkStart w:id="431" w:name="_Toc52563698"/>
      <w:bookmarkStart w:id="432" w:name="_Toc52563793"/>
      <w:bookmarkStart w:id="433" w:name="_Toc52563886"/>
      <w:bookmarkStart w:id="434" w:name="_Toc61181791"/>
      <w:bookmarkStart w:id="435" w:name="_Toc74642609"/>
      <w:bookmarkStart w:id="436" w:name="_Toc76543787"/>
      <w:bookmarkStart w:id="437" w:name="_Toc82627373"/>
      <w:bookmarkStart w:id="438"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439" w:name="_Toc130575764"/>
      <w:r w:rsidRPr="00D910A1">
        <w:rPr>
          <w:rFonts w:hint="eastAsia"/>
          <w:lang w:val="en-US" w:eastAsia="zh-CN"/>
        </w:rPr>
        <w:lastRenderedPageBreak/>
        <w:t>7</w:t>
      </w:r>
      <w:r w:rsidRPr="00D910A1">
        <w:t>.2</w:t>
      </w:r>
      <w:r w:rsidRPr="00D910A1">
        <w:tab/>
      </w:r>
      <w:r w:rsidRPr="00D910A1">
        <w:rPr>
          <w:rFonts w:hint="eastAsia"/>
        </w:rPr>
        <w:t>Immunity</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440" w:name="_Toc20994250"/>
      <w:bookmarkStart w:id="441" w:name="_Toc29812109"/>
      <w:bookmarkStart w:id="442" w:name="_Toc37139297"/>
      <w:bookmarkStart w:id="443" w:name="_Toc37268301"/>
      <w:bookmarkStart w:id="444" w:name="_Toc37268395"/>
      <w:bookmarkStart w:id="445" w:name="_Toc45879605"/>
      <w:bookmarkStart w:id="446" w:name="_Toc52563699"/>
      <w:bookmarkStart w:id="447" w:name="_Toc52563794"/>
      <w:bookmarkStart w:id="448" w:name="_Toc52563887"/>
      <w:bookmarkStart w:id="449" w:name="_Toc61181792"/>
      <w:bookmarkStart w:id="450" w:name="_Toc74642610"/>
      <w:bookmarkStart w:id="451" w:name="_Toc76543788"/>
      <w:bookmarkStart w:id="452" w:name="_Toc82627374"/>
      <w:bookmarkStart w:id="453" w:name="_Toc106198108"/>
      <w:bookmarkStart w:id="454" w:name="_Toc130575765"/>
      <w:r w:rsidRPr="00D910A1">
        <w:rPr>
          <w:rFonts w:hint="eastAsia"/>
          <w:lang w:val="en-US" w:eastAsia="zh-CN"/>
        </w:rPr>
        <w:lastRenderedPageBreak/>
        <w:t>8</w:t>
      </w:r>
      <w:r w:rsidRPr="00D910A1">
        <w:tab/>
      </w:r>
      <w:r w:rsidRPr="00D910A1">
        <w:rPr>
          <w:rFonts w:hint="eastAsia"/>
        </w:rPr>
        <w:t>Emission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E186B49" w14:textId="77777777" w:rsidR="00823707" w:rsidRPr="00D910A1" w:rsidRDefault="00823707" w:rsidP="00823707">
      <w:pPr>
        <w:pStyle w:val="Heading2"/>
      </w:pPr>
      <w:bookmarkStart w:id="455" w:name="_Toc20994251"/>
      <w:bookmarkStart w:id="456" w:name="_Toc29812110"/>
      <w:bookmarkStart w:id="457" w:name="_Toc37139298"/>
      <w:bookmarkStart w:id="458" w:name="_Toc37268302"/>
      <w:bookmarkStart w:id="459" w:name="_Toc37268396"/>
      <w:bookmarkStart w:id="460" w:name="_Toc45879606"/>
      <w:bookmarkStart w:id="461" w:name="_Toc52563700"/>
      <w:bookmarkStart w:id="462" w:name="_Toc52563795"/>
      <w:bookmarkStart w:id="463" w:name="_Toc52563888"/>
      <w:bookmarkStart w:id="464" w:name="_Toc61181793"/>
      <w:bookmarkStart w:id="465" w:name="_Toc74642611"/>
      <w:bookmarkStart w:id="466" w:name="_Toc76543789"/>
      <w:bookmarkStart w:id="467" w:name="_Toc82627375"/>
      <w:bookmarkStart w:id="468" w:name="_Toc106198109"/>
      <w:bookmarkStart w:id="469" w:name="_Toc130575766"/>
      <w:r w:rsidRPr="00D910A1">
        <w:rPr>
          <w:rFonts w:hint="eastAsia"/>
          <w:lang w:val="en-US" w:eastAsia="zh-CN"/>
        </w:rPr>
        <w:t>8</w:t>
      </w:r>
      <w:r w:rsidRPr="00D910A1">
        <w:t>.1</w:t>
      </w:r>
      <w:r w:rsidRPr="00D910A1">
        <w:tab/>
      </w:r>
      <w:r w:rsidRPr="00D910A1">
        <w:rPr>
          <w:rFonts w:hint="eastAsia"/>
        </w:rPr>
        <w:t>Test configurations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70" w:name="_Toc20994252"/>
      <w:bookmarkStart w:id="471" w:name="_Toc29812111"/>
      <w:bookmarkStart w:id="472" w:name="_Toc37139299"/>
      <w:bookmarkStart w:id="473" w:name="_Toc37268303"/>
      <w:bookmarkStart w:id="474" w:name="_Toc37268397"/>
      <w:bookmarkStart w:id="475" w:name="_Toc45879607"/>
      <w:bookmarkStart w:id="476" w:name="_Toc52563701"/>
      <w:bookmarkStart w:id="477" w:name="_Toc52563796"/>
      <w:bookmarkStart w:id="478" w:name="_Toc52563889"/>
      <w:bookmarkStart w:id="479" w:name="_Toc61181794"/>
      <w:bookmarkStart w:id="480" w:name="_Toc74642612"/>
      <w:bookmarkStart w:id="481" w:name="_Toc76543790"/>
      <w:bookmarkStart w:id="482" w:name="_Toc82627376"/>
      <w:bookmarkStart w:id="483" w:name="_Toc106198110"/>
      <w:bookmarkStart w:id="484" w:name="_Toc13057576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E186B55" w14:textId="77777777" w:rsidR="00823707" w:rsidRPr="00D910A1" w:rsidRDefault="00823707" w:rsidP="00823707">
      <w:pPr>
        <w:pStyle w:val="Heading3"/>
        <w:rPr>
          <w:lang w:val="fi-FI" w:eastAsia="zh-CN"/>
        </w:rPr>
      </w:pPr>
      <w:bookmarkStart w:id="485" w:name="_Toc20994253"/>
      <w:bookmarkStart w:id="486" w:name="_Toc29812112"/>
      <w:bookmarkStart w:id="487" w:name="_Toc37139300"/>
      <w:bookmarkStart w:id="488" w:name="_Toc37268304"/>
      <w:bookmarkStart w:id="489" w:name="_Toc37268398"/>
      <w:bookmarkStart w:id="490" w:name="_Toc45879608"/>
      <w:bookmarkStart w:id="491" w:name="_Toc52563702"/>
      <w:bookmarkStart w:id="492" w:name="_Toc52563797"/>
      <w:bookmarkStart w:id="493" w:name="_Toc52563890"/>
      <w:bookmarkStart w:id="494" w:name="_Toc61181795"/>
      <w:bookmarkStart w:id="495" w:name="_Toc74642613"/>
      <w:bookmarkStart w:id="496" w:name="_Toc76543791"/>
      <w:bookmarkStart w:id="497" w:name="_Toc82627377"/>
      <w:bookmarkStart w:id="498" w:name="_Toc106198111"/>
      <w:bookmarkStart w:id="499" w:name="_Toc13057576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186B56" w14:textId="77777777" w:rsidR="00823707" w:rsidRPr="00D910A1" w:rsidRDefault="00823707" w:rsidP="00823707">
      <w:pPr>
        <w:pStyle w:val="Heading3"/>
        <w:rPr>
          <w:lang w:val="fi-FI" w:eastAsia="zh-CN"/>
        </w:rPr>
      </w:pPr>
      <w:bookmarkStart w:id="500" w:name="_Toc20994254"/>
      <w:bookmarkStart w:id="501" w:name="_Toc29812113"/>
      <w:bookmarkStart w:id="502" w:name="_Toc37139301"/>
      <w:bookmarkStart w:id="503" w:name="_Toc37268305"/>
      <w:bookmarkStart w:id="504" w:name="_Toc37268399"/>
      <w:bookmarkStart w:id="505" w:name="_Toc45879609"/>
      <w:bookmarkStart w:id="506" w:name="_Toc52563703"/>
      <w:bookmarkStart w:id="507" w:name="_Toc52563798"/>
      <w:bookmarkStart w:id="508" w:name="_Toc52563891"/>
      <w:bookmarkStart w:id="509" w:name="_Toc61181796"/>
      <w:bookmarkStart w:id="510" w:name="_Toc74642614"/>
      <w:bookmarkStart w:id="511" w:name="_Toc76543792"/>
      <w:bookmarkStart w:id="512" w:name="_Toc82627378"/>
      <w:bookmarkStart w:id="513" w:name="_Toc106198112"/>
      <w:bookmarkStart w:id="514" w:name="_Toc13057576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E186B57" w14:textId="77777777" w:rsidR="00823707" w:rsidRPr="00D910A1" w:rsidRDefault="00823707" w:rsidP="00823707">
      <w:pPr>
        <w:pStyle w:val="Heading3"/>
        <w:rPr>
          <w:lang w:val="fi-FI" w:eastAsia="zh-CN"/>
        </w:rPr>
      </w:pPr>
      <w:bookmarkStart w:id="515" w:name="_Toc20994255"/>
      <w:bookmarkStart w:id="516" w:name="_Toc29812114"/>
      <w:bookmarkStart w:id="517" w:name="_Toc37139302"/>
      <w:bookmarkStart w:id="518" w:name="_Toc37268306"/>
      <w:bookmarkStart w:id="519" w:name="_Toc37268400"/>
      <w:bookmarkStart w:id="520" w:name="_Toc45879610"/>
      <w:bookmarkStart w:id="521" w:name="_Toc52563704"/>
      <w:bookmarkStart w:id="522" w:name="_Toc52563799"/>
      <w:bookmarkStart w:id="523" w:name="_Toc52563892"/>
      <w:bookmarkStart w:id="524" w:name="_Toc61181797"/>
      <w:bookmarkStart w:id="525" w:name="_Toc74642615"/>
      <w:bookmarkStart w:id="526" w:name="_Toc76543793"/>
      <w:bookmarkStart w:id="527" w:name="_Toc82627379"/>
      <w:bookmarkStart w:id="528" w:name="_Toc106198113"/>
      <w:bookmarkStart w:id="529" w:name="_Toc13057577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E186B58" w14:textId="77777777" w:rsidR="00823707" w:rsidRPr="00D910A1" w:rsidRDefault="00823707" w:rsidP="00823707">
      <w:pPr>
        <w:pStyle w:val="Heading3"/>
        <w:rPr>
          <w:lang w:val="fi-FI" w:eastAsia="zh-CN"/>
        </w:rPr>
      </w:pPr>
      <w:bookmarkStart w:id="530" w:name="_Toc20994256"/>
      <w:bookmarkStart w:id="531" w:name="_Toc29812115"/>
      <w:bookmarkStart w:id="532" w:name="_Toc37139303"/>
      <w:bookmarkStart w:id="533" w:name="_Toc37268307"/>
      <w:bookmarkStart w:id="534" w:name="_Toc37268401"/>
      <w:bookmarkStart w:id="535" w:name="_Toc45879611"/>
      <w:bookmarkStart w:id="536" w:name="_Toc52563705"/>
      <w:bookmarkStart w:id="537" w:name="_Toc52563800"/>
      <w:bookmarkStart w:id="538" w:name="_Toc52563893"/>
      <w:bookmarkStart w:id="539" w:name="_Toc61181798"/>
      <w:bookmarkStart w:id="540" w:name="_Toc74642616"/>
      <w:bookmarkStart w:id="541" w:name="_Toc76543794"/>
      <w:bookmarkStart w:id="542" w:name="_Toc82627380"/>
      <w:bookmarkStart w:id="543" w:name="_Toc106198114"/>
      <w:bookmarkStart w:id="544" w:name="_Toc13057577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E186B59" w14:textId="77777777" w:rsidR="00823707" w:rsidRPr="00D910A1" w:rsidRDefault="00823707" w:rsidP="00823707">
      <w:pPr>
        <w:pStyle w:val="Heading2"/>
      </w:pPr>
      <w:bookmarkStart w:id="545" w:name="_Toc20994257"/>
      <w:bookmarkStart w:id="546" w:name="_Toc29812116"/>
      <w:bookmarkStart w:id="547" w:name="_Toc37139304"/>
      <w:bookmarkStart w:id="548" w:name="_Toc37268308"/>
      <w:bookmarkStart w:id="549" w:name="_Toc37268402"/>
      <w:bookmarkStart w:id="550" w:name="_Toc45879612"/>
      <w:bookmarkStart w:id="551" w:name="_Toc52563706"/>
      <w:bookmarkStart w:id="552" w:name="_Toc52563801"/>
      <w:bookmarkStart w:id="553" w:name="_Toc52563894"/>
      <w:bookmarkStart w:id="554" w:name="_Toc61181799"/>
      <w:bookmarkStart w:id="555" w:name="_Toc74642617"/>
      <w:bookmarkStart w:id="556" w:name="_Toc76543795"/>
      <w:bookmarkStart w:id="557" w:name="_Toc82627381"/>
      <w:bookmarkStart w:id="558" w:name="_Toc106198115"/>
      <w:bookmarkStart w:id="559" w:name="_Toc130575772"/>
      <w:r w:rsidRPr="00D910A1">
        <w:rPr>
          <w:rFonts w:hint="eastAsia"/>
          <w:lang w:val="en-US" w:eastAsia="zh-CN"/>
        </w:rPr>
        <w:t>8</w:t>
      </w:r>
      <w:r w:rsidRPr="00D910A1">
        <w:t>.2</w:t>
      </w:r>
      <w:r w:rsidRPr="00D910A1">
        <w:tab/>
      </w:r>
      <w:r w:rsidRPr="00D910A1">
        <w:rPr>
          <w:rFonts w:hint="eastAsia"/>
        </w:rPr>
        <w:t>Radiated emission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E186B5A" w14:textId="77777777" w:rsidR="00823707" w:rsidRPr="00D910A1" w:rsidRDefault="00823707" w:rsidP="00823707">
      <w:pPr>
        <w:pStyle w:val="Heading3"/>
      </w:pPr>
      <w:bookmarkStart w:id="560" w:name="_Toc20994258"/>
      <w:bookmarkStart w:id="561" w:name="_Toc29812117"/>
      <w:bookmarkStart w:id="562" w:name="_Toc37139305"/>
      <w:bookmarkStart w:id="563" w:name="_Toc37268309"/>
      <w:bookmarkStart w:id="564" w:name="_Toc37268403"/>
      <w:bookmarkStart w:id="565" w:name="_Toc45879613"/>
      <w:bookmarkStart w:id="566" w:name="_Toc52563707"/>
      <w:bookmarkStart w:id="567" w:name="_Toc52563802"/>
      <w:bookmarkStart w:id="568" w:name="_Toc52563895"/>
      <w:bookmarkStart w:id="569" w:name="_Toc61181800"/>
      <w:bookmarkStart w:id="570" w:name="_Toc74642618"/>
      <w:bookmarkStart w:id="571" w:name="_Toc76543796"/>
      <w:bookmarkStart w:id="572" w:name="_Toc82627382"/>
      <w:bookmarkStart w:id="573" w:name="_Toc106198116"/>
      <w:bookmarkStart w:id="574" w:name="_Toc130575773"/>
      <w:r w:rsidRPr="00D910A1">
        <w:t>8.2.</w:t>
      </w:r>
      <w:r w:rsidRPr="00D910A1">
        <w:rPr>
          <w:rFonts w:hint="eastAsia"/>
        </w:rPr>
        <w:t>1</w:t>
      </w:r>
      <w:r w:rsidRPr="00D910A1">
        <w:tab/>
        <w:t xml:space="preserve">Radiated emission, </w:t>
      </w:r>
      <w:r w:rsidRPr="00D910A1">
        <w:rPr>
          <w:rFonts w:hint="eastAsia"/>
        </w:rPr>
        <w:t>BS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75" w:name="_Toc20994259"/>
      <w:bookmarkStart w:id="576" w:name="_Toc29812118"/>
      <w:bookmarkStart w:id="577" w:name="_Toc37139306"/>
      <w:bookmarkStart w:id="578" w:name="_Toc37268310"/>
      <w:bookmarkStart w:id="579" w:name="_Toc37268404"/>
      <w:bookmarkStart w:id="580" w:name="_Toc45879614"/>
      <w:bookmarkStart w:id="581" w:name="_Toc52563708"/>
      <w:bookmarkStart w:id="582" w:name="_Toc52563803"/>
      <w:bookmarkStart w:id="583" w:name="_Toc52563896"/>
      <w:bookmarkStart w:id="584" w:name="_Toc61181801"/>
      <w:bookmarkStart w:id="585" w:name="_Toc74642619"/>
      <w:bookmarkStart w:id="586" w:name="_Toc76543797"/>
      <w:bookmarkStart w:id="587" w:name="_Toc82627383"/>
      <w:bookmarkStart w:id="588" w:name="_Toc106198117"/>
      <w:bookmarkStart w:id="589" w:name="_Toc130575774"/>
      <w:r w:rsidRPr="00D910A1">
        <w:lastRenderedPageBreak/>
        <w:t>8.2.1.1</w:t>
      </w:r>
      <w:r w:rsidRPr="00D910A1">
        <w:tab/>
        <w:t>Definition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90" w:name="_Toc20994260"/>
      <w:bookmarkStart w:id="591" w:name="_Toc29812119"/>
      <w:bookmarkStart w:id="592" w:name="_Toc37139307"/>
      <w:bookmarkStart w:id="593" w:name="_Toc37268311"/>
      <w:bookmarkStart w:id="594" w:name="_Toc37268405"/>
      <w:bookmarkStart w:id="595" w:name="_Toc45879615"/>
      <w:bookmarkStart w:id="596" w:name="_Toc52563709"/>
      <w:bookmarkStart w:id="597" w:name="_Toc52563804"/>
      <w:bookmarkStart w:id="598" w:name="_Toc52563897"/>
      <w:bookmarkStart w:id="599" w:name="_Toc61181802"/>
      <w:bookmarkStart w:id="600" w:name="_Toc74642620"/>
      <w:bookmarkStart w:id="601" w:name="_Toc76543798"/>
      <w:bookmarkStart w:id="602" w:name="_Toc82627384"/>
      <w:bookmarkStart w:id="603" w:name="_Toc106198118"/>
      <w:bookmarkStart w:id="604" w:name="_Toc130575775"/>
      <w:r w:rsidRPr="00D910A1">
        <w:t>8.2.1.2</w:t>
      </w:r>
      <w:r w:rsidRPr="00D910A1">
        <w:tab/>
        <w:t>Test method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E186B60" w14:textId="77777777" w:rsidR="005F2378" w:rsidRDefault="005F2378" w:rsidP="005F2378">
      <w:pPr>
        <w:pStyle w:val="B1"/>
        <w:rPr>
          <w:color w:val="000000" w:themeColor="text1"/>
          <w:lang w:eastAsia="en-GB"/>
        </w:rPr>
      </w:pPr>
      <w:bookmarkStart w:id="605" w:name="_Toc20994261"/>
      <w:bookmarkStart w:id="606" w:name="_Toc29812120"/>
      <w:bookmarkStart w:id="607" w:name="_Toc37139308"/>
      <w:bookmarkStart w:id="608" w:name="_Toc37268312"/>
      <w:bookmarkStart w:id="609" w:name="_Toc37268406"/>
      <w:bookmarkStart w:id="610"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11" w:name="_Toc52563710"/>
      <w:bookmarkStart w:id="612" w:name="_Toc52563805"/>
      <w:bookmarkStart w:id="613" w:name="_Toc52563898"/>
      <w:bookmarkStart w:id="614" w:name="_Toc61181803"/>
      <w:bookmarkStart w:id="615" w:name="_Toc74642621"/>
      <w:bookmarkStart w:id="616" w:name="_Toc76543799"/>
      <w:bookmarkStart w:id="617" w:name="_Toc82627385"/>
      <w:bookmarkStart w:id="618" w:name="_Toc106198119"/>
      <w:bookmarkStart w:id="619" w:name="_Toc130575776"/>
      <w:r w:rsidRPr="00D910A1">
        <w:t>8.2.1.</w:t>
      </w:r>
      <w:r w:rsidRPr="00D910A1">
        <w:rPr>
          <w:lang w:val="en-US"/>
        </w:rPr>
        <w:t>3</w:t>
      </w:r>
      <w:r w:rsidRPr="00D910A1">
        <w:tab/>
      </w:r>
      <w:r w:rsidRPr="00D910A1">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620" w:name="_Toc20994262"/>
      <w:bookmarkStart w:id="621" w:name="_Toc29812121"/>
      <w:bookmarkStart w:id="622" w:name="_Toc37139309"/>
      <w:bookmarkStart w:id="623" w:name="_Toc37268313"/>
      <w:bookmarkStart w:id="624" w:name="_Toc37268407"/>
      <w:bookmarkStart w:id="625" w:name="_Toc45879617"/>
      <w:bookmarkStart w:id="626" w:name="_Toc52563711"/>
      <w:bookmarkStart w:id="627" w:name="_Toc52563806"/>
      <w:bookmarkStart w:id="628" w:name="_Toc52563899"/>
      <w:bookmarkStart w:id="629" w:name="_Toc61181804"/>
      <w:bookmarkStart w:id="630" w:name="_Toc74642622"/>
      <w:bookmarkStart w:id="631" w:name="_Toc76543800"/>
      <w:bookmarkStart w:id="632" w:name="_Toc82627386"/>
      <w:bookmarkStart w:id="633" w:name="_Toc106198120"/>
      <w:bookmarkStart w:id="634" w:name="_Toc130575777"/>
      <w:r w:rsidRPr="00D910A1">
        <w:rPr>
          <w:szCs w:val="22"/>
        </w:rPr>
        <w:t>8.2.1.4</w:t>
      </w:r>
      <w:r w:rsidRPr="00D910A1">
        <w:rPr>
          <w:szCs w:val="22"/>
        </w:rPr>
        <w:tab/>
        <w:t>Interpretation of the measurement results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635" w:name="_Toc20994263"/>
      <w:bookmarkStart w:id="636" w:name="_Toc29812122"/>
      <w:bookmarkStart w:id="637" w:name="_Toc37139310"/>
      <w:bookmarkStart w:id="638" w:name="_Toc37268314"/>
      <w:bookmarkStart w:id="639" w:name="_Toc37268408"/>
      <w:bookmarkStart w:id="640" w:name="_Toc45879618"/>
      <w:bookmarkStart w:id="641" w:name="_Toc52563712"/>
      <w:bookmarkStart w:id="642" w:name="_Toc52563807"/>
      <w:bookmarkStart w:id="643" w:name="_Toc52563900"/>
      <w:bookmarkStart w:id="644" w:name="_Toc61181805"/>
      <w:bookmarkStart w:id="645" w:name="_Toc74642623"/>
      <w:bookmarkStart w:id="646" w:name="_Toc76543801"/>
      <w:bookmarkStart w:id="647" w:name="_Toc82627387"/>
      <w:bookmarkStart w:id="648" w:name="_Toc106198121"/>
      <w:bookmarkStart w:id="649" w:name="_Toc130575778"/>
      <w:r w:rsidRPr="00D910A1">
        <w:t>8.2.2</w:t>
      </w:r>
      <w:r w:rsidRPr="00D910A1">
        <w:tab/>
        <w:t xml:space="preserve">Radiated emission, </w:t>
      </w:r>
      <w:r w:rsidRPr="00D910A1">
        <w:rPr>
          <w:rFonts w:hint="eastAsia"/>
          <w:lang w:val="en-US" w:eastAsia="zh-CN"/>
        </w:rPr>
        <w:t>a</w:t>
      </w:r>
      <w:r w:rsidRPr="00D910A1">
        <w:t>ncillary equipment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50" w:name="_Toc20994264"/>
      <w:bookmarkStart w:id="651" w:name="_Toc29812123"/>
      <w:bookmarkStart w:id="652" w:name="_Toc37139311"/>
      <w:bookmarkStart w:id="653" w:name="_Toc37268315"/>
      <w:bookmarkStart w:id="654" w:name="_Toc37268409"/>
      <w:bookmarkStart w:id="655" w:name="_Toc45879619"/>
      <w:bookmarkStart w:id="656" w:name="_Toc52563713"/>
      <w:bookmarkStart w:id="657" w:name="_Toc52563808"/>
      <w:bookmarkStart w:id="658" w:name="_Toc52563901"/>
      <w:bookmarkStart w:id="659" w:name="_Toc61181806"/>
      <w:bookmarkStart w:id="660" w:name="_Toc74642624"/>
      <w:bookmarkStart w:id="661" w:name="_Toc76543802"/>
      <w:bookmarkStart w:id="662" w:name="_Toc82627388"/>
      <w:bookmarkStart w:id="663" w:name="_Toc106198122"/>
      <w:bookmarkStart w:id="664" w:name="_Toc130575779"/>
      <w:r w:rsidRPr="00D910A1">
        <w:t>8.2.2.1</w:t>
      </w:r>
      <w:r w:rsidRPr="00D910A1">
        <w:tab/>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65" w:name="_Toc20994265"/>
      <w:bookmarkStart w:id="666" w:name="_Toc29812124"/>
      <w:bookmarkStart w:id="667" w:name="_Toc37139312"/>
      <w:bookmarkStart w:id="668" w:name="_Toc37268316"/>
      <w:bookmarkStart w:id="669" w:name="_Toc37268410"/>
      <w:bookmarkStart w:id="670" w:name="_Toc45879620"/>
      <w:bookmarkStart w:id="671" w:name="_Toc52563714"/>
      <w:bookmarkStart w:id="672" w:name="_Toc52563809"/>
      <w:bookmarkStart w:id="673" w:name="_Toc52563902"/>
      <w:bookmarkStart w:id="674" w:name="_Toc61181807"/>
      <w:bookmarkStart w:id="675" w:name="_Toc74642625"/>
      <w:bookmarkStart w:id="676" w:name="_Toc76543803"/>
      <w:bookmarkStart w:id="677" w:name="_Toc82627389"/>
      <w:bookmarkStart w:id="678" w:name="_Toc106198123"/>
      <w:bookmarkStart w:id="679" w:name="_Toc130575780"/>
      <w:r w:rsidRPr="00D910A1">
        <w:t>8.2.2.2</w:t>
      </w:r>
      <w:r w:rsidRPr="00D910A1">
        <w:tab/>
        <w:t>Test method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80" w:name="_Toc20994266"/>
      <w:bookmarkStart w:id="681" w:name="_Toc29812125"/>
      <w:bookmarkStart w:id="682" w:name="_Toc37139313"/>
      <w:bookmarkStart w:id="683" w:name="_Toc37268317"/>
      <w:bookmarkStart w:id="684" w:name="_Toc37268411"/>
      <w:bookmarkStart w:id="685" w:name="_Toc45879621"/>
      <w:bookmarkStart w:id="686" w:name="_Toc52563715"/>
      <w:bookmarkStart w:id="687" w:name="_Toc52563810"/>
      <w:bookmarkStart w:id="688" w:name="_Toc52563903"/>
      <w:bookmarkStart w:id="689" w:name="_Toc61181808"/>
      <w:bookmarkStart w:id="690" w:name="_Toc74642626"/>
      <w:bookmarkStart w:id="691" w:name="_Toc76543804"/>
      <w:bookmarkStart w:id="692" w:name="_Toc82627390"/>
      <w:bookmarkStart w:id="693" w:name="_Toc106198124"/>
      <w:bookmarkStart w:id="694" w:name="_Toc130575781"/>
      <w:r w:rsidRPr="00D910A1">
        <w:t>8.2.2.3</w:t>
      </w:r>
      <w:r w:rsidRPr="00D910A1">
        <w:tab/>
        <w:t>Limits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95" w:name="_Toc20994267"/>
      <w:bookmarkStart w:id="696" w:name="_Toc29812126"/>
      <w:bookmarkStart w:id="697" w:name="_Toc37139314"/>
      <w:bookmarkStart w:id="698" w:name="_Toc37268318"/>
      <w:bookmarkStart w:id="699" w:name="_Toc37268412"/>
      <w:bookmarkStart w:id="700" w:name="_Toc45879622"/>
      <w:bookmarkStart w:id="701" w:name="_Toc52563716"/>
      <w:bookmarkStart w:id="702" w:name="_Toc52563811"/>
      <w:bookmarkStart w:id="703" w:name="_Toc52563904"/>
      <w:bookmarkStart w:id="704" w:name="_Toc61181809"/>
      <w:bookmarkStart w:id="705" w:name="_Toc74642627"/>
      <w:bookmarkStart w:id="706" w:name="_Toc76543805"/>
      <w:bookmarkStart w:id="707" w:name="_Toc82627391"/>
      <w:bookmarkStart w:id="708" w:name="_Toc106198125"/>
      <w:bookmarkStart w:id="709" w:name="_Toc13057578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710" w:name="_Toc20994268"/>
      <w:bookmarkStart w:id="711" w:name="_Toc29812127"/>
      <w:bookmarkStart w:id="712" w:name="_Toc37139315"/>
      <w:bookmarkStart w:id="713" w:name="_Toc37268319"/>
      <w:bookmarkStart w:id="714" w:name="_Toc37268413"/>
      <w:bookmarkStart w:id="715" w:name="_Toc45879623"/>
      <w:bookmarkStart w:id="716" w:name="_Toc52563717"/>
      <w:bookmarkStart w:id="717" w:name="_Toc52563812"/>
      <w:bookmarkStart w:id="718" w:name="_Toc52563905"/>
      <w:bookmarkStart w:id="719" w:name="_Toc61181810"/>
      <w:bookmarkStart w:id="720" w:name="_Toc74642628"/>
      <w:bookmarkStart w:id="721" w:name="_Toc76543806"/>
      <w:bookmarkStart w:id="722" w:name="_Toc82627392"/>
      <w:bookmarkStart w:id="723" w:name="_Toc106198126"/>
      <w:bookmarkStart w:id="724" w:name="_Toc130575783"/>
      <w:r w:rsidRPr="00D910A1">
        <w:t>8.3.1</w:t>
      </w:r>
      <w:r w:rsidRPr="00D910A1">
        <w:tab/>
        <w:t>Definition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725" w:name="_Toc20994269"/>
      <w:bookmarkStart w:id="726" w:name="_Toc29812128"/>
      <w:bookmarkStart w:id="727" w:name="_Toc37139316"/>
      <w:bookmarkStart w:id="728" w:name="_Toc37268320"/>
      <w:bookmarkStart w:id="729" w:name="_Toc37268414"/>
      <w:bookmarkStart w:id="730" w:name="_Toc45879624"/>
      <w:bookmarkStart w:id="731" w:name="_Toc52563718"/>
      <w:bookmarkStart w:id="732" w:name="_Toc52563813"/>
      <w:bookmarkStart w:id="733" w:name="_Toc52563906"/>
      <w:bookmarkStart w:id="734" w:name="_Toc61181811"/>
      <w:bookmarkStart w:id="735" w:name="_Toc74642629"/>
      <w:bookmarkStart w:id="736" w:name="_Toc76543807"/>
      <w:bookmarkStart w:id="737" w:name="_Toc82627393"/>
      <w:bookmarkStart w:id="738" w:name="_Toc106198127"/>
      <w:bookmarkStart w:id="739" w:name="_Toc130575784"/>
      <w:r w:rsidRPr="00D910A1">
        <w:t>8.3.2</w:t>
      </w:r>
      <w:r w:rsidRPr="00D910A1">
        <w:tab/>
        <w:t>Test method</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40" w:name="_Toc20994270"/>
      <w:bookmarkStart w:id="741" w:name="_Toc29812129"/>
      <w:bookmarkStart w:id="742" w:name="_Toc37139317"/>
      <w:bookmarkStart w:id="743" w:name="_Toc37268321"/>
      <w:bookmarkStart w:id="744" w:name="_Toc37268415"/>
      <w:bookmarkStart w:id="745" w:name="_Toc45879625"/>
      <w:bookmarkStart w:id="746" w:name="_Toc52563719"/>
      <w:bookmarkStart w:id="747" w:name="_Toc52563814"/>
      <w:bookmarkStart w:id="748" w:name="_Toc52563907"/>
      <w:bookmarkStart w:id="749" w:name="_Toc61181812"/>
      <w:bookmarkStart w:id="750" w:name="_Toc74642630"/>
      <w:bookmarkStart w:id="751" w:name="_Toc76543808"/>
      <w:bookmarkStart w:id="752" w:name="_Toc82627394"/>
      <w:bookmarkStart w:id="753" w:name="_Toc106198128"/>
      <w:bookmarkStart w:id="754" w:name="_Toc130575785"/>
      <w:r w:rsidRPr="00D910A1">
        <w:t>8.3.3</w:t>
      </w:r>
      <w:r w:rsidRPr="00D910A1">
        <w:tab/>
        <w:t>Limits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55" w:name="_Toc20994271"/>
      <w:bookmarkStart w:id="756" w:name="_Toc29812130"/>
      <w:bookmarkStart w:id="757" w:name="_Toc37139318"/>
      <w:bookmarkStart w:id="758" w:name="_Toc37268322"/>
      <w:bookmarkStart w:id="759" w:name="_Toc37268416"/>
      <w:bookmarkStart w:id="760" w:name="_Toc45879626"/>
      <w:bookmarkStart w:id="761" w:name="_Toc52563720"/>
      <w:bookmarkStart w:id="762" w:name="_Toc52563815"/>
      <w:bookmarkStart w:id="763" w:name="_Toc52563908"/>
      <w:bookmarkStart w:id="764" w:name="_Toc61181813"/>
      <w:bookmarkStart w:id="765" w:name="_Toc74642631"/>
      <w:bookmarkStart w:id="766" w:name="_Toc76543809"/>
      <w:bookmarkStart w:id="767" w:name="_Toc82627395"/>
      <w:bookmarkStart w:id="768" w:name="_Toc106198129"/>
      <w:bookmarkStart w:id="769" w:name="_Toc13057578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70" w:name="_Toc20994272"/>
      <w:bookmarkStart w:id="771" w:name="_Toc29812131"/>
      <w:bookmarkStart w:id="772" w:name="_Toc37139319"/>
      <w:bookmarkStart w:id="773" w:name="_Toc37268323"/>
      <w:bookmarkStart w:id="774" w:name="_Toc37268417"/>
      <w:bookmarkStart w:id="775" w:name="_Toc45879627"/>
      <w:bookmarkStart w:id="776" w:name="_Toc52563721"/>
      <w:bookmarkStart w:id="777" w:name="_Toc52563816"/>
      <w:bookmarkStart w:id="778" w:name="_Toc52563909"/>
      <w:bookmarkStart w:id="779" w:name="_Toc61181814"/>
      <w:bookmarkStart w:id="780" w:name="_Toc74642632"/>
      <w:bookmarkStart w:id="781" w:name="_Toc76543810"/>
      <w:bookmarkStart w:id="782" w:name="_Toc82627396"/>
      <w:bookmarkStart w:id="783" w:name="_Toc106198130"/>
      <w:bookmarkStart w:id="784" w:name="_Toc130575787"/>
      <w:r w:rsidRPr="00D910A1">
        <w:lastRenderedPageBreak/>
        <w:t>8.4.1</w:t>
      </w:r>
      <w:r w:rsidRPr="00D910A1">
        <w:tab/>
        <w:t>Definition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85" w:name="_Toc20994273"/>
      <w:bookmarkStart w:id="786" w:name="_Toc29812132"/>
      <w:bookmarkStart w:id="787" w:name="_Toc37139320"/>
      <w:bookmarkStart w:id="788" w:name="_Toc37268324"/>
      <w:bookmarkStart w:id="789" w:name="_Toc37268418"/>
      <w:bookmarkStart w:id="790" w:name="_Toc45879628"/>
      <w:bookmarkStart w:id="791" w:name="_Toc52563722"/>
      <w:bookmarkStart w:id="792" w:name="_Toc52563817"/>
      <w:bookmarkStart w:id="793" w:name="_Toc52563910"/>
      <w:bookmarkStart w:id="794" w:name="_Toc61181815"/>
      <w:bookmarkStart w:id="795" w:name="_Toc74642633"/>
      <w:bookmarkStart w:id="796" w:name="_Toc76543811"/>
      <w:bookmarkStart w:id="797" w:name="_Toc82627397"/>
      <w:bookmarkStart w:id="798" w:name="_Toc106198131"/>
      <w:bookmarkStart w:id="799" w:name="_Toc130575788"/>
      <w:r w:rsidRPr="00D910A1">
        <w:t>8.4.2</w:t>
      </w:r>
      <w:r w:rsidRPr="00D910A1">
        <w:tab/>
        <w:t>Test method</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800" w:name="_Toc20994274"/>
      <w:bookmarkStart w:id="801" w:name="_Toc29812133"/>
      <w:bookmarkStart w:id="802" w:name="_Toc37139321"/>
      <w:bookmarkStart w:id="803" w:name="_Toc37268325"/>
      <w:bookmarkStart w:id="804" w:name="_Toc37268419"/>
      <w:bookmarkStart w:id="805" w:name="_Toc45879629"/>
      <w:bookmarkStart w:id="806" w:name="_Toc52563723"/>
      <w:bookmarkStart w:id="807" w:name="_Toc52563818"/>
      <w:bookmarkStart w:id="808" w:name="_Toc52563911"/>
      <w:bookmarkStart w:id="809" w:name="_Toc61181816"/>
      <w:bookmarkStart w:id="810" w:name="_Toc74642634"/>
      <w:bookmarkStart w:id="811" w:name="_Toc76543812"/>
      <w:bookmarkStart w:id="812" w:name="_Toc82627398"/>
      <w:bookmarkStart w:id="813" w:name="_Toc106198132"/>
      <w:bookmarkStart w:id="814" w:name="_Toc130575789"/>
      <w:r w:rsidRPr="00D910A1">
        <w:t>8.4.3</w:t>
      </w:r>
      <w:r w:rsidRPr="00D910A1">
        <w:tab/>
        <w:t>Limits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815" w:name="_Toc20994275"/>
      <w:bookmarkStart w:id="816" w:name="_Toc29812134"/>
      <w:bookmarkStart w:id="817" w:name="_Toc37139322"/>
      <w:bookmarkStart w:id="818" w:name="_Toc37268326"/>
      <w:bookmarkStart w:id="819" w:name="_Toc37268420"/>
      <w:bookmarkStart w:id="820" w:name="_Toc45879630"/>
      <w:bookmarkStart w:id="821" w:name="_Toc52563724"/>
      <w:bookmarkStart w:id="822" w:name="_Toc52563819"/>
      <w:bookmarkStart w:id="823" w:name="_Toc52563912"/>
      <w:bookmarkStart w:id="824" w:name="_Toc61181817"/>
      <w:bookmarkStart w:id="825" w:name="_Toc74642635"/>
      <w:bookmarkStart w:id="826" w:name="_Toc76543813"/>
      <w:bookmarkStart w:id="827" w:name="_Toc82627399"/>
      <w:bookmarkStart w:id="828" w:name="_Toc106198133"/>
      <w:bookmarkStart w:id="829" w:name="_Toc13057579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830" w:name="_Toc20994276"/>
      <w:bookmarkStart w:id="831" w:name="_Toc29812135"/>
      <w:bookmarkStart w:id="832" w:name="_Toc37139323"/>
      <w:bookmarkStart w:id="833" w:name="_Toc37268327"/>
      <w:bookmarkStart w:id="834" w:name="_Toc37268421"/>
      <w:bookmarkStart w:id="835" w:name="_Toc45879631"/>
      <w:bookmarkStart w:id="836" w:name="_Toc52563725"/>
      <w:bookmarkStart w:id="837" w:name="_Toc52563820"/>
      <w:bookmarkStart w:id="838" w:name="_Toc52563913"/>
      <w:bookmarkStart w:id="839" w:name="_Toc61181818"/>
      <w:bookmarkStart w:id="840" w:name="_Toc74642636"/>
      <w:bookmarkStart w:id="841" w:name="_Toc76543814"/>
      <w:bookmarkStart w:id="842" w:name="_Toc82627400"/>
      <w:bookmarkStart w:id="843" w:name="_Toc106198134"/>
      <w:bookmarkStart w:id="844" w:name="_Toc130575791"/>
      <w:r w:rsidRPr="00D910A1">
        <w:t>8.</w:t>
      </w:r>
      <w:r w:rsidRPr="00D910A1">
        <w:rPr>
          <w:rFonts w:hint="eastAsia"/>
        </w:rPr>
        <w:t>5</w:t>
      </w:r>
      <w:r w:rsidRPr="00D910A1">
        <w:t>.1</w:t>
      </w:r>
      <w:r w:rsidRPr="00D910A1">
        <w:tab/>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845" w:name="_Toc20994277"/>
      <w:bookmarkStart w:id="846" w:name="_Toc29812136"/>
      <w:bookmarkStart w:id="847" w:name="_Toc37139324"/>
      <w:bookmarkStart w:id="848" w:name="_Toc37268328"/>
      <w:bookmarkStart w:id="849" w:name="_Toc37268422"/>
      <w:bookmarkStart w:id="850" w:name="_Toc45879632"/>
      <w:bookmarkStart w:id="851" w:name="_Toc52563726"/>
      <w:bookmarkStart w:id="852" w:name="_Toc52563821"/>
      <w:bookmarkStart w:id="853" w:name="_Toc52563914"/>
      <w:bookmarkStart w:id="854" w:name="_Toc61181819"/>
      <w:bookmarkStart w:id="855" w:name="_Toc74642637"/>
      <w:bookmarkStart w:id="856" w:name="_Toc76543815"/>
      <w:bookmarkStart w:id="857" w:name="_Toc82627401"/>
      <w:bookmarkStart w:id="858" w:name="_Toc106198135"/>
      <w:bookmarkStart w:id="859" w:name="_Toc130575792"/>
      <w:r w:rsidRPr="00D910A1">
        <w:t>8.</w:t>
      </w:r>
      <w:r w:rsidRPr="00D910A1">
        <w:rPr>
          <w:rFonts w:hint="eastAsia"/>
        </w:rPr>
        <w:t>5</w:t>
      </w:r>
      <w:r w:rsidRPr="00D910A1">
        <w:t>.2</w:t>
      </w:r>
      <w:r w:rsidRPr="00D910A1">
        <w:tab/>
        <w:t>Test method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60" w:name="_Toc20994278"/>
      <w:bookmarkStart w:id="861" w:name="_Toc29812137"/>
      <w:bookmarkStart w:id="862" w:name="_Toc37139325"/>
      <w:bookmarkStart w:id="863" w:name="_Toc37268329"/>
      <w:bookmarkStart w:id="864" w:name="_Toc37268423"/>
      <w:bookmarkStart w:id="865" w:name="_Toc45879633"/>
      <w:bookmarkStart w:id="866" w:name="_Toc52563727"/>
      <w:bookmarkStart w:id="867" w:name="_Toc52563822"/>
      <w:bookmarkStart w:id="868" w:name="_Toc52563915"/>
      <w:bookmarkStart w:id="869" w:name="_Toc61181820"/>
      <w:bookmarkStart w:id="870" w:name="_Toc74642638"/>
      <w:bookmarkStart w:id="871" w:name="_Toc76543816"/>
      <w:bookmarkStart w:id="872" w:name="_Toc82627402"/>
      <w:bookmarkStart w:id="873" w:name="_Toc106198136"/>
      <w:bookmarkStart w:id="874" w:name="_Toc130575793"/>
      <w:r w:rsidRPr="00D910A1">
        <w:t>8.</w:t>
      </w:r>
      <w:r w:rsidRPr="00D910A1">
        <w:rPr>
          <w:rFonts w:hint="eastAsia"/>
        </w:rPr>
        <w:t>5</w:t>
      </w:r>
      <w:r w:rsidRPr="00D910A1">
        <w:t>.3</w:t>
      </w:r>
      <w:r w:rsidRPr="00D910A1">
        <w:tab/>
        <w:t>Limits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75" w:name="_Toc20994279"/>
      <w:bookmarkStart w:id="876" w:name="_Toc29812138"/>
      <w:bookmarkStart w:id="877" w:name="_Toc37139326"/>
      <w:bookmarkStart w:id="878" w:name="_Toc37268330"/>
      <w:bookmarkStart w:id="879" w:name="_Toc37268424"/>
      <w:bookmarkStart w:id="880" w:name="_Toc45879634"/>
      <w:bookmarkStart w:id="881" w:name="_Toc61181821"/>
      <w:bookmarkStart w:id="882" w:name="_Toc74642639"/>
      <w:bookmarkStart w:id="883" w:name="_Toc76543817"/>
      <w:bookmarkStart w:id="884" w:name="_Toc82627403"/>
      <w:bookmarkStart w:id="885" w:name="_Toc106198137"/>
      <w:bookmarkStart w:id="886" w:name="_Toc130575794"/>
      <w:bookmarkStart w:id="887" w:name="_Toc20994280"/>
      <w:bookmarkStart w:id="888" w:name="_Toc29812139"/>
      <w:bookmarkStart w:id="889" w:name="_Toc37139327"/>
      <w:bookmarkStart w:id="890" w:name="_Toc37268331"/>
      <w:bookmarkStart w:id="891" w:name="_Toc37268425"/>
      <w:bookmarkStart w:id="892" w:name="_Toc45879635"/>
      <w:bookmarkStart w:id="893" w:name="_Toc52563729"/>
      <w:bookmarkStart w:id="894" w:name="_Toc52563824"/>
      <w:bookmarkStart w:id="89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75"/>
      <w:bookmarkEnd w:id="876"/>
      <w:bookmarkEnd w:id="877"/>
      <w:bookmarkEnd w:id="878"/>
      <w:bookmarkEnd w:id="879"/>
      <w:bookmarkEnd w:id="880"/>
      <w:bookmarkEnd w:id="881"/>
      <w:bookmarkEnd w:id="882"/>
      <w:bookmarkEnd w:id="883"/>
      <w:bookmarkEnd w:id="884"/>
      <w:bookmarkEnd w:id="885"/>
      <w:bookmarkEnd w:id="88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96" w:name="_Toc61181822"/>
      <w:bookmarkStart w:id="897" w:name="_Toc74642640"/>
      <w:bookmarkStart w:id="898" w:name="_Toc76543818"/>
      <w:bookmarkStart w:id="899" w:name="_Toc82627404"/>
      <w:bookmarkStart w:id="900" w:name="_Toc106198138"/>
      <w:bookmarkStart w:id="901" w:name="_Toc13057579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186C02" w14:textId="77777777" w:rsidR="00710865" w:rsidRDefault="00710865" w:rsidP="00710865">
      <w:pPr>
        <w:rPr>
          <w:rFonts w:cs="v4.2.0"/>
        </w:rPr>
      </w:pPr>
      <w:bookmarkStart w:id="902" w:name="_Toc20994281"/>
      <w:bookmarkStart w:id="903" w:name="_Toc29812140"/>
      <w:bookmarkStart w:id="904" w:name="_Toc37139328"/>
      <w:bookmarkStart w:id="905" w:name="_Toc37268332"/>
      <w:bookmarkStart w:id="906" w:name="_Toc37268426"/>
      <w:bookmarkStart w:id="907" w:name="_Toc45879636"/>
      <w:bookmarkStart w:id="908" w:name="_Toc52563730"/>
      <w:bookmarkStart w:id="909" w:name="_Toc52563825"/>
      <w:bookmarkStart w:id="910"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911" w:name="_Toc61181823"/>
      <w:bookmarkStart w:id="912" w:name="_Toc74642641"/>
      <w:bookmarkStart w:id="913" w:name="_Toc76543819"/>
      <w:bookmarkStart w:id="914" w:name="_Toc82627405"/>
      <w:bookmarkStart w:id="915" w:name="_Toc106198139"/>
      <w:bookmarkStart w:id="916" w:name="_Toc130575796"/>
      <w:r w:rsidRPr="00D910A1">
        <w:rPr>
          <w:rFonts w:hint="eastAsia"/>
          <w:lang w:val="en-US" w:eastAsia="zh-CN"/>
        </w:rPr>
        <w:t>9</w:t>
      </w:r>
      <w:r w:rsidRPr="00D910A1">
        <w:tab/>
      </w:r>
      <w:r w:rsidRPr="00D910A1">
        <w:rPr>
          <w:rFonts w:hint="eastAsia"/>
          <w:lang w:val="en-US" w:eastAsia="zh-CN"/>
        </w:rPr>
        <w:t>Immunity</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E186C04" w14:textId="77777777" w:rsidR="00823707" w:rsidRPr="00D910A1" w:rsidRDefault="00823707" w:rsidP="00823707">
      <w:pPr>
        <w:pStyle w:val="Heading2"/>
      </w:pPr>
      <w:bookmarkStart w:id="917" w:name="_Toc20994282"/>
      <w:bookmarkStart w:id="918" w:name="_Toc29812141"/>
      <w:bookmarkStart w:id="919" w:name="_Toc37139329"/>
      <w:bookmarkStart w:id="920" w:name="_Toc37268333"/>
      <w:bookmarkStart w:id="921" w:name="_Toc37268427"/>
      <w:bookmarkStart w:id="922" w:name="_Toc45879637"/>
      <w:bookmarkStart w:id="923" w:name="_Toc52563731"/>
      <w:bookmarkStart w:id="924" w:name="_Toc52563826"/>
      <w:bookmarkStart w:id="925" w:name="_Toc52563919"/>
      <w:bookmarkStart w:id="926" w:name="_Toc61181824"/>
      <w:bookmarkStart w:id="927" w:name="_Toc74642642"/>
      <w:bookmarkStart w:id="928" w:name="_Toc76543820"/>
      <w:bookmarkStart w:id="929" w:name="_Toc82627406"/>
      <w:bookmarkStart w:id="930" w:name="_Toc106198140"/>
      <w:bookmarkStart w:id="931" w:name="_Toc130575797"/>
      <w:r w:rsidRPr="00D910A1">
        <w:rPr>
          <w:rFonts w:hint="eastAsia"/>
          <w:lang w:val="en-US" w:eastAsia="zh-CN"/>
        </w:rPr>
        <w:t>9</w:t>
      </w:r>
      <w:r w:rsidRPr="00D910A1">
        <w:t>.1</w:t>
      </w:r>
      <w:r w:rsidRPr="00D910A1">
        <w:tab/>
      </w:r>
      <w:r w:rsidRPr="00D910A1">
        <w:rPr>
          <w:rFonts w:hint="eastAsia"/>
        </w:rPr>
        <w:t>Test configurations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932" w:name="_Toc20994283"/>
      <w:bookmarkStart w:id="933" w:name="_Toc29812142"/>
      <w:bookmarkStart w:id="934" w:name="_Toc37139330"/>
      <w:bookmarkStart w:id="935" w:name="_Toc37268334"/>
      <w:bookmarkStart w:id="936" w:name="_Toc37268428"/>
      <w:bookmarkStart w:id="937" w:name="_Toc45879638"/>
      <w:bookmarkStart w:id="938" w:name="_Toc52563732"/>
      <w:bookmarkStart w:id="939" w:name="_Toc52563827"/>
      <w:bookmarkStart w:id="940" w:name="_Toc52563920"/>
      <w:bookmarkStart w:id="941" w:name="_Toc61181825"/>
      <w:bookmarkStart w:id="942" w:name="_Toc74642643"/>
      <w:bookmarkStart w:id="943" w:name="_Toc76543821"/>
      <w:bookmarkStart w:id="944" w:name="_Toc82627407"/>
      <w:bookmarkStart w:id="945" w:name="_Toc106198141"/>
      <w:bookmarkStart w:id="946" w:name="_Toc13057579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E186C16" w14:textId="77777777" w:rsidR="00823707" w:rsidRPr="00D910A1" w:rsidRDefault="00823707" w:rsidP="00823707">
      <w:pPr>
        <w:pStyle w:val="Heading3"/>
        <w:rPr>
          <w:lang w:val="fi-FI" w:eastAsia="zh-CN"/>
        </w:rPr>
      </w:pPr>
      <w:bookmarkStart w:id="947" w:name="_Toc20994284"/>
      <w:bookmarkStart w:id="948" w:name="_Toc29812143"/>
      <w:bookmarkStart w:id="949" w:name="_Toc37139331"/>
      <w:bookmarkStart w:id="950" w:name="_Toc37268335"/>
      <w:bookmarkStart w:id="951" w:name="_Toc37268429"/>
      <w:bookmarkStart w:id="952" w:name="_Toc45879639"/>
      <w:bookmarkStart w:id="953" w:name="_Toc52563733"/>
      <w:bookmarkStart w:id="954" w:name="_Toc52563828"/>
      <w:bookmarkStart w:id="955" w:name="_Toc52563921"/>
      <w:bookmarkStart w:id="956" w:name="_Toc61181826"/>
      <w:bookmarkStart w:id="957" w:name="_Toc74642644"/>
      <w:bookmarkStart w:id="958" w:name="_Toc76543822"/>
      <w:bookmarkStart w:id="959" w:name="_Toc82627408"/>
      <w:bookmarkStart w:id="960" w:name="_Toc106198142"/>
      <w:bookmarkStart w:id="961" w:name="_Toc13057579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E186C17" w14:textId="77777777" w:rsidR="00823707" w:rsidRPr="00D910A1" w:rsidRDefault="00823707" w:rsidP="00823707">
      <w:pPr>
        <w:pStyle w:val="Heading3"/>
        <w:rPr>
          <w:lang w:val="fi-FI" w:eastAsia="zh-CN"/>
        </w:rPr>
      </w:pPr>
      <w:bookmarkStart w:id="962" w:name="_Toc20994285"/>
      <w:bookmarkStart w:id="963" w:name="_Toc29812144"/>
      <w:bookmarkStart w:id="964" w:name="_Toc37139332"/>
      <w:bookmarkStart w:id="965" w:name="_Toc37268336"/>
      <w:bookmarkStart w:id="966" w:name="_Toc37268430"/>
      <w:bookmarkStart w:id="967" w:name="_Toc45879640"/>
      <w:bookmarkStart w:id="968" w:name="_Toc52563734"/>
      <w:bookmarkStart w:id="969" w:name="_Toc52563829"/>
      <w:bookmarkStart w:id="970" w:name="_Toc52563922"/>
      <w:bookmarkStart w:id="971" w:name="_Toc61181827"/>
      <w:bookmarkStart w:id="972" w:name="_Toc74642645"/>
      <w:bookmarkStart w:id="973" w:name="_Toc76543823"/>
      <w:bookmarkStart w:id="974" w:name="_Toc82627409"/>
      <w:bookmarkStart w:id="975" w:name="_Toc106198143"/>
      <w:bookmarkStart w:id="976" w:name="_Toc13057580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E186C18" w14:textId="77777777" w:rsidR="00823707" w:rsidRPr="00D910A1" w:rsidRDefault="00823707" w:rsidP="00823707">
      <w:pPr>
        <w:pStyle w:val="Heading3"/>
        <w:rPr>
          <w:lang w:val="fi-FI" w:eastAsia="zh-CN"/>
        </w:rPr>
      </w:pPr>
      <w:bookmarkStart w:id="977" w:name="_Toc20994286"/>
      <w:bookmarkStart w:id="978" w:name="_Toc29812145"/>
      <w:bookmarkStart w:id="979" w:name="_Toc37139333"/>
      <w:bookmarkStart w:id="980" w:name="_Toc37268337"/>
      <w:bookmarkStart w:id="981" w:name="_Toc37268431"/>
      <w:bookmarkStart w:id="982" w:name="_Toc45879641"/>
      <w:bookmarkStart w:id="983" w:name="_Toc52563735"/>
      <w:bookmarkStart w:id="984" w:name="_Toc52563830"/>
      <w:bookmarkStart w:id="985" w:name="_Toc52563923"/>
      <w:bookmarkStart w:id="986" w:name="_Toc61181828"/>
      <w:bookmarkStart w:id="987" w:name="_Toc74642646"/>
      <w:bookmarkStart w:id="988" w:name="_Toc76543824"/>
      <w:bookmarkStart w:id="989" w:name="_Toc82627410"/>
      <w:bookmarkStart w:id="990" w:name="_Toc106198144"/>
      <w:bookmarkStart w:id="991" w:name="_Toc13057580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C19" w14:textId="77777777" w:rsidR="00823707" w:rsidRPr="00D910A1" w:rsidRDefault="00823707" w:rsidP="00823707">
      <w:pPr>
        <w:pStyle w:val="Heading3"/>
        <w:rPr>
          <w:lang w:val="fi-FI" w:eastAsia="zh-CN"/>
        </w:rPr>
      </w:pPr>
      <w:bookmarkStart w:id="992" w:name="_Toc20994287"/>
      <w:bookmarkStart w:id="993" w:name="_Toc29812146"/>
      <w:bookmarkStart w:id="994" w:name="_Toc37139334"/>
      <w:bookmarkStart w:id="995" w:name="_Toc37268338"/>
      <w:bookmarkStart w:id="996" w:name="_Toc37268432"/>
      <w:bookmarkStart w:id="997" w:name="_Toc45879642"/>
      <w:bookmarkStart w:id="998" w:name="_Toc52563736"/>
      <w:bookmarkStart w:id="999" w:name="_Toc52563831"/>
      <w:bookmarkStart w:id="1000" w:name="_Toc52563924"/>
      <w:bookmarkStart w:id="1001" w:name="_Toc61181829"/>
      <w:bookmarkStart w:id="1002" w:name="_Toc74642647"/>
      <w:bookmarkStart w:id="1003" w:name="_Toc76543825"/>
      <w:bookmarkStart w:id="1004" w:name="_Toc82627411"/>
      <w:bookmarkStart w:id="1005" w:name="_Toc106198145"/>
      <w:bookmarkStart w:id="1006" w:name="_Toc13057580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E186C1A" w14:textId="77777777" w:rsidR="00823707" w:rsidRPr="00D910A1" w:rsidRDefault="00823707" w:rsidP="00823707">
      <w:pPr>
        <w:pStyle w:val="Heading2"/>
      </w:pPr>
      <w:bookmarkStart w:id="1007" w:name="_Toc20994288"/>
      <w:bookmarkStart w:id="1008" w:name="_Toc29812147"/>
      <w:bookmarkStart w:id="1009" w:name="_Toc37139335"/>
      <w:bookmarkStart w:id="1010" w:name="_Toc37268339"/>
      <w:bookmarkStart w:id="1011" w:name="_Toc37268433"/>
      <w:bookmarkStart w:id="1012" w:name="_Toc45879643"/>
      <w:bookmarkStart w:id="1013" w:name="_Toc52563737"/>
      <w:bookmarkStart w:id="1014" w:name="_Toc52563832"/>
      <w:bookmarkStart w:id="1015" w:name="_Toc52563925"/>
      <w:bookmarkStart w:id="1016" w:name="_Toc61181830"/>
      <w:bookmarkStart w:id="1017" w:name="_Toc74642648"/>
      <w:bookmarkStart w:id="1018" w:name="_Toc76543826"/>
      <w:bookmarkStart w:id="1019" w:name="_Toc82627412"/>
      <w:bookmarkStart w:id="1020" w:name="_Toc106198146"/>
      <w:bookmarkStart w:id="1021" w:name="_Toc130575803"/>
      <w:r w:rsidRPr="00D910A1">
        <w:rPr>
          <w:rFonts w:hint="eastAsia"/>
          <w:lang w:val="en-US" w:eastAsia="zh-CN"/>
        </w:rPr>
        <w:t>9</w:t>
      </w:r>
      <w:r w:rsidRPr="00D910A1">
        <w:t>.2</w:t>
      </w:r>
      <w:r w:rsidRPr="00D910A1">
        <w:tab/>
      </w:r>
      <w:r w:rsidRPr="00D910A1">
        <w:rPr>
          <w:rFonts w:hint="eastAsia"/>
        </w:rPr>
        <w:t>RF electromagnetic field (80 MHz to 6000 MHz)</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022" w:name="_Toc20994289"/>
      <w:bookmarkStart w:id="1023" w:name="_Toc29812148"/>
      <w:bookmarkStart w:id="1024" w:name="_Toc37139336"/>
      <w:bookmarkStart w:id="1025" w:name="_Toc37268340"/>
      <w:bookmarkStart w:id="1026" w:name="_Toc37268434"/>
      <w:bookmarkStart w:id="1027" w:name="_Toc45879644"/>
      <w:bookmarkStart w:id="1028" w:name="_Toc52563738"/>
      <w:bookmarkStart w:id="1029" w:name="_Toc52563833"/>
      <w:bookmarkStart w:id="1030" w:name="_Toc52563926"/>
      <w:bookmarkStart w:id="1031" w:name="_Toc61181831"/>
      <w:bookmarkStart w:id="1032" w:name="_Toc74642649"/>
      <w:bookmarkStart w:id="1033" w:name="_Toc76543827"/>
      <w:bookmarkStart w:id="1034" w:name="_Toc82627413"/>
      <w:bookmarkStart w:id="1035" w:name="_Toc106198147"/>
      <w:bookmarkStart w:id="1036" w:name="_Toc13057580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037" w:name="_Toc20994290"/>
      <w:bookmarkStart w:id="1038" w:name="_Toc29812149"/>
      <w:bookmarkStart w:id="1039" w:name="_Toc37139337"/>
      <w:bookmarkStart w:id="1040" w:name="_Toc37268341"/>
      <w:bookmarkStart w:id="1041" w:name="_Toc37268435"/>
      <w:bookmarkStart w:id="1042" w:name="_Toc45879645"/>
      <w:bookmarkStart w:id="1043" w:name="_Toc52563739"/>
      <w:bookmarkStart w:id="1044" w:name="_Toc52563834"/>
      <w:bookmarkStart w:id="1045" w:name="_Toc52563927"/>
      <w:bookmarkStart w:id="1046" w:name="_Toc61181832"/>
      <w:bookmarkStart w:id="1047" w:name="_Toc74642650"/>
      <w:bookmarkStart w:id="1048" w:name="_Toc76543828"/>
      <w:bookmarkStart w:id="1049" w:name="_Toc82627414"/>
      <w:bookmarkStart w:id="1050" w:name="_Toc106198148"/>
      <w:bookmarkStart w:id="1051" w:name="_Toc13057580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052" w:name="_Toc20994291"/>
      <w:bookmarkStart w:id="1053" w:name="_Toc29812150"/>
      <w:bookmarkStart w:id="1054" w:name="_Toc37139338"/>
      <w:bookmarkStart w:id="1055" w:name="_Toc37268342"/>
      <w:bookmarkStart w:id="1056" w:name="_Toc37268436"/>
      <w:bookmarkStart w:id="1057" w:name="_Toc45879646"/>
      <w:bookmarkStart w:id="1058" w:name="_Toc52563740"/>
      <w:bookmarkStart w:id="1059" w:name="_Toc52563835"/>
      <w:bookmarkStart w:id="1060" w:name="_Toc52563928"/>
      <w:bookmarkStart w:id="1061" w:name="_Toc61181833"/>
      <w:bookmarkStart w:id="1062" w:name="_Toc74642651"/>
      <w:bookmarkStart w:id="1063" w:name="_Toc76543829"/>
      <w:bookmarkStart w:id="1064" w:name="_Toc82627415"/>
      <w:bookmarkStart w:id="1065" w:name="_Toc106198149"/>
      <w:bookmarkStart w:id="1066" w:name="_Toc13057580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067" w:name="_Toc20994292"/>
      <w:bookmarkStart w:id="1068" w:name="_Toc29812151"/>
      <w:bookmarkStart w:id="1069" w:name="_Toc37139339"/>
      <w:bookmarkStart w:id="1070" w:name="_Toc37268343"/>
      <w:bookmarkStart w:id="1071" w:name="_Toc37268437"/>
      <w:bookmarkStart w:id="1072" w:name="_Toc45879647"/>
      <w:bookmarkStart w:id="1073" w:name="_Toc52563741"/>
      <w:bookmarkStart w:id="1074" w:name="_Toc52563836"/>
      <w:bookmarkStart w:id="1075" w:name="_Toc52563929"/>
      <w:bookmarkStart w:id="1076" w:name="_Toc61181834"/>
      <w:bookmarkStart w:id="1077" w:name="_Toc74642652"/>
      <w:bookmarkStart w:id="1078" w:name="_Toc76543830"/>
      <w:bookmarkStart w:id="1079" w:name="_Toc82627416"/>
      <w:bookmarkStart w:id="1080" w:name="_Toc106198150"/>
      <w:bookmarkStart w:id="1081" w:name="_Toc13057580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82" w:name="_Toc20994293"/>
      <w:bookmarkStart w:id="1083" w:name="_Toc29812152"/>
      <w:bookmarkStart w:id="1084" w:name="_Toc37139340"/>
      <w:bookmarkStart w:id="1085" w:name="_Toc37268344"/>
      <w:bookmarkStart w:id="1086" w:name="_Toc37268438"/>
      <w:bookmarkStart w:id="1087" w:name="_Toc45879648"/>
      <w:bookmarkStart w:id="1088" w:name="_Toc52563742"/>
      <w:bookmarkStart w:id="1089" w:name="_Toc52563837"/>
      <w:bookmarkStart w:id="1090" w:name="_Toc52563930"/>
      <w:bookmarkStart w:id="1091" w:name="_Toc61181835"/>
      <w:bookmarkStart w:id="1092" w:name="_Toc74642653"/>
      <w:bookmarkStart w:id="1093" w:name="_Toc76543831"/>
      <w:bookmarkStart w:id="1094" w:name="_Toc82627417"/>
      <w:bookmarkStart w:id="1095" w:name="_Toc106198151"/>
      <w:bookmarkStart w:id="1096" w:name="_Toc13057580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97" w:name="_Toc20994294"/>
      <w:bookmarkStart w:id="1098" w:name="_Toc29812153"/>
      <w:bookmarkStart w:id="1099" w:name="_Toc37139341"/>
      <w:bookmarkStart w:id="1100" w:name="_Toc37268345"/>
      <w:bookmarkStart w:id="1101" w:name="_Toc37268439"/>
      <w:bookmarkStart w:id="1102" w:name="_Toc45879649"/>
      <w:bookmarkStart w:id="1103" w:name="_Toc52563743"/>
      <w:bookmarkStart w:id="1104" w:name="_Toc52563838"/>
      <w:bookmarkStart w:id="1105" w:name="_Toc52563931"/>
      <w:bookmarkStart w:id="1106" w:name="_Toc61181836"/>
      <w:bookmarkStart w:id="1107" w:name="_Toc74642654"/>
      <w:bookmarkStart w:id="1108" w:name="_Toc76543832"/>
      <w:bookmarkStart w:id="1109" w:name="_Toc82627418"/>
      <w:bookmarkStart w:id="1110" w:name="_Toc106198152"/>
      <w:bookmarkStart w:id="1111" w:name="_Toc130575809"/>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112" w:name="_Toc20994295"/>
      <w:bookmarkStart w:id="1113" w:name="_Toc29812154"/>
      <w:bookmarkStart w:id="1114" w:name="_Toc37139342"/>
      <w:bookmarkStart w:id="1115" w:name="_Toc37268346"/>
      <w:bookmarkStart w:id="1116" w:name="_Toc37268440"/>
      <w:bookmarkStart w:id="1117" w:name="_Toc45879650"/>
      <w:bookmarkStart w:id="1118" w:name="_Toc52563744"/>
      <w:bookmarkStart w:id="1119" w:name="_Toc52563839"/>
      <w:bookmarkStart w:id="1120" w:name="_Toc52563932"/>
      <w:bookmarkStart w:id="1121" w:name="_Toc61181837"/>
      <w:bookmarkStart w:id="1122" w:name="_Toc74642655"/>
      <w:bookmarkStart w:id="1123" w:name="_Toc76543833"/>
      <w:bookmarkStart w:id="1124" w:name="_Toc82627419"/>
      <w:bookmarkStart w:id="1125" w:name="_Toc106198153"/>
      <w:bookmarkStart w:id="1126" w:name="_Toc13057581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127" w:name="_Toc20994296"/>
      <w:bookmarkStart w:id="1128" w:name="_Toc29812155"/>
      <w:bookmarkStart w:id="1129" w:name="_Toc37139343"/>
      <w:bookmarkStart w:id="1130" w:name="_Toc37268347"/>
      <w:bookmarkStart w:id="1131" w:name="_Toc37268441"/>
      <w:bookmarkStart w:id="1132" w:name="_Toc45879651"/>
      <w:bookmarkStart w:id="1133" w:name="_Toc52563745"/>
      <w:bookmarkStart w:id="1134" w:name="_Toc52563840"/>
      <w:bookmarkStart w:id="1135" w:name="_Toc52563933"/>
      <w:bookmarkStart w:id="1136" w:name="_Toc61181838"/>
      <w:bookmarkStart w:id="1137" w:name="_Toc74642656"/>
      <w:bookmarkStart w:id="1138" w:name="_Toc76543834"/>
      <w:bookmarkStart w:id="1139" w:name="_Toc82627420"/>
      <w:bookmarkStart w:id="1140" w:name="_Toc106198154"/>
      <w:bookmarkStart w:id="1141" w:name="_Toc13057581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142" w:name="_Toc20994297"/>
      <w:bookmarkStart w:id="1143" w:name="_Toc29812156"/>
      <w:bookmarkStart w:id="1144" w:name="_Toc37139344"/>
      <w:bookmarkStart w:id="1145" w:name="_Toc37268348"/>
      <w:bookmarkStart w:id="1146" w:name="_Toc37268442"/>
      <w:bookmarkStart w:id="1147" w:name="_Toc45879652"/>
      <w:bookmarkStart w:id="1148" w:name="_Toc52563746"/>
      <w:bookmarkStart w:id="1149" w:name="_Toc52563841"/>
      <w:bookmarkStart w:id="1150" w:name="_Toc52563934"/>
      <w:bookmarkStart w:id="1151" w:name="_Toc61181839"/>
      <w:bookmarkStart w:id="1152" w:name="_Toc74642657"/>
      <w:bookmarkStart w:id="1153" w:name="_Toc76543835"/>
      <w:bookmarkStart w:id="1154" w:name="_Toc82627421"/>
      <w:bookmarkStart w:id="1155" w:name="_Toc106198155"/>
      <w:bookmarkStart w:id="1156" w:name="_Toc13057581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157" w:name="_Toc20994298"/>
      <w:bookmarkStart w:id="1158" w:name="_Toc29812157"/>
      <w:bookmarkStart w:id="1159" w:name="_Toc37139345"/>
      <w:bookmarkStart w:id="1160" w:name="_Toc37268349"/>
      <w:bookmarkStart w:id="1161" w:name="_Toc37268443"/>
      <w:bookmarkStart w:id="1162" w:name="_Toc45879653"/>
      <w:bookmarkStart w:id="1163" w:name="_Toc52563747"/>
      <w:bookmarkStart w:id="1164" w:name="_Toc52563842"/>
      <w:bookmarkStart w:id="1165" w:name="_Toc52563935"/>
      <w:bookmarkStart w:id="1166" w:name="_Toc61181840"/>
      <w:bookmarkStart w:id="1167" w:name="_Toc74642658"/>
      <w:bookmarkStart w:id="1168" w:name="_Toc76543836"/>
      <w:bookmarkStart w:id="1169" w:name="_Toc82627422"/>
      <w:bookmarkStart w:id="1170" w:name="_Toc106198156"/>
      <w:bookmarkStart w:id="1171" w:name="_Toc13057581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172" w:name="_Toc20994299"/>
      <w:bookmarkStart w:id="1173" w:name="_Toc29812158"/>
      <w:bookmarkStart w:id="1174" w:name="_Toc37139346"/>
      <w:bookmarkStart w:id="1175" w:name="_Toc37268350"/>
      <w:bookmarkStart w:id="1176" w:name="_Toc37268444"/>
      <w:bookmarkStart w:id="1177" w:name="_Toc45879654"/>
      <w:bookmarkStart w:id="1178" w:name="_Toc52563748"/>
      <w:bookmarkStart w:id="1179" w:name="_Toc52563843"/>
      <w:bookmarkStart w:id="1180" w:name="_Toc52563936"/>
      <w:bookmarkStart w:id="1181" w:name="_Toc61181841"/>
      <w:bookmarkStart w:id="1182" w:name="_Toc74642659"/>
      <w:bookmarkStart w:id="1183" w:name="_Toc76543837"/>
      <w:bookmarkStart w:id="1184" w:name="_Toc82627423"/>
      <w:bookmarkStart w:id="1185" w:name="_Toc106198157"/>
      <w:bookmarkStart w:id="1186" w:name="_Toc13057581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87" w:name="_Toc20994300"/>
      <w:bookmarkStart w:id="1188" w:name="_Toc29812159"/>
      <w:bookmarkStart w:id="1189" w:name="_Toc37139347"/>
      <w:bookmarkStart w:id="1190" w:name="_Toc37268351"/>
      <w:bookmarkStart w:id="1191" w:name="_Toc37268445"/>
      <w:bookmarkStart w:id="1192" w:name="_Toc45879655"/>
      <w:bookmarkStart w:id="1193" w:name="_Toc52563749"/>
      <w:bookmarkStart w:id="1194" w:name="_Toc52563844"/>
      <w:bookmarkStart w:id="1195" w:name="_Toc52563937"/>
      <w:bookmarkStart w:id="1196" w:name="_Toc61181842"/>
      <w:bookmarkStart w:id="1197" w:name="_Toc74642660"/>
      <w:bookmarkStart w:id="1198" w:name="_Toc76543838"/>
      <w:bookmarkStart w:id="1199" w:name="_Toc82627424"/>
      <w:bookmarkStart w:id="1200" w:name="_Toc106198158"/>
      <w:bookmarkStart w:id="1201" w:name="_Toc13057581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202" w:name="_Toc20994301"/>
      <w:bookmarkStart w:id="1203" w:name="_Toc29812160"/>
      <w:bookmarkStart w:id="1204" w:name="_Toc37139348"/>
      <w:bookmarkStart w:id="1205" w:name="_Toc37268352"/>
      <w:bookmarkStart w:id="1206" w:name="_Toc37268446"/>
      <w:bookmarkStart w:id="1207" w:name="_Toc45879656"/>
      <w:bookmarkStart w:id="1208" w:name="_Toc52563750"/>
      <w:bookmarkStart w:id="1209" w:name="_Toc52563845"/>
      <w:bookmarkStart w:id="1210" w:name="_Toc52563938"/>
      <w:bookmarkStart w:id="1211" w:name="_Toc61181843"/>
      <w:bookmarkStart w:id="1212" w:name="_Toc74642661"/>
      <w:bookmarkStart w:id="1213" w:name="_Toc76543839"/>
      <w:bookmarkStart w:id="1214" w:name="_Toc82627425"/>
      <w:bookmarkStart w:id="1215" w:name="_Toc106198159"/>
      <w:bookmarkStart w:id="1216" w:name="_Toc13057581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217" w:name="_Toc20994302"/>
      <w:bookmarkStart w:id="1218" w:name="_Toc29812161"/>
      <w:bookmarkStart w:id="1219" w:name="_Toc37139349"/>
      <w:bookmarkStart w:id="1220" w:name="_Toc37268353"/>
      <w:bookmarkStart w:id="1221" w:name="_Toc37268447"/>
      <w:bookmarkStart w:id="1222" w:name="_Toc45879657"/>
      <w:bookmarkStart w:id="1223" w:name="_Toc52563751"/>
      <w:bookmarkStart w:id="1224" w:name="_Toc52563846"/>
      <w:bookmarkStart w:id="1225" w:name="_Toc52563939"/>
      <w:bookmarkStart w:id="1226" w:name="_Toc61181844"/>
      <w:bookmarkStart w:id="1227" w:name="_Toc74642662"/>
      <w:bookmarkStart w:id="1228" w:name="_Toc76543840"/>
      <w:bookmarkStart w:id="1229" w:name="_Toc82627426"/>
      <w:bookmarkStart w:id="1230" w:name="_Toc106198160"/>
      <w:bookmarkStart w:id="1231" w:name="_Toc13057581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232" w:name="_Toc20994303"/>
      <w:bookmarkStart w:id="1233" w:name="_Toc29812162"/>
      <w:bookmarkStart w:id="1234" w:name="_Toc37139350"/>
      <w:bookmarkStart w:id="1235" w:name="_Toc37268354"/>
      <w:bookmarkStart w:id="1236" w:name="_Toc37268448"/>
      <w:bookmarkStart w:id="1237" w:name="_Toc45879658"/>
      <w:bookmarkStart w:id="1238" w:name="_Toc52563752"/>
      <w:bookmarkStart w:id="1239" w:name="_Toc52563847"/>
      <w:bookmarkStart w:id="1240" w:name="_Toc52563940"/>
      <w:bookmarkStart w:id="1241" w:name="_Toc61181845"/>
      <w:bookmarkStart w:id="1242" w:name="_Toc74642663"/>
      <w:bookmarkStart w:id="1243" w:name="_Toc76543841"/>
      <w:bookmarkStart w:id="1244" w:name="_Toc82627427"/>
      <w:bookmarkStart w:id="1245" w:name="_Toc106198161"/>
      <w:bookmarkStart w:id="1246" w:name="_Toc13057581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247" w:name="_Toc20994304"/>
      <w:bookmarkStart w:id="1248" w:name="_Toc29812163"/>
      <w:bookmarkStart w:id="1249" w:name="_Toc37139351"/>
      <w:bookmarkStart w:id="1250" w:name="_Toc37268355"/>
      <w:bookmarkStart w:id="1251" w:name="_Toc37268449"/>
      <w:bookmarkStart w:id="1252" w:name="_Toc45879659"/>
      <w:bookmarkStart w:id="1253" w:name="_Toc52563753"/>
      <w:bookmarkStart w:id="1254" w:name="_Toc52563848"/>
      <w:bookmarkStart w:id="1255" w:name="_Toc52563941"/>
      <w:bookmarkStart w:id="1256" w:name="_Toc61181846"/>
      <w:bookmarkStart w:id="1257" w:name="_Toc74642664"/>
      <w:bookmarkStart w:id="1258" w:name="_Toc76543842"/>
      <w:bookmarkStart w:id="1259" w:name="_Toc82627428"/>
      <w:bookmarkStart w:id="1260" w:name="_Toc106198162"/>
      <w:bookmarkStart w:id="1261" w:name="_Toc13057581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262" w:name="_Toc20994305"/>
      <w:bookmarkStart w:id="1263" w:name="_Toc29812164"/>
      <w:bookmarkStart w:id="1264" w:name="_Toc37139352"/>
      <w:bookmarkStart w:id="1265" w:name="_Toc37268356"/>
      <w:bookmarkStart w:id="1266" w:name="_Toc37268450"/>
      <w:bookmarkStart w:id="1267" w:name="_Toc45879660"/>
      <w:bookmarkStart w:id="1268" w:name="_Toc52563754"/>
      <w:bookmarkStart w:id="1269" w:name="_Toc52563849"/>
      <w:bookmarkStart w:id="1270" w:name="_Toc52563942"/>
      <w:bookmarkStart w:id="1271" w:name="_Toc61181847"/>
      <w:bookmarkStart w:id="1272" w:name="_Toc74642665"/>
      <w:bookmarkStart w:id="1273" w:name="_Toc76543843"/>
      <w:bookmarkStart w:id="1274" w:name="_Toc82627429"/>
      <w:bookmarkStart w:id="1275" w:name="_Toc106198163"/>
      <w:bookmarkStart w:id="1276" w:name="_Toc130575820"/>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277" w:name="_Toc20994306"/>
      <w:bookmarkStart w:id="1278" w:name="_Toc29812165"/>
      <w:bookmarkStart w:id="1279" w:name="_Toc37139353"/>
      <w:bookmarkStart w:id="1280" w:name="_Toc37268357"/>
      <w:bookmarkStart w:id="1281" w:name="_Toc37268451"/>
      <w:bookmarkStart w:id="1282" w:name="_Toc45879661"/>
      <w:bookmarkStart w:id="1283" w:name="_Toc52563755"/>
      <w:bookmarkStart w:id="1284" w:name="_Toc52563850"/>
      <w:bookmarkStart w:id="1285" w:name="_Toc52563943"/>
      <w:bookmarkStart w:id="1286" w:name="_Toc61181848"/>
      <w:bookmarkStart w:id="1287" w:name="_Toc74642666"/>
      <w:bookmarkStart w:id="1288" w:name="_Toc76543844"/>
      <w:bookmarkStart w:id="1289" w:name="_Toc82627430"/>
      <w:bookmarkStart w:id="1290" w:name="_Toc106198164"/>
      <w:bookmarkStart w:id="1291" w:name="_Toc13057582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92" w:name="_Toc20994307"/>
      <w:bookmarkStart w:id="1293" w:name="_Toc29812166"/>
      <w:bookmarkStart w:id="1294" w:name="_Toc37139354"/>
      <w:bookmarkStart w:id="1295" w:name="_Toc37268358"/>
      <w:bookmarkStart w:id="1296" w:name="_Toc37268452"/>
      <w:bookmarkStart w:id="1297" w:name="_Toc45879662"/>
      <w:bookmarkStart w:id="1298" w:name="_Toc52563756"/>
      <w:bookmarkStart w:id="1299" w:name="_Toc52563851"/>
      <w:bookmarkStart w:id="1300" w:name="_Toc52563944"/>
      <w:bookmarkStart w:id="1301" w:name="_Toc61181849"/>
      <w:bookmarkStart w:id="1302" w:name="_Toc74642667"/>
      <w:bookmarkStart w:id="1303" w:name="_Toc76543845"/>
      <w:bookmarkStart w:id="1304" w:name="_Toc82627431"/>
      <w:bookmarkStart w:id="1305" w:name="_Toc106198165"/>
      <w:bookmarkStart w:id="1306" w:name="_Toc13057582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307" w:name="_Toc20994308"/>
      <w:bookmarkStart w:id="1308" w:name="_Toc29812167"/>
      <w:bookmarkStart w:id="1309" w:name="_Toc37139355"/>
      <w:bookmarkStart w:id="1310" w:name="_Toc37268359"/>
      <w:bookmarkStart w:id="1311" w:name="_Toc37268453"/>
      <w:bookmarkStart w:id="1312" w:name="_Toc45879663"/>
      <w:bookmarkStart w:id="1313" w:name="_Toc52563757"/>
      <w:bookmarkStart w:id="1314" w:name="_Toc52563852"/>
      <w:bookmarkStart w:id="1315" w:name="_Toc52563945"/>
      <w:bookmarkStart w:id="1316" w:name="_Toc61181850"/>
      <w:bookmarkStart w:id="1317" w:name="_Toc74642668"/>
      <w:bookmarkStart w:id="1318" w:name="_Toc76543846"/>
      <w:bookmarkStart w:id="1319" w:name="_Toc82627432"/>
      <w:bookmarkStart w:id="1320" w:name="_Toc106198166"/>
      <w:bookmarkStart w:id="1321" w:name="_Toc13057582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322" w:name="_Toc20994309"/>
      <w:bookmarkStart w:id="1323" w:name="_Toc29812168"/>
      <w:bookmarkStart w:id="1324" w:name="_Toc37139356"/>
      <w:bookmarkStart w:id="1325" w:name="_Toc37268360"/>
      <w:bookmarkStart w:id="1326" w:name="_Toc37268454"/>
      <w:bookmarkStart w:id="1327" w:name="_Toc45879664"/>
      <w:bookmarkStart w:id="1328" w:name="_Toc52563758"/>
      <w:bookmarkStart w:id="1329" w:name="_Toc52563853"/>
      <w:bookmarkStart w:id="1330" w:name="_Toc52563946"/>
      <w:bookmarkStart w:id="1331" w:name="_Toc61181851"/>
      <w:bookmarkStart w:id="1332" w:name="_Toc74642669"/>
      <w:bookmarkStart w:id="1333" w:name="_Toc76543847"/>
      <w:bookmarkStart w:id="1334" w:name="_Toc82627433"/>
      <w:bookmarkStart w:id="1335" w:name="_Toc106198167"/>
      <w:bookmarkStart w:id="1336" w:name="_Toc13057582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337" w:name="_Toc20994310"/>
      <w:bookmarkStart w:id="1338" w:name="_Toc29812169"/>
      <w:bookmarkStart w:id="1339" w:name="_Toc37139357"/>
      <w:bookmarkStart w:id="1340" w:name="_Toc37268361"/>
      <w:bookmarkStart w:id="1341" w:name="_Toc37268455"/>
      <w:bookmarkStart w:id="1342" w:name="_Toc45879665"/>
      <w:bookmarkStart w:id="1343" w:name="_Toc52563759"/>
      <w:bookmarkStart w:id="1344" w:name="_Toc52563854"/>
      <w:bookmarkStart w:id="1345" w:name="_Toc52563947"/>
      <w:bookmarkStart w:id="1346" w:name="_Toc61181852"/>
      <w:bookmarkStart w:id="1347" w:name="_Toc74642670"/>
      <w:bookmarkStart w:id="1348" w:name="_Toc76543848"/>
      <w:bookmarkStart w:id="1349" w:name="_Toc82627434"/>
      <w:bookmarkStart w:id="1350" w:name="_Toc106198168"/>
      <w:bookmarkStart w:id="1351" w:name="_Toc13057582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352" w:name="_Toc20994311"/>
      <w:bookmarkStart w:id="1353" w:name="_Toc29812170"/>
      <w:bookmarkStart w:id="1354" w:name="_Toc37139358"/>
      <w:bookmarkStart w:id="1355" w:name="_Toc37268362"/>
      <w:bookmarkStart w:id="1356" w:name="_Toc37268456"/>
      <w:bookmarkStart w:id="1357" w:name="_Toc45879666"/>
      <w:bookmarkStart w:id="1358" w:name="_Toc52563760"/>
      <w:bookmarkStart w:id="1359" w:name="_Toc52563855"/>
      <w:bookmarkStart w:id="1360" w:name="_Toc52563948"/>
      <w:bookmarkStart w:id="1361" w:name="_Toc61181853"/>
      <w:bookmarkStart w:id="1362" w:name="_Toc74642671"/>
      <w:bookmarkStart w:id="1363" w:name="_Toc76543849"/>
      <w:bookmarkStart w:id="1364" w:name="_Toc82627435"/>
      <w:bookmarkStart w:id="1365" w:name="_Toc106198169"/>
      <w:bookmarkStart w:id="1366" w:name="_Toc130575826"/>
      <w:r w:rsidRPr="00D910A1">
        <w:t>9.7.2.1</w:t>
      </w:r>
      <w:r w:rsidRPr="00D910A1">
        <w:tab/>
        <w:t>Test method for telecommunication ports directly connected to outdoor cables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367" w:name="_Toc20994312"/>
      <w:bookmarkStart w:id="1368" w:name="_Toc29812171"/>
      <w:bookmarkStart w:id="1369" w:name="_Toc37139359"/>
      <w:bookmarkStart w:id="1370" w:name="_Toc37268363"/>
      <w:bookmarkStart w:id="1371" w:name="_Toc37268457"/>
      <w:bookmarkStart w:id="1372" w:name="_Toc45879667"/>
      <w:bookmarkStart w:id="1373" w:name="_Toc52563761"/>
      <w:bookmarkStart w:id="1374" w:name="_Toc52563856"/>
      <w:bookmarkStart w:id="1375" w:name="_Toc52563949"/>
      <w:bookmarkStart w:id="1376" w:name="_Toc61181854"/>
      <w:bookmarkStart w:id="1377" w:name="_Toc74642672"/>
      <w:bookmarkStart w:id="1378" w:name="_Toc76543850"/>
      <w:bookmarkStart w:id="1379" w:name="_Toc82627436"/>
      <w:bookmarkStart w:id="1380" w:name="_Toc106198170"/>
      <w:bookmarkStart w:id="1381" w:name="_Toc130575827"/>
      <w:r w:rsidRPr="00D910A1">
        <w:t>9.7.2.2</w:t>
      </w:r>
      <w:r w:rsidRPr="00D910A1">
        <w:tab/>
        <w:t>Test method for telecommunication ports connected to indoor cables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382" w:name="_Toc20994313"/>
      <w:bookmarkStart w:id="1383" w:name="_Toc29812172"/>
      <w:bookmarkStart w:id="1384" w:name="_Toc37139360"/>
      <w:bookmarkStart w:id="1385" w:name="_Toc37268364"/>
      <w:bookmarkStart w:id="1386" w:name="_Toc37268458"/>
      <w:bookmarkStart w:id="1387" w:name="_Toc45879668"/>
      <w:bookmarkStart w:id="1388" w:name="_Toc52563762"/>
      <w:bookmarkStart w:id="1389" w:name="_Toc52563857"/>
      <w:bookmarkStart w:id="1390" w:name="_Toc52563950"/>
      <w:bookmarkStart w:id="1391" w:name="_Toc61181855"/>
      <w:bookmarkStart w:id="1392" w:name="_Toc74642673"/>
      <w:bookmarkStart w:id="1393" w:name="_Toc76543851"/>
      <w:bookmarkStart w:id="1394" w:name="_Toc82627437"/>
      <w:bookmarkStart w:id="1395" w:name="_Toc106198171"/>
      <w:bookmarkStart w:id="1396" w:name="_Toc130575828"/>
      <w:r w:rsidRPr="00D910A1">
        <w:t>9.7.2.3</w:t>
      </w:r>
      <w:r w:rsidRPr="00D910A1">
        <w:tab/>
        <w:t>Test method for AC power ports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97" w:name="_Toc20994314"/>
      <w:bookmarkStart w:id="1398" w:name="_Toc29812173"/>
      <w:bookmarkStart w:id="1399" w:name="_Toc37139361"/>
      <w:bookmarkStart w:id="1400" w:name="_Toc37268365"/>
      <w:bookmarkStart w:id="1401" w:name="_Toc37268459"/>
      <w:bookmarkStart w:id="1402" w:name="_Toc45879669"/>
      <w:bookmarkStart w:id="1403" w:name="_Toc52563763"/>
      <w:bookmarkStart w:id="1404" w:name="_Toc52563858"/>
      <w:bookmarkStart w:id="1405" w:name="_Toc52563951"/>
      <w:bookmarkStart w:id="1406" w:name="_Toc61181856"/>
      <w:bookmarkStart w:id="1407" w:name="_Toc74642674"/>
      <w:bookmarkStart w:id="1408" w:name="_Toc76543852"/>
      <w:bookmarkStart w:id="1409" w:name="_Toc82627438"/>
      <w:bookmarkStart w:id="1410" w:name="_Toc106198172"/>
      <w:bookmarkStart w:id="1411" w:name="_Toc13057582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412" w:name="_Toc20994315"/>
      <w:bookmarkStart w:id="1413" w:name="_Toc29812174"/>
      <w:bookmarkStart w:id="1414" w:name="_Toc37139362"/>
      <w:bookmarkStart w:id="1415" w:name="_Toc37268366"/>
      <w:bookmarkStart w:id="1416" w:name="_Toc37268460"/>
      <w:bookmarkStart w:id="1417" w:name="_Toc45879670"/>
      <w:bookmarkStart w:id="1418" w:name="_Toc52563764"/>
      <w:bookmarkStart w:id="1419" w:name="_Toc52563859"/>
      <w:bookmarkStart w:id="1420" w:name="_Toc52563952"/>
      <w:bookmarkStart w:id="1421" w:name="_Toc61181857"/>
      <w:bookmarkStart w:id="1422" w:name="_Toc74642675"/>
      <w:bookmarkStart w:id="1423" w:name="_Toc76543853"/>
      <w:bookmarkStart w:id="1424" w:name="_Toc82627439"/>
      <w:bookmarkStart w:id="1425" w:name="historyclause"/>
      <w:bookmarkStart w:id="1426" w:name="_Toc106198173"/>
      <w:bookmarkStart w:id="1427" w:name="_Toc130575830"/>
      <w:r w:rsidRPr="00D910A1">
        <w:lastRenderedPageBreak/>
        <w:t>Annex A (informative):</w:t>
      </w:r>
      <w:r w:rsidRPr="00D910A1">
        <w:br/>
        <w:t>Change history</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42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4E40325" w14:textId="77777777" w:rsidR="009C2758" w:rsidRPr="00235394" w:rsidRDefault="009C2758" w:rsidP="009C2758"/>
    <w:bookmarkEnd w:id="1428"/>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287B1" w14:textId="77777777" w:rsidR="00603833" w:rsidRDefault="00603833">
      <w:r>
        <w:separator/>
      </w:r>
    </w:p>
  </w:endnote>
  <w:endnote w:type="continuationSeparator" w:id="0">
    <w:p w14:paraId="079ED350" w14:textId="77777777" w:rsidR="00603833" w:rsidRDefault="0060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76250" w14:textId="77777777" w:rsidR="00603833" w:rsidRDefault="00603833">
      <w:r>
        <w:separator/>
      </w:r>
    </w:p>
  </w:footnote>
  <w:footnote w:type="continuationSeparator" w:id="0">
    <w:p w14:paraId="1AA64A11" w14:textId="77777777" w:rsidR="00603833" w:rsidRDefault="0060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3F83BA6B"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297">
      <w:rPr>
        <w:rFonts w:ascii="Arial" w:hAnsi="Arial" w:cs="Arial"/>
        <w:b/>
        <w:noProof/>
        <w:sz w:val="18"/>
        <w:szCs w:val="18"/>
      </w:rPr>
      <w:t>3GPP TS 38.113 V17.3.0 (2023-03)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483A9A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297">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8648F"/>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5E1F"/>
    <w:rsid w:val="00695F80"/>
    <w:rsid w:val="006A323F"/>
    <w:rsid w:val="006B011F"/>
    <w:rsid w:val="006B30D0"/>
    <w:rsid w:val="006C3D95"/>
    <w:rsid w:val="006E5C86"/>
    <w:rsid w:val="007004AA"/>
    <w:rsid w:val="00701116"/>
    <w:rsid w:val="00710865"/>
    <w:rsid w:val="00713C44"/>
    <w:rsid w:val="00715F65"/>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36D74"/>
    <w:rsid w:val="00942EC2"/>
    <w:rsid w:val="00957647"/>
    <w:rsid w:val="0096653E"/>
    <w:rsid w:val="0097656F"/>
    <w:rsid w:val="009C2758"/>
    <w:rsid w:val="009D42C4"/>
    <w:rsid w:val="009F37B7"/>
    <w:rsid w:val="009F55C5"/>
    <w:rsid w:val="009F6AA6"/>
    <w:rsid w:val="009F6CE4"/>
    <w:rsid w:val="00A06837"/>
    <w:rsid w:val="00A06B71"/>
    <w:rsid w:val="00A10F02"/>
    <w:rsid w:val="00A164B4"/>
    <w:rsid w:val="00A26956"/>
    <w:rsid w:val="00A27486"/>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6A9A"/>
    <w:rsid w:val="00C074DD"/>
    <w:rsid w:val="00C1496A"/>
    <w:rsid w:val="00C33079"/>
    <w:rsid w:val="00C45231"/>
    <w:rsid w:val="00C72833"/>
    <w:rsid w:val="00C80F1D"/>
    <w:rsid w:val="00C93F40"/>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77645"/>
    <w:rsid w:val="00EA15B0"/>
    <w:rsid w:val="00EA27C1"/>
    <w:rsid w:val="00EA3A62"/>
    <w:rsid w:val="00EA5EA7"/>
    <w:rsid w:val="00EC4A25"/>
    <w:rsid w:val="00EE52AD"/>
    <w:rsid w:val="00EF783D"/>
    <w:rsid w:val="00F025A2"/>
    <w:rsid w:val="00F04712"/>
    <w:rsid w:val="00F1127B"/>
    <w:rsid w:val="00F13360"/>
    <w:rsid w:val="00F22EC7"/>
    <w:rsid w:val="00F31AA1"/>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35</Pages>
  <Words>12040</Words>
  <Characters>68630</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2021-10-01T00:24:00Z</dcterms:created>
  <dcterms:modified xsi:type="dcterms:W3CDTF">2023-04-05T20:42:00Z</dcterms:modified>
</cp:coreProperties>
</file>