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A" w14:textId="77777777" w:rsidTr="005E4BB2">
        <w:tc>
          <w:tcPr>
            <w:tcW w:w="10423" w:type="dxa"/>
            <w:gridSpan w:val="2"/>
            <w:shd w:val="clear" w:color="auto" w:fill="auto"/>
          </w:tcPr>
          <w:p w14:paraId="2F223B39" w14:textId="1B92618D" w:rsidR="004F0988" w:rsidRPr="00D910A1" w:rsidRDefault="004F0988" w:rsidP="00133525">
            <w:pPr>
              <w:pStyle w:val="ZA"/>
              <w:framePr w:w="0" w:hRule="auto" w:wrap="auto" w:vAnchor="margin" w:hAnchor="text" w:yAlign="inline"/>
            </w:pPr>
            <w:bookmarkStart w:id="0" w:name="page1"/>
            <w:bookmarkStart w:id="1" w:name="MCCQCTEMPBM_00000023" w:colFirst="1" w:colLast="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bookmarkStart w:id="4" w:name="specVersion"/>
            <w:r w:rsidR="00CA7178" w:rsidRPr="00D910A1">
              <w:t>15</w:t>
            </w:r>
            <w:r w:rsidRPr="00D910A1">
              <w:t>.</w:t>
            </w:r>
            <w:r w:rsidR="00185F80">
              <w:t>13</w:t>
            </w:r>
            <w:r w:rsidRPr="00D910A1">
              <w:t>.</w:t>
            </w:r>
            <w:bookmarkEnd w:id="4"/>
            <w:r w:rsidR="00CA7178" w:rsidRPr="00D910A1">
              <w:t>0</w:t>
            </w:r>
            <w:r w:rsidRPr="00D910A1">
              <w:t xml:space="preserve"> </w:t>
            </w:r>
            <w:r w:rsidRPr="00D910A1">
              <w:rPr>
                <w:sz w:val="32"/>
              </w:rPr>
              <w:t>(</w:t>
            </w:r>
            <w:bookmarkStart w:id="5" w:name="issueDate"/>
            <w:r w:rsidR="00D903B4" w:rsidRPr="00D910A1">
              <w:rPr>
                <w:sz w:val="32"/>
              </w:rPr>
              <w:t>202</w:t>
            </w:r>
            <w:r w:rsidR="00D903B4">
              <w:rPr>
                <w:sz w:val="32"/>
              </w:rPr>
              <w:t>1</w:t>
            </w:r>
            <w:r w:rsidRPr="00D910A1">
              <w:rPr>
                <w:sz w:val="32"/>
              </w:rPr>
              <w:t>-</w:t>
            </w:r>
            <w:bookmarkEnd w:id="5"/>
            <w:r w:rsidR="00D903B4">
              <w:rPr>
                <w:sz w:val="32"/>
              </w:rPr>
              <w:t>03</w:t>
            </w:r>
            <w:r w:rsidRPr="00D910A1">
              <w:rPr>
                <w:sz w:val="32"/>
              </w:rPr>
              <w:t>)</w:t>
            </w:r>
          </w:p>
        </w:tc>
      </w:tr>
      <w:bookmarkEnd w:id="1"/>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6" w:name="spectype2"/>
            <w:r w:rsidRPr="00D910A1">
              <w:t>Specificatio</w:t>
            </w:r>
            <w:bookmarkEnd w:id="6"/>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7" w:name="specRelease"/>
            <w:r w:rsidRPr="00DB56CE">
              <w:rPr>
                <w:rStyle w:val="ZGSM"/>
              </w:rPr>
              <w:t>15</w:t>
            </w:r>
            <w:bookmarkEnd w:id="7"/>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8"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10"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0E0527F2" w:rsidR="00E16509" w:rsidRPr="00D910A1" w:rsidRDefault="00E16509" w:rsidP="00133525">
            <w:pPr>
              <w:pStyle w:val="FP"/>
              <w:jc w:val="center"/>
              <w:rPr>
                <w:noProof/>
                <w:sz w:val="18"/>
              </w:rPr>
            </w:pPr>
            <w:r w:rsidRPr="00D910A1">
              <w:rPr>
                <w:noProof/>
                <w:sz w:val="18"/>
              </w:rPr>
              <w:t xml:space="preserve">© </w:t>
            </w:r>
            <w:r w:rsidR="00D903B4" w:rsidRPr="00D910A1">
              <w:rPr>
                <w:noProof/>
                <w:sz w:val="18"/>
              </w:rPr>
              <w:t>202</w:t>
            </w:r>
            <w:r w:rsidR="00D903B4">
              <w:rPr>
                <w:noProof/>
                <w:sz w:val="18"/>
              </w:rPr>
              <w:t>1</w:t>
            </w:r>
            <w:r w:rsidRPr="00D910A1">
              <w:rPr>
                <w:noProof/>
                <w:sz w:val="18"/>
              </w:rPr>
              <w:t>, 3GPP Organizational Partners (ARIB, ATIS, CCSA, ETSI, TSDSI, TTA, TTC).</w:t>
            </w:r>
            <w:bookmarkStart w:id="13" w:name="copyrightaddon"/>
            <w:bookmarkEnd w:id="13"/>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2"/>
          </w:p>
          <w:p w14:paraId="2F223B65" w14:textId="77777777" w:rsidR="00E16509" w:rsidRPr="00D910A1" w:rsidRDefault="00E16509" w:rsidP="00133525"/>
        </w:tc>
      </w:tr>
      <w:bookmarkEnd w:id="10"/>
    </w:tbl>
    <w:p w14:paraId="2F223B67" w14:textId="77777777" w:rsidR="00080512" w:rsidRPr="00D910A1" w:rsidRDefault="00080512">
      <w:pPr>
        <w:pStyle w:val="TT"/>
      </w:pPr>
      <w:r w:rsidRPr="00D910A1">
        <w:br w:type="page"/>
      </w:r>
      <w:bookmarkStart w:id="14" w:name="tableOfContents"/>
      <w:bookmarkEnd w:id="14"/>
      <w:r w:rsidRPr="00D910A1">
        <w:lastRenderedPageBreak/>
        <w:t>Contents</w:t>
      </w:r>
    </w:p>
    <w:p w14:paraId="2F223B68" w14:textId="77777777" w:rsidR="00ED3D52" w:rsidRDefault="00ED3D5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_Toc61181709 \h </w:instrText>
      </w:r>
      <w:r>
        <w:fldChar w:fldCharType="separate"/>
      </w:r>
      <w:r>
        <w:t>5</w:t>
      </w:r>
      <w:r>
        <w:fldChar w:fldCharType="end"/>
      </w:r>
    </w:p>
    <w:p w14:paraId="2F223B69" w14:textId="77777777" w:rsidR="00ED3D52" w:rsidRDefault="00ED3D5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_Toc61181710 \h </w:instrText>
      </w:r>
      <w:r>
        <w:fldChar w:fldCharType="separate"/>
      </w:r>
      <w:r>
        <w:t>7</w:t>
      </w:r>
      <w:r>
        <w:fldChar w:fldCharType="end"/>
      </w:r>
    </w:p>
    <w:p w14:paraId="2F223B6A" w14:textId="77777777" w:rsidR="00ED3D52" w:rsidRDefault="00ED3D5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_Toc61181711 \h </w:instrText>
      </w:r>
      <w:r>
        <w:fldChar w:fldCharType="separate"/>
      </w:r>
      <w:r>
        <w:t>7</w:t>
      </w:r>
      <w:r>
        <w:fldChar w:fldCharType="end"/>
      </w:r>
    </w:p>
    <w:p w14:paraId="2F223B6B" w14:textId="77777777" w:rsidR="00ED3D52" w:rsidRDefault="00ED3D5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_Toc61181712 \h </w:instrText>
      </w:r>
      <w:r>
        <w:fldChar w:fldCharType="separate"/>
      </w:r>
      <w:r>
        <w:t>9</w:t>
      </w:r>
      <w:r>
        <w:fldChar w:fldCharType="end"/>
      </w:r>
    </w:p>
    <w:p w14:paraId="2F223B6C" w14:textId="77777777" w:rsidR="00ED3D52" w:rsidRDefault="00ED3D5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_Toc61181713 \h </w:instrText>
      </w:r>
      <w:r>
        <w:fldChar w:fldCharType="separate"/>
      </w:r>
      <w:r>
        <w:t>9</w:t>
      </w:r>
      <w:r>
        <w:fldChar w:fldCharType="end"/>
      </w:r>
    </w:p>
    <w:p w14:paraId="2F223B6D" w14:textId="77777777" w:rsidR="00ED3D52" w:rsidRDefault="00ED3D5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_Toc61181714 \h </w:instrText>
      </w:r>
      <w:r>
        <w:fldChar w:fldCharType="separate"/>
      </w:r>
      <w:r>
        <w:t>11</w:t>
      </w:r>
      <w:r>
        <w:fldChar w:fldCharType="end"/>
      </w:r>
    </w:p>
    <w:p w14:paraId="2F223B6E" w14:textId="77777777" w:rsidR="00ED3D52" w:rsidRDefault="00ED3D5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_Toc61181715 \h </w:instrText>
      </w:r>
      <w:r>
        <w:fldChar w:fldCharType="separate"/>
      </w:r>
      <w:r>
        <w:t>11</w:t>
      </w:r>
      <w:r>
        <w:fldChar w:fldCharType="end"/>
      </w:r>
    </w:p>
    <w:p w14:paraId="2F223B6F" w14:textId="77777777" w:rsidR="00ED3D52" w:rsidRDefault="00ED3D5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F648AE">
        <w:rPr>
          <w:lang w:val="en-US" w:eastAsia="zh-CN"/>
        </w:rPr>
        <w:t>Test conditions</w:t>
      </w:r>
      <w:r>
        <w:tab/>
      </w:r>
      <w:r>
        <w:fldChar w:fldCharType="begin" w:fldLock="1"/>
      </w:r>
      <w:r>
        <w:instrText xml:space="preserve"> PAGEREF _Toc61181716 \h </w:instrText>
      </w:r>
      <w:r>
        <w:fldChar w:fldCharType="separate"/>
      </w:r>
      <w:r>
        <w:t>12</w:t>
      </w:r>
      <w:r>
        <w:fldChar w:fldCharType="end"/>
      </w:r>
    </w:p>
    <w:p w14:paraId="2F223B70" w14:textId="77777777" w:rsidR="00ED3D52" w:rsidRDefault="00ED3D5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F648AE">
        <w:rPr>
          <w:lang w:val="en-US" w:eastAsia="zh-CN"/>
        </w:rPr>
        <w:t>General</w:t>
      </w:r>
      <w:r>
        <w:tab/>
      </w:r>
      <w:r>
        <w:fldChar w:fldCharType="begin" w:fldLock="1"/>
      </w:r>
      <w:r>
        <w:instrText xml:space="preserve"> PAGEREF _Toc61181717 \h </w:instrText>
      </w:r>
      <w:r>
        <w:fldChar w:fldCharType="separate"/>
      </w:r>
      <w:r>
        <w:t>12</w:t>
      </w:r>
      <w:r>
        <w:fldChar w:fldCharType="end"/>
      </w:r>
    </w:p>
    <w:p w14:paraId="2F223B71" w14:textId="77777777" w:rsidR="00ED3D52" w:rsidRDefault="00ED3D5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_Toc61181718 \h </w:instrText>
      </w:r>
      <w:r>
        <w:fldChar w:fldCharType="separate"/>
      </w:r>
      <w:r>
        <w:t>12</w:t>
      </w:r>
      <w:r>
        <w:fldChar w:fldCharType="end"/>
      </w:r>
    </w:p>
    <w:p w14:paraId="2F223B72" w14:textId="77777777"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_Toc61181719 \h </w:instrText>
      </w:r>
      <w:r>
        <w:fldChar w:fldCharType="separate"/>
      </w:r>
      <w:r>
        <w:t>13</w:t>
      </w:r>
      <w:r>
        <w:fldChar w:fldCharType="end"/>
      </w:r>
    </w:p>
    <w:p w14:paraId="2F223B73" w14:textId="77777777"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_Toc61181720 \h </w:instrText>
      </w:r>
      <w:r>
        <w:fldChar w:fldCharType="separate"/>
      </w:r>
      <w:r>
        <w:t>13</w:t>
      </w:r>
      <w:r>
        <w:fldChar w:fldCharType="end"/>
      </w:r>
    </w:p>
    <w:p w14:paraId="2F223B74"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4.4.1</w:t>
      </w:r>
      <w:r>
        <w:rPr>
          <w:rFonts w:asciiTheme="minorHAnsi" w:eastAsiaTheme="minorEastAsia" w:hAnsiTheme="minorHAnsi" w:cstheme="minorBidi"/>
          <w:sz w:val="22"/>
          <w:szCs w:val="22"/>
          <w:lang w:eastAsia="en-GB"/>
        </w:rPr>
        <w:tab/>
      </w:r>
      <w:r w:rsidRPr="00F648AE">
        <w:rPr>
          <w:lang w:val="en-US" w:eastAsia="zh-CN"/>
        </w:rPr>
        <w:t>Transmitter exclusion band</w:t>
      </w:r>
      <w:r>
        <w:tab/>
      </w:r>
      <w:r>
        <w:fldChar w:fldCharType="begin" w:fldLock="1"/>
      </w:r>
      <w:r>
        <w:instrText xml:space="preserve"> PAGEREF _Toc61181721 \h </w:instrText>
      </w:r>
      <w:r>
        <w:fldChar w:fldCharType="separate"/>
      </w:r>
      <w:r>
        <w:t>13</w:t>
      </w:r>
      <w:r>
        <w:fldChar w:fldCharType="end"/>
      </w:r>
    </w:p>
    <w:p w14:paraId="2F223B75"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4.4.2</w:t>
      </w:r>
      <w:r>
        <w:rPr>
          <w:rFonts w:asciiTheme="minorHAnsi" w:eastAsiaTheme="minorEastAsia" w:hAnsiTheme="minorHAnsi" w:cstheme="minorBidi"/>
          <w:sz w:val="22"/>
          <w:szCs w:val="22"/>
          <w:lang w:eastAsia="en-GB"/>
        </w:rPr>
        <w:tab/>
      </w:r>
      <w:r w:rsidRPr="00F648AE">
        <w:rPr>
          <w:lang w:val="en-US" w:eastAsia="zh-CN"/>
        </w:rPr>
        <w:t>Receiver exclusion band</w:t>
      </w:r>
      <w:r>
        <w:tab/>
      </w:r>
      <w:r>
        <w:fldChar w:fldCharType="begin" w:fldLock="1"/>
      </w:r>
      <w:r>
        <w:instrText xml:space="preserve"> PAGEREF _Toc61181722 \h </w:instrText>
      </w:r>
      <w:r>
        <w:fldChar w:fldCharType="separate"/>
      </w:r>
      <w:r>
        <w:t>14</w:t>
      </w:r>
      <w:r>
        <w:fldChar w:fldCharType="end"/>
      </w:r>
    </w:p>
    <w:p w14:paraId="2F223B76" w14:textId="77777777"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_Toc61181723 \h </w:instrText>
      </w:r>
      <w:r>
        <w:fldChar w:fldCharType="separate"/>
      </w:r>
      <w:r>
        <w:t>14</w:t>
      </w:r>
      <w:r>
        <w:fldChar w:fldCharType="end"/>
      </w:r>
    </w:p>
    <w:p w14:paraId="2F223B77"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_Toc61181724 \h </w:instrText>
      </w:r>
      <w:r>
        <w:fldChar w:fldCharType="separate"/>
      </w:r>
      <w:r>
        <w:t>15</w:t>
      </w:r>
      <w:r>
        <w:fldChar w:fldCharType="end"/>
      </w:r>
    </w:p>
    <w:p w14:paraId="2F223B78"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.1</w:t>
      </w:r>
      <w:r>
        <w:rPr>
          <w:rFonts w:asciiTheme="minorHAnsi" w:eastAsiaTheme="minorEastAsia" w:hAnsiTheme="minorHAnsi" w:cstheme="minorBidi"/>
          <w:sz w:val="22"/>
          <w:szCs w:val="22"/>
          <w:lang w:eastAsia="en-GB"/>
        </w:rPr>
        <w:tab/>
      </w:r>
      <w:r w:rsidRPr="00F648AE">
        <w:rPr>
          <w:lang w:val="en-US" w:eastAsia="zh-CN"/>
        </w:rPr>
        <w:t>General</w:t>
      </w:r>
      <w:r>
        <w:tab/>
      </w:r>
      <w:r>
        <w:fldChar w:fldCharType="begin" w:fldLock="1"/>
      </w:r>
      <w:r>
        <w:instrText xml:space="preserve"> PAGEREF _Toc61181725 \h </w:instrText>
      </w:r>
      <w:r>
        <w:fldChar w:fldCharType="separate"/>
      </w:r>
      <w:r>
        <w:t>15</w:t>
      </w:r>
      <w:r>
        <w:fldChar w:fldCharType="end"/>
      </w:r>
    </w:p>
    <w:p w14:paraId="2F223B79"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_Toc61181726 \h </w:instrText>
      </w:r>
      <w:r>
        <w:fldChar w:fldCharType="separate"/>
      </w:r>
      <w:r>
        <w:t>16</w:t>
      </w:r>
      <w:r>
        <w:fldChar w:fldCharType="end"/>
      </w:r>
    </w:p>
    <w:p w14:paraId="2F223B7A"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w:t>
      </w:r>
      <w:r w:rsidRPr="00F648AE">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_Toc61181727 \h </w:instrText>
      </w:r>
      <w:r>
        <w:fldChar w:fldCharType="separate"/>
      </w:r>
      <w:r>
        <w:t>16</w:t>
      </w:r>
      <w:r>
        <w:fldChar w:fldCharType="end"/>
      </w:r>
    </w:p>
    <w:p w14:paraId="2F223B7B"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w:t>
      </w:r>
      <w:r w:rsidRPr="00F648AE">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_Toc61181728 \h </w:instrText>
      </w:r>
      <w:r>
        <w:fldChar w:fldCharType="separate"/>
      </w:r>
      <w:r>
        <w:t>16</w:t>
      </w:r>
      <w:r>
        <w:fldChar w:fldCharType="end"/>
      </w:r>
    </w:p>
    <w:p w14:paraId="2F223B7C"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_Toc61181729 \h </w:instrText>
      </w:r>
      <w:r>
        <w:fldChar w:fldCharType="separate"/>
      </w:r>
      <w:r>
        <w:t>16</w:t>
      </w:r>
      <w:r>
        <w:fldChar w:fldCharType="end"/>
      </w:r>
    </w:p>
    <w:p w14:paraId="2F223B7D"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_Toc61181730 \h </w:instrText>
      </w:r>
      <w:r>
        <w:fldChar w:fldCharType="separate"/>
      </w:r>
      <w:r>
        <w:t>16</w:t>
      </w:r>
      <w:r>
        <w:fldChar w:fldCharType="end"/>
      </w:r>
    </w:p>
    <w:p w14:paraId="2F223B7E"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_Toc61181731 \h </w:instrText>
      </w:r>
      <w:r>
        <w:fldChar w:fldCharType="separate"/>
      </w:r>
      <w:r>
        <w:t>17</w:t>
      </w:r>
      <w:r>
        <w:fldChar w:fldCharType="end"/>
      </w:r>
    </w:p>
    <w:p w14:paraId="2F223B7F"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w:t>
      </w:r>
      <w:r w:rsidRPr="00F648AE">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_Toc61181732 \h </w:instrText>
      </w:r>
      <w:r>
        <w:fldChar w:fldCharType="separate"/>
      </w:r>
      <w:r>
        <w:t>18</w:t>
      </w:r>
      <w:r>
        <w:fldChar w:fldCharType="end"/>
      </w:r>
    </w:p>
    <w:p w14:paraId="2F223B80"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w:t>
      </w:r>
      <w:r w:rsidRPr="00F648AE">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_Toc61181733 \h </w:instrText>
      </w:r>
      <w:r>
        <w:fldChar w:fldCharType="separate"/>
      </w:r>
      <w:r>
        <w:t>18</w:t>
      </w:r>
      <w:r>
        <w:fldChar w:fldCharType="end"/>
      </w:r>
    </w:p>
    <w:p w14:paraId="2F223B81"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_Toc61181734 \h </w:instrText>
      </w:r>
      <w:r>
        <w:fldChar w:fldCharType="separate"/>
      </w:r>
      <w:r>
        <w:t>19</w:t>
      </w:r>
      <w:r>
        <w:fldChar w:fldCharType="end"/>
      </w:r>
    </w:p>
    <w:p w14:paraId="2F223B82"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7</w:t>
      </w:r>
      <w:r>
        <w:t>.1</w:t>
      </w:r>
      <w:r>
        <w:rPr>
          <w:rFonts w:asciiTheme="minorHAnsi" w:eastAsiaTheme="minorEastAsia" w:hAnsiTheme="minorHAnsi" w:cstheme="minorBidi"/>
          <w:sz w:val="22"/>
          <w:szCs w:val="22"/>
          <w:lang w:eastAsia="en-GB"/>
        </w:rPr>
        <w:tab/>
      </w:r>
      <w:r w:rsidRPr="00F648AE">
        <w:rPr>
          <w:lang w:val="en-US" w:eastAsia="zh-CN"/>
        </w:rPr>
        <w:t>Emission</w:t>
      </w:r>
      <w:r>
        <w:tab/>
      </w:r>
      <w:r>
        <w:fldChar w:fldCharType="begin" w:fldLock="1"/>
      </w:r>
      <w:r>
        <w:instrText xml:space="preserve"> PAGEREF _Toc61181735 \h </w:instrText>
      </w:r>
      <w:r>
        <w:fldChar w:fldCharType="separate"/>
      </w:r>
      <w:r>
        <w:t>19</w:t>
      </w:r>
      <w:r>
        <w:fldChar w:fldCharType="end"/>
      </w:r>
    </w:p>
    <w:p w14:paraId="2F223B83"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_Toc61181736 \h </w:instrText>
      </w:r>
      <w:r>
        <w:fldChar w:fldCharType="separate"/>
      </w:r>
      <w:r>
        <w:t>20</w:t>
      </w:r>
      <w:r>
        <w:fldChar w:fldCharType="end"/>
      </w:r>
    </w:p>
    <w:p w14:paraId="2F223B84"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_Toc61181737 \h </w:instrText>
      </w:r>
      <w:r>
        <w:fldChar w:fldCharType="separate"/>
      </w:r>
      <w:r>
        <w:t>21</w:t>
      </w:r>
      <w:r>
        <w:fldChar w:fldCharType="end"/>
      </w:r>
    </w:p>
    <w:p w14:paraId="2F223B85"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_Toc61181738 \h </w:instrText>
      </w:r>
      <w:r>
        <w:fldChar w:fldCharType="separate"/>
      </w:r>
      <w:r>
        <w:t>21</w:t>
      </w:r>
      <w:r>
        <w:fldChar w:fldCharType="end"/>
      </w:r>
    </w:p>
    <w:p w14:paraId="2F223B86"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8.1.1</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_Toc61181739 \h </w:instrText>
      </w:r>
      <w:r>
        <w:fldChar w:fldCharType="separate"/>
      </w:r>
      <w:r>
        <w:t>21</w:t>
      </w:r>
      <w:r>
        <w:fldChar w:fldCharType="end"/>
      </w:r>
    </w:p>
    <w:p w14:paraId="2F223B87"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8.1.2</w:t>
      </w:r>
      <w:r>
        <w:rPr>
          <w:rFonts w:asciiTheme="minorHAnsi" w:eastAsiaTheme="minorEastAsia" w:hAnsiTheme="minorHAnsi" w:cstheme="minorBidi"/>
          <w:sz w:val="22"/>
          <w:szCs w:val="22"/>
          <w:lang w:eastAsia="en-GB"/>
        </w:rPr>
        <w:tab/>
      </w:r>
      <w:r w:rsidRPr="00F648AE">
        <w:rPr>
          <w:lang w:val="fi-FI"/>
        </w:rPr>
        <w:t>(</w:t>
      </w:r>
      <w:r w:rsidRPr="00F648AE">
        <w:rPr>
          <w:lang w:val="fi-FI" w:eastAsia="zh-CN"/>
        </w:rPr>
        <w:t>Void)</w:t>
      </w:r>
      <w:r>
        <w:tab/>
      </w:r>
      <w:r>
        <w:fldChar w:fldCharType="begin" w:fldLock="1"/>
      </w:r>
      <w:r>
        <w:instrText xml:space="preserve"> PAGEREF _Toc61181740 \h </w:instrText>
      </w:r>
      <w:r>
        <w:fldChar w:fldCharType="separate"/>
      </w:r>
      <w:r>
        <w:t>21</w:t>
      </w:r>
      <w:r>
        <w:fldChar w:fldCharType="end"/>
      </w:r>
    </w:p>
    <w:p w14:paraId="2F223B88"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8.1.3</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_Toc61181741 \h </w:instrText>
      </w:r>
      <w:r>
        <w:fldChar w:fldCharType="separate"/>
      </w:r>
      <w:r>
        <w:t>21</w:t>
      </w:r>
      <w:r>
        <w:fldChar w:fldCharType="end"/>
      </w:r>
    </w:p>
    <w:p w14:paraId="2F223B89"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8.1.4</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_Toc61181742 \h </w:instrText>
      </w:r>
      <w:r>
        <w:fldChar w:fldCharType="separate"/>
      </w:r>
      <w:r>
        <w:t>21</w:t>
      </w:r>
      <w:r>
        <w:fldChar w:fldCharType="end"/>
      </w:r>
    </w:p>
    <w:p w14:paraId="2F223B8A" w14:textId="77777777"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8.1.5</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_Toc61181743 \h </w:instrText>
      </w:r>
      <w:r>
        <w:fldChar w:fldCharType="separate"/>
      </w:r>
      <w:r>
        <w:t>21</w:t>
      </w:r>
      <w:r>
        <w:fldChar w:fldCharType="end"/>
      </w:r>
    </w:p>
    <w:p w14:paraId="2F223B8B"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_Toc61181744 \h </w:instrText>
      </w:r>
      <w:r>
        <w:fldChar w:fldCharType="separate"/>
      </w:r>
      <w:r>
        <w:t>21</w:t>
      </w:r>
      <w:r>
        <w:fldChar w:fldCharType="end"/>
      </w:r>
    </w:p>
    <w:p w14:paraId="2F223B8C" w14:textId="77777777" w:rsidR="00ED3D52" w:rsidRDefault="00ED3D5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_Toc61181745 \h </w:instrText>
      </w:r>
      <w:r>
        <w:fldChar w:fldCharType="separate"/>
      </w:r>
      <w:r>
        <w:t>21</w:t>
      </w:r>
      <w:r>
        <w:fldChar w:fldCharType="end"/>
      </w:r>
    </w:p>
    <w:p w14:paraId="2F223B8D" w14:textId="77777777" w:rsidR="00ED3D52" w:rsidRDefault="00ED3D52">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_Toc61181746 \h </w:instrText>
      </w:r>
      <w:r>
        <w:fldChar w:fldCharType="separate"/>
      </w:r>
      <w:r>
        <w:t>22</w:t>
      </w:r>
      <w:r>
        <w:fldChar w:fldCharType="end"/>
      </w:r>
    </w:p>
    <w:p w14:paraId="2F223B8E" w14:textId="77777777" w:rsidR="00ED3D52" w:rsidRDefault="00ED3D52">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_Toc61181747 \h </w:instrText>
      </w:r>
      <w:r>
        <w:fldChar w:fldCharType="separate"/>
      </w:r>
      <w:r>
        <w:t>22</w:t>
      </w:r>
      <w:r>
        <w:fldChar w:fldCharType="end"/>
      </w:r>
    </w:p>
    <w:p w14:paraId="2F223B8F" w14:textId="77777777" w:rsidR="00ED3D52" w:rsidRDefault="00ED3D52">
      <w:pPr>
        <w:pStyle w:val="TOC4"/>
        <w:rPr>
          <w:rFonts w:asciiTheme="minorHAnsi" w:eastAsiaTheme="minorEastAsia" w:hAnsiTheme="minorHAnsi" w:cstheme="minorBidi"/>
          <w:sz w:val="22"/>
          <w:szCs w:val="22"/>
          <w:lang w:eastAsia="en-GB"/>
        </w:rPr>
      </w:pPr>
      <w:r>
        <w:t>8.2.1.</w:t>
      </w:r>
      <w:r w:rsidRPr="00F648AE">
        <w:rPr>
          <w:lang w:val="en-US"/>
        </w:rPr>
        <w:t>3</w:t>
      </w:r>
      <w:r>
        <w:rPr>
          <w:rFonts w:asciiTheme="minorHAnsi" w:eastAsiaTheme="minorEastAsia" w:hAnsiTheme="minorHAnsi" w:cstheme="minorBidi"/>
          <w:sz w:val="22"/>
          <w:szCs w:val="22"/>
          <w:lang w:eastAsia="en-GB"/>
        </w:rPr>
        <w:tab/>
      </w:r>
      <w:r w:rsidRPr="00F648AE">
        <w:rPr>
          <w:lang w:val="en-US"/>
        </w:rPr>
        <w:t>Limits</w:t>
      </w:r>
      <w:r>
        <w:tab/>
      </w:r>
      <w:r>
        <w:fldChar w:fldCharType="begin" w:fldLock="1"/>
      </w:r>
      <w:r>
        <w:instrText xml:space="preserve"> PAGEREF _Toc61181748 \h </w:instrText>
      </w:r>
      <w:r>
        <w:fldChar w:fldCharType="separate"/>
      </w:r>
      <w:r>
        <w:t>22</w:t>
      </w:r>
      <w:r>
        <w:fldChar w:fldCharType="end"/>
      </w:r>
    </w:p>
    <w:p w14:paraId="2F223B90" w14:textId="77777777" w:rsidR="00ED3D52" w:rsidRDefault="00ED3D52">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_Toc61181749 \h </w:instrText>
      </w:r>
      <w:r>
        <w:fldChar w:fldCharType="separate"/>
      </w:r>
      <w:r>
        <w:t>23</w:t>
      </w:r>
      <w:r>
        <w:fldChar w:fldCharType="end"/>
      </w:r>
    </w:p>
    <w:p w14:paraId="2F223B91" w14:textId="77777777" w:rsidR="00ED3D52" w:rsidRDefault="00ED3D5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F648AE">
        <w:rPr>
          <w:lang w:val="en-US" w:eastAsia="zh-CN"/>
        </w:rPr>
        <w:t>a</w:t>
      </w:r>
      <w:r>
        <w:t>ncillary equipment</w:t>
      </w:r>
      <w:r>
        <w:tab/>
      </w:r>
      <w:r>
        <w:fldChar w:fldCharType="begin" w:fldLock="1"/>
      </w:r>
      <w:r>
        <w:instrText xml:space="preserve"> PAGEREF _Toc61181750 \h </w:instrText>
      </w:r>
      <w:r>
        <w:fldChar w:fldCharType="separate"/>
      </w:r>
      <w:r>
        <w:t>24</w:t>
      </w:r>
      <w:r>
        <w:fldChar w:fldCharType="end"/>
      </w:r>
    </w:p>
    <w:p w14:paraId="2F223B92" w14:textId="77777777" w:rsidR="00ED3D52" w:rsidRDefault="00ED3D5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_Toc61181751 \h </w:instrText>
      </w:r>
      <w:r>
        <w:fldChar w:fldCharType="separate"/>
      </w:r>
      <w:r>
        <w:t>24</w:t>
      </w:r>
      <w:r>
        <w:fldChar w:fldCharType="end"/>
      </w:r>
    </w:p>
    <w:p w14:paraId="2F223B93" w14:textId="77777777" w:rsidR="00ED3D52" w:rsidRDefault="00ED3D5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_Toc61181752 \h </w:instrText>
      </w:r>
      <w:r>
        <w:fldChar w:fldCharType="separate"/>
      </w:r>
      <w:r>
        <w:t>24</w:t>
      </w:r>
      <w:r>
        <w:fldChar w:fldCharType="end"/>
      </w:r>
    </w:p>
    <w:p w14:paraId="2F223B94" w14:textId="77777777" w:rsidR="00ED3D52" w:rsidRDefault="00ED3D5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_Toc61181753 \h </w:instrText>
      </w:r>
      <w:r>
        <w:fldChar w:fldCharType="separate"/>
      </w:r>
      <w:r>
        <w:t>24</w:t>
      </w:r>
      <w:r>
        <w:fldChar w:fldCharType="end"/>
      </w:r>
    </w:p>
    <w:p w14:paraId="2F223B95"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_Toc61181754 \h </w:instrText>
      </w:r>
      <w:r>
        <w:fldChar w:fldCharType="separate"/>
      </w:r>
      <w:r>
        <w:t>24</w:t>
      </w:r>
      <w:r>
        <w:fldChar w:fldCharType="end"/>
      </w:r>
    </w:p>
    <w:p w14:paraId="2F223B96" w14:textId="77777777" w:rsidR="00ED3D52" w:rsidRDefault="00ED3D5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_Toc61181755 \h </w:instrText>
      </w:r>
      <w:r>
        <w:fldChar w:fldCharType="separate"/>
      </w:r>
      <w:r>
        <w:t>24</w:t>
      </w:r>
      <w:r>
        <w:fldChar w:fldCharType="end"/>
      </w:r>
    </w:p>
    <w:p w14:paraId="2F223B97" w14:textId="77777777" w:rsidR="00ED3D52" w:rsidRDefault="00ED3D5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_Toc61181756 \h </w:instrText>
      </w:r>
      <w:r>
        <w:fldChar w:fldCharType="separate"/>
      </w:r>
      <w:r>
        <w:t>24</w:t>
      </w:r>
      <w:r>
        <w:fldChar w:fldCharType="end"/>
      </w:r>
    </w:p>
    <w:p w14:paraId="2F223B98" w14:textId="77777777" w:rsidR="00ED3D52" w:rsidRDefault="00ED3D5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_Toc61181757 \h </w:instrText>
      </w:r>
      <w:r>
        <w:fldChar w:fldCharType="separate"/>
      </w:r>
      <w:r>
        <w:t>25</w:t>
      </w:r>
      <w:r>
        <w:fldChar w:fldCharType="end"/>
      </w:r>
    </w:p>
    <w:p w14:paraId="2F223B99"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_Toc61181758 \h </w:instrText>
      </w:r>
      <w:r>
        <w:fldChar w:fldCharType="separate"/>
      </w:r>
      <w:r>
        <w:t>25</w:t>
      </w:r>
      <w:r>
        <w:fldChar w:fldCharType="end"/>
      </w:r>
    </w:p>
    <w:p w14:paraId="2F223B9A" w14:textId="77777777" w:rsidR="00ED3D52" w:rsidRDefault="00ED3D5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_Toc61181759 \h </w:instrText>
      </w:r>
      <w:r>
        <w:fldChar w:fldCharType="separate"/>
      </w:r>
      <w:r>
        <w:t>25</w:t>
      </w:r>
      <w:r>
        <w:fldChar w:fldCharType="end"/>
      </w:r>
    </w:p>
    <w:p w14:paraId="2F223B9B" w14:textId="77777777" w:rsidR="00ED3D52" w:rsidRDefault="00ED3D5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_Toc61181760 \h </w:instrText>
      </w:r>
      <w:r>
        <w:fldChar w:fldCharType="separate"/>
      </w:r>
      <w:r>
        <w:t>25</w:t>
      </w:r>
      <w:r>
        <w:fldChar w:fldCharType="end"/>
      </w:r>
    </w:p>
    <w:p w14:paraId="2F223B9C" w14:textId="77777777" w:rsidR="00ED3D52" w:rsidRDefault="00ED3D5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_Toc61181761 \h </w:instrText>
      </w:r>
      <w:r>
        <w:fldChar w:fldCharType="separate"/>
      </w:r>
      <w:r>
        <w:t>25</w:t>
      </w:r>
      <w:r>
        <w:fldChar w:fldCharType="end"/>
      </w:r>
    </w:p>
    <w:p w14:paraId="2F223B9D"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_Toc61181762 \h </w:instrText>
      </w:r>
      <w:r>
        <w:fldChar w:fldCharType="separate"/>
      </w:r>
      <w:r>
        <w:t>26</w:t>
      </w:r>
      <w:r>
        <w:fldChar w:fldCharType="end"/>
      </w:r>
    </w:p>
    <w:p w14:paraId="2F223B9E" w14:textId="77777777" w:rsidR="00ED3D52" w:rsidRDefault="00ED3D5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_Toc61181763 \h </w:instrText>
      </w:r>
      <w:r>
        <w:fldChar w:fldCharType="separate"/>
      </w:r>
      <w:r>
        <w:t>26</w:t>
      </w:r>
      <w:r>
        <w:fldChar w:fldCharType="end"/>
      </w:r>
    </w:p>
    <w:p w14:paraId="2F223B9F" w14:textId="77777777" w:rsidR="00ED3D52" w:rsidRDefault="00ED3D5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_Toc61181764 \h </w:instrText>
      </w:r>
      <w:r>
        <w:fldChar w:fldCharType="separate"/>
      </w:r>
      <w:r>
        <w:t>26</w:t>
      </w:r>
      <w:r>
        <w:fldChar w:fldCharType="end"/>
      </w:r>
    </w:p>
    <w:p w14:paraId="2F223BA0" w14:textId="77777777" w:rsidR="00ED3D52" w:rsidRDefault="00ED3D5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_Toc61181765 \h </w:instrText>
      </w:r>
      <w:r>
        <w:fldChar w:fldCharType="separate"/>
      </w:r>
      <w:r>
        <w:t>26</w:t>
      </w:r>
      <w:r>
        <w:fldChar w:fldCharType="end"/>
      </w:r>
    </w:p>
    <w:p w14:paraId="2F223BA1"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_Toc61181766 \h </w:instrText>
      </w:r>
      <w:r>
        <w:fldChar w:fldCharType="separate"/>
      </w:r>
      <w:r>
        <w:t>26</w:t>
      </w:r>
      <w:r>
        <w:fldChar w:fldCharType="end"/>
      </w:r>
    </w:p>
    <w:p w14:paraId="2F223BA2"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_Toc61181767 \h </w:instrText>
      </w:r>
      <w:r>
        <w:fldChar w:fldCharType="separate"/>
      </w:r>
      <w:r>
        <w:t>26</w:t>
      </w:r>
      <w:r>
        <w:fldChar w:fldCharType="end"/>
      </w:r>
    </w:p>
    <w:p w14:paraId="2F223BA3" w14:textId="77777777" w:rsidR="00ED3D52" w:rsidRDefault="00ED3D52">
      <w:pPr>
        <w:pStyle w:val="TOC1"/>
        <w:rPr>
          <w:rFonts w:asciiTheme="minorHAnsi" w:eastAsiaTheme="minorEastAsia" w:hAnsiTheme="minorHAnsi" w:cstheme="minorBidi"/>
          <w:szCs w:val="22"/>
          <w:lang w:eastAsia="en-GB"/>
        </w:rPr>
      </w:pPr>
      <w:r w:rsidRPr="00F648AE">
        <w:rPr>
          <w:lang w:val="en-US" w:eastAsia="zh-CN"/>
        </w:rPr>
        <w:t>9</w:t>
      </w:r>
      <w:r>
        <w:rPr>
          <w:rFonts w:asciiTheme="minorHAnsi" w:eastAsiaTheme="minorEastAsia" w:hAnsiTheme="minorHAnsi" w:cstheme="minorBidi"/>
          <w:szCs w:val="22"/>
          <w:lang w:eastAsia="en-GB"/>
        </w:rPr>
        <w:tab/>
      </w:r>
      <w:r w:rsidRPr="00F648AE">
        <w:rPr>
          <w:lang w:val="en-US" w:eastAsia="zh-CN"/>
        </w:rPr>
        <w:t>Immunity</w:t>
      </w:r>
      <w:r>
        <w:tab/>
      </w:r>
      <w:r>
        <w:fldChar w:fldCharType="begin" w:fldLock="1"/>
      </w:r>
      <w:r>
        <w:instrText xml:space="preserve"> PAGEREF _Toc61181768 \h </w:instrText>
      </w:r>
      <w:r>
        <w:fldChar w:fldCharType="separate"/>
      </w:r>
      <w:r>
        <w:t>26</w:t>
      </w:r>
      <w:r>
        <w:fldChar w:fldCharType="end"/>
      </w:r>
    </w:p>
    <w:p w14:paraId="2F223BA4"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_Toc61181769 \h </w:instrText>
      </w:r>
      <w:r>
        <w:fldChar w:fldCharType="separate"/>
      </w:r>
      <w:r>
        <w:t>26</w:t>
      </w:r>
      <w:r>
        <w:fldChar w:fldCharType="end"/>
      </w:r>
    </w:p>
    <w:p w14:paraId="2F223BA5"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9.1.1</w:t>
      </w:r>
      <w:r>
        <w:rPr>
          <w:rFonts w:asciiTheme="minorHAnsi" w:eastAsiaTheme="minorEastAsia" w:hAnsiTheme="minorHAnsi" w:cstheme="minorBidi"/>
          <w:sz w:val="22"/>
          <w:szCs w:val="22"/>
          <w:lang w:eastAsia="en-GB"/>
        </w:rPr>
        <w:tab/>
      </w:r>
      <w:r w:rsidRPr="00ED3D52">
        <w:rPr>
          <w:lang w:eastAsia="zh-CN"/>
        </w:rPr>
        <w:t>(Void)</w:t>
      </w:r>
      <w:r>
        <w:tab/>
      </w:r>
      <w:r>
        <w:fldChar w:fldCharType="begin" w:fldLock="1"/>
      </w:r>
      <w:r>
        <w:instrText xml:space="preserve"> PAGEREF _Toc61181770 \h </w:instrText>
      </w:r>
      <w:r>
        <w:fldChar w:fldCharType="separate"/>
      </w:r>
      <w:r>
        <w:t>28</w:t>
      </w:r>
      <w:r>
        <w:fldChar w:fldCharType="end"/>
      </w:r>
    </w:p>
    <w:p w14:paraId="2F223BA6"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9.1.2</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_Toc61181771 \h </w:instrText>
      </w:r>
      <w:r>
        <w:fldChar w:fldCharType="separate"/>
      </w:r>
      <w:r>
        <w:t>28</w:t>
      </w:r>
      <w:r>
        <w:fldChar w:fldCharType="end"/>
      </w:r>
    </w:p>
    <w:p w14:paraId="2F223BA7"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9.1.3</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_Toc61181772 \h </w:instrText>
      </w:r>
      <w:r>
        <w:fldChar w:fldCharType="separate"/>
      </w:r>
      <w:r>
        <w:t>28</w:t>
      </w:r>
      <w:r>
        <w:fldChar w:fldCharType="end"/>
      </w:r>
    </w:p>
    <w:p w14:paraId="2F223BA8"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9.1.4</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_Toc61181773 \h </w:instrText>
      </w:r>
      <w:r>
        <w:fldChar w:fldCharType="separate"/>
      </w:r>
      <w:r>
        <w:t>28</w:t>
      </w:r>
      <w:r>
        <w:fldChar w:fldCharType="end"/>
      </w:r>
    </w:p>
    <w:p w14:paraId="2F223BA9" w14:textId="77777777" w:rsidR="00ED3D52" w:rsidRDefault="00ED3D52">
      <w:pPr>
        <w:pStyle w:val="TOC3"/>
        <w:rPr>
          <w:rFonts w:asciiTheme="minorHAnsi" w:eastAsiaTheme="minorEastAsia" w:hAnsiTheme="minorHAnsi" w:cstheme="minorBidi"/>
          <w:sz w:val="22"/>
          <w:szCs w:val="22"/>
          <w:lang w:eastAsia="en-GB"/>
        </w:rPr>
      </w:pPr>
      <w:r w:rsidRPr="00ED3D52">
        <w:rPr>
          <w:lang w:eastAsia="zh-CN"/>
        </w:rPr>
        <w:t>9.1.5</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_Toc61181774 \h </w:instrText>
      </w:r>
      <w:r>
        <w:fldChar w:fldCharType="separate"/>
      </w:r>
      <w:r>
        <w:t>28</w:t>
      </w:r>
      <w:r>
        <w:fldChar w:fldCharType="end"/>
      </w:r>
    </w:p>
    <w:p w14:paraId="2F223BAA"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_Toc61181775 \h </w:instrText>
      </w:r>
      <w:r>
        <w:fldChar w:fldCharType="separate"/>
      </w:r>
      <w:r>
        <w:t>28</w:t>
      </w:r>
      <w:r>
        <w:fldChar w:fldCharType="end"/>
      </w:r>
    </w:p>
    <w:p w14:paraId="2F223BAB"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_Toc61181776 \h </w:instrText>
      </w:r>
      <w:r>
        <w:fldChar w:fldCharType="separate"/>
      </w:r>
      <w:r>
        <w:t>28</w:t>
      </w:r>
      <w:r>
        <w:fldChar w:fldCharType="end"/>
      </w:r>
    </w:p>
    <w:p w14:paraId="2F223BAC"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_Toc61181777 \h </w:instrText>
      </w:r>
      <w:r>
        <w:fldChar w:fldCharType="separate"/>
      </w:r>
      <w:r>
        <w:t>28</w:t>
      </w:r>
      <w:r>
        <w:fldChar w:fldCharType="end"/>
      </w:r>
    </w:p>
    <w:p w14:paraId="2F223BAD"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_Toc61181778 \h </w:instrText>
      </w:r>
      <w:r>
        <w:fldChar w:fldCharType="separate"/>
      </w:r>
      <w:r>
        <w:t>29</w:t>
      </w:r>
      <w:r>
        <w:fldChar w:fldCharType="end"/>
      </w:r>
    </w:p>
    <w:p w14:paraId="2F223BAE"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_Toc61181779 \h </w:instrText>
      </w:r>
      <w:r>
        <w:fldChar w:fldCharType="separate"/>
      </w:r>
      <w:r>
        <w:t>29</w:t>
      </w:r>
      <w:r>
        <w:fldChar w:fldCharType="end"/>
      </w:r>
    </w:p>
    <w:p w14:paraId="2F223BAF"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_Toc61181780 \h </w:instrText>
      </w:r>
      <w:r>
        <w:fldChar w:fldCharType="separate"/>
      </w:r>
      <w:r>
        <w:t>29</w:t>
      </w:r>
      <w:r>
        <w:fldChar w:fldCharType="end"/>
      </w:r>
    </w:p>
    <w:p w14:paraId="2F223BB0"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_Toc61181781 \h </w:instrText>
      </w:r>
      <w:r>
        <w:fldChar w:fldCharType="separate"/>
      </w:r>
      <w:r>
        <w:t>29</w:t>
      </w:r>
      <w:r>
        <w:fldChar w:fldCharType="end"/>
      </w:r>
    </w:p>
    <w:p w14:paraId="2F223BB1"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_Toc61181782 \h </w:instrText>
      </w:r>
      <w:r>
        <w:fldChar w:fldCharType="separate"/>
      </w:r>
      <w:r>
        <w:t>30</w:t>
      </w:r>
      <w:r>
        <w:fldChar w:fldCharType="end"/>
      </w:r>
    </w:p>
    <w:p w14:paraId="2F223BB2"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_Toc61181783 \h </w:instrText>
      </w:r>
      <w:r>
        <w:fldChar w:fldCharType="separate"/>
      </w:r>
      <w:r>
        <w:t>30</w:t>
      </w:r>
      <w:r>
        <w:fldChar w:fldCharType="end"/>
      </w:r>
    </w:p>
    <w:p w14:paraId="2F223BB3"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_Toc61181784 \h </w:instrText>
      </w:r>
      <w:r>
        <w:fldChar w:fldCharType="separate"/>
      </w:r>
      <w:r>
        <w:t>30</w:t>
      </w:r>
      <w:r>
        <w:fldChar w:fldCharType="end"/>
      </w:r>
    </w:p>
    <w:p w14:paraId="2F223BB4"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_Toc61181785 \h </w:instrText>
      </w:r>
      <w:r>
        <w:fldChar w:fldCharType="separate"/>
      </w:r>
      <w:r>
        <w:t>30</w:t>
      </w:r>
      <w:r>
        <w:fldChar w:fldCharType="end"/>
      </w:r>
    </w:p>
    <w:p w14:paraId="2F223BB5"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_Toc61181786 \h </w:instrText>
      </w:r>
      <w:r>
        <w:fldChar w:fldCharType="separate"/>
      </w:r>
      <w:r>
        <w:t>30</w:t>
      </w:r>
      <w:r>
        <w:fldChar w:fldCharType="end"/>
      </w:r>
    </w:p>
    <w:p w14:paraId="2F223BB6"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5</w:t>
      </w:r>
      <w:r>
        <w:rPr>
          <w:rFonts w:asciiTheme="minorHAnsi" w:eastAsiaTheme="minorEastAsia" w:hAnsiTheme="minorHAnsi" w:cstheme="minorBidi"/>
          <w:sz w:val="22"/>
          <w:szCs w:val="22"/>
          <w:lang w:eastAsia="en-GB"/>
        </w:rPr>
        <w:tab/>
      </w:r>
      <w:r>
        <w:t>RF common mode (0.15 MHz - 80 MHz</w:t>
      </w:r>
      <w:r w:rsidRPr="00F648AE">
        <w:rPr>
          <w:lang w:val="en-US" w:eastAsia="zh-CN"/>
        </w:rPr>
        <w:t>)</w:t>
      </w:r>
      <w:r>
        <w:tab/>
      </w:r>
      <w:r>
        <w:fldChar w:fldCharType="begin" w:fldLock="1"/>
      </w:r>
      <w:r>
        <w:instrText xml:space="preserve"> PAGEREF _Toc61181787 \h </w:instrText>
      </w:r>
      <w:r>
        <w:fldChar w:fldCharType="separate"/>
      </w:r>
      <w:r>
        <w:t>30</w:t>
      </w:r>
      <w:r>
        <w:fldChar w:fldCharType="end"/>
      </w:r>
    </w:p>
    <w:p w14:paraId="2F223BB7"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_Toc61181788 \h </w:instrText>
      </w:r>
      <w:r>
        <w:fldChar w:fldCharType="separate"/>
      </w:r>
      <w:r>
        <w:t>31</w:t>
      </w:r>
      <w:r>
        <w:fldChar w:fldCharType="end"/>
      </w:r>
    </w:p>
    <w:p w14:paraId="2F223BB8"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_Toc61181789 \h </w:instrText>
      </w:r>
      <w:r>
        <w:fldChar w:fldCharType="separate"/>
      </w:r>
      <w:r>
        <w:t>31</w:t>
      </w:r>
      <w:r>
        <w:fldChar w:fldCharType="end"/>
      </w:r>
    </w:p>
    <w:p w14:paraId="2F223BB9"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_Toc61181790 \h </w:instrText>
      </w:r>
      <w:r>
        <w:fldChar w:fldCharType="separate"/>
      </w:r>
      <w:r>
        <w:t>31</w:t>
      </w:r>
      <w:r>
        <w:fldChar w:fldCharType="end"/>
      </w:r>
    </w:p>
    <w:p w14:paraId="2F223BBA"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_Toc61181791 \h </w:instrText>
      </w:r>
      <w:r>
        <w:fldChar w:fldCharType="separate"/>
      </w:r>
      <w:r>
        <w:t>31</w:t>
      </w:r>
      <w:r>
        <w:fldChar w:fldCharType="end"/>
      </w:r>
    </w:p>
    <w:p w14:paraId="2F223BBB"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_Toc61181792 \h </w:instrText>
      </w:r>
      <w:r>
        <w:fldChar w:fldCharType="separate"/>
      </w:r>
      <w:r>
        <w:t>31</w:t>
      </w:r>
      <w:r>
        <w:fldChar w:fldCharType="end"/>
      </w:r>
    </w:p>
    <w:p w14:paraId="2F223BBC"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_Toc61181793 \h </w:instrText>
      </w:r>
      <w:r>
        <w:fldChar w:fldCharType="separate"/>
      </w:r>
      <w:r>
        <w:t>31</w:t>
      </w:r>
      <w:r>
        <w:fldChar w:fldCharType="end"/>
      </w:r>
    </w:p>
    <w:p w14:paraId="2F223BBD"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_Toc61181794 \h </w:instrText>
      </w:r>
      <w:r>
        <w:fldChar w:fldCharType="separate"/>
      </w:r>
      <w:r>
        <w:t>32</w:t>
      </w:r>
      <w:r>
        <w:fldChar w:fldCharType="end"/>
      </w:r>
    </w:p>
    <w:p w14:paraId="2F223BBE" w14:textId="77777777"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_Toc61181795 \h </w:instrText>
      </w:r>
      <w:r>
        <w:fldChar w:fldCharType="separate"/>
      </w:r>
      <w:r>
        <w:t>32</w:t>
      </w:r>
      <w:r>
        <w:fldChar w:fldCharType="end"/>
      </w:r>
    </w:p>
    <w:p w14:paraId="2F223BBF"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_Toc61181796 \h </w:instrText>
      </w:r>
      <w:r>
        <w:fldChar w:fldCharType="separate"/>
      </w:r>
      <w:r>
        <w:t>32</w:t>
      </w:r>
      <w:r>
        <w:fldChar w:fldCharType="end"/>
      </w:r>
    </w:p>
    <w:p w14:paraId="2F223BC0"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_Toc61181797 \h </w:instrText>
      </w:r>
      <w:r>
        <w:fldChar w:fldCharType="separate"/>
      </w:r>
      <w:r>
        <w:t>32</w:t>
      </w:r>
      <w:r>
        <w:fldChar w:fldCharType="end"/>
      </w:r>
    </w:p>
    <w:p w14:paraId="2F223BC1" w14:textId="77777777" w:rsidR="00ED3D52" w:rsidRDefault="00ED3D5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_Toc61181798 \h </w:instrText>
      </w:r>
      <w:r>
        <w:fldChar w:fldCharType="separate"/>
      </w:r>
      <w:r>
        <w:t>32</w:t>
      </w:r>
      <w:r>
        <w:fldChar w:fldCharType="end"/>
      </w:r>
    </w:p>
    <w:p w14:paraId="2F223BC2" w14:textId="77777777" w:rsidR="00ED3D52" w:rsidRDefault="00ED3D5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_Toc61181799 \h </w:instrText>
      </w:r>
      <w:r>
        <w:fldChar w:fldCharType="separate"/>
      </w:r>
      <w:r>
        <w:t>33</w:t>
      </w:r>
      <w:r>
        <w:fldChar w:fldCharType="end"/>
      </w:r>
    </w:p>
    <w:p w14:paraId="2F223BC3" w14:textId="77777777" w:rsidR="00ED3D52" w:rsidRDefault="00ED3D5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_Toc61181800 \h </w:instrText>
      </w:r>
      <w:r>
        <w:fldChar w:fldCharType="separate"/>
      </w:r>
      <w:r>
        <w:t>33</w:t>
      </w:r>
      <w:r>
        <w:fldChar w:fldCharType="end"/>
      </w:r>
    </w:p>
    <w:p w14:paraId="2F223BC4" w14:textId="77777777"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_Toc61181801 \h </w:instrText>
      </w:r>
      <w:r>
        <w:fldChar w:fldCharType="separate"/>
      </w:r>
      <w:r>
        <w:t>33</w:t>
      </w:r>
      <w:r>
        <w:fldChar w:fldCharType="end"/>
      </w:r>
    </w:p>
    <w:p w14:paraId="2F223BC5" w14:textId="77777777" w:rsidR="00ED3D52" w:rsidRDefault="00ED3D5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_Toc61181802 \h </w:instrText>
      </w:r>
      <w:r>
        <w:fldChar w:fldCharType="separate"/>
      </w:r>
      <w:r>
        <w:t>34</w:t>
      </w:r>
      <w:r>
        <w:fldChar w:fldCharType="end"/>
      </w:r>
    </w:p>
    <w:p w14:paraId="2F223BC6" w14:textId="77777777" w:rsidR="00080512" w:rsidRPr="00D910A1" w:rsidRDefault="00ED3D52">
      <w:r>
        <w:rPr>
          <w:noProof/>
          <w:sz w:val="22"/>
        </w:rPr>
        <w:fldChar w:fldCharType="end"/>
      </w:r>
    </w:p>
    <w:p w14:paraId="2F223BC7" w14:textId="77777777" w:rsidR="00CA7178" w:rsidRPr="00D910A1" w:rsidRDefault="00080512" w:rsidP="00CA7178">
      <w:pPr>
        <w:pStyle w:val="Heading1"/>
      </w:pPr>
      <w:r w:rsidRPr="00D910A1">
        <w:br w:type="page"/>
      </w:r>
      <w:bookmarkStart w:id="15" w:name="foreword"/>
      <w:bookmarkStart w:id="16" w:name="_Toc2086433"/>
      <w:bookmarkStart w:id="17" w:name="_Toc37139126"/>
      <w:bookmarkStart w:id="18" w:name="_Toc37139269"/>
      <w:bookmarkStart w:id="19" w:name="_Toc37268273"/>
      <w:bookmarkStart w:id="20" w:name="_Toc37268367"/>
      <w:bookmarkStart w:id="21" w:name="_Toc45879577"/>
      <w:bookmarkStart w:id="22" w:name="_Toc52560285"/>
      <w:bookmarkStart w:id="23" w:name="_Toc52560381"/>
      <w:bookmarkStart w:id="24" w:name="_Toc52560476"/>
      <w:bookmarkStart w:id="25" w:name="_Toc52560695"/>
      <w:bookmarkStart w:id="26" w:name="_Toc61181709"/>
      <w:bookmarkEnd w:id="15"/>
      <w:r w:rsidR="00CA7178" w:rsidRPr="00D910A1">
        <w:lastRenderedPageBreak/>
        <w:t>Foreword</w:t>
      </w:r>
      <w:bookmarkEnd w:id="16"/>
      <w:bookmarkEnd w:id="17"/>
      <w:bookmarkEnd w:id="18"/>
      <w:bookmarkEnd w:id="19"/>
      <w:bookmarkEnd w:id="20"/>
      <w:bookmarkEnd w:id="21"/>
      <w:bookmarkEnd w:id="22"/>
      <w:bookmarkEnd w:id="23"/>
      <w:bookmarkEnd w:id="24"/>
      <w:bookmarkEnd w:id="25"/>
      <w:bookmarkEnd w:id="26"/>
    </w:p>
    <w:p w14:paraId="2F223BC8" w14:textId="77777777" w:rsidR="00080512" w:rsidRPr="00D910A1" w:rsidRDefault="00080512">
      <w:r w:rsidRPr="00D910A1">
        <w:t xml:space="preserve">This Technical </w:t>
      </w:r>
      <w:bookmarkStart w:id="27" w:name="spectype3"/>
      <w:r w:rsidRPr="00D910A1">
        <w:t>Specification</w:t>
      </w:r>
      <w:bookmarkEnd w:id="27"/>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28" w:name="_Toc20994223"/>
      <w:bookmarkStart w:id="29" w:name="_Toc29812082"/>
      <w:bookmarkStart w:id="30" w:name="_Toc37139270"/>
      <w:bookmarkStart w:id="31" w:name="_Toc37268274"/>
      <w:bookmarkStart w:id="32" w:name="_Toc37268368"/>
      <w:bookmarkStart w:id="33" w:name="_Toc45879578"/>
      <w:bookmarkStart w:id="34" w:name="_Toc52560286"/>
      <w:bookmarkStart w:id="35" w:name="_Toc52560382"/>
      <w:bookmarkStart w:id="36" w:name="_Toc52560477"/>
      <w:bookmarkStart w:id="37" w:name="_Toc52560696"/>
      <w:bookmarkStart w:id="38" w:name="_Toc61181710"/>
      <w:r w:rsidRPr="00D910A1">
        <w:lastRenderedPageBreak/>
        <w:t>1</w:t>
      </w:r>
      <w:r w:rsidRPr="00D910A1">
        <w:tab/>
        <w:t>Scope</w:t>
      </w:r>
      <w:bookmarkEnd w:id="28"/>
      <w:bookmarkEnd w:id="29"/>
      <w:bookmarkEnd w:id="30"/>
      <w:bookmarkEnd w:id="31"/>
      <w:bookmarkEnd w:id="32"/>
      <w:bookmarkEnd w:id="33"/>
      <w:bookmarkEnd w:id="34"/>
      <w:bookmarkEnd w:id="35"/>
      <w:bookmarkEnd w:id="36"/>
      <w:bookmarkEnd w:id="37"/>
      <w:bookmarkEnd w:id="38"/>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39" w:name="_Toc20994224"/>
      <w:bookmarkStart w:id="40" w:name="_Toc29812083"/>
      <w:bookmarkStart w:id="41" w:name="_Toc37139271"/>
      <w:bookmarkStart w:id="42" w:name="_Toc37268275"/>
      <w:bookmarkStart w:id="43" w:name="_Toc37268369"/>
      <w:bookmarkStart w:id="44" w:name="_Toc45879579"/>
      <w:bookmarkStart w:id="45" w:name="_Toc52560287"/>
      <w:bookmarkStart w:id="46" w:name="_Toc52560383"/>
      <w:bookmarkStart w:id="47" w:name="_Toc52560478"/>
      <w:bookmarkStart w:id="48" w:name="_Toc52560697"/>
      <w:bookmarkStart w:id="49" w:name="_Toc61181711"/>
      <w:r w:rsidRPr="00D910A1">
        <w:t>2</w:t>
      </w:r>
      <w:r w:rsidRPr="00D910A1">
        <w:tab/>
        <w:t>References</w:t>
      </w:r>
      <w:bookmarkEnd w:id="39"/>
      <w:bookmarkEnd w:id="40"/>
      <w:bookmarkEnd w:id="41"/>
      <w:bookmarkEnd w:id="42"/>
      <w:bookmarkEnd w:id="43"/>
      <w:bookmarkEnd w:id="44"/>
      <w:bookmarkEnd w:id="45"/>
      <w:bookmarkEnd w:id="46"/>
      <w:bookmarkEnd w:id="47"/>
      <w:bookmarkEnd w:id="48"/>
      <w:bookmarkEnd w:id="49"/>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50" w:name="OLE_LINK2"/>
      <w:bookmarkStart w:id="51" w:name="OLE_LINK3"/>
      <w:bookmarkStart w:id="52"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0"/>
    <w:bookmarkEnd w:id="51"/>
    <w:bookmarkEnd w:id="52"/>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77777777"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F223C11" w14:textId="77777777" w:rsidR="00823707" w:rsidRPr="00D910A1" w:rsidRDefault="00823707" w:rsidP="00823707">
      <w:pPr>
        <w:pStyle w:val="Heading1"/>
      </w:pPr>
      <w:bookmarkStart w:id="53" w:name="_Toc20994225"/>
      <w:bookmarkStart w:id="54" w:name="_Toc29812084"/>
      <w:bookmarkStart w:id="55" w:name="_Toc37139272"/>
      <w:bookmarkStart w:id="56" w:name="_Toc37268276"/>
      <w:bookmarkStart w:id="57" w:name="_Toc37268370"/>
      <w:bookmarkStart w:id="58" w:name="_Toc45879580"/>
      <w:bookmarkStart w:id="59" w:name="_Toc52560288"/>
      <w:bookmarkStart w:id="60" w:name="_Toc52560384"/>
      <w:bookmarkStart w:id="61" w:name="_Toc52560479"/>
      <w:bookmarkStart w:id="62" w:name="_Toc52560698"/>
      <w:bookmarkStart w:id="63" w:name="_Toc61181712"/>
      <w:r w:rsidRPr="00D910A1">
        <w:lastRenderedPageBreak/>
        <w:t>3</w:t>
      </w:r>
      <w:r w:rsidRPr="00D910A1">
        <w:tab/>
        <w:t>Definitions, symbols and abbreviations</w:t>
      </w:r>
      <w:bookmarkEnd w:id="53"/>
      <w:bookmarkEnd w:id="54"/>
      <w:bookmarkEnd w:id="55"/>
      <w:bookmarkEnd w:id="56"/>
      <w:bookmarkEnd w:id="57"/>
      <w:bookmarkEnd w:id="58"/>
      <w:bookmarkEnd w:id="59"/>
      <w:bookmarkEnd w:id="60"/>
      <w:bookmarkEnd w:id="61"/>
      <w:bookmarkEnd w:id="62"/>
      <w:bookmarkEnd w:id="63"/>
    </w:p>
    <w:p w14:paraId="2F223C12" w14:textId="77777777" w:rsidR="00823707" w:rsidRPr="00D910A1" w:rsidRDefault="00823707" w:rsidP="00823707">
      <w:pPr>
        <w:pStyle w:val="Heading2"/>
      </w:pPr>
      <w:bookmarkStart w:id="64" w:name="_Toc20994226"/>
      <w:bookmarkStart w:id="65" w:name="_Toc29812085"/>
      <w:bookmarkStart w:id="66" w:name="_Toc37139273"/>
      <w:bookmarkStart w:id="67" w:name="_Toc37268277"/>
      <w:bookmarkStart w:id="68" w:name="_Toc37268371"/>
      <w:bookmarkStart w:id="69" w:name="_Toc45879581"/>
      <w:bookmarkStart w:id="70" w:name="_Toc52560289"/>
      <w:bookmarkStart w:id="71" w:name="_Toc52560385"/>
      <w:bookmarkStart w:id="72" w:name="_Toc52560480"/>
      <w:bookmarkStart w:id="73" w:name="_Toc52560699"/>
      <w:bookmarkStart w:id="74" w:name="_Toc61181713"/>
      <w:r w:rsidRPr="00D910A1">
        <w:t>3.1</w:t>
      </w:r>
      <w:r w:rsidRPr="00D910A1">
        <w:tab/>
        <w:t>Definitions</w:t>
      </w:r>
      <w:bookmarkEnd w:id="64"/>
      <w:bookmarkEnd w:id="65"/>
      <w:bookmarkEnd w:id="66"/>
      <w:bookmarkEnd w:id="67"/>
      <w:bookmarkEnd w:id="68"/>
      <w:bookmarkEnd w:id="69"/>
      <w:bookmarkEnd w:id="70"/>
      <w:bookmarkEnd w:id="71"/>
      <w:bookmarkEnd w:id="72"/>
      <w:bookmarkEnd w:id="73"/>
      <w:bookmarkEnd w:id="74"/>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5" w:name="_1576657865"/>
    <w:bookmarkEnd w:id="75"/>
    <w:bookmarkStart w:id="76" w:name="_MON_1631609652"/>
    <w:bookmarkEnd w:id="76"/>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pt;mso-position-horizontal-relative:page;mso-position-vertical-relative:page" o:ole="">
            <v:imagedata r:id="rId11" o:title=""/>
          </v:shape>
          <o:OLEObject Type="Embed" ProgID="Word.Document.12" ShapeID="对象 3" DrawAspect="Content" ObjectID="_1679381546"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8pt;height:128.5pt;mso-position-horizontal-relative:page;mso-position-vertical-relative:page" o:ole="">
            <v:imagedata r:id="rId13" o:title=""/>
          </v:shape>
          <o:OLEObject Type="Embed" ProgID="Word.Document.12" ShapeID="对象 4" DrawAspect="Content" ObjectID="_1679381547"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77" w:name="_Toc20994227"/>
      <w:bookmarkStart w:id="78" w:name="_Toc29812086"/>
      <w:bookmarkStart w:id="79" w:name="_Toc37139274"/>
      <w:bookmarkStart w:id="80" w:name="_Toc37268278"/>
      <w:bookmarkStart w:id="81" w:name="_Toc37268372"/>
      <w:bookmarkStart w:id="82" w:name="_Toc45879582"/>
      <w:bookmarkStart w:id="83" w:name="_Toc52560290"/>
      <w:bookmarkStart w:id="84" w:name="_Toc52560386"/>
      <w:bookmarkStart w:id="85" w:name="_Toc52560481"/>
      <w:bookmarkStart w:id="86" w:name="_Toc52560700"/>
      <w:bookmarkStart w:id="87" w:name="_Toc61181714"/>
      <w:r w:rsidRPr="00D910A1">
        <w:t>3.2</w:t>
      </w:r>
      <w:r w:rsidRPr="00D910A1">
        <w:tab/>
        <w:t>Symbols</w:t>
      </w:r>
      <w:bookmarkEnd w:id="77"/>
      <w:bookmarkEnd w:id="78"/>
      <w:bookmarkEnd w:id="79"/>
      <w:bookmarkEnd w:id="80"/>
      <w:bookmarkEnd w:id="81"/>
      <w:bookmarkEnd w:id="82"/>
      <w:bookmarkEnd w:id="83"/>
      <w:bookmarkEnd w:id="84"/>
      <w:bookmarkEnd w:id="85"/>
      <w:bookmarkEnd w:id="86"/>
      <w:bookmarkEnd w:id="87"/>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88" w:name="_Toc20994228"/>
      <w:bookmarkStart w:id="89" w:name="_Toc29812087"/>
      <w:bookmarkStart w:id="90" w:name="_Toc37139275"/>
      <w:bookmarkStart w:id="91" w:name="_Toc37268279"/>
      <w:bookmarkStart w:id="92" w:name="_Toc37268373"/>
      <w:bookmarkStart w:id="93" w:name="_Toc45879583"/>
      <w:bookmarkStart w:id="94" w:name="_Toc52560291"/>
      <w:bookmarkStart w:id="95" w:name="_Toc52560387"/>
      <w:bookmarkStart w:id="96" w:name="_Toc52560482"/>
      <w:bookmarkStart w:id="97" w:name="_Toc52560701"/>
      <w:bookmarkStart w:id="98" w:name="_Toc61181715"/>
      <w:r w:rsidRPr="00D910A1">
        <w:t>3.3</w:t>
      </w:r>
      <w:r w:rsidRPr="00D910A1">
        <w:tab/>
        <w:t>Abbreviations</w:t>
      </w:r>
      <w:bookmarkEnd w:id="88"/>
      <w:bookmarkEnd w:id="89"/>
      <w:bookmarkEnd w:id="90"/>
      <w:bookmarkEnd w:id="91"/>
      <w:bookmarkEnd w:id="92"/>
      <w:bookmarkEnd w:id="93"/>
      <w:bookmarkEnd w:id="94"/>
      <w:bookmarkEnd w:id="95"/>
      <w:bookmarkEnd w:id="96"/>
      <w:bookmarkEnd w:id="97"/>
      <w:bookmarkEnd w:id="98"/>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lastRenderedPageBreak/>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99" w:name="_Toc20994229"/>
      <w:bookmarkStart w:id="100" w:name="_Toc29812088"/>
      <w:bookmarkStart w:id="101" w:name="_Toc37139276"/>
      <w:bookmarkStart w:id="102" w:name="_Toc37268280"/>
      <w:bookmarkStart w:id="103" w:name="_Toc37268374"/>
      <w:bookmarkStart w:id="104" w:name="_Toc45879584"/>
      <w:bookmarkStart w:id="105" w:name="_Toc52560292"/>
      <w:bookmarkStart w:id="106" w:name="_Toc52560388"/>
      <w:bookmarkStart w:id="107" w:name="_Toc52560483"/>
      <w:bookmarkStart w:id="108" w:name="_Toc52560702"/>
      <w:bookmarkStart w:id="109" w:name="_Toc61181716"/>
      <w:r w:rsidRPr="00D910A1">
        <w:t>4</w:t>
      </w:r>
      <w:r w:rsidRPr="00D910A1">
        <w:tab/>
      </w:r>
      <w:r w:rsidRPr="00D910A1">
        <w:rPr>
          <w:lang w:val="en-US" w:eastAsia="zh-CN"/>
        </w:rPr>
        <w:t>Test conditions</w:t>
      </w:r>
      <w:bookmarkEnd w:id="99"/>
      <w:bookmarkEnd w:id="100"/>
      <w:bookmarkEnd w:id="101"/>
      <w:bookmarkEnd w:id="102"/>
      <w:bookmarkEnd w:id="103"/>
      <w:bookmarkEnd w:id="104"/>
      <w:bookmarkEnd w:id="105"/>
      <w:bookmarkEnd w:id="106"/>
      <w:bookmarkEnd w:id="107"/>
      <w:bookmarkEnd w:id="108"/>
      <w:bookmarkEnd w:id="109"/>
    </w:p>
    <w:p w14:paraId="2F223C73" w14:textId="77777777" w:rsidR="00823707" w:rsidRPr="00D910A1" w:rsidRDefault="00823707" w:rsidP="00823707">
      <w:pPr>
        <w:pStyle w:val="Heading2"/>
        <w:rPr>
          <w:lang w:val="en-US" w:eastAsia="zh-CN"/>
        </w:rPr>
      </w:pPr>
      <w:bookmarkStart w:id="110" w:name="_Toc20994230"/>
      <w:bookmarkStart w:id="111" w:name="_Toc29812089"/>
      <w:bookmarkStart w:id="112" w:name="_Toc37139277"/>
      <w:bookmarkStart w:id="113" w:name="_Toc37268281"/>
      <w:bookmarkStart w:id="114" w:name="_Toc37268375"/>
      <w:bookmarkStart w:id="115" w:name="_Toc45879585"/>
      <w:bookmarkStart w:id="116" w:name="_Toc52560293"/>
      <w:bookmarkStart w:id="117" w:name="_Toc52560389"/>
      <w:bookmarkStart w:id="118" w:name="_Toc52560484"/>
      <w:bookmarkStart w:id="119" w:name="_Toc52560703"/>
      <w:bookmarkStart w:id="120" w:name="_Toc61181717"/>
      <w:r w:rsidRPr="00D910A1">
        <w:t>4.1</w:t>
      </w:r>
      <w:r w:rsidRPr="00D910A1">
        <w:tab/>
      </w:r>
      <w:r w:rsidRPr="00D910A1">
        <w:rPr>
          <w:lang w:val="en-US" w:eastAsia="zh-CN"/>
        </w:rPr>
        <w:t>General</w:t>
      </w:r>
      <w:bookmarkEnd w:id="110"/>
      <w:bookmarkEnd w:id="111"/>
      <w:bookmarkEnd w:id="112"/>
      <w:bookmarkEnd w:id="113"/>
      <w:bookmarkEnd w:id="114"/>
      <w:bookmarkEnd w:id="115"/>
      <w:bookmarkEnd w:id="116"/>
      <w:bookmarkEnd w:id="117"/>
      <w:bookmarkEnd w:id="118"/>
      <w:bookmarkEnd w:id="119"/>
      <w:bookmarkEnd w:id="120"/>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21" w:name="_Toc20994231"/>
      <w:bookmarkStart w:id="122" w:name="_Toc29812090"/>
      <w:bookmarkStart w:id="123" w:name="_Toc37139278"/>
      <w:bookmarkStart w:id="124" w:name="_Toc37268282"/>
      <w:bookmarkStart w:id="125" w:name="_Toc37268376"/>
      <w:bookmarkStart w:id="126" w:name="_Toc45879586"/>
      <w:bookmarkStart w:id="127" w:name="_Toc52560294"/>
      <w:bookmarkStart w:id="128" w:name="_Toc52560390"/>
      <w:bookmarkStart w:id="129" w:name="_Toc52560485"/>
      <w:bookmarkStart w:id="130"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131" w:name="_Toc61181718"/>
      <w:r w:rsidRPr="00D910A1">
        <w:t>4.2</w:t>
      </w:r>
      <w:r w:rsidRPr="00D910A1">
        <w:tab/>
      </w:r>
      <w:r w:rsidRPr="00D910A1">
        <w:rPr>
          <w:rFonts w:hint="eastAsia"/>
        </w:rPr>
        <w:t>Arrangements for establishing a communication link</w:t>
      </w:r>
      <w:bookmarkEnd w:id="121"/>
      <w:bookmarkEnd w:id="122"/>
      <w:bookmarkEnd w:id="123"/>
      <w:bookmarkEnd w:id="124"/>
      <w:bookmarkEnd w:id="125"/>
      <w:bookmarkEnd w:id="126"/>
      <w:bookmarkEnd w:id="127"/>
      <w:bookmarkEnd w:id="128"/>
      <w:bookmarkEnd w:id="129"/>
      <w:bookmarkEnd w:id="130"/>
      <w:bookmarkEnd w:id="131"/>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lastRenderedPageBreak/>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132" w:name="_Toc20994232"/>
      <w:bookmarkStart w:id="133" w:name="_Toc29812091"/>
      <w:bookmarkStart w:id="134" w:name="_Toc37139279"/>
      <w:bookmarkStart w:id="135" w:name="_Toc37268283"/>
      <w:bookmarkStart w:id="136" w:name="_Toc37268377"/>
      <w:bookmarkStart w:id="137" w:name="_Toc45879587"/>
      <w:bookmarkStart w:id="138" w:name="_Toc52560295"/>
      <w:bookmarkStart w:id="139" w:name="_Toc52560391"/>
      <w:bookmarkStart w:id="140" w:name="_Toc52560486"/>
      <w:bookmarkStart w:id="141" w:name="_Toc52560705"/>
      <w:bookmarkStart w:id="142" w:name="_Toc61181719"/>
      <w:r w:rsidRPr="00D910A1">
        <w:t>4.</w:t>
      </w:r>
      <w:r w:rsidRPr="00D910A1">
        <w:rPr>
          <w:rFonts w:hint="eastAsia"/>
          <w:lang w:val="en-US" w:eastAsia="zh-CN"/>
        </w:rPr>
        <w:t>3</w:t>
      </w:r>
      <w:r w:rsidRPr="00D910A1">
        <w:tab/>
      </w:r>
      <w:r w:rsidRPr="00D910A1">
        <w:rPr>
          <w:rFonts w:hint="eastAsia"/>
        </w:rPr>
        <w:t>Narrow band responses on receivers</w:t>
      </w:r>
      <w:bookmarkEnd w:id="132"/>
      <w:bookmarkEnd w:id="133"/>
      <w:bookmarkEnd w:id="134"/>
      <w:bookmarkEnd w:id="135"/>
      <w:bookmarkEnd w:id="136"/>
      <w:bookmarkEnd w:id="137"/>
      <w:bookmarkEnd w:id="138"/>
      <w:bookmarkEnd w:id="139"/>
      <w:bookmarkEnd w:id="140"/>
      <w:bookmarkEnd w:id="141"/>
      <w:bookmarkEnd w:id="142"/>
    </w:p>
    <w:p w14:paraId="2F223C85" w14:textId="77777777" w:rsidR="00823707" w:rsidRPr="00D910A1" w:rsidRDefault="00823707" w:rsidP="00823707">
      <w:pPr>
        <w:rPr>
          <w:rFonts w:cs="v4.2.0"/>
        </w:rPr>
      </w:pPr>
      <w:bookmarkStart w:id="143"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43"/>
      <w:r w:rsidRPr="00D910A1">
        <w:rPr>
          <w:rFonts w:cs="v4.2.0"/>
        </w:rPr>
        <w:t>.</w:t>
      </w:r>
    </w:p>
    <w:p w14:paraId="2F223C8C" w14:textId="77777777" w:rsidR="00823707" w:rsidRPr="00D910A1" w:rsidRDefault="00823707" w:rsidP="00823707">
      <w:pPr>
        <w:pStyle w:val="Heading2"/>
      </w:pPr>
      <w:bookmarkStart w:id="144" w:name="_Toc20994233"/>
      <w:bookmarkStart w:id="145" w:name="_Toc29812092"/>
      <w:bookmarkStart w:id="146" w:name="_Toc37139280"/>
      <w:bookmarkStart w:id="147" w:name="_Toc37268284"/>
      <w:bookmarkStart w:id="148" w:name="_Toc37268378"/>
      <w:bookmarkStart w:id="149" w:name="_Toc45879588"/>
      <w:bookmarkStart w:id="150" w:name="_Toc52560296"/>
      <w:bookmarkStart w:id="151" w:name="_Toc52560392"/>
      <w:bookmarkStart w:id="152" w:name="_Toc52560487"/>
      <w:bookmarkStart w:id="153" w:name="_Toc52560706"/>
      <w:bookmarkStart w:id="154" w:name="_Toc61181720"/>
      <w:r w:rsidRPr="00D910A1">
        <w:t>4.</w:t>
      </w:r>
      <w:r w:rsidRPr="00D910A1">
        <w:rPr>
          <w:rFonts w:hint="eastAsia"/>
          <w:lang w:val="en-US" w:eastAsia="zh-CN"/>
        </w:rPr>
        <w:t>4</w:t>
      </w:r>
      <w:r w:rsidRPr="00D910A1">
        <w:tab/>
      </w:r>
      <w:r w:rsidRPr="00D910A1">
        <w:rPr>
          <w:rFonts w:hint="eastAsia"/>
        </w:rPr>
        <w:t>Exclusion bands</w:t>
      </w:r>
      <w:bookmarkEnd w:id="144"/>
      <w:bookmarkEnd w:id="145"/>
      <w:bookmarkEnd w:id="146"/>
      <w:bookmarkEnd w:id="147"/>
      <w:bookmarkEnd w:id="148"/>
      <w:bookmarkEnd w:id="149"/>
      <w:bookmarkEnd w:id="150"/>
      <w:bookmarkEnd w:id="151"/>
      <w:bookmarkEnd w:id="152"/>
      <w:bookmarkEnd w:id="153"/>
      <w:bookmarkEnd w:id="154"/>
    </w:p>
    <w:p w14:paraId="2F223C8D" w14:textId="77777777" w:rsidR="00823707" w:rsidRPr="00D910A1" w:rsidRDefault="00823707" w:rsidP="00823707">
      <w:pPr>
        <w:pStyle w:val="Heading3"/>
        <w:rPr>
          <w:lang w:val="en-US"/>
        </w:rPr>
      </w:pPr>
      <w:bookmarkStart w:id="155" w:name="_Toc20994234"/>
      <w:bookmarkStart w:id="156" w:name="_Toc29812093"/>
      <w:bookmarkStart w:id="157" w:name="_Toc37139281"/>
      <w:bookmarkStart w:id="158" w:name="_Toc37268285"/>
      <w:bookmarkStart w:id="159" w:name="_Toc37268379"/>
      <w:bookmarkStart w:id="160" w:name="_Toc45879589"/>
      <w:bookmarkStart w:id="161" w:name="_Toc52560297"/>
      <w:bookmarkStart w:id="162" w:name="_Toc52560393"/>
      <w:bookmarkStart w:id="163" w:name="_Toc52560488"/>
      <w:bookmarkStart w:id="164" w:name="_Toc52560707"/>
      <w:bookmarkStart w:id="165" w:name="_Toc61181721"/>
      <w:bookmarkStart w:id="166" w:name="_Hlk494715706"/>
      <w:r w:rsidRPr="00D910A1">
        <w:rPr>
          <w:rFonts w:hint="eastAsia"/>
          <w:lang w:val="en-US" w:eastAsia="zh-CN"/>
        </w:rPr>
        <w:t>4.4.1</w:t>
      </w:r>
      <w:r w:rsidRPr="00D910A1">
        <w:tab/>
      </w:r>
      <w:r w:rsidRPr="00D910A1">
        <w:rPr>
          <w:rFonts w:hint="eastAsia"/>
          <w:lang w:val="en-US" w:eastAsia="zh-CN"/>
        </w:rPr>
        <w:t>Transmitter exclusion band</w:t>
      </w:r>
      <w:bookmarkEnd w:id="155"/>
      <w:bookmarkEnd w:id="156"/>
      <w:bookmarkEnd w:id="157"/>
      <w:bookmarkEnd w:id="158"/>
      <w:bookmarkEnd w:id="159"/>
      <w:bookmarkEnd w:id="160"/>
      <w:bookmarkEnd w:id="161"/>
      <w:bookmarkEnd w:id="162"/>
      <w:bookmarkEnd w:id="163"/>
      <w:bookmarkEnd w:id="164"/>
      <w:bookmarkEnd w:id="165"/>
    </w:p>
    <w:p w14:paraId="2F223C8E" w14:textId="77777777" w:rsidR="006B011F" w:rsidRPr="00D910A1" w:rsidRDefault="006B011F" w:rsidP="006B011F">
      <w:pPr>
        <w:rPr>
          <w:iCs/>
          <w:lang w:val="en-US" w:eastAsia="zh-CN"/>
        </w:rPr>
      </w:pPr>
      <w:bookmarkStart w:id="167" w:name="_Toc20994235"/>
      <w:bookmarkStart w:id="168" w:name="_Toc29812094"/>
      <w:bookmarkStart w:id="169" w:name="_Toc37139282"/>
      <w:r w:rsidRPr="00D910A1">
        <w:rPr>
          <w:lang w:val="en-US"/>
        </w:rPr>
        <w:t>The</w:t>
      </w:r>
      <w:r w:rsidRPr="00D910A1">
        <w:rPr>
          <w:i/>
          <w:iCs/>
          <w:lang w:val="en-US"/>
        </w:rPr>
        <w:t xml:space="preserve"> </w:t>
      </w:r>
      <w:bookmarkStart w:id="170" w:name="OLE_LINK1"/>
      <w:r w:rsidRPr="00D910A1">
        <w:rPr>
          <w:i/>
          <w:iCs/>
          <w:lang w:val="en-US" w:eastAsia="zh-CN"/>
        </w:rPr>
        <w:t>transmitter</w:t>
      </w:r>
      <w:r w:rsidRPr="00D910A1">
        <w:rPr>
          <w:i/>
          <w:lang w:val="en-US"/>
        </w:rPr>
        <w:t xml:space="preserve"> exclusion band</w:t>
      </w:r>
      <w:bookmarkEnd w:id="17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66"/>
    <w:bookmarkEnd w:id="167"/>
    <w:bookmarkEnd w:id="168"/>
    <w:bookmarkEnd w:id="169"/>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171" w:name="_Toc37268380"/>
      <w:bookmarkStart w:id="17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73" w:name="_Toc37268286"/>
    </w:p>
    <w:p w14:paraId="2F223C97" w14:textId="77777777" w:rsidR="00527BC2" w:rsidRPr="00D910A1" w:rsidRDefault="00527BC2" w:rsidP="00527BC2">
      <w:pPr>
        <w:pStyle w:val="Heading3"/>
        <w:rPr>
          <w:lang w:val="en-US"/>
        </w:rPr>
      </w:pPr>
      <w:bookmarkStart w:id="174" w:name="_Toc61181722"/>
      <w:r w:rsidRPr="00D910A1">
        <w:rPr>
          <w:rFonts w:hint="eastAsia"/>
          <w:lang w:val="en-US" w:eastAsia="zh-CN"/>
        </w:rPr>
        <w:lastRenderedPageBreak/>
        <w:t>4.4.2</w:t>
      </w:r>
      <w:r w:rsidRPr="00D910A1">
        <w:tab/>
      </w:r>
      <w:r w:rsidRPr="00D910A1">
        <w:rPr>
          <w:rFonts w:hint="eastAsia"/>
          <w:lang w:val="en-US" w:eastAsia="zh-CN"/>
        </w:rPr>
        <w:t>Receiver exclusion band</w:t>
      </w:r>
      <w:bookmarkEnd w:id="171"/>
      <w:bookmarkEnd w:id="172"/>
      <w:bookmarkEnd w:id="173"/>
      <w:bookmarkEnd w:id="174"/>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175" w:name="_Toc20994236"/>
      <w:bookmarkStart w:id="176" w:name="_Toc29812095"/>
      <w:bookmarkStart w:id="177" w:name="_Toc37139283"/>
      <w:bookmarkStart w:id="178" w:name="_Toc37268287"/>
      <w:bookmarkStart w:id="179" w:name="_Toc37268381"/>
      <w:bookmarkStart w:id="180" w:name="_Toc45879591"/>
      <w:bookmarkStart w:id="181" w:name="_Toc52560299"/>
      <w:bookmarkStart w:id="182" w:name="_Toc52560395"/>
      <w:bookmarkStart w:id="183" w:name="_Toc52560489"/>
      <w:bookmarkStart w:id="184" w:name="_Toc52560708"/>
      <w:bookmarkStart w:id="185" w:name="_Toc61181723"/>
      <w:r w:rsidRPr="00D910A1">
        <w:t>4.</w:t>
      </w:r>
      <w:r w:rsidRPr="00D910A1">
        <w:rPr>
          <w:rFonts w:hint="eastAsia"/>
          <w:lang w:val="en-US" w:eastAsia="zh-CN"/>
        </w:rPr>
        <w:t>5</w:t>
      </w:r>
      <w:r w:rsidRPr="00D910A1">
        <w:tab/>
      </w:r>
      <w:r w:rsidRPr="00D910A1">
        <w:rPr>
          <w:rFonts w:hint="eastAsia"/>
        </w:rPr>
        <w:t>BS test configurations</w:t>
      </w:r>
      <w:bookmarkEnd w:id="175"/>
      <w:bookmarkEnd w:id="176"/>
      <w:bookmarkEnd w:id="177"/>
      <w:bookmarkEnd w:id="178"/>
      <w:bookmarkEnd w:id="179"/>
      <w:bookmarkEnd w:id="180"/>
      <w:bookmarkEnd w:id="181"/>
      <w:bookmarkEnd w:id="182"/>
      <w:bookmarkEnd w:id="183"/>
      <w:bookmarkEnd w:id="184"/>
      <w:bookmarkEnd w:id="185"/>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186" w:name="OLE_LINK352"/>
            <w:bookmarkStart w:id="187"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86"/>
            <w:bookmarkEnd w:id="187"/>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188" w:name="_Toc20994237"/>
      <w:bookmarkStart w:id="189" w:name="_Toc29812096"/>
      <w:bookmarkStart w:id="190" w:name="_Toc37139284"/>
      <w:bookmarkStart w:id="191" w:name="_Toc37268288"/>
      <w:bookmarkStart w:id="192" w:name="_Toc37268382"/>
      <w:bookmarkStart w:id="193" w:name="_Toc45879592"/>
      <w:bookmarkStart w:id="194" w:name="_Toc52560300"/>
      <w:bookmarkStart w:id="195" w:name="_Toc52560396"/>
      <w:bookmarkStart w:id="196" w:name="_Toc52560490"/>
      <w:bookmarkStart w:id="197" w:name="_Toc52560709"/>
      <w:bookmarkStart w:id="198" w:name="_Toc61181724"/>
      <w:r w:rsidRPr="00D910A1">
        <w:rPr>
          <w:rFonts w:hint="eastAsia"/>
          <w:lang w:val="en-US" w:eastAsia="zh-CN"/>
        </w:rPr>
        <w:t>5</w:t>
      </w:r>
      <w:r w:rsidRPr="00D910A1">
        <w:tab/>
      </w:r>
      <w:r w:rsidRPr="00D910A1">
        <w:rPr>
          <w:rFonts w:hint="eastAsia"/>
        </w:rPr>
        <w:t>Performance assessment</w:t>
      </w:r>
      <w:bookmarkEnd w:id="188"/>
      <w:bookmarkEnd w:id="189"/>
      <w:bookmarkEnd w:id="190"/>
      <w:bookmarkEnd w:id="191"/>
      <w:bookmarkEnd w:id="192"/>
      <w:bookmarkEnd w:id="193"/>
      <w:bookmarkEnd w:id="194"/>
      <w:bookmarkEnd w:id="195"/>
      <w:bookmarkEnd w:id="196"/>
      <w:bookmarkEnd w:id="197"/>
      <w:bookmarkEnd w:id="198"/>
    </w:p>
    <w:p w14:paraId="2F223D01" w14:textId="77777777" w:rsidR="00823707" w:rsidRPr="00D910A1" w:rsidRDefault="00823707" w:rsidP="00823707">
      <w:pPr>
        <w:pStyle w:val="Heading2"/>
      </w:pPr>
      <w:bookmarkStart w:id="199" w:name="_Toc20994238"/>
      <w:bookmarkStart w:id="200" w:name="_Toc29812097"/>
      <w:bookmarkStart w:id="201" w:name="_Toc37139285"/>
      <w:bookmarkStart w:id="202" w:name="_Toc37268289"/>
      <w:bookmarkStart w:id="203" w:name="_Toc37268383"/>
      <w:bookmarkStart w:id="204" w:name="_Toc45879593"/>
      <w:bookmarkStart w:id="205" w:name="_Toc52560301"/>
      <w:bookmarkStart w:id="206" w:name="_Toc52560397"/>
      <w:bookmarkStart w:id="207" w:name="_Toc52560491"/>
      <w:bookmarkStart w:id="208" w:name="_Toc52560710"/>
      <w:bookmarkStart w:id="209" w:name="_Toc61181725"/>
      <w:r w:rsidRPr="00D910A1">
        <w:rPr>
          <w:rFonts w:hint="eastAsia"/>
          <w:lang w:val="en-US" w:eastAsia="zh-CN"/>
        </w:rPr>
        <w:t>5</w:t>
      </w:r>
      <w:r w:rsidRPr="00D910A1">
        <w:t>.1</w:t>
      </w:r>
      <w:r w:rsidRPr="00D910A1">
        <w:tab/>
      </w:r>
      <w:r w:rsidRPr="00D910A1">
        <w:rPr>
          <w:lang w:val="en-US" w:eastAsia="zh-CN"/>
        </w:rPr>
        <w:t>General</w:t>
      </w:r>
      <w:bookmarkEnd w:id="199"/>
      <w:bookmarkEnd w:id="200"/>
      <w:bookmarkEnd w:id="201"/>
      <w:bookmarkEnd w:id="202"/>
      <w:bookmarkEnd w:id="203"/>
      <w:bookmarkEnd w:id="204"/>
      <w:bookmarkEnd w:id="205"/>
      <w:bookmarkEnd w:id="206"/>
      <w:bookmarkEnd w:id="207"/>
      <w:bookmarkEnd w:id="208"/>
      <w:bookmarkEnd w:id="209"/>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210" w:name="_Toc20994239"/>
      <w:bookmarkStart w:id="211" w:name="_Toc29812098"/>
      <w:bookmarkStart w:id="212" w:name="_Toc37139286"/>
      <w:bookmarkStart w:id="213" w:name="_Toc37268290"/>
      <w:bookmarkStart w:id="214" w:name="_Toc37268384"/>
      <w:bookmarkStart w:id="215" w:name="_Toc45879594"/>
      <w:bookmarkStart w:id="216" w:name="_Toc52560302"/>
      <w:bookmarkStart w:id="217" w:name="_Toc52560398"/>
      <w:bookmarkStart w:id="218" w:name="_Toc52560492"/>
      <w:bookmarkStart w:id="219" w:name="_Toc52560711"/>
      <w:bookmarkStart w:id="220" w:name="_Toc61181726"/>
      <w:r w:rsidRPr="00D910A1">
        <w:rPr>
          <w:rFonts w:hint="eastAsia"/>
          <w:lang w:val="en-US" w:eastAsia="zh-CN"/>
        </w:rPr>
        <w:t>5</w:t>
      </w:r>
      <w:r w:rsidRPr="00D910A1">
        <w:t>.2</w:t>
      </w:r>
      <w:r w:rsidRPr="00D910A1">
        <w:tab/>
      </w:r>
      <w:r w:rsidRPr="00D910A1">
        <w:rPr>
          <w:rFonts w:hint="eastAsia"/>
        </w:rPr>
        <w:t>Assessment of throughput in Downlink</w:t>
      </w:r>
      <w:bookmarkEnd w:id="210"/>
      <w:bookmarkEnd w:id="211"/>
      <w:bookmarkEnd w:id="212"/>
      <w:bookmarkEnd w:id="213"/>
      <w:bookmarkEnd w:id="214"/>
      <w:bookmarkEnd w:id="215"/>
      <w:bookmarkEnd w:id="216"/>
      <w:bookmarkEnd w:id="217"/>
      <w:bookmarkEnd w:id="218"/>
      <w:bookmarkEnd w:id="219"/>
      <w:bookmarkEnd w:id="220"/>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221" w:name="_Toc20994240"/>
      <w:bookmarkStart w:id="222" w:name="_Toc29812099"/>
      <w:bookmarkStart w:id="223" w:name="_Toc37139287"/>
      <w:bookmarkStart w:id="224" w:name="_Toc37268291"/>
      <w:bookmarkStart w:id="225" w:name="_Toc37268385"/>
      <w:bookmarkStart w:id="226" w:name="_Toc45879595"/>
      <w:bookmarkStart w:id="227" w:name="_Toc52560303"/>
      <w:bookmarkStart w:id="228" w:name="_Toc52560399"/>
      <w:bookmarkStart w:id="229" w:name="_Toc52560493"/>
      <w:bookmarkStart w:id="230" w:name="_Toc52560712"/>
      <w:bookmarkStart w:id="231" w:name="_Toc6118172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21"/>
      <w:bookmarkEnd w:id="222"/>
      <w:bookmarkEnd w:id="223"/>
      <w:bookmarkEnd w:id="224"/>
      <w:bookmarkEnd w:id="225"/>
      <w:bookmarkEnd w:id="226"/>
      <w:bookmarkEnd w:id="227"/>
      <w:bookmarkEnd w:id="228"/>
      <w:bookmarkEnd w:id="229"/>
      <w:bookmarkEnd w:id="230"/>
      <w:bookmarkEnd w:id="231"/>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232" w:name="_Toc20994241"/>
      <w:bookmarkStart w:id="233" w:name="_Toc29812100"/>
      <w:bookmarkStart w:id="234" w:name="_Toc37139288"/>
      <w:bookmarkStart w:id="235" w:name="_Toc37268292"/>
      <w:bookmarkStart w:id="236" w:name="_Toc37268386"/>
      <w:bookmarkStart w:id="237" w:name="_Toc45879596"/>
      <w:bookmarkStart w:id="238" w:name="_Toc52560304"/>
      <w:bookmarkStart w:id="239" w:name="_Toc52560400"/>
      <w:bookmarkStart w:id="240" w:name="_Toc52560494"/>
      <w:bookmarkStart w:id="241" w:name="_Toc52560713"/>
      <w:bookmarkStart w:id="242" w:name="_Toc6118172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32"/>
      <w:bookmarkEnd w:id="233"/>
      <w:bookmarkEnd w:id="234"/>
      <w:bookmarkEnd w:id="235"/>
      <w:bookmarkEnd w:id="236"/>
      <w:bookmarkEnd w:id="237"/>
      <w:bookmarkEnd w:id="238"/>
      <w:bookmarkEnd w:id="239"/>
      <w:bookmarkEnd w:id="240"/>
      <w:bookmarkEnd w:id="241"/>
      <w:bookmarkEnd w:id="242"/>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243" w:name="_Toc20994242"/>
      <w:bookmarkStart w:id="244" w:name="_Toc29812101"/>
      <w:bookmarkStart w:id="245" w:name="_Toc37139289"/>
      <w:bookmarkStart w:id="246" w:name="_Toc37268293"/>
      <w:bookmarkStart w:id="247" w:name="_Toc37268387"/>
      <w:bookmarkStart w:id="248" w:name="_Toc45879597"/>
      <w:bookmarkStart w:id="249" w:name="_Toc52560305"/>
      <w:bookmarkStart w:id="250" w:name="_Toc52560401"/>
      <w:bookmarkStart w:id="251" w:name="_Toc52560495"/>
      <w:bookmarkStart w:id="252" w:name="_Toc52560714"/>
      <w:bookmarkStart w:id="253" w:name="_Toc61181729"/>
      <w:r w:rsidRPr="00D910A1">
        <w:rPr>
          <w:rFonts w:hint="eastAsia"/>
          <w:lang w:val="en-US" w:eastAsia="zh-CN"/>
        </w:rPr>
        <w:t>6</w:t>
      </w:r>
      <w:r w:rsidRPr="00D910A1">
        <w:tab/>
      </w:r>
      <w:r w:rsidRPr="00D910A1">
        <w:rPr>
          <w:rFonts w:hint="eastAsia"/>
        </w:rPr>
        <w:t>Performance criteria</w:t>
      </w:r>
      <w:bookmarkEnd w:id="243"/>
      <w:bookmarkEnd w:id="244"/>
      <w:bookmarkEnd w:id="245"/>
      <w:bookmarkEnd w:id="246"/>
      <w:bookmarkEnd w:id="247"/>
      <w:bookmarkEnd w:id="248"/>
      <w:bookmarkEnd w:id="249"/>
      <w:bookmarkEnd w:id="250"/>
      <w:bookmarkEnd w:id="251"/>
      <w:bookmarkEnd w:id="252"/>
      <w:bookmarkEnd w:id="253"/>
    </w:p>
    <w:p w14:paraId="2F223D14" w14:textId="77777777" w:rsidR="00823707" w:rsidRPr="00D910A1" w:rsidRDefault="00823707" w:rsidP="00823707">
      <w:pPr>
        <w:pStyle w:val="Heading2"/>
      </w:pPr>
      <w:bookmarkStart w:id="254" w:name="_Toc20994243"/>
      <w:bookmarkStart w:id="255" w:name="_Toc29812102"/>
      <w:bookmarkStart w:id="256" w:name="_Toc37139290"/>
      <w:bookmarkStart w:id="257" w:name="_Toc37268294"/>
      <w:bookmarkStart w:id="258" w:name="_Toc37268388"/>
      <w:bookmarkStart w:id="259" w:name="_Toc45879598"/>
      <w:bookmarkStart w:id="260" w:name="_Toc52560306"/>
      <w:bookmarkStart w:id="261" w:name="_Toc52560402"/>
      <w:bookmarkStart w:id="262" w:name="_Toc52560496"/>
      <w:bookmarkStart w:id="263" w:name="_Toc52560715"/>
      <w:bookmarkStart w:id="264" w:name="_Toc61181730"/>
      <w:r w:rsidRPr="00D910A1">
        <w:rPr>
          <w:rFonts w:hint="eastAsia"/>
          <w:lang w:val="en-US" w:eastAsia="zh-CN"/>
        </w:rPr>
        <w:t>6</w:t>
      </w:r>
      <w:r w:rsidRPr="00D910A1">
        <w:t>.1</w:t>
      </w:r>
      <w:r w:rsidRPr="00D910A1">
        <w:tab/>
      </w:r>
      <w:r w:rsidRPr="00D910A1">
        <w:rPr>
          <w:rFonts w:hint="eastAsia"/>
        </w:rPr>
        <w:t>Performance criteria for continuous phenomena for BS</w:t>
      </w:r>
      <w:bookmarkEnd w:id="254"/>
      <w:bookmarkEnd w:id="255"/>
      <w:bookmarkEnd w:id="256"/>
      <w:bookmarkEnd w:id="257"/>
      <w:bookmarkEnd w:id="258"/>
      <w:bookmarkEnd w:id="259"/>
      <w:bookmarkEnd w:id="260"/>
      <w:bookmarkEnd w:id="261"/>
      <w:bookmarkEnd w:id="262"/>
      <w:bookmarkEnd w:id="263"/>
      <w:bookmarkEnd w:id="264"/>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265" w:name="_Toc20994244"/>
      <w:bookmarkStart w:id="266" w:name="_Toc29812103"/>
      <w:bookmarkStart w:id="267" w:name="_Toc37139291"/>
      <w:bookmarkStart w:id="268" w:name="_Toc37268295"/>
      <w:bookmarkStart w:id="269" w:name="_Toc37268389"/>
      <w:bookmarkStart w:id="270" w:name="_Toc45879599"/>
      <w:bookmarkStart w:id="271" w:name="_Toc52560307"/>
      <w:bookmarkStart w:id="272" w:name="_Toc52560403"/>
      <w:bookmarkStart w:id="273" w:name="_Toc52560497"/>
      <w:bookmarkStart w:id="274" w:name="_Toc52560716"/>
      <w:bookmarkStart w:id="275" w:name="_Toc61181731"/>
      <w:r w:rsidRPr="00D910A1">
        <w:rPr>
          <w:rFonts w:hint="eastAsia"/>
          <w:lang w:val="en-US" w:eastAsia="zh-CN"/>
        </w:rPr>
        <w:t>6</w:t>
      </w:r>
      <w:r w:rsidRPr="00D910A1">
        <w:t>.2</w:t>
      </w:r>
      <w:r w:rsidRPr="00D910A1">
        <w:tab/>
      </w:r>
      <w:r w:rsidRPr="00D910A1">
        <w:rPr>
          <w:rFonts w:hint="eastAsia"/>
        </w:rPr>
        <w:t>Performance criteria for transient phenomena for BS</w:t>
      </w:r>
      <w:bookmarkEnd w:id="265"/>
      <w:bookmarkEnd w:id="266"/>
      <w:bookmarkEnd w:id="267"/>
      <w:bookmarkEnd w:id="268"/>
      <w:bookmarkEnd w:id="269"/>
      <w:bookmarkEnd w:id="270"/>
      <w:bookmarkEnd w:id="271"/>
      <w:bookmarkEnd w:id="272"/>
      <w:bookmarkEnd w:id="273"/>
      <w:bookmarkEnd w:id="274"/>
      <w:bookmarkEnd w:id="275"/>
    </w:p>
    <w:p w14:paraId="2F223D5E" w14:textId="77777777"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14:paraId="2F223D5F" w14:textId="77777777"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14:paraId="2F223D60" w14:textId="77777777"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14:paraId="2F223D61" w14:textId="77777777"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14:paraId="2F223D67" w14:textId="77777777" w:rsidTr="00885306">
        <w:trPr>
          <w:jc w:val="center"/>
        </w:trPr>
        <w:tc>
          <w:tcPr>
            <w:tcW w:w="1878" w:type="dxa"/>
          </w:tcPr>
          <w:p w14:paraId="2F223D62" w14:textId="77777777" w:rsidR="00823707" w:rsidRPr="00D910A1" w:rsidRDefault="00823707" w:rsidP="0088530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14:paraId="2F223D63" w14:textId="77777777" w:rsidR="00823707" w:rsidRPr="00D910A1" w:rsidRDefault="00823707" w:rsidP="00885306">
            <w:pPr>
              <w:pStyle w:val="TAH"/>
              <w:rPr>
                <w:rFonts w:cs="v4.2.0"/>
              </w:rPr>
            </w:pPr>
            <w:r w:rsidRPr="00D910A1">
              <w:rPr>
                <w:rFonts w:cs="Arial"/>
              </w:rPr>
              <w:t>Sub-carrier spacing (kHz)</w:t>
            </w:r>
          </w:p>
        </w:tc>
        <w:tc>
          <w:tcPr>
            <w:tcW w:w="2218" w:type="dxa"/>
          </w:tcPr>
          <w:p w14:paraId="2F223D64" w14:textId="77777777" w:rsidR="00823707" w:rsidRPr="00D910A1" w:rsidRDefault="00823707" w:rsidP="0088530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14:paraId="2F223D65" w14:textId="77777777" w:rsidR="00823707" w:rsidRPr="00D910A1" w:rsidRDefault="00823707" w:rsidP="0088530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66" w14:textId="77777777" w:rsidR="00823707" w:rsidRPr="00D910A1" w:rsidRDefault="00823707" w:rsidP="00885306">
            <w:pPr>
              <w:pStyle w:val="TAH"/>
              <w:rPr>
                <w:rFonts w:cs="v4.2.0"/>
              </w:rPr>
            </w:pPr>
            <w:r w:rsidRPr="00D910A1">
              <w:rPr>
                <w:rFonts w:cs="v4.2.0"/>
              </w:rPr>
              <w:t>(Note 1, Note 2)</w:t>
            </w:r>
          </w:p>
        </w:tc>
      </w:tr>
      <w:tr w:rsidR="00885306" w:rsidRPr="00D910A1" w14:paraId="2F223D6D" w14:textId="77777777" w:rsidTr="00885306">
        <w:trPr>
          <w:trHeight w:val="399"/>
          <w:jc w:val="center"/>
        </w:trPr>
        <w:tc>
          <w:tcPr>
            <w:tcW w:w="1878" w:type="dxa"/>
            <w:vAlign w:val="center"/>
          </w:tcPr>
          <w:p w14:paraId="2F223D68" w14:textId="77777777" w:rsidR="00885306" w:rsidRPr="00D910A1" w:rsidRDefault="00885306" w:rsidP="00406546">
            <w:pPr>
              <w:pStyle w:val="TAC"/>
              <w:rPr>
                <w:rFonts w:cs="Arial"/>
                <w:bCs/>
                <w:lang w:val="en-US"/>
              </w:rPr>
            </w:pPr>
            <w:r w:rsidRPr="00D910A1">
              <w:rPr>
                <w:rFonts w:cs="Arial"/>
              </w:rPr>
              <w:t>5, 10, 15</w:t>
            </w:r>
          </w:p>
        </w:tc>
        <w:tc>
          <w:tcPr>
            <w:tcW w:w="1176" w:type="dxa"/>
            <w:vAlign w:val="center"/>
          </w:tcPr>
          <w:p w14:paraId="2F223D69" w14:textId="77777777"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14:paraId="2F223D6A" w14:textId="77777777" w:rsidR="00885306" w:rsidRPr="00D910A1" w:rsidRDefault="00885306"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vAlign w:val="center"/>
          </w:tcPr>
          <w:p w14:paraId="2F223D6B" w14:textId="77777777" w:rsidR="00885306" w:rsidRPr="00D910A1" w:rsidRDefault="00885306" w:rsidP="00406546">
            <w:pPr>
              <w:pStyle w:val="TAC"/>
              <w:rPr>
                <w:rFonts w:cs="Arial"/>
              </w:rPr>
            </w:pPr>
            <w:r w:rsidRPr="00D910A1">
              <w:rPr>
                <w:rFonts w:cs="Arial"/>
              </w:rPr>
              <w:t>Throughput &lt; 95 % temporarily,</w:t>
            </w:r>
          </w:p>
          <w:p w14:paraId="2F223D6C" w14:textId="77777777" w:rsidR="00885306" w:rsidRPr="00D910A1" w:rsidRDefault="00885306" w:rsidP="00406546">
            <w:pPr>
              <w:pStyle w:val="TAC"/>
              <w:rPr>
                <w:rFonts w:cs="Arial"/>
              </w:rPr>
            </w:pPr>
            <w:r w:rsidRPr="00D910A1">
              <w:rPr>
                <w:rFonts w:cs="Arial"/>
              </w:rPr>
              <w:t>however the communication link shall be maintained</w:t>
            </w:r>
          </w:p>
        </w:tc>
      </w:tr>
      <w:tr w:rsidR="00885306" w:rsidRPr="00D910A1" w14:paraId="2F223D72" w14:textId="77777777" w:rsidTr="00885306">
        <w:trPr>
          <w:jc w:val="center"/>
        </w:trPr>
        <w:tc>
          <w:tcPr>
            <w:tcW w:w="1878" w:type="dxa"/>
            <w:vAlign w:val="center"/>
          </w:tcPr>
          <w:p w14:paraId="2F223D6E" w14:textId="77777777" w:rsidR="00885306" w:rsidRPr="00D910A1" w:rsidRDefault="00885306" w:rsidP="00406546">
            <w:pPr>
              <w:pStyle w:val="TAC"/>
              <w:rPr>
                <w:rFonts w:cs="Arial"/>
                <w:bCs/>
                <w:lang w:val="en-US"/>
              </w:rPr>
            </w:pPr>
            <w:r w:rsidRPr="00D910A1">
              <w:rPr>
                <w:rFonts w:cs="Arial"/>
              </w:rPr>
              <w:t>10, 15</w:t>
            </w:r>
          </w:p>
        </w:tc>
        <w:tc>
          <w:tcPr>
            <w:tcW w:w="1176" w:type="dxa"/>
            <w:vAlign w:val="center"/>
          </w:tcPr>
          <w:p w14:paraId="2F223D6F" w14:textId="77777777"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14:paraId="2F223D70" w14:textId="77777777" w:rsidR="00885306" w:rsidRPr="00D910A1" w:rsidRDefault="00885306"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71" w14:textId="77777777" w:rsidR="00885306" w:rsidRPr="00D910A1" w:rsidRDefault="00885306" w:rsidP="00406546">
            <w:pPr>
              <w:pStyle w:val="TAC"/>
              <w:rPr>
                <w:rFonts w:cs="Arial"/>
              </w:rPr>
            </w:pPr>
          </w:p>
        </w:tc>
      </w:tr>
      <w:tr w:rsidR="00885306" w:rsidRPr="00D910A1" w14:paraId="2F223D77" w14:textId="77777777" w:rsidTr="00885306">
        <w:trPr>
          <w:jc w:val="center"/>
        </w:trPr>
        <w:tc>
          <w:tcPr>
            <w:tcW w:w="1878" w:type="dxa"/>
            <w:vAlign w:val="center"/>
          </w:tcPr>
          <w:p w14:paraId="2F223D73" w14:textId="77777777" w:rsidR="00885306" w:rsidRPr="00D910A1" w:rsidRDefault="00885306" w:rsidP="00406546">
            <w:pPr>
              <w:pStyle w:val="TAC"/>
              <w:rPr>
                <w:rFonts w:cs="Arial"/>
                <w:bCs/>
                <w:lang w:val="en-US"/>
              </w:rPr>
            </w:pPr>
            <w:r w:rsidRPr="00D910A1">
              <w:rPr>
                <w:rFonts w:cs="Arial"/>
              </w:rPr>
              <w:t>10, 15</w:t>
            </w:r>
          </w:p>
        </w:tc>
        <w:tc>
          <w:tcPr>
            <w:tcW w:w="1176" w:type="dxa"/>
            <w:vAlign w:val="center"/>
          </w:tcPr>
          <w:p w14:paraId="2F223D74" w14:textId="77777777"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14:paraId="2F223D75" w14:textId="77777777" w:rsidR="00885306" w:rsidRPr="00D910A1" w:rsidRDefault="00885306"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76" w14:textId="77777777" w:rsidR="00885306" w:rsidRPr="00D910A1" w:rsidRDefault="00885306" w:rsidP="00406546">
            <w:pPr>
              <w:pStyle w:val="TAC"/>
              <w:rPr>
                <w:rFonts w:cs="Arial"/>
              </w:rPr>
            </w:pPr>
          </w:p>
        </w:tc>
      </w:tr>
      <w:tr w:rsidR="00885306" w:rsidRPr="00D910A1" w14:paraId="2F223D7C" w14:textId="77777777" w:rsidTr="00885306">
        <w:trPr>
          <w:jc w:val="center"/>
        </w:trPr>
        <w:tc>
          <w:tcPr>
            <w:tcW w:w="1878" w:type="dxa"/>
            <w:vAlign w:val="center"/>
          </w:tcPr>
          <w:p w14:paraId="2F223D78" w14:textId="77777777" w:rsidR="00885306" w:rsidRPr="00D910A1" w:rsidRDefault="00885306" w:rsidP="00406546">
            <w:pPr>
              <w:pStyle w:val="TAC"/>
              <w:rPr>
                <w:rFonts w:cs="Arial"/>
                <w:bCs/>
                <w:lang w:val="en-US"/>
              </w:rPr>
            </w:pPr>
            <w:r w:rsidRPr="00D910A1">
              <w:rPr>
                <w:rFonts w:cs="Arial"/>
              </w:rPr>
              <w:t>20, 25, 30, 40, 50</w:t>
            </w:r>
          </w:p>
        </w:tc>
        <w:tc>
          <w:tcPr>
            <w:tcW w:w="1176" w:type="dxa"/>
            <w:vAlign w:val="center"/>
          </w:tcPr>
          <w:p w14:paraId="2F223D79" w14:textId="77777777"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14:paraId="2F223D7A" w14:textId="77777777" w:rsidR="00885306" w:rsidRPr="00D910A1" w:rsidRDefault="00885306"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7B" w14:textId="77777777" w:rsidR="00885306" w:rsidRPr="00D910A1" w:rsidRDefault="00885306" w:rsidP="00406546">
            <w:pPr>
              <w:pStyle w:val="TAC"/>
              <w:rPr>
                <w:rFonts w:cs="Arial"/>
              </w:rPr>
            </w:pPr>
          </w:p>
        </w:tc>
      </w:tr>
      <w:tr w:rsidR="00885306" w:rsidRPr="00D910A1" w14:paraId="2F223D81" w14:textId="77777777" w:rsidTr="00885306">
        <w:trPr>
          <w:jc w:val="center"/>
        </w:trPr>
        <w:tc>
          <w:tcPr>
            <w:tcW w:w="1878" w:type="dxa"/>
            <w:vAlign w:val="center"/>
          </w:tcPr>
          <w:p w14:paraId="2F223D7D" w14:textId="77777777"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14:paraId="2F223D7E" w14:textId="77777777"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14:paraId="2F223D7F" w14:textId="77777777" w:rsidR="00885306" w:rsidRPr="00D910A1" w:rsidRDefault="00885306"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14:paraId="2F223D80" w14:textId="77777777" w:rsidR="00885306" w:rsidRPr="00D910A1" w:rsidRDefault="00885306" w:rsidP="00406546">
            <w:pPr>
              <w:pStyle w:val="TAC"/>
              <w:rPr>
                <w:rFonts w:cs="Arial"/>
              </w:rPr>
            </w:pPr>
          </w:p>
        </w:tc>
      </w:tr>
      <w:tr w:rsidR="00885306" w:rsidRPr="00D910A1" w14:paraId="2F223D86" w14:textId="77777777" w:rsidTr="00885306">
        <w:trPr>
          <w:jc w:val="center"/>
        </w:trPr>
        <w:tc>
          <w:tcPr>
            <w:tcW w:w="1878" w:type="dxa"/>
            <w:vAlign w:val="center"/>
          </w:tcPr>
          <w:p w14:paraId="2F223D82" w14:textId="77777777"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14:paraId="2F223D83" w14:textId="77777777"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14:paraId="2F223D84" w14:textId="77777777" w:rsidR="00885306" w:rsidRPr="00D910A1" w:rsidRDefault="00885306"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vAlign w:val="center"/>
          </w:tcPr>
          <w:p w14:paraId="2F223D85" w14:textId="77777777" w:rsidR="00885306" w:rsidRPr="00D910A1" w:rsidRDefault="00885306" w:rsidP="00406546">
            <w:pPr>
              <w:pStyle w:val="TAC"/>
              <w:rPr>
                <w:rFonts w:cs="Arial"/>
              </w:rPr>
            </w:pPr>
          </w:p>
        </w:tc>
      </w:tr>
      <w:tr w:rsidR="00823707" w:rsidRPr="00D910A1" w14:paraId="2F223D89" w14:textId="77777777" w:rsidTr="00406546">
        <w:trPr>
          <w:jc w:val="center"/>
        </w:trPr>
        <w:tc>
          <w:tcPr>
            <w:tcW w:w="8089" w:type="dxa"/>
            <w:gridSpan w:val="4"/>
            <w:vAlign w:val="center"/>
          </w:tcPr>
          <w:p w14:paraId="2F223D87"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2F223D88"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2F223D8A" w14:textId="77777777" w:rsidR="00823707" w:rsidRPr="00D910A1" w:rsidRDefault="00823707" w:rsidP="00823707">
      <w:pPr>
        <w:rPr>
          <w:lang w:eastAsia="zh-CN"/>
        </w:rPr>
      </w:pPr>
    </w:p>
    <w:p w14:paraId="2F223D8B" w14:textId="77777777"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14:paraId="2F223D91" w14:textId="77777777" w:rsidTr="00885306">
        <w:trPr>
          <w:jc w:val="center"/>
        </w:trPr>
        <w:tc>
          <w:tcPr>
            <w:tcW w:w="1878" w:type="dxa"/>
          </w:tcPr>
          <w:p w14:paraId="2F223D8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14:paraId="2F223D8D" w14:textId="77777777" w:rsidR="00823707" w:rsidRPr="00D910A1" w:rsidRDefault="00823707" w:rsidP="00406546">
            <w:pPr>
              <w:pStyle w:val="TAH"/>
              <w:rPr>
                <w:rFonts w:cs="v4.2.0"/>
              </w:rPr>
            </w:pPr>
            <w:r w:rsidRPr="00D910A1">
              <w:rPr>
                <w:rFonts w:cs="Arial"/>
              </w:rPr>
              <w:t>Sub-carrier spacing (kHz)</w:t>
            </w:r>
          </w:p>
        </w:tc>
        <w:tc>
          <w:tcPr>
            <w:tcW w:w="1992" w:type="dxa"/>
          </w:tcPr>
          <w:p w14:paraId="2F223D8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14:paraId="2F223D8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90" w14:textId="77777777" w:rsidR="00823707" w:rsidRPr="00D910A1" w:rsidRDefault="00823707" w:rsidP="00406546">
            <w:pPr>
              <w:pStyle w:val="TAH"/>
              <w:rPr>
                <w:rFonts w:cs="v4.2.0"/>
              </w:rPr>
            </w:pPr>
            <w:r w:rsidRPr="00D910A1">
              <w:rPr>
                <w:rFonts w:cs="v4.2.0"/>
              </w:rPr>
              <w:t>(Note 1, Note 2)</w:t>
            </w:r>
          </w:p>
        </w:tc>
      </w:tr>
      <w:tr w:rsidR="00885306" w:rsidRPr="00D910A1" w14:paraId="2F223D97" w14:textId="77777777" w:rsidTr="00885306">
        <w:trPr>
          <w:trHeight w:val="399"/>
          <w:jc w:val="center"/>
        </w:trPr>
        <w:tc>
          <w:tcPr>
            <w:tcW w:w="1878" w:type="dxa"/>
          </w:tcPr>
          <w:p w14:paraId="2F223D92" w14:textId="77777777" w:rsidR="00885306" w:rsidRPr="00D910A1" w:rsidRDefault="00885306" w:rsidP="00406546">
            <w:pPr>
              <w:pStyle w:val="TAC"/>
              <w:rPr>
                <w:rFonts w:cs="Arial"/>
                <w:bCs/>
                <w:lang w:val="en-US"/>
              </w:rPr>
            </w:pPr>
            <w:r w:rsidRPr="00D910A1">
              <w:t>50, 100, 200</w:t>
            </w:r>
          </w:p>
        </w:tc>
        <w:tc>
          <w:tcPr>
            <w:tcW w:w="1412" w:type="dxa"/>
          </w:tcPr>
          <w:p w14:paraId="2F223D93" w14:textId="77777777" w:rsidR="00885306" w:rsidRPr="00D910A1" w:rsidRDefault="00885306" w:rsidP="00406546">
            <w:pPr>
              <w:pStyle w:val="TAC"/>
              <w:rPr>
                <w:rFonts w:cs="Arial"/>
                <w:bCs/>
                <w:lang w:val="en-US" w:eastAsia="zh-CN"/>
              </w:rPr>
            </w:pPr>
            <w:r w:rsidRPr="00D910A1">
              <w:t>60</w:t>
            </w:r>
          </w:p>
        </w:tc>
        <w:tc>
          <w:tcPr>
            <w:tcW w:w="1992" w:type="dxa"/>
            <w:vAlign w:val="center"/>
          </w:tcPr>
          <w:p w14:paraId="2F223D94"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vAlign w:val="center"/>
          </w:tcPr>
          <w:p w14:paraId="2F223D95" w14:textId="77777777" w:rsidR="00885306" w:rsidRPr="00D910A1" w:rsidRDefault="00885306" w:rsidP="00406546">
            <w:pPr>
              <w:pStyle w:val="TAC"/>
              <w:rPr>
                <w:rFonts w:cs="Arial"/>
              </w:rPr>
            </w:pPr>
            <w:r w:rsidRPr="00D910A1">
              <w:rPr>
                <w:rFonts w:cs="Arial"/>
              </w:rPr>
              <w:t>Throughput &lt; 95 % temporarily,</w:t>
            </w:r>
          </w:p>
          <w:p w14:paraId="2F223D96" w14:textId="77777777" w:rsidR="00885306" w:rsidRPr="00D910A1" w:rsidRDefault="00885306" w:rsidP="00406546">
            <w:pPr>
              <w:pStyle w:val="TAC"/>
              <w:rPr>
                <w:rFonts w:cs="Arial"/>
              </w:rPr>
            </w:pPr>
            <w:r w:rsidRPr="00D910A1">
              <w:rPr>
                <w:rFonts w:cs="Arial"/>
              </w:rPr>
              <w:t>however the communication link shall be maintained</w:t>
            </w:r>
          </w:p>
        </w:tc>
      </w:tr>
      <w:tr w:rsidR="00885306" w:rsidRPr="00D910A1" w14:paraId="2F223D9C" w14:textId="77777777" w:rsidTr="00885306">
        <w:trPr>
          <w:jc w:val="center"/>
        </w:trPr>
        <w:tc>
          <w:tcPr>
            <w:tcW w:w="1878" w:type="dxa"/>
          </w:tcPr>
          <w:p w14:paraId="2F223D98" w14:textId="77777777" w:rsidR="00885306" w:rsidRPr="00D910A1" w:rsidRDefault="00885306" w:rsidP="00406546">
            <w:pPr>
              <w:pStyle w:val="TAC"/>
              <w:ind w:left="568" w:hanging="284"/>
              <w:rPr>
                <w:rFonts w:cs="Arial"/>
                <w:bCs/>
                <w:lang w:val="en-US"/>
              </w:rPr>
            </w:pPr>
            <w:r w:rsidRPr="00D910A1">
              <w:t>50</w:t>
            </w:r>
          </w:p>
        </w:tc>
        <w:tc>
          <w:tcPr>
            <w:tcW w:w="1412" w:type="dxa"/>
          </w:tcPr>
          <w:p w14:paraId="2F223D99" w14:textId="77777777" w:rsidR="00885306" w:rsidRPr="00D910A1" w:rsidRDefault="00885306" w:rsidP="00406546">
            <w:pPr>
              <w:pStyle w:val="TAC"/>
              <w:ind w:left="568" w:hanging="284"/>
              <w:rPr>
                <w:rFonts w:cs="Arial"/>
                <w:bCs/>
                <w:lang w:val="en-US" w:eastAsia="zh-CN"/>
              </w:rPr>
            </w:pPr>
            <w:r w:rsidRPr="00D910A1">
              <w:t>120</w:t>
            </w:r>
          </w:p>
        </w:tc>
        <w:tc>
          <w:tcPr>
            <w:tcW w:w="1992" w:type="dxa"/>
            <w:vAlign w:val="center"/>
          </w:tcPr>
          <w:p w14:paraId="2F223D9A" w14:textId="77777777" w:rsidR="00885306" w:rsidRPr="00D910A1" w:rsidRDefault="00885306"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vAlign w:val="center"/>
          </w:tcPr>
          <w:p w14:paraId="2F223D9B" w14:textId="77777777" w:rsidR="00885306" w:rsidRPr="00D910A1" w:rsidRDefault="00885306" w:rsidP="00406546">
            <w:pPr>
              <w:pStyle w:val="TAC"/>
              <w:rPr>
                <w:rFonts w:cs="Arial"/>
              </w:rPr>
            </w:pPr>
          </w:p>
        </w:tc>
      </w:tr>
      <w:tr w:rsidR="00885306" w:rsidRPr="00D910A1" w14:paraId="2F223DA1" w14:textId="77777777" w:rsidTr="00885306">
        <w:trPr>
          <w:trHeight w:val="391"/>
          <w:jc w:val="center"/>
        </w:trPr>
        <w:tc>
          <w:tcPr>
            <w:tcW w:w="1878" w:type="dxa"/>
          </w:tcPr>
          <w:p w14:paraId="2F223D9D" w14:textId="77777777" w:rsidR="00885306" w:rsidRPr="00D910A1" w:rsidRDefault="00885306" w:rsidP="00406546">
            <w:pPr>
              <w:pStyle w:val="TAC"/>
              <w:rPr>
                <w:rFonts w:cs="Arial"/>
                <w:bCs/>
                <w:lang w:val="en-US"/>
              </w:rPr>
            </w:pPr>
            <w:r w:rsidRPr="00D910A1">
              <w:t>100, 200, 400</w:t>
            </w:r>
          </w:p>
        </w:tc>
        <w:tc>
          <w:tcPr>
            <w:tcW w:w="1412" w:type="dxa"/>
          </w:tcPr>
          <w:p w14:paraId="2F223D9E" w14:textId="77777777" w:rsidR="00885306" w:rsidRPr="00D910A1" w:rsidRDefault="00885306" w:rsidP="00406546">
            <w:pPr>
              <w:pStyle w:val="TAC"/>
              <w:rPr>
                <w:rFonts w:cs="Arial"/>
                <w:bCs/>
                <w:lang w:val="en-US" w:eastAsia="zh-CN"/>
              </w:rPr>
            </w:pPr>
            <w:r w:rsidRPr="00D910A1">
              <w:t>120</w:t>
            </w:r>
          </w:p>
        </w:tc>
        <w:tc>
          <w:tcPr>
            <w:tcW w:w="1992" w:type="dxa"/>
            <w:vAlign w:val="center"/>
          </w:tcPr>
          <w:p w14:paraId="2F223D9F"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vAlign w:val="center"/>
          </w:tcPr>
          <w:p w14:paraId="2F223DA0" w14:textId="77777777" w:rsidR="00885306" w:rsidRPr="00D910A1" w:rsidRDefault="00885306" w:rsidP="00406546">
            <w:pPr>
              <w:pStyle w:val="TAC"/>
              <w:rPr>
                <w:rFonts w:cs="Arial"/>
              </w:rPr>
            </w:pPr>
          </w:p>
        </w:tc>
      </w:tr>
      <w:tr w:rsidR="00823707" w:rsidRPr="00D910A1" w14:paraId="2F223DA4" w14:textId="77777777" w:rsidTr="00406546">
        <w:trPr>
          <w:jc w:val="center"/>
        </w:trPr>
        <w:tc>
          <w:tcPr>
            <w:tcW w:w="8089" w:type="dxa"/>
            <w:gridSpan w:val="4"/>
          </w:tcPr>
          <w:p w14:paraId="2F223DA2"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2F223DA3"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276" w:name="_Toc20994245"/>
      <w:bookmarkStart w:id="277" w:name="_Toc29812104"/>
      <w:bookmarkStart w:id="278" w:name="_Toc37139292"/>
      <w:bookmarkStart w:id="279" w:name="_Toc37268296"/>
      <w:bookmarkStart w:id="280" w:name="_Toc37268390"/>
      <w:bookmarkStart w:id="281" w:name="_Toc45879600"/>
      <w:bookmarkStart w:id="282" w:name="_Toc52560308"/>
      <w:bookmarkStart w:id="283" w:name="_Toc52560404"/>
      <w:bookmarkStart w:id="284" w:name="_Toc52560498"/>
      <w:bookmarkStart w:id="285" w:name="_Toc52560717"/>
      <w:bookmarkStart w:id="286" w:name="_Toc6118173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76"/>
      <w:bookmarkEnd w:id="277"/>
      <w:bookmarkEnd w:id="278"/>
      <w:bookmarkEnd w:id="279"/>
      <w:bookmarkEnd w:id="280"/>
      <w:bookmarkEnd w:id="281"/>
      <w:bookmarkEnd w:id="282"/>
      <w:bookmarkEnd w:id="283"/>
      <w:bookmarkEnd w:id="284"/>
      <w:bookmarkEnd w:id="285"/>
      <w:bookmarkEnd w:id="286"/>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287" w:name="_Toc20994246"/>
      <w:bookmarkStart w:id="288" w:name="_Toc29812105"/>
      <w:bookmarkStart w:id="289" w:name="_Toc37139293"/>
      <w:bookmarkStart w:id="290" w:name="_Toc37268297"/>
      <w:bookmarkStart w:id="291" w:name="_Toc37268391"/>
      <w:bookmarkStart w:id="292" w:name="_Toc45879601"/>
      <w:bookmarkStart w:id="293" w:name="_Toc52560309"/>
      <w:bookmarkStart w:id="294" w:name="_Toc52560405"/>
      <w:bookmarkStart w:id="295" w:name="_Toc52560499"/>
      <w:bookmarkStart w:id="296" w:name="_Toc52560718"/>
      <w:bookmarkStart w:id="297" w:name="_Toc61181733"/>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87"/>
      <w:bookmarkEnd w:id="288"/>
      <w:bookmarkEnd w:id="289"/>
      <w:bookmarkEnd w:id="290"/>
      <w:bookmarkEnd w:id="291"/>
      <w:bookmarkEnd w:id="292"/>
      <w:bookmarkEnd w:id="293"/>
      <w:bookmarkEnd w:id="294"/>
      <w:bookmarkEnd w:id="295"/>
      <w:bookmarkEnd w:id="296"/>
      <w:bookmarkEnd w:id="297"/>
    </w:p>
    <w:p w14:paraId="2F223DA9" w14:textId="77777777" w:rsidR="00823707" w:rsidRPr="00D910A1" w:rsidRDefault="00823707" w:rsidP="00823707">
      <w:r w:rsidRPr="00D910A1">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rsidRPr="00D910A1">
        <w:lastRenderedPageBreak/>
        <w:t>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298" w:name="_Toc20994247"/>
      <w:bookmarkStart w:id="299" w:name="_Toc29812106"/>
      <w:bookmarkStart w:id="300" w:name="_Toc37139294"/>
      <w:bookmarkStart w:id="301" w:name="_Toc37268298"/>
      <w:bookmarkStart w:id="302" w:name="_Toc37268392"/>
      <w:bookmarkStart w:id="303" w:name="_Toc45879602"/>
      <w:bookmarkStart w:id="304" w:name="_Toc52560310"/>
      <w:bookmarkStart w:id="305" w:name="_Toc52560406"/>
      <w:bookmarkStart w:id="306" w:name="_Toc52560500"/>
      <w:bookmarkStart w:id="307" w:name="_Toc52560719"/>
      <w:bookmarkStart w:id="308" w:name="_Toc61181734"/>
      <w:r w:rsidRPr="00D910A1">
        <w:rPr>
          <w:rFonts w:hint="eastAsia"/>
          <w:lang w:val="en-US" w:eastAsia="zh-CN"/>
        </w:rPr>
        <w:t>7</w:t>
      </w:r>
      <w:r w:rsidRPr="00D910A1">
        <w:tab/>
      </w:r>
      <w:r w:rsidRPr="00D910A1">
        <w:rPr>
          <w:rFonts w:hint="eastAsia"/>
        </w:rPr>
        <w:t>Applicability overview</w:t>
      </w:r>
      <w:bookmarkEnd w:id="298"/>
      <w:bookmarkEnd w:id="299"/>
      <w:bookmarkEnd w:id="300"/>
      <w:bookmarkEnd w:id="301"/>
      <w:bookmarkEnd w:id="302"/>
      <w:bookmarkEnd w:id="303"/>
      <w:bookmarkEnd w:id="304"/>
      <w:bookmarkEnd w:id="305"/>
      <w:bookmarkEnd w:id="306"/>
      <w:bookmarkEnd w:id="307"/>
      <w:bookmarkEnd w:id="308"/>
    </w:p>
    <w:p w14:paraId="2F223DAB" w14:textId="77777777" w:rsidR="00823707" w:rsidRPr="00D910A1" w:rsidRDefault="00823707" w:rsidP="00823707">
      <w:pPr>
        <w:pStyle w:val="Heading2"/>
      </w:pPr>
      <w:bookmarkStart w:id="309" w:name="_Toc20994248"/>
      <w:bookmarkStart w:id="310" w:name="_Toc29812107"/>
      <w:bookmarkStart w:id="311" w:name="_Toc37139295"/>
      <w:bookmarkStart w:id="312" w:name="_Toc37268299"/>
      <w:bookmarkStart w:id="313" w:name="_Toc37268393"/>
      <w:bookmarkStart w:id="314" w:name="_Toc45879603"/>
      <w:bookmarkStart w:id="315" w:name="_Toc52560311"/>
      <w:bookmarkStart w:id="316" w:name="_Toc52560407"/>
      <w:bookmarkStart w:id="317" w:name="_Toc52560501"/>
      <w:bookmarkStart w:id="318" w:name="_Toc52560720"/>
      <w:bookmarkStart w:id="319" w:name="_Toc61181735"/>
      <w:r w:rsidRPr="00D910A1">
        <w:rPr>
          <w:rFonts w:hint="eastAsia"/>
          <w:lang w:val="en-US" w:eastAsia="zh-CN"/>
        </w:rPr>
        <w:t>7</w:t>
      </w:r>
      <w:r w:rsidRPr="00D910A1">
        <w:t>.1</w:t>
      </w:r>
      <w:r w:rsidRPr="00D910A1">
        <w:tab/>
      </w:r>
      <w:r w:rsidRPr="00D910A1">
        <w:rPr>
          <w:rFonts w:hint="eastAsia"/>
          <w:lang w:val="en-US" w:eastAsia="zh-CN"/>
        </w:rPr>
        <w:t>Emission</w:t>
      </w:r>
      <w:bookmarkEnd w:id="309"/>
      <w:bookmarkEnd w:id="310"/>
      <w:bookmarkEnd w:id="311"/>
      <w:bookmarkEnd w:id="312"/>
      <w:bookmarkEnd w:id="313"/>
      <w:bookmarkEnd w:id="314"/>
      <w:bookmarkEnd w:id="315"/>
      <w:bookmarkEnd w:id="316"/>
      <w:bookmarkEnd w:id="317"/>
      <w:bookmarkEnd w:id="318"/>
      <w:bookmarkEnd w:id="319"/>
    </w:p>
    <w:p w14:paraId="2F223DAC"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14:paraId="2F223DB4" w14:textId="77777777" w:rsidTr="00885306">
        <w:trPr>
          <w:cantSplit/>
          <w:jc w:val="center"/>
        </w:trPr>
        <w:tc>
          <w:tcPr>
            <w:tcW w:w="1669" w:type="dxa"/>
            <w:tcBorders>
              <w:bottom w:val="nil"/>
            </w:tcBorders>
            <w:shd w:val="clear" w:color="auto" w:fill="auto"/>
            <w:vAlign w:val="center"/>
          </w:tcPr>
          <w:p w14:paraId="2F223DAD" w14:textId="77777777" w:rsidR="00885306" w:rsidRPr="00D910A1" w:rsidRDefault="00885306" w:rsidP="00406546">
            <w:pPr>
              <w:pStyle w:val="TAH"/>
            </w:pPr>
            <w:r w:rsidRPr="00D910A1">
              <w:t>Phenomenon</w:t>
            </w:r>
          </w:p>
        </w:tc>
        <w:tc>
          <w:tcPr>
            <w:tcW w:w="1726" w:type="dxa"/>
            <w:tcBorders>
              <w:bottom w:val="nil"/>
            </w:tcBorders>
            <w:shd w:val="clear" w:color="auto" w:fill="auto"/>
            <w:vAlign w:val="center"/>
          </w:tcPr>
          <w:p w14:paraId="2F223DAE" w14:textId="77777777" w:rsidR="00885306" w:rsidRPr="00D910A1" w:rsidRDefault="00885306" w:rsidP="00406546">
            <w:pPr>
              <w:pStyle w:val="TAH"/>
            </w:pPr>
            <w:r w:rsidRPr="00D910A1">
              <w:t>Application</w:t>
            </w:r>
          </w:p>
        </w:tc>
        <w:tc>
          <w:tcPr>
            <w:tcW w:w="2162" w:type="dxa"/>
            <w:gridSpan w:val="2"/>
            <w:vAlign w:val="center"/>
          </w:tcPr>
          <w:p w14:paraId="2F223DAF" w14:textId="77777777" w:rsidR="00885306" w:rsidRPr="00D910A1" w:rsidRDefault="00885306" w:rsidP="00406546">
            <w:pPr>
              <w:pStyle w:val="TAH"/>
            </w:pPr>
            <w:r w:rsidRPr="00D910A1">
              <w:t>Equipment test requirement</w:t>
            </w:r>
          </w:p>
        </w:tc>
        <w:tc>
          <w:tcPr>
            <w:tcW w:w="1131" w:type="dxa"/>
            <w:vMerge w:val="restart"/>
            <w:vAlign w:val="center"/>
          </w:tcPr>
          <w:p w14:paraId="2F223DB0" w14:textId="77777777" w:rsidR="00885306" w:rsidRPr="00D910A1" w:rsidRDefault="00885306" w:rsidP="00406546">
            <w:pPr>
              <w:pStyle w:val="TAH"/>
            </w:pPr>
            <w:r w:rsidRPr="00D910A1">
              <w:t>Reference</w:t>
            </w:r>
          </w:p>
          <w:p w14:paraId="2F223DB1" w14:textId="77777777"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14:paraId="2F223DB2" w14:textId="77777777" w:rsidR="00885306" w:rsidRPr="00D910A1" w:rsidRDefault="00885306" w:rsidP="00406546">
            <w:pPr>
              <w:pStyle w:val="TAH"/>
            </w:pPr>
            <w:r w:rsidRPr="00D910A1">
              <w:t>Reference</w:t>
            </w:r>
          </w:p>
          <w:p w14:paraId="2F223DB3" w14:textId="77777777" w:rsidR="00885306" w:rsidRPr="00D910A1" w:rsidRDefault="00885306" w:rsidP="00406546">
            <w:pPr>
              <w:pStyle w:val="TAH"/>
            </w:pPr>
            <w:r w:rsidRPr="00D910A1">
              <w:t>standard</w:t>
            </w:r>
          </w:p>
        </w:tc>
      </w:tr>
      <w:tr w:rsidR="00885306" w:rsidRPr="00D910A1" w14:paraId="2F223DBB" w14:textId="77777777" w:rsidTr="00885306">
        <w:trPr>
          <w:cantSplit/>
          <w:jc w:val="center"/>
        </w:trPr>
        <w:tc>
          <w:tcPr>
            <w:tcW w:w="1669" w:type="dxa"/>
            <w:tcBorders>
              <w:top w:val="nil"/>
            </w:tcBorders>
            <w:shd w:val="clear" w:color="auto" w:fill="auto"/>
            <w:vAlign w:val="center"/>
          </w:tcPr>
          <w:p w14:paraId="2F223DB5" w14:textId="77777777" w:rsidR="00885306" w:rsidRPr="00D910A1" w:rsidRDefault="00885306" w:rsidP="00406546">
            <w:pPr>
              <w:pStyle w:val="TAH"/>
            </w:pPr>
          </w:p>
        </w:tc>
        <w:tc>
          <w:tcPr>
            <w:tcW w:w="1726" w:type="dxa"/>
            <w:tcBorders>
              <w:top w:val="nil"/>
            </w:tcBorders>
            <w:shd w:val="clear" w:color="auto" w:fill="auto"/>
            <w:vAlign w:val="center"/>
          </w:tcPr>
          <w:p w14:paraId="2F223DB6" w14:textId="77777777" w:rsidR="00885306" w:rsidRPr="00D910A1" w:rsidRDefault="00885306" w:rsidP="00406546">
            <w:pPr>
              <w:pStyle w:val="TAH"/>
            </w:pPr>
          </w:p>
        </w:tc>
        <w:tc>
          <w:tcPr>
            <w:tcW w:w="1118" w:type="dxa"/>
            <w:vAlign w:val="center"/>
          </w:tcPr>
          <w:p w14:paraId="2F223DB7" w14:textId="77777777" w:rsidR="00885306" w:rsidRPr="00D910A1" w:rsidRDefault="00885306" w:rsidP="00406546">
            <w:pPr>
              <w:pStyle w:val="TAH"/>
            </w:pPr>
            <w:r w:rsidRPr="00D910A1">
              <w:t>BS equipment</w:t>
            </w:r>
          </w:p>
        </w:tc>
        <w:tc>
          <w:tcPr>
            <w:tcW w:w="1044" w:type="dxa"/>
            <w:vAlign w:val="center"/>
          </w:tcPr>
          <w:p w14:paraId="2F223DB8" w14:textId="77777777" w:rsidR="00885306" w:rsidRPr="00D910A1" w:rsidRDefault="00885306" w:rsidP="00406546">
            <w:pPr>
              <w:pStyle w:val="TAH"/>
            </w:pPr>
            <w:r w:rsidRPr="00D910A1">
              <w:t>Ancillary equipment</w:t>
            </w:r>
          </w:p>
        </w:tc>
        <w:tc>
          <w:tcPr>
            <w:tcW w:w="1131" w:type="dxa"/>
            <w:vMerge/>
            <w:vAlign w:val="center"/>
          </w:tcPr>
          <w:p w14:paraId="2F223DB9" w14:textId="77777777" w:rsidR="00885306" w:rsidRPr="00D910A1" w:rsidRDefault="00885306" w:rsidP="00406546">
            <w:pPr>
              <w:pStyle w:val="TAH"/>
            </w:pPr>
          </w:p>
        </w:tc>
        <w:tc>
          <w:tcPr>
            <w:tcW w:w="3169" w:type="dxa"/>
            <w:tcBorders>
              <w:top w:val="nil"/>
            </w:tcBorders>
            <w:shd w:val="clear" w:color="auto" w:fill="auto"/>
            <w:vAlign w:val="center"/>
          </w:tcPr>
          <w:p w14:paraId="2F223DBA" w14:textId="77777777" w:rsidR="00885306" w:rsidRPr="00D910A1" w:rsidRDefault="00885306" w:rsidP="00406546">
            <w:pPr>
              <w:pStyle w:val="TAH"/>
            </w:pPr>
          </w:p>
        </w:tc>
      </w:tr>
      <w:tr w:rsidR="00823707" w:rsidRPr="00D910A1" w14:paraId="2F223DC3" w14:textId="77777777" w:rsidTr="00885306">
        <w:trPr>
          <w:cantSplit/>
          <w:jc w:val="center"/>
        </w:trPr>
        <w:tc>
          <w:tcPr>
            <w:tcW w:w="1669" w:type="dxa"/>
          </w:tcPr>
          <w:p w14:paraId="2F223DBC" w14:textId="77777777"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14:paraId="2F223DBD" w14:textId="77777777"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14:paraId="2F223DBE" w14:textId="77777777"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F223DBF" w14:textId="77777777" w:rsidR="00823707" w:rsidRPr="00D910A1" w:rsidRDefault="00823707" w:rsidP="00406546">
            <w:pPr>
              <w:pStyle w:val="TAC"/>
              <w:rPr>
                <w:lang w:val="en-US" w:eastAsia="zh-CN"/>
              </w:rPr>
            </w:pPr>
            <w:r w:rsidRPr="00D910A1">
              <w:rPr>
                <w:rFonts w:hint="eastAsia"/>
                <w:lang w:val="en-US" w:eastAsia="zh-CN"/>
              </w:rPr>
              <w:t>(Note)</w:t>
            </w:r>
          </w:p>
        </w:tc>
        <w:tc>
          <w:tcPr>
            <w:tcW w:w="1044" w:type="dxa"/>
          </w:tcPr>
          <w:p w14:paraId="2F223DC0"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14:paraId="2F223DC1" w14:textId="77777777" w:rsidR="00823707" w:rsidRPr="00D910A1" w:rsidRDefault="00823707" w:rsidP="00406546">
            <w:pPr>
              <w:pStyle w:val="TAC"/>
              <w:rPr>
                <w:lang w:val="en-US" w:eastAsia="zh-CN"/>
              </w:rPr>
            </w:pPr>
            <w:r w:rsidRPr="00D910A1">
              <w:rPr>
                <w:rFonts w:hint="eastAsia"/>
                <w:lang w:val="en-US" w:eastAsia="zh-CN"/>
              </w:rPr>
              <w:t>8.2.1</w:t>
            </w:r>
          </w:p>
        </w:tc>
        <w:tc>
          <w:tcPr>
            <w:tcW w:w="3169" w:type="dxa"/>
          </w:tcPr>
          <w:p w14:paraId="2F223DC2" w14:textId="77777777"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2F223DCA" w14:textId="77777777" w:rsidTr="00885306">
        <w:trPr>
          <w:cantSplit/>
          <w:jc w:val="center"/>
        </w:trPr>
        <w:tc>
          <w:tcPr>
            <w:tcW w:w="1669" w:type="dxa"/>
          </w:tcPr>
          <w:p w14:paraId="2F223DC4" w14:textId="77777777" w:rsidR="00823707" w:rsidRPr="00D910A1" w:rsidRDefault="00823707" w:rsidP="00406546">
            <w:pPr>
              <w:pStyle w:val="TAC"/>
            </w:pPr>
            <w:r w:rsidRPr="00D910A1">
              <w:t>Radiated emission</w:t>
            </w:r>
          </w:p>
        </w:tc>
        <w:tc>
          <w:tcPr>
            <w:tcW w:w="1726" w:type="dxa"/>
          </w:tcPr>
          <w:p w14:paraId="2F223DC5" w14:textId="77777777"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2F223DC6"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14:paraId="2F223DC7" w14:textId="77777777" w:rsidR="00823707" w:rsidRPr="00D910A1" w:rsidRDefault="00823707" w:rsidP="00406546">
            <w:pPr>
              <w:pStyle w:val="TAC"/>
            </w:pPr>
            <w:r w:rsidRPr="00D910A1">
              <w:t>applicable</w:t>
            </w:r>
          </w:p>
        </w:tc>
        <w:tc>
          <w:tcPr>
            <w:tcW w:w="1131" w:type="dxa"/>
          </w:tcPr>
          <w:p w14:paraId="2F223DC8" w14:textId="77777777" w:rsidR="00823707" w:rsidRPr="00D910A1" w:rsidRDefault="00823707" w:rsidP="00406546">
            <w:pPr>
              <w:pStyle w:val="TAC"/>
            </w:pPr>
            <w:r w:rsidRPr="00D910A1">
              <w:t>8.2.2</w:t>
            </w:r>
          </w:p>
        </w:tc>
        <w:tc>
          <w:tcPr>
            <w:tcW w:w="3169" w:type="dxa"/>
          </w:tcPr>
          <w:p w14:paraId="2F223DC9"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14:paraId="2F223DD1" w14:textId="77777777" w:rsidTr="00885306">
        <w:trPr>
          <w:cantSplit/>
          <w:jc w:val="center"/>
        </w:trPr>
        <w:tc>
          <w:tcPr>
            <w:tcW w:w="1669" w:type="dxa"/>
          </w:tcPr>
          <w:p w14:paraId="2F223DCB" w14:textId="77777777" w:rsidR="00823707" w:rsidRPr="00D910A1" w:rsidRDefault="00823707" w:rsidP="00406546">
            <w:pPr>
              <w:pStyle w:val="TAC"/>
            </w:pPr>
            <w:r w:rsidRPr="00D910A1">
              <w:t>Conducted emission</w:t>
            </w:r>
          </w:p>
        </w:tc>
        <w:tc>
          <w:tcPr>
            <w:tcW w:w="1726" w:type="dxa"/>
          </w:tcPr>
          <w:p w14:paraId="2F223DCC" w14:textId="77777777" w:rsidR="00823707" w:rsidRPr="00D910A1" w:rsidRDefault="00823707" w:rsidP="00406546">
            <w:pPr>
              <w:pStyle w:val="TAC"/>
            </w:pPr>
            <w:r w:rsidRPr="00D910A1">
              <w:t xml:space="preserve">DC power input/output </w:t>
            </w:r>
            <w:r w:rsidRPr="00D910A1">
              <w:rPr>
                <w:iCs/>
              </w:rPr>
              <w:t>port</w:t>
            </w:r>
          </w:p>
        </w:tc>
        <w:tc>
          <w:tcPr>
            <w:tcW w:w="1118" w:type="dxa"/>
          </w:tcPr>
          <w:p w14:paraId="2F223DCD" w14:textId="77777777" w:rsidR="00823707" w:rsidRPr="00D910A1" w:rsidRDefault="00823707" w:rsidP="00406546">
            <w:pPr>
              <w:pStyle w:val="TAC"/>
            </w:pPr>
            <w:r w:rsidRPr="00D910A1">
              <w:t>applicable</w:t>
            </w:r>
          </w:p>
        </w:tc>
        <w:tc>
          <w:tcPr>
            <w:tcW w:w="1044" w:type="dxa"/>
          </w:tcPr>
          <w:p w14:paraId="2F223DCE" w14:textId="77777777" w:rsidR="00823707" w:rsidRPr="00D910A1" w:rsidRDefault="00823707" w:rsidP="00406546">
            <w:pPr>
              <w:pStyle w:val="TAC"/>
            </w:pPr>
            <w:r w:rsidRPr="00D910A1">
              <w:t>applicable</w:t>
            </w:r>
          </w:p>
        </w:tc>
        <w:tc>
          <w:tcPr>
            <w:tcW w:w="1131" w:type="dxa"/>
          </w:tcPr>
          <w:p w14:paraId="2F223DCF" w14:textId="77777777" w:rsidR="00823707" w:rsidRPr="00D910A1" w:rsidRDefault="00823707" w:rsidP="00406546">
            <w:pPr>
              <w:pStyle w:val="TAC"/>
            </w:pPr>
            <w:r w:rsidRPr="00D910A1">
              <w:t>8.3</w:t>
            </w:r>
          </w:p>
        </w:tc>
        <w:tc>
          <w:tcPr>
            <w:tcW w:w="3169" w:type="dxa"/>
          </w:tcPr>
          <w:p w14:paraId="2F223DD0"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8" w14:textId="77777777" w:rsidTr="00885306">
        <w:trPr>
          <w:cantSplit/>
          <w:jc w:val="center"/>
        </w:trPr>
        <w:tc>
          <w:tcPr>
            <w:tcW w:w="1669" w:type="dxa"/>
          </w:tcPr>
          <w:p w14:paraId="2F223DD2" w14:textId="77777777" w:rsidR="00823707" w:rsidRPr="00D910A1" w:rsidRDefault="00823707" w:rsidP="00406546">
            <w:pPr>
              <w:pStyle w:val="TAC"/>
            </w:pPr>
            <w:r w:rsidRPr="00D910A1">
              <w:t>Conducted emission</w:t>
            </w:r>
          </w:p>
        </w:tc>
        <w:tc>
          <w:tcPr>
            <w:tcW w:w="1726" w:type="dxa"/>
          </w:tcPr>
          <w:p w14:paraId="2F223DD3" w14:textId="77777777"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14:paraId="2F223DD4" w14:textId="77777777" w:rsidR="00823707" w:rsidRPr="00D910A1" w:rsidRDefault="00823707" w:rsidP="00406546">
            <w:pPr>
              <w:pStyle w:val="TAC"/>
            </w:pPr>
            <w:r w:rsidRPr="00D910A1">
              <w:t>applicable</w:t>
            </w:r>
          </w:p>
        </w:tc>
        <w:tc>
          <w:tcPr>
            <w:tcW w:w="1044" w:type="dxa"/>
          </w:tcPr>
          <w:p w14:paraId="2F223DD5" w14:textId="77777777" w:rsidR="00823707" w:rsidRPr="00D910A1" w:rsidRDefault="00823707" w:rsidP="00406546">
            <w:pPr>
              <w:pStyle w:val="TAC"/>
            </w:pPr>
            <w:r w:rsidRPr="00D910A1">
              <w:t>applicable</w:t>
            </w:r>
          </w:p>
        </w:tc>
        <w:tc>
          <w:tcPr>
            <w:tcW w:w="1131" w:type="dxa"/>
          </w:tcPr>
          <w:p w14:paraId="2F223DD6" w14:textId="77777777" w:rsidR="00823707" w:rsidRPr="00D910A1" w:rsidRDefault="00823707" w:rsidP="00406546">
            <w:pPr>
              <w:pStyle w:val="TAC"/>
            </w:pPr>
            <w:r w:rsidRPr="00D910A1">
              <w:t>8.4</w:t>
            </w:r>
          </w:p>
        </w:tc>
        <w:tc>
          <w:tcPr>
            <w:tcW w:w="3169" w:type="dxa"/>
          </w:tcPr>
          <w:p w14:paraId="2F223DD7"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F" w14:textId="77777777" w:rsidTr="00885306">
        <w:trPr>
          <w:cantSplit/>
          <w:jc w:val="center"/>
        </w:trPr>
        <w:tc>
          <w:tcPr>
            <w:tcW w:w="1669" w:type="dxa"/>
          </w:tcPr>
          <w:p w14:paraId="2F223DD9" w14:textId="77777777" w:rsidR="00823707" w:rsidRPr="00D910A1" w:rsidRDefault="00823707" w:rsidP="00406546">
            <w:pPr>
              <w:pStyle w:val="TAC"/>
            </w:pPr>
            <w:r w:rsidRPr="00D910A1">
              <w:t>Conducted emission</w:t>
            </w:r>
          </w:p>
        </w:tc>
        <w:tc>
          <w:tcPr>
            <w:tcW w:w="1726" w:type="dxa"/>
          </w:tcPr>
          <w:p w14:paraId="2F223DDA" w14:textId="77777777"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14:paraId="2F223DDB" w14:textId="77777777" w:rsidR="00823707" w:rsidRPr="00D910A1" w:rsidRDefault="00823707" w:rsidP="00406546">
            <w:pPr>
              <w:pStyle w:val="TAC"/>
            </w:pPr>
            <w:r w:rsidRPr="00D910A1">
              <w:t>applicable</w:t>
            </w:r>
            <w:r w:rsidRPr="00D910A1">
              <w:br/>
            </w:r>
          </w:p>
        </w:tc>
        <w:tc>
          <w:tcPr>
            <w:tcW w:w="1044" w:type="dxa"/>
          </w:tcPr>
          <w:p w14:paraId="2F223DDC" w14:textId="77777777" w:rsidR="00823707" w:rsidRPr="00D910A1" w:rsidRDefault="00823707" w:rsidP="00406546">
            <w:pPr>
              <w:pStyle w:val="TAC"/>
            </w:pPr>
            <w:r w:rsidRPr="00D910A1">
              <w:t>applicable</w:t>
            </w:r>
          </w:p>
        </w:tc>
        <w:tc>
          <w:tcPr>
            <w:tcW w:w="1131" w:type="dxa"/>
          </w:tcPr>
          <w:p w14:paraId="2F223DDD" w14:textId="77777777" w:rsidR="00823707" w:rsidRPr="00D910A1" w:rsidRDefault="00823707" w:rsidP="00406546">
            <w:pPr>
              <w:pStyle w:val="TAC"/>
            </w:pPr>
            <w:r w:rsidRPr="00D910A1">
              <w:t>8.</w:t>
            </w:r>
            <w:r w:rsidRPr="00D910A1">
              <w:rPr>
                <w:rFonts w:hint="eastAsia"/>
                <w:lang w:val="en-US" w:eastAsia="zh-CN"/>
              </w:rPr>
              <w:t>5</w:t>
            </w:r>
          </w:p>
        </w:tc>
        <w:tc>
          <w:tcPr>
            <w:tcW w:w="3169" w:type="dxa"/>
          </w:tcPr>
          <w:p w14:paraId="2F223DDE"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14:paraId="2F223DE7" w14:textId="77777777" w:rsidTr="00885306">
        <w:trPr>
          <w:cantSplit/>
          <w:jc w:val="center"/>
        </w:trPr>
        <w:tc>
          <w:tcPr>
            <w:tcW w:w="1669" w:type="dxa"/>
          </w:tcPr>
          <w:p w14:paraId="2F223DE0" w14:textId="77777777" w:rsidR="00527BC2" w:rsidRPr="00D910A1" w:rsidRDefault="00527BC2" w:rsidP="00527BC2">
            <w:pPr>
              <w:pStyle w:val="TAC"/>
            </w:pPr>
            <w:r w:rsidRPr="00D910A1">
              <w:t>Harmonic current emissions</w:t>
            </w:r>
          </w:p>
        </w:tc>
        <w:tc>
          <w:tcPr>
            <w:tcW w:w="1726" w:type="dxa"/>
          </w:tcPr>
          <w:p w14:paraId="2F223DE1"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2" w14:textId="77777777" w:rsidR="00527BC2" w:rsidRPr="00D910A1" w:rsidRDefault="00527BC2" w:rsidP="00527BC2">
            <w:pPr>
              <w:pStyle w:val="TAC"/>
            </w:pPr>
            <w:r w:rsidRPr="00D910A1">
              <w:t>applicable</w:t>
            </w:r>
          </w:p>
        </w:tc>
        <w:tc>
          <w:tcPr>
            <w:tcW w:w="1044" w:type="dxa"/>
          </w:tcPr>
          <w:p w14:paraId="2F223DE3" w14:textId="77777777" w:rsidR="00527BC2" w:rsidRPr="00D910A1" w:rsidRDefault="00527BC2" w:rsidP="00527BC2">
            <w:pPr>
              <w:pStyle w:val="TAC"/>
            </w:pPr>
            <w:r w:rsidRPr="00D910A1">
              <w:t xml:space="preserve"> applicable</w:t>
            </w:r>
          </w:p>
        </w:tc>
        <w:tc>
          <w:tcPr>
            <w:tcW w:w="1131" w:type="dxa"/>
          </w:tcPr>
          <w:p w14:paraId="2F223DE4" w14:textId="77777777" w:rsidR="00527BC2" w:rsidRPr="00D910A1" w:rsidRDefault="00527BC2" w:rsidP="00527BC2">
            <w:pPr>
              <w:pStyle w:val="TAC"/>
            </w:pPr>
            <w:r w:rsidRPr="00D910A1">
              <w:t>8.</w:t>
            </w:r>
            <w:r w:rsidRPr="00D910A1">
              <w:rPr>
                <w:rFonts w:hint="eastAsia"/>
                <w:lang w:val="en-US" w:eastAsia="zh-CN"/>
              </w:rPr>
              <w:t>6</w:t>
            </w:r>
          </w:p>
        </w:tc>
        <w:tc>
          <w:tcPr>
            <w:tcW w:w="3169" w:type="dxa"/>
          </w:tcPr>
          <w:p w14:paraId="2F223DE5" w14:textId="77777777" w:rsidR="00527BC2" w:rsidRDefault="00527BC2" w:rsidP="00527BC2">
            <w:pPr>
              <w:pStyle w:val="TAC"/>
            </w:pPr>
            <w:r w:rsidRPr="00D910A1">
              <w:t>IEC 61000-3-2 [13] or</w:t>
            </w:r>
            <w:r w:rsidRPr="00D910A1">
              <w:br/>
              <w:t xml:space="preserve"> IEC 61000-3-12 [14]</w:t>
            </w:r>
            <w:r>
              <w:t xml:space="preserve"> </w:t>
            </w:r>
          </w:p>
          <w:p w14:paraId="2F223DE6" w14:textId="77777777" w:rsidR="00527BC2" w:rsidRPr="00D910A1" w:rsidRDefault="00527BC2" w:rsidP="00527BC2">
            <w:pPr>
              <w:pStyle w:val="TAC"/>
            </w:pPr>
            <w:r>
              <w:t>(NOTE 2)</w:t>
            </w:r>
          </w:p>
        </w:tc>
      </w:tr>
      <w:tr w:rsidR="00527BC2" w:rsidRPr="00D910A1" w14:paraId="2F223DEF" w14:textId="77777777" w:rsidTr="00885306">
        <w:trPr>
          <w:cantSplit/>
          <w:jc w:val="center"/>
        </w:trPr>
        <w:tc>
          <w:tcPr>
            <w:tcW w:w="1669" w:type="dxa"/>
          </w:tcPr>
          <w:p w14:paraId="2F223DE8" w14:textId="77777777" w:rsidR="00527BC2" w:rsidRPr="00D910A1" w:rsidRDefault="00527BC2" w:rsidP="00527BC2">
            <w:pPr>
              <w:pStyle w:val="TAC"/>
            </w:pPr>
            <w:r w:rsidRPr="00D910A1">
              <w:t>Voltage fluctuations and flicker</w:t>
            </w:r>
          </w:p>
        </w:tc>
        <w:tc>
          <w:tcPr>
            <w:tcW w:w="1726" w:type="dxa"/>
          </w:tcPr>
          <w:p w14:paraId="2F223DE9"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A" w14:textId="77777777" w:rsidR="00527BC2" w:rsidRPr="00D910A1" w:rsidRDefault="00527BC2" w:rsidP="00527BC2">
            <w:pPr>
              <w:pStyle w:val="TAC"/>
            </w:pPr>
            <w:r w:rsidRPr="00D910A1">
              <w:t>applicable</w:t>
            </w:r>
          </w:p>
        </w:tc>
        <w:tc>
          <w:tcPr>
            <w:tcW w:w="1044" w:type="dxa"/>
          </w:tcPr>
          <w:p w14:paraId="2F223DEB" w14:textId="77777777" w:rsidR="00527BC2" w:rsidRPr="00D910A1" w:rsidRDefault="00527BC2" w:rsidP="00527BC2">
            <w:pPr>
              <w:pStyle w:val="TAC"/>
            </w:pPr>
            <w:r w:rsidRPr="00D910A1">
              <w:t>applicable</w:t>
            </w:r>
          </w:p>
        </w:tc>
        <w:tc>
          <w:tcPr>
            <w:tcW w:w="1131" w:type="dxa"/>
          </w:tcPr>
          <w:p w14:paraId="2F223DEC" w14:textId="77777777" w:rsidR="00527BC2" w:rsidRPr="00D910A1" w:rsidRDefault="00527BC2" w:rsidP="00527BC2">
            <w:pPr>
              <w:pStyle w:val="TAC"/>
            </w:pPr>
            <w:r w:rsidRPr="00D910A1">
              <w:t>8.</w:t>
            </w:r>
            <w:r w:rsidRPr="00D910A1">
              <w:rPr>
                <w:rFonts w:hint="eastAsia"/>
                <w:lang w:val="en-US" w:eastAsia="zh-CN"/>
              </w:rPr>
              <w:t>7</w:t>
            </w:r>
          </w:p>
        </w:tc>
        <w:tc>
          <w:tcPr>
            <w:tcW w:w="3169" w:type="dxa"/>
          </w:tcPr>
          <w:p w14:paraId="2F223DED" w14:textId="77777777"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14:paraId="2F223DEE" w14:textId="77777777" w:rsidR="00527BC2" w:rsidRPr="00D910A1" w:rsidRDefault="00527BC2" w:rsidP="00527BC2">
            <w:pPr>
              <w:pStyle w:val="TAC"/>
            </w:pPr>
            <w:r>
              <w:t>(NOTE 2)</w:t>
            </w:r>
          </w:p>
        </w:tc>
      </w:tr>
      <w:tr w:rsidR="00527BC2" w:rsidRPr="00D910A1" w14:paraId="2F223DF2" w14:textId="77777777" w:rsidTr="00885306">
        <w:trPr>
          <w:cantSplit/>
          <w:jc w:val="center"/>
        </w:trPr>
        <w:tc>
          <w:tcPr>
            <w:tcW w:w="9857" w:type="dxa"/>
            <w:gridSpan w:val="6"/>
          </w:tcPr>
          <w:p w14:paraId="2F223DF0" w14:textId="77777777"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2F223DF1" w14:textId="77777777"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2F223DF3" w14:textId="77777777" w:rsidR="00823707" w:rsidRPr="00D910A1" w:rsidRDefault="00823707" w:rsidP="00823707">
      <w:pPr>
        <w:rPr>
          <w:lang w:val="en-US" w:eastAsia="zh-CN"/>
        </w:rPr>
      </w:pPr>
    </w:p>
    <w:p w14:paraId="2F223DF4" w14:textId="77777777" w:rsidR="00823707" w:rsidRPr="00D910A1" w:rsidRDefault="00823707" w:rsidP="00823707">
      <w:pPr>
        <w:pStyle w:val="Heading2"/>
      </w:pPr>
      <w:bookmarkStart w:id="320" w:name="_Toc20994249"/>
      <w:bookmarkStart w:id="321" w:name="_Toc29812108"/>
      <w:bookmarkStart w:id="322" w:name="_Toc37139296"/>
      <w:bookmarkStart w:id="323" w:name="_Toc37268300"/>
      <w:bookmarkStart w:id="324" w:name="_Toc37268394"/>
      <w:bookmarkStart w:id="325" w:name="_Toc45879604"/>
      <w:bookmarkStart w:id="326" w:name="_Toc52560312"/>
      <w:bookmarkStart w:id="327" w:name="_Toc52560408"/>
      <w:bookmarkStart w:id="328" w:name="_Toc52560502"/>
      <w:bookmarkStart w:id="329" w:name="_Toc52560721"/>
      <w:bookmarkStart w:id="330" w:name="_Toc61181736"/>
      <w:r w:rsidRPr="00D910A1">
        <w:rPr>
          <w:rFonts w:hint="eastAsia"/>
          <w:lang w:val="en-US" w:eastAsia="zh-CN"/>
        </w:rPr>
        <w:lastRenderedPageBreak/>
        <w:t>7</w:t>
      </w:r>
      <w:r w:rsidRPr="00D910A1">
        <w:t>.2</w:t>
      </w:r>
      <w:r w:rsidRPr="00D910A1">
        <w:tab/>
      </w:r>
      <w:r w:rsidRPr="00D910A1">
        <w:rPr>
          <w:rFonts w:hint="eastAsia"/>
        </w:rPr>
        <w:t>Immunity</w:t>
      </w:r>
      <w:bookmarkEnd w:id="320"/>
      <w:bookmarkEnd w:id="321"/>
      <w:bookmarkEnd w:id="322"/>
      <w:bookmarkEnd w:id="323"/>
      <w:bookmarkEnd w:id="324"/>
      <w:bookmarkEnd w:id="325"/>
      <w:bookmarkEnd w:id="326"/>
      <w:bookmarkEnd w:id="327"/>
      <w:bookmarkEnd w:id="328"/>
      <w:bookmarkEnd w:id="329"/>
      <w:bookmarkEnd w:id="330"/>
    </w:p>
    <w:p w14:paraId="2F223DF5"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14:paraId="2F223DFD" w14:textId="77777777" w:rsidTr="00885306">
        <w:trPr>
          <w:cantSplit/>
          <w:jc w:val="center"/>
        </w:trPr>
        <w:tc>
          <w:tcPr>
            <w:tcW w:w="1976" w:type="dxa"/>
            <w:tcBorders>
              <w:bottom w:val="nil"/>
            </w:tcBorders>
            <w:shd w:val="clear" w:color="auto" w:fill="auto"/>
            <w:vAlign w:val="center"/>
          </w:tcPr>
          <w:p w14:paraId="2F223DF6" w14:textId="77777777"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14:paraId="2F223DF7" w14:textId="77777777" w:rsidR="00885306" w:rsidRPr="00D910A1" w:rsidRDefault="00885306" w:rsidP="00406546">
            <w:pPr>
              <w:pStyle w:val="TAH"/>
              <w:rPr>
                <w:rFonts w:cs="Arial"/>
              </w:rPr>
            </w:pPr>
            <w:r w:rsidRPr="00D910A1">
              <w:rPr>
                <w:rFonts w:cs="Arial"/>
              </w:rPr>
              <w:t>Application</w:t>
            </w:r>
          </w:p>
        </w:tc>
        <w:tc>
          <w:tcPr>
            <w:tcW w:w="2454" w:type="dxa"/>
            <w:gridSpan w:val="2"/>
            <w:vAlign w:val="center"/>
          </w:tcPr>
          <w:p w14:paraId="2F223DF8" w14:textId="77777777"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14:paraId="2F223DF9" w14:textId="77777777" w:rsidR="00885306" w:rsidRPr="00D910A1" w:rsidRDefault="00885306" w:rsidP="00406546">
            <w:pPr>
              <w:pStyle w:val="TAH"/>
              <w:rPr>
                <w:rFonts w:cs="Arial"/>
              </w:rPr>
            </w:pPr>
            <w:r w:rsidRPr="00D910A1">
              <w:rPr>
                <w:rFonts w:cs="Arial"/>
              </w:rPr>
              <w:t>Reference</w:t>
            </w:r>
          </w:p>
          <w:p w14:paraId="2F223DFA" w14:textId="77777777"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14:paraId="2F223DFB" w14:textId="77777777" w:rsidR="00885306" w:rsidRPr="00D910A1" w:rsidRDefault="00885306" w:rsidP="00406546">
            <w:pPr>
              <w:pStyle w:val="TAH"/>
              <w:rPr>
                <w:rFonts w:cs="Arial"/>
              </w:rPr>
            </w:pPr>
            <w:r w:rsidRPr="00D910A1">
              <w:rPr>
                <w:rFonts w:cs="Arial"/>
              </w:rPr>
              <w:t>Reference</w:t>
            </w:r>
          </w:p>
          <w:p w14:paraId="2F223DFC" w14:textId="77777777" w:rsidR="00885306" w:rsidRPr="00D910A1" w:rsidRDefault="00885306" w:rsidP="00406546">
            <w:pPr>
              <w:pStyle w:val="TAH"/>
              <w:rPr>
                <w:rFonts w:cs="Arial"/>
              </w:rPr>
            </w:pPr>
            <w:r w:rsidRPr="00D910A1">
              <w:rPr>
                <w:rFonts w:cs="Arial"/>
              </w:rPr>
              <w:t>standard</w:t>
            </w:r>
          </w:p>
        </w:tc>
      </w:tr>
      <w:tr w:rsidR="00885306" w:rsidRPr="00D910A1" w14:paraId="2F223E04" w14:textId="77777777" w:rsidTr="00885306">
        <w:trPr>
          <w:cantSplit/>
          <w:jc w:val="center"/>
        </w:trPr>
        <w:tc>
          <w:tcPr>
            <w:tcW w:w="1976" w:type="dxa"/>
            <w:tcBorders>
              <w:top w:val="nil"/>
            </w:tcBorders>
            <w:shd w:val="clear" w:color="auto" w:fill="auto"/>
            <w:vAlign w:val="center"/>
          </w:tcPr>
          <w:p w14:paraId="2F223DFE" w14:textId="77777777"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14:paraId="2F223DFF" w14:textId="77777777" w:rsidR="00885306" w:rsidRPr="00D910A1" w:rsidRDefault="00885306" w:rsidP="00406546">
            <w:pPr>
              <w:keepNext/>
              <w:keepLines/>
              <w:jc w:val="center"/>
              <w:rPr>
                <w:rFonts w:ascii="Arial" w:hAnsi="Arial" w:cs="v4.2.0"/>
                <w:b/>
                <w:sz w:val="18"/>
              </w:rPr>
            </w:pPr>
          </w:p>
        </w:tc>
        <w:tc>
          <w:tcPr>
            <w:tcW w:w="1213" w:type="dxa"/>
            <w:vAlign w:val="center"/>
          </w:tcPr>
          <w:p w14:paraId="2F223E00" w14:textId="77777777" w:rsidR="00885306" w:rsidRPr="00D910A1" w:rsidRDefault="00885306" w:rsidP="00406546">
            <w:pPr>
              <w:pStyle w:val="TAH"/>
              <w:rPr>
                <w:rFonts w:cs="Arial"/>
              </w:rPr>
            </w:pPr>
            <w:r w:rsidRPr="00D910A1">
              <w:rPr>
                <w:rFonts w:cs="Arial"/>
              </w:rPr>
              <w:t>BS equipment</w:t>
            </w:r>
          </w:p>
        </w:tc>
        <w:tc>
          <w:tcPr>
            <w:tcW w:w="1241" w:type="dxa"/>
            <w:vAlign w:val="center"/>
          </w:tcPr>
          <w:p w14:paraId="2F223E01" w14:textId="77777777" w:rsidR="00885306" w:rsidRPr="00D910A1" w:rsidRDefault="00885306" w:rsidP="00406546">
            <w:pPr>
              <w:pStyle w:val="TAH"/>
              <w:rPr>
                <w:rFonts w:cs="Arial"/>
              </w:rPr>
            </w:pPr>
            <w:r w:rsidRPr="00D910A1">
              <w:rPr>
                <w:rFonts w:cs="Arial"/>
              </w:rPr>
              <w:t>Ancillary equipment</w:t>
            </w:r>
          </w:p>
        </w:tc>
        <w:tc>
          <w:tcPr>
            <w:tcW w:w="1757" w:type="dxa"/>
            <w:vMerge/>
            <w:vAlign w:val="center"/>
          </w:tcPr>
          <w:p w14:paraId="2F223E02" w14:textId="77777777"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14:paraId="2F223E03" w14:textId="77777777" w:rsidR="00885306" w:rsidRPr="00D910A1" w:rsidRDefault="00885306" w:rsidP="00406546">
            <w:pPr>
              <w:keepNext/>
              <w:keepLines/>
              <w:jc w:val="center"/>
              <w:rPr>
                <w:rFonts w:ascii="Arial" w:hAnsi="Arial" w:cs="v4.2.0"/>
                <w:b/>
                <w:sz w:val="18"/>
              </w:rPr>
            </w:pPr>
          </w:p>
        </w:tc>
      </w:tr>
      <w:tr w:rsidR="00823707" w:rsidRPr="00D910A1" w14:paraId="2F223E0B" w14:textId="77777777" w:rsidTr="00885306">
        <w:trPr>
          <w:cantSplit/>
          <w:jc w:val="center"/>
        </w:trPr>
        <w:tc>
          <w:tcPr>
            <w:tcW w:w="1976" w:type="dxa"/>
          </w:tcPr>
          <w:p w14:paraId="2F223E05" w14:textId="77777777"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F223E06" w14:textId="77777777" w:rsidR="00823707" w:rsidRPr="00D910A1" w:rsidRDefault="00823707" w:rsidP="00406546">
            <w:pPr>
              <w:pStyle w:val="TAC"/>
              <w:rPr>
                <w:rFonts w:cs="Arial"/>
              </w:rPr>
            </w:pPr>
            <w:r w:rsidRPr="00D910A1">
              <w:rPr>
                <w:rFonts w:cs="Arial"/>
              </w:rPr>
              <w:t>Enclosure</w:t>
            </w:r>
          </w:p>
        </w:tc>
        <w:tc>
          <w:tcPr>
            <w:tcW w:w="1213" w:type="dxa"/>
          </w:tcPr>
          <w:p w14:paraId="2F223E07" w14:textId="77777777" w:rsidR="00823707" w:rsidRPr="00D910A1" w:rsidRDefault="00823707" w:rsidP="00406546">
            <w:pPr>
              <w:pStyle w:val="TAC"/>
              <w:rPr>
                <w:rFonts w:cs="Arial"/>
              </w:rPr>
            </w:pPr>
            <w:r w:rsidRPr="00D910A1">
              <w:rPr>
                <w:rFonts w:cs="Arial"/>
              </w:rPr>
              <w:t>applicable</w:t>
            </w:r>
          </w:p>
        </w:tc>
        <w:tc>
          <w:tcPr>
            <w:tcW w:w="1241" w:type="dxa"/>
          </w:tcPr>
          <w:p w14:paraId="2F223E08" w14:textId="77777777" w:rsidR="00823707" w:rsidRPr="00D910A1" w:rsidRDefault="00823707" w:rsidP="00406546">
            <w:pPr>
              <w:pStyle w:val="TAC"/>
              <w:rPr>
                <w:rFonts w:cs="Arial"/>
              </w:rPr>
            </w:pPr>
            <w:r w:rsidRPr="00D910A1">
              <w:rPr>
                <w:rFonts w:cs="Arial"/>
              </w:rPr>
              <w:t>applicable</w:t>
            </w:r>
          </w:p>
        </w:tc>
        <w:tc>
          <w:tcPr>
            <w:tcW w:w="1757" w:type="dxa"/>
          </w:tcPr>
          <w:p w14:paraId="2F223E09"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14:paraId="2F223E0A"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2F223E12" w14:textId="77777777" w:rsidTr="00885306">
        <w:trPr>
          <w:cantSplit/>
          <w:jc w:val="center"/>
        </w:trPr>
        <w:tc>
          <w:tcPr>
            <w:tcW w:w="1976" w:type="dxa"/>
          </w:tcPr>
          <w:p w14:paraId="2F223E0C" w14:textId="77777777" w:rsidR="00823707" w:rsidRPr="00D910A1" w:rsidRDefault="00823707" w:rsidP="00406546">
            <w:pPr>
              <w:pStyle w:val="TAC"/>
              <w:rPr>
                <w:rFonts w:cs="Arial"/>
              </w:rPr>
            </w:pPr>
            <w:r w:rsidRPr="00D910A1">
              <w:rPr>
                <w:rFonts w:cs="Arial"/>
              </w:rPr>
              <w:t>Electrostatic discharge</w:t>
            </w:r>
          </w:p>
        </w:tc>
        <w:tc>
          <w:tcPr>
            <w:tcW w:w="1746" w:type="dxa"/>
          </w:tcPr>
          <w:p w14:paraId="2F223E0D" w14:textId="77777777" w:rsidR="00823707" w:rsidRPr="00D910A1" w:rsidRDefault="00823707" w:rsidP="00406546">
            <w:pPr>
              <w:pStyle w:val="TAC"/>
              <w:rPr>
                <w:rFonts w:cs="Arial"/>
              </w:rPr>
            </w:pPr>
            <w:r w:rsidRPr="00D910A1">
              <w:rPr>
                <w:rFonts w:cs="Arial"/>
              </w:rPr>
              <w:t>Enclosure</w:t>
            </w:r>
          </w:p>
        </w:tc>
        <w:tc>
          <w:tcPr>
            <w:tcW w:w="1213" w:type="dxa"/>
          </w:tcPr>
          <w:p w14:paraId="2F223E0E" w14:textId="77777777" w:rsidR="00823707" w:rsidRPr="00D910A1" w:rsidRDefault="00823707" w:rsidP="00406546">
            <w:pPr>
              <w:pStyle w:val="TAC"/>
              <w:rPr>
                <w:rFonts w:cs="Arial"/>
              </w:rPr>
            </w:pPr>
            <w:r w:rsidRPr="00D910A1">
              <w:rPr>
                <w:rFonts w:cs="Arial"/>
              </w:rPr>
              <w:t>applicable</w:t>
            </w:r>
          </w:p>
        </w:tc>
        <w:tc>
          <w:tcPr>
            <w:tcW w:w="1241" w:type="dxa"/>
          </w:tcPr>
          <w:p w14:paraId="2F223E0F" w14:textId="77777777" w:rsidR="00823707" w:rsidRPr="00D910A1" w:rsidRDefault="00823707" w:rsidP="00406546">
            <w:pPr>
              <w:pStyle w:val="TAC"/>
              <w:rPr>
                <w:rFonts w:cs="Arial"/>
              </w:rPr>
            </w:pPr>
            <w:r w:rsidRPr="00D910A1">
              <w:rPr>
                <w:rFonts w:cs="Arial"/>
              </w:rPr>
              <w:t>applicable</w:t>
            </w:r>
          </w:p>
        </w:tc>
        <w:tc>
          <w:tcPr>
            <w:tcW w:w="1757" w:type="dxa"/>
          </w:tcPr>
          <w:p w14:paraId="2F223E10"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14:paraId="2F223E11"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2F223E19" w14:textId="77777777" w:rsidTr="00885306">
        <w:trPr>
          <w:cantSplit/>
          <w:jc w:val="center"/>
        </w:trPr>
        <w:tc>
          <w:tcPr>
            <w:tcW w:w="1976" w:type="dxa"/>
          </w:tcPr>
          <w:p w14:paraId="2F223E13" w14:textId="77777777" w:rsidR="00823707" w:rsidRPr="00D910A1" w:rsidRDefault="00823707" w:rsidP="00406546">
            <w:pPr>
              <w:pStyle w:val="TAC"/>
              <w:rPr>
                <w:rFonts w:cs="Arial"/>
              </w:rPr>
            </w:pPr>
            <w:r w:rsidRPr="00D910A1">
              <w:rPr>
                <w:rFonts w:cs="Arial"/>
              </w:rPr>
              <w:t>Fast transients common mode</w:t>
            </w:r>
          </w:p>
        </w:tc>
        <w:tc>
          <w:tcPr>
            <w:tcW w:w="1746" w:type="dxa"/>
          </w:tcPr>
          <w:p w14:paraId="2F223E14"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2F223E15" w14:textId="77777777" w:rsidR="00823707" w:rsidRPr="00D910A1" w:rsidRDefault="00823707" w:rsidP="00406546">
            <w:pPr>
              <w:pStyle w:val="TAC"/>
              <w:rPr>
                <w:rFonts w:cs="Arial"/>
              </w:rPr>
            </w:pPr>
            <w:r w:rsidRPr="00D910A1">
              <w:rPr>
                <w:rFonts w:cs="Arial"/>
              </w:rPr>
              <w:t>applicable</w:t>
            </w:r>
          </w:p>
        </w:tc>
        <w:tc>
          <w:tcPr>
            <w:tcW w:w="1241" w:type="dxa"/>
          </w:tcPr>
          <w:p w14:paraId="2F223E16" w14:textId="77777777" w:rsidR="00823707" w:rsidRPr="00D910A1" w:rsidRDefault="00823707" w:rsidP="00406546">
            <w:pPr>
              <w:pStyle w:val="TAC"/>
              <w:rPr>
                <w:rFonts w:cs="Arial"/>
              </w:rPr>
            </w:pPr>
            <w:r w:rsidRPr="00D910A1">
              <w:rPr>
                <w:rFonts w:cs="Arial"/>
              </w:rPr>
              <w:t>applicable</w:t>
            </w:r>
          </w:p>
        </w:tc>
        <w:tc>
          <w:tcPr>
            <w:tcW w:w="1757" w:type="dxa"/>
          </w:tcPr>
          <w:p w14:paraId="2F223E17"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14:paraId="2F223E18"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2F223E21" w14:textId="77777777" w:rsidTr="00885306">
        <w:trPr>
          <w:cantSplit/>
          <w:jc w:val="center"/>
        </w:trPr>
        <w:tc>
          <w:tcPr>
            <w:tcW w:w="1976" w:type="dxa"/>
          </w:tcPr>
          <w:p w14:paraId="2F223E1A" w14:textId="77777777" w:rsidR="00823707" w:rsidRPr="00D910A1" w:rsidRDefault="00823707" w:rsidP="00406546">
            <w:pPr>
              <w:pStyle w:val="TAC"/>
              <w:rPr>
                <w:rFonts w:cs="Arial"/>
              </w:rPr>
            </w:pPr>
            <w:r w:rsidRPr="00D910A1">
              <w:rPr>
                <w:rFonts w:cs="Arial"/>
              </w:rPr>
              <w:t>RF common mode</w:t>
            </w:r>
          </w:p>
          <w:p w14:paraId="2F223E1B" w14:textId="77777777" w:rsidR="00823707" w:rsidRPr="00D910A1" w:rsidRDefault="00823707" w:rsidP="00406546">
            <w:pPr>
              <w:pStyle w:val="TAC"/>
              <w:rPr>
                <w:rFonts w:cs="Arial"/>
              </w:rPr>
            </w:pPr>
            <w:r w:rsidRPr="00D910A1">
              <w:rPr>
                <w:rFonts w:cs="Arial"/>
              </w:rPr>
              <w:t>0.15 - 80 MHz</w:t>
            </w:r>
          </w:p>
        </w:tc>
        <w:tc>
          <w:tcPr>
            <w:tcW w:w="1746" w:type="dxa"/>
          </w:tcPr>
          <w:p w14:paraId="2F223E1C"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2F223E1D" w14:textId="77777777" w:rsidR="00823707" w:rsidRPr="00D910A1" w:rsidRDefault="00823707" w:rsidP="00406546">
            <w:pPr>
              <w:pStyle w:val="TAC"/>
              <w:rPr>
                <w:rFonts w:cs="Arial"/>
              </w:rPr>
            </w:pPr>
            <w:r w:rsidRPr="00D910A1">
              <w:rPr>
                <w:rFonts w:cs="Arial"/>
              </w:rPr>
              <w:t>applicable</w:t>
            </w:r>
          </w:p>
        </w:tc>
        <w:tc>
          <w:tcPr>
            <w:tcW w:w="1241" w:type="dxa"/>
          </w:tcPr>
          <w:p w14:paraId="2F223E1E" w14:textId="77777777" w:rsidR="00823707" w:rsidRPr="00D910A1" w:rsidRDefault="00823707" w:rsidP="00406546">
            <w:pPr>
              <w:pStyle w:val="TAC"/>
              <w:rPr>
                <w:rFonts w:cs="Arial"/>
              </w:rPr>
            </w:pPr>
            <w:r w:rsidRPr="00D910A1">
              <w:rPr>
                <w:rFonts w:cs="Arial"/>
              </w:rPr>
              <w:t>applicable</w:t>
            </w:r>
          </w:p>
        </w:tc>
        <w:tc>
          <w:tcPr>
            <w:tcW w:w="1757" w:type="dxa"/>
          </w:tcPr>
          <w:p w14:paraId="2F223E1F"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14:paraId="2F223E20"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2F223E28" w14:textId="77777777" w:rsidTr="00885306">
        <w:trPr>
          <w:cantSplit/>
          <w:jc w:val="center"/>
        </w:trPr>
        <w:tc>
          <w:tcPr>
            <w:tcW w:w="1976" w:type="dxa"/>
          </w:tcPr>
          <w:p w14:paraId="2F223E22" w14:textId="77777777" w:rsidR="00823707" w:rsidRPr="00D910A1" w:rsidRDefault="00823707" w:rsidP="00406546">
            <w:pPr>
              <w:pStyle w:val="TAC"/>
              <w:rPr>
                <w:rFonts w:cs="Arial"/>
              </w:rPr>
            </w:pPr>
            <w:r w:rsidRPr="00D910A1">
              <w:rPr>
                <w:rFonts w:cs="Arial"/>
              </w:rPr>
              <w:t>Voltage dips and interruptions</w:t>
            </w:r>
          </w:p>
        </w:tc>
        <w:tc>
          <w:tcPr>
            <w:tcW w:w="1746" w:type="dxa"/>
          </w:tcPr>
          <w:p w14:paraId="2F223E23" w14:textId="77777777"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223E24" w14:textId="77777777" w:rsidR="00823707" w:rsidRPr="00D910A1" w:rsidRDefault="00823707" w:rsidP="00406546">
            <w:pPr>
              <w:pStyle w:val="TAC"/>
              <w:rPr>
                <w:rFonts w:cs="Arial"/>
              </w:rPr>
            </w:pPr>
            <w:r w:rsidRPr="00D910A1">
              <w:rPr>
                <w:rFonts w:cs="Arial"/>
              </w:rPr>
              <w:t>applicable</w:t>
            </w:r>
          </w:p>
        </w:tc>
        <w:tc>
          <w:tcPr>
            <w:tcW w:w="1241" w:type="dxa"/>
          </w:tcPr>
          <w:p w14:paraId="2F223E25" w14:textId="77777777" w:rsidR="00823707" w:rsidRPr="00D910A1" w:rsidRDefault="00823707" w:rsidP="00406546">
            <w:pPr>
              <w:pStyle w:val="TAC"/>
              <w:rPr>
                <w:rFonts w:cs="Arial"/>
              </w:rPr>
            </w:pPr>
            <w:r w:rsidRPr="00D910A1">
              <w:rPr>
                <w:rFonts w:cs="Arial"/>
              </w:rPr>
              <w:t>applicable</w:t>
            </w:r>
          </w:p>
        </w:tc>
        <w:tc>
          <w:tcPr>
            <w:tcW w:w="1757" w:type="dxa"/>
          </w:tcPr>
          <w:p w14:paraId="2F223E26"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14:paraId="2F223E27"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2F223E2F" w14:textId="77777777" w:rsidTr="00885306">
        <w:trPr>
          <w:cantSplit/>
          <w:jc w:val="center"/>
        </w:trPr>
        <w:tc>
          <w:tcPr>
            <w:tcW w:w="1976" w:type="dxa"/>
          </w:tcPr>
          <w:p w14:paraId="2F223E29" w14:textId="77777777" w:rsidR="00823707" w:rsidRPr="00D910A1" w:rsidRDefault="00823707" w:rsidP="00406546">
            <w:pPr>
              <w:pStyle w:val="TAC"/>
              <w:rPr>
                <w:rFonts w:cs="Arial"/>
              </w:rPr>
            </w:pPr>
            <w:r w:rsidRPr="00D910A1">
              <w:rPr>
                <w:rFonts w:cs="Arial"/>
              </w:rPr>
              <w:t>Surges, common and differential mode</w:t>
            </w:r>
          </w:p>
        </w:tc>
        <w:tc>
          <w:tcPr>
            <w:tcW w:w="1746" w:type="dxa"/>
          </w:tcPr>
          <w:p w14:paraId="2F223E2A" w14:textId="77777777"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2F223E2B" w14:textId="77777777" w:rsidR="00823707" w:rsidRPr="00D910A1" w:rsidRDefault="00823707" w:rsidP="00406546">
            <w:pPr>
              <w:pStyle w:val="TAC"/>
              <w:rPr>
                <w:rFonts w:cs="Arial"/>
              </w:rPr>
            </w:pPr>
            <w:r w:rsidRPr="00D910A1">
              <w:rPr>
                <w:rFonts w:cs="Arial"/>
              </w:rPr>
              <w:t>applicable</w:t>
            </w:r>
          </w:p>
        </w:tc>
        <w:tc>
          <w:tcPr>
            <w:tcW w:w="1241" w:type="dxa"/>
          </w:tcPr>
          <w:p w14:paraId="2F223E2C" w14:textId="77777777" w:rsidR="00823707" w:rsidRPr="00D910A1" w:rsidRDefault="00823707" w:rsidP="00406546">
            <w:pPr>
              <w:pStyle w:val="TAC"/>
              <w:rPr>
                <w:rFonts w:cs="Arial"/>
              </w:rPr>
            </w:pPr>
            <w:r w:rsidRPr="00D910A1">
              <w:rPr>
                <w:rFonts w:cs="Arial"/>
              </w:rPr>
              <w:t>applicable</w:t>
            </w:r>
          </w:p>
        </w:tc>
        <w:tc>
          <w:tcPr>
            <w:tcW w:w="1757" w:type="dxa"/>
          </w:tcPr>
          <w:p w14:paraId="2F223E2D"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14:paraId="2F223E2E"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2F223E30" w14:textId="77777777" w:rsidR="00823707" w:rsidRPr="00D910A1" w:rsidRDefault="00823707" w:rsidP="00823707">
      <w:pPr>
        <w:rPr>
          <w:lang w:val="en-US" w:eastAsia="zh-CN"/>
        </w:rPr>
      </w:pPr>
    </w:p>
    <w:p w14:paraId="2F223E31" w14:textId="77777777" w:rsidR="00823707" w:rsidRPr="00D910A1" w:rsidRDefault="00823707" w:rsidP="00823707">
      <w:pPr>
        <w:pStyle w:val="Heading1"/>
      </w:pPr>
      <w:r w:rsidRPr="00D910A1">
        <w:rPr>
          <w:rFonts w:hint="eastAsia"/>
          <w:lang w:val="en-US" w:eastAsia="zh-CN"/>
        </w:rPr>
        <w:br w:type="page"/>
      </w:r>
      <w:bookmarkStart w:id="331" w:name="_Toc20994250"/>
      <w:bookmarkStart w:id="332" w:name="_Toc29812109"/>
      <w:bookmarkStart w:id="333" w:name="_Toc37139297"/>
      <w:bookmarkStart w:id="334" w:name="_Toc37268301"/>
      <w:bookmarkStart w:id="335" w:name="_Toc37268395"/>
      <w:bookmarkStart w:id="336" w:name="_Toc45879605"/>
      <w:bookmarkStart w:id="337" w:name="_Toc52560313"/>
      <w:bookmarkStart w:id="338" w:name="_Toc52560409"/>
      <w:bookmarkStart w:id="339" w:name="_Toc52560503"/>
      <w:bookmarkStart w:id="340" w:name="_Toc52560722"/>
      <w:bookmarkStart w:id="341" w:name="_Toc61181737"/>
      <w:r w:rsidRPr="00D910A1">
        <w:rPr>
          <w:rFonts w:hint="eastAsia"/>
          <w:lang w:val="en-US" w:eastAsia="zh-CN"/>
        </w:rPr>
        <w:lastRenderedPageBreak/>
        <w:t>8</w:t>
      </w:r>
      <w:r w:rsidRPr="00D910A1">
        <w:tab/>
      </w:r>
      <w:r w:rsidRPr="00D910A1">
        <w:rPr>
          <w:rFonts w:hint="eastAsia"/>
        </w:rPr>
        <w:t>Emission</w:t>
      </w:r>
      <w:bookmarkEnd w:id="331"/>
      <w:bookmarkEnd w:id="332"/>
      <w:bookmarkEnd w:id="333"/>
      <w:bookmarkEnd w:id="334"/>
      <w:bookmarkEnd w:id="335"/>
      <w:bookmarkEnd w:id="336"/>
      <w:bookmarkEnd w:id="337"/>
      <w:bookmarkEnd w:id="338"/>
      <w:bookmarkEnd w:id="339"/>
      <w:bookmarkEnd w:id="340"/>
      <w:bookmarkEnd w:id="341"/>
    </w:p>
    <w:p w14:paraId="2F223E32" w14:textId="77777777" w:rsidR="00823707" w:rsidRPr="00D910A1" w:rsidRDefault="00823707" w:rsidP="00823707">
      <w:pPr>
        <w:pStyle w:val="Heading2"/>
      </w:pPr>
      <w:bookmarkStart w:id="342" w:name="_Toc20994251"/>
      <w:bookmarkStart w:id="343" w:name="_Toc29812110"/>
      <w:bookmarkStart w:id="344" w:name="_Toc37139298"/>
      <w:bookmarkStart w:id="345" w:name="_Toc37268302"/>
      <w:bookmarkStart w:id="346" w:name="_Toc37268396"/>
      <w:bookmarkStart w:id="347" w:name="_Toc45879606"/>
      <w:bookmarkStart w:id="348" w:name="_Toc52560314"/>
      <w:bookmarkStart w:id="349" w:name="_Toc52560410"/>
      <w:bookmarkStart w:id="350" w:name="_Toc52560504"/>
      <w:bookmarkStart w:id="351" w:name="_Toc52560723"/>
      <w:bookmarkStart w:id="352" w:name="_Toc61181738"/>
      <w:r w:rsidRPr="00D910A1">
        <w:rPr>
          <w:rFonts w:hint="eastAsia"/>
          <w:lang w:val="en-US" w:eastAsia="zh-CN"/>
        </w:rPr>
        <w:t>8</w:t>
      </w:r>
      <w:r w:rsidRPr="00D910A1">
        <w:t>.1</w:t>
      </w:r>
      <w:r w:rsidRPr="00D910A1">
        <w:tab/>
      </w:r>
      <w:r w:rsidRPr="00D910A1">
        <w:rPr>
          <w:rFonts w:hint="eastAsia"/>
        </w:rPr>
        <w:t>Test configurations</w:t>
      </w:r>
      <w:bookmarkEnd w:id="342"/>
      <w:bookmarkEnd w:id="343"/>
      <w:bookmarkEnd w:id="344"/>
      <w:bookmarkEnd w:id="345"/>
      <w:bookmarkEnd w:id="346"/>
      <w:bookmarkEnd w:id="347"/>
      <w:bookmarkEnd w:id="348"/>
      <w:bookmarkEnd w:id="349"/>
      <w:bookmarkEnd w:id="350"/>
      <w:bookmarkEnd w:id="351"/>
      <w:bookmarkEnd w:id="352"/>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353" w:name="_Toc20994252"/>
      <w:bookmarkStart w:id="354" w:name="_Toc29812111"/>
      <w:bookmarkStart w:id="355" w:name="_Toc37139299"/>
      <w:bookmarkStart w:id="356" w:name="_Toc37268303"/>
      <w:bookmarkStart w:id="357" w:name="_Toc37268397"/>
      <w:bookmarkStart w:id="358" w:name="_Toc45879607"/>
      <w:bookmarkStart w:id="359" w:name="_Toc52560315"/>
      <w:bookmarkStart w:id="360" w:name="_Toc52560411"/>
      <w:bookmarkStart w:id="361" w:name="_Toc52560505"/>
      <w:bookmarkStart w:id="362" w:name="_Toc52560724"/>
      <w:bookmarkStart w:id="363" w:name="_Toc6118173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53"/>
      <w:bookmarkEnd w:id="354"/>
      <w:bookmarkEnd w:id="355"/>
      <w:bookmarkEnd w:id="356"/>
      <w:bookmarkEnd w:id="357"/>
      <w:bookmarkEnd w:id="358"/>
      <w:bookmarkEnd w:id="359"/>
      <w:bookmarkEnd w:id="360"/>
      <w:bookmarkEnd w:id="361"/>
      <w:bookmarkEnd w:id="362"/>
      <w:bookmarkEnd w:id="363"/>
    </w:p>
    <w:p w14:paraId="2F223E3E" w14:textId="77777777" w:rsidR="00823707" w:rsidRPr="00D910A1" w:rsidRDefault="00823707" w:rsidP="00823707">
      <w:pPr>
        <w:pStyle w:val="Heading3"/>
        <w:rPr>
          <w:lang w:val="fi-FI" w:eastAsia="zh-CN"/>
        </w:rPr>
      </w:pPr>
      <w:bookmarkStart w:id="364" w:name="_Toc20994253"/>
      <w:bookmarkStart w:id="365" w:name="_Toc29812112"/>
      <w:bookmarkStart w:id="366" w:name="_Toc37139300"/>
      <w:bookmarkStart w:id="367" w:name="_Toc37268304"/>
      <w:bookmarkStart w:id="368" w:name="_Toc37268398"/>
      <w:bookmarkStart w:id="369" w:name="_Toc45879608"/>
      <w:bookmarkStart w:id="370" w:name="_Toc52560316"/>
      <w:bookmarkStart w:id="371" w:name="_Toc52560412"/>
      <w:bookmarkStart w:id="372" w:name="_Toc52560506"/>
      <w:bookmarkStart w:id="373" w:name="_Toc52560725"/>
      <w:bookmarkStart w:id="374" w:name="_Toc6118174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64"/>
      <w:bookmarkEnd w:id="365"/>
      <w:bookmarkEnd w:id="366"/>
      <w:bookmarkEnd w:id="367"/>
      <w:bookmarkEnd w:id="368"/>
      <w:bookmarkEnd w:id="369"/>
      <w:bookmarkEnd w:id="370"/>
      <w:bookmarkEnd w:id="371"/>
      <w:bookmarkEnd w:id="372"/>
      <w:bookmarkEnd w:id="373"/>
      <w:bookmarkEnd w:id="374"/>
    </w:p>
    <w:p w14:paraId="2F223E3F" w14:textId="77777777" w:rsidR="00823707" w:rsidRPr="00D910A1" w:rsidRDefault="00823707" w:rsidP="00823707">
      <w:pPr>
        <w:pStyle w:val="Heading3"/>
        <w:rPr>
          <w:lang w:val="fi-FI" w:eastAsia="zh-CN"/>
        </w:rPr>
      </w:pPr>
      <w:bookmarkStart w:id="375" w:name="_Toc20994254"/>
      <w:bookmarkStart w:id="376" w:name="_Toc29812113"/>
      <w:bookmarkStart w:id="377" w:name="_Toc37139301"/>
      <w:bookmarkStart w:id="378" w:name="_Toc37268305"/>
      <w:bookmarkStart w:id="379" w:name="_Toc37268399"/>
      <w:bookmarkStart w:id="380" w:name="_Toc45879609"/>
      <w:bookmarkStart w:id="381" w:name="_Toc52560317"/>
      <w:bookmarkStart w:id="382" w:name="_Toc52560413"/>
      <w:bookmarkStart w:id="383" w:name="_Toc52560507"/>
      <w:bookmarkStart w:id="384" w:name="_Toc52560726"/>
      <w:bookmarkStart w:id="385" w:name="_Toc6118174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75"/>
      <w:bookmarkEnd w:id="376"/>
      <w:bookmarkEnd w:id="377"/>
      <w:bookmarkEnd w:id="378"/>
      <w:bookmarkEnd w:id="379"/>
      <w:bookmarkEnd w:id="380"/>
      <w:bookmarkEnd w:id="381"/>
      <w:bookmarkEnd w:id="382"/>
      <w:bookmarkEnd w:id="383"/>
      <w:bookmarkEnd w:id="384"/>
      <w:bookmarkEnd w:id="385"/>
    </w:p>
    <w:p w14:paraId="2F223E40" w14:textId="77777777" w:rsidR="00823707" w:rsidRPr="00D910A1" w:rsidRDefault="00823707" w:rsidP="00823707">
      <w:pPr>
        <w:pStyle w:val="Heading3"/>
        <w:rPr>
          <w:lang w:val="fi-FI" w:eastAsia="zh-CN"/>
        </w:rPr>
      </w:pPr>
      <w:bookmarkStart w:id="386" w:name="_Toc20994255"/>
      <w:bookmarkStart w:id="387" w:name="_Toc29812114"/>
      <w:bookmarkStart w:id="388" w:name="_Toc37139302"/>
      <w:bookmarkStart w:id="389" w:name="_Toc37268306"/>
      <w:bookmarkStart w:id="390" w:name="_Toc37268400"/>
      <w:bookmarkStart w:id="391" w:name="_Toc45879610"/>
      <w:bookmarkStart w:id="392" w:name="_Toc52560318"/>
      <w:bookmarkStart w:id="393" w:name="_Toc52560414"/>
      <w:bookmarkStart w:id="394" w:name="_Toc52560508"/>
      <w:bookmarkStart w:id="395" w:name="_Toc52560727"/>
      <w:bookmarkStart w:id="396" w:name="_Toc6118174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86"/>
      <w:bookmarkEnd w:id="387"/>
      <w:bookmarkEnd w:id="388"/>
      <w:bookmarkEnd w:id="389"/>
      <w:bookmarkEnd w:id="390"/>
      <w:bookmarkEnd w:id="391"/>
      <w:bookmarkEnd w:id="392"/>
      <w:bookmarkEnd w:id="393"/>
      <w:bookmarkEnd w:id="394"/>
      <w:bookmarkEnd w:id="395"/>
      <w:bookmarkEnd w:id="396"/>
    </w:p>
    <w:p w14:paraId="2F223E41" w14:textId="77777777" w:rsidR="00823707" w:rsidRPr="00D910A1" w:rsidRDefault="00823707" w:rsidP="00823707">
      <w:pPr>
        <w:pStyle w:val="Heading3"/>
        <w:rPr>
          <w:lang w:val="fi-FI" w:eastAsia="zh-CN"/>
        </w:rPr>
      </w:pPr>
      <w:bookmarkStart w:id="397" w:name="_Toc20994256"/>
      <w:bookmarkStart w:id="398" w:name="_Toc29812115"/>
      <w:bookmarkStart w:id="399" w:name="_Toc37139303"/>
      <w:bookmarkStart w:id="400" w:name="_Toc37268307"/>
      <w:bookmarkStart w:id="401" w:name="_Toc37268401"/>
      <w:bookmarkStart w:id="402" w:name="_Toc45879611"/>
      <w:bookmarkStart w:id="403" w:name="_Toc52560319"/>
      <w:bookmarkStart w:id="404" w:name="_Toc52560415"/>
      <w:bookmarkStart w:id="405" w:name="_Toc52560509"/>
      <w:bookmarkStart w:id="406" w:name="_Toc52560728"/>
      <w:bookmarkStart w:id="407" w:name="_Toc6118174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97"/>
      <w:bookmarkEnd w:id="398"/>
      <w:bookmarkEnd w:id="399"/>
      <w:bookmarkEnd w:id="400"/>
      <w:bookmarkEnd w:id="401"/>
      <w:bookmarkEnd w:id="402"/>
      <w:bookmarkEnd w:id="403"/>
      <w:bookmarkEnd w:id="404"/>
      <w:bookmarkEnd w:id="405"/>
      <w:bookmarkEnd w:id="406"/>
      <w:bookmarkEnd w:id="407"/>
    </w:p>
    <w:p w14:paraId="2F223E42" w14:textId="77777777" w:rsidR="00823707" w:rsidRPr="00D910A1" w:rsidRDefault="00823707" w:rsidP="00823707">
      <w:pPr>
        <w:pStyle w:val="Heading2"/>
      </w:pPr>
      <w:bookmarkStart w:id="408" w:name="_Toc20994257"/>
      <w:bookmarkStart w:id="409" w:name="_Toc29812116"/>
      <w:bookmarkStart w:id="410" w:name="_Toc37139304"/>
      <w:bookmarkStart w:id="411" w:name="_Toc37268308"/>
      <w:bookmarkStart w:id="412" w:name="_Toc37268402"/>
      <w:bookmarkStart w:id="413" w:name="_Toc45879612"/>
      <w:bookmarkStart w:id="414" w:name="_Toc52560320"/>
      <w:bookmarkStart w:id="415" w:name="_Toc52560416"/>
      <w:bookmarkStart w:id="416" w:name="_Toc52560510"/>
      <w:bookmarkStart w:id="417" w:name="_Toc52560729"/>
      <w:bookmarkStart w:id="418" w:name="_Toc61181744"/>
      <w:r w:rsidRPr="00D910A1">
        <w:rPr>
          <w:rFonts w:hint="eastAsia"/>
          <w:lang w:val="en-US" w:eastAsia="zh-CN"/>
        </w:rPr>
        <w:t>8</w:t>
      </w:r>
      <w:r w:rsidRPr="00D910A1">
        <w:t>.2</w:t>
      </w:r>
      <w:r w:rsidRPr="00D910A1">
        <w:tab/>
      </w:r>
      <w:r w:rsidRPr="00D910A1">
        <w:rPr>
          <w:rFonts w:hint="eastAsia"/>
        </w:rPr>
        <w:t>Radiated emission</w:t>
      </w:r>
      <w:bookmarkEnd w:id="408"/>
      <w:bookmarkEnd w:id="409"/>
      <w:bookmarkEnd w:id="410"/>
      <w:bookmarkEnd w:id="411"/>
      <w:bookmarkEnd w:id="412"/>
      <w:bookmarkEnd w:id="413"/>
      <w:bookmarkEnd w:id="414"/>
      <w:bookmarkEnd w:id="415"/>
      <w:bookmarkEnd w:id="416"/>
      <w:bookmarkEnd w:id="417"/>
      <w:bookmarkEnd w:id="418"/>
    </w:p>
    <w:p w14:paraId="2F223E43" w14:textId="77777777" w:rsidR="00823707" w:rsidRPr="00D910A1" w:rsidRDefault="00823707" w:rsidP="00823707">
      <w:pPr>
        <w:pStyle w:val="Heading3"/>
      </w:pPr>
      <w:bookmarkStart w:id="419" w:name="_Toc20994258"/>
      <w:bookmarkStart w:id="420" w:name="_Toc29812117"/>
      <w:bookmarkStart w:id="421" w:name="_Toc37139305"/>
      <w:bookmarkStart w:id="422" w:name="_Toc37268309"/>
      <w:bookmarkStart w:id="423" w:name="_Toc37268403"/>
      <w:bookmarkStart w:id="424" w:name="_Toc45879613"/>
      <w:bookmarkStart w:id="425" w:name="_Toc52560321"/>
      <w:bookmarkStart w:id="426" w:name="_Toc52560417"/>
      <w:bookmarkStart w:id="427" w:name="_Toc52560511"/>
      <w:bookmarkStart w:id="428" w:name="_Toc52560730"/>
      <w:bookmarkStart w:id="429" w:name="_Toc61181745"/>
      <w:r w:rsidRPr="00D910A1">
        <w:t>8.2.</w:t>
      </w:r>
      <w:r w:rsidRPr="00D910A1">
        <w:rPr>
          <w:rFonts w:hint="eastAsia"/>
        </w:rPr>
        <w:t>1</w:t>
      </w:r>
      <w:r w:rsidRPr="00D910A1">
        <w:tab/>
        <w:t xml:space="preserve">Radiated emission, </w:t>
      </w:r>
      <w:r w:rsidRPr="00D910A1">
        <w:rPr>
          <w:rFonts w:hint="eastAsia"/>
        </w:rPr>
        <w:t>BS</w:t>
      </w:r>
      <w:bookmarkEnd w:id="419"/>
      <w:bookmarkEnd w:id="420"/>
      <w:bookmarkEnd w:id="421"/>
      <w:bookmarkEnd w:id="422"/>
      <w:bookmarkEnd w:id="423"/>
      <w:bookmarkEnd w:id="424"/>
      <w:bookmarkEnd w:id="425"/>
      <w:bookmarkEnd w:id="426"/>
      <w:bookmarkEnd w:id="427"/>
      <w:bookmarkEnd w:id="428"/>
      <w:bookmarkEnd w:id="429"/>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430" w:name="_Toc20994259"/>
      <w:bookmarkStart w:id="431" w:name="_Toc29812118"/>
      <w:bookmarkStart w:id="432" w:name="_Toc37139306"/>
      <w:bookmarkStart w:id="433" w:name="_Toc37268310"/>
      <w:bookmarkStart w:id="434" w:name="_Toc37268404"/>
      <w:bookmarkStart w:id="435" w:name="_Toc45879614"/>
      <w:bookmarkStart w:id="436" w:name="_Toc52560322"/>
      <w:bookmarkStart w:id="437" w:name="_Toc52560418"/>
      <w:bookmarkStart w:id="438" w:name="_Toc52560512"/>
      <w:bookmarkStart w:id="439" w:name="_Toc52560731"/>
      <w:bookmarkStart w:id="440" w:name="_Toc61181746"/>
      <w:r w:rsidRPr="00D910A1">
        <w:lastRenderedPageBreak/>
        <w:t>8.2.1.1</w:t>
      </w:r>
      <w:r w:rsidRPr="00D910A1">
        <w:tab/>
        <w:t>Definition</w:t>
      </w:r>
      <w:bookmarkEnd w:id="430"/>
      <w:bookmarkEnd w:id="431"/>
      <w:bookmarkEnd w:id="432"/>
      <w:bookmarkEnd w:id="433"/>
      <w:bookmarkEnd w:id="434"/>
      <w:bookmarkEnd w:id="435"/>
      <w:bookmarkEnd w:id="436"/>
      <w:bookmarkEnd w:id="437"/>
      <w:bookmarkEnd w:id="438"/>
      <w:bookmarkEnd w:id="439"/>
      <w:bookmarkEnd w:id="440"/>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441" w:name="_Toc20994260"/>
      <w:bookmarkStart w:id="442" w:name="_Toc29812119"/>
      <w:bookmarkStart w:id="443" w:name="_Toc37139307"/>
      <w:bookmarkStart w:id="444" w:name="_Toc37268311"/>
      <w:bookmarkStart w:id="445" w:name="_Toc37268405"/>
      <w:bookmarkStart w:id="446" w:name="_Toc45879615"/>
      <w:bookmarkStart w:id="447" w:name="_Toc52560323"/>
      <w:bookmarkStart w:id="448" w:name="_Toc52560419"/>
      <w:bookmarkStart w:id="449" w:name="_Toc52560513"/>
      <w:bookmarkStart w:id="450" w:name="_Toc52560732"/>
      <w:bookmarkStart w:id="451" w:name="_Toc61181747"/>
      <w:r w:rsidRPr="00D910A1">
        <w:t>8.2.1.2</w:t>
      </w:r>
      <w:r w:rsidRPr="00D910A1">
        <w:tab/>
        <w:t>Test method</w:t>
      </w:r>
      <w:bookmarkEnd w:id="441"/>
      <w:bookmarkEnd w:id="442"/>
      <w:bookmarkEnd w:id="443"/>
      <w:bookmarkEnd w:id="444"/>
      <w:bookmarkEnd w:id="445"/>
      <w:bookmarkEnd w:id="446"/>
      <w:bookmarkEnd w:id="447"/>
      <w:bookmarkEnd w:id="448"/>
      <w:bookmarkEnd w:id="449"/>
      <w:bookmarkEnd w:id="450"/>
      <w:bookmarkEnd w:id="451"/>
    </w:p>
    <w:p w14:paraId="2F223E49" w14:textId="77777777" w:rsidR="00176603" w:rsidRDefault="00176603" w:rsidP="00176603">
      <w:pPr>
        <w:pStyle w:val="B1"/>
        <w:rPr>
          <w:color w:val="000000" w:themeColor="text1"/>
          <w:lang w:eastAsia="en-GB"/>
        </w:rPr>
      </w:pPr>
      <w:bookmarkStart w:id="452" w:name="_Toc20994261"/>
      <w:bookmarkStart w:id="453" w:name="_Toc29812120"/>
      <w:bookmarkStart w:id="454" w:name="_Toc37139308"/>
      <w:bookmarkStart w:id="455" w:name="_Toc37268312"/>
      <w:bookmarkStart w:id="456" w:name="_Toc37268406"/>
      <w:bookmarkStart w:id="45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458" w:name="_Toc52560324"/>
      <w:bookmarkStart w:id="459" w:name="_Toc52560420"/>
      <w:bookmarkStart w:id="460" w:name="_Toc52560514"/>
      <w:bookmarkStart w:id="461" w:name="_Toc52560733"/>
      <w:bookmarkStart w:id="462" w:name="_Toc61181748"/>
      <w:r w:rsidRPr="00D910A1">
        <w:t>8.2.1.</w:t>
      </w:r>
      <w:r w:rsidRPr="00D910A1">
        <w:rPr>
          <w:lang w:val="en-US"/>
        </w:rPr>
        <w:t>3</w:t>
      </w:r>
      <w:r w:rsidRPr="00D910A1">
        <w:tab/>
      </w:r>
      <w:r w:rsidRPr="00D910A1">
        <w:rPr>
          <w:lang w:val="en-US"/>
        </w:rPr>
        <w:t>Limits</w:t>
      </w:r>
      <w:bookmarkEnd w:id="452"/>
      <w:bookmarkEnd w:id="453"/>
      <w:bookmarkEnd w:id="454"/>
      <w:bookmarkEnd w:id="455"/>
      <w:bookmarkEnd w:id="456"/>
      <w:bookmarkEnd w:id="457"/>
      <w:bookmarkEnd w:id="458"/>
      <w:bookmarkEnd w:id="459"/>
      <w:bookmarkEnd w:id="460"/>
      <w:bookmarkEnd w:id="461"/>
      <w:bookmarkEnd w:id="462"/>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F223E86" w14:textId="77777777"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463" w:name="_Toc20994262"/>
      <w:bookmarkStart w:id="464" w:name="_Toc29812121"/>
      <w:bookmarkStart w:id="465" w:name="_Toc37139309"/>
      <w:bookmarkStart w:id="466" w:name="_Toc37268313"/>
      <w:bookmarkStart w:id="467" w:name="_Toc37268407"/>
      <w:bookmarkStart w:id="468" w:name="_Toc45879617"/>
      <w:bookmarkStart w:id="469" w:name="_Toc52560325"/>
      <w:bookmarkStart w:id="470" w:name="_Toc52560421"/>
      <w:bookmarkStart w:id="471" w:name="_Toc52560515"/>
      <w:bookmarkStart w:id="472" w:name="_Toc52560734"/>
      <w:bookmarkStart w:id="473" w:name="_Toc61181749"/>
      <w:r w:rsidRPr="00D910A1">
        <w:rPr>
          <w:szCs w:val="22"/>
        </w:rPr>
        <w:t>8.2.1.4</w:t>
      </w:r>
      <w:r w:rsidRPr="00D910A1">
        <w:rPr>
          <w:szCs w:val="22"/>
        </w:rPr>
        <w:tab/>
        <w:t>Interpretation of the measurement results</w:t>
      </w:r>
      <w:bookmarkEnd w:id="463"/>
      <w:bookmarkEnd w:id="464"/>
      <w:bookmarkEnd w:id="465"/>
      <w:bookmarkEnd w:id="466"/>
      <w:bookmarkEnd w:id="467"/>
      <w:bookmarkEnd w:id="468"/>
      <w:bookmarkEnd w:id="469"/>
      <w:bookmarkEnd w:id="470"/>
      <w:bookmarkEnd w:id="471"/>
      <w:bookmarkEnd w:id="472"/>
      <w:bookmarkEnd w:id="473"/>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2F223E94" w14:textId="77777777" w:rsidTr="00406546">
        <w:trPr>
          <w:jc w:val="center"/>
        </w:trPr>
        <w:tc>
          <w:tcPr>
            <w:tcW w:w="4833" w:type="dxa"/>
          </w:tcPr>
          <w:p w14:paraId="2F223E91" w14:textId="77777777" w:rsidR="00823707" w:rsidRPr="00D910A1" w:rsidRDefault="00823707" w:rsidP="00406546">
            <w:pPr>
              <w:pStyle w:val="TAH"/>
            </w:pPr>
            <w:r w:rsidRPr="00D910A1">
              <w:t>Parameter</w:t>
            </w:r>
          </w:p>
        </w:tc>
        <w:tc>
          <w:tcPr>
            <w:tcW w:w="1843" w:type="dxa"/>
          </w:tcPr>
          <w:p w14:paraId="2F223E92" w14:textId="77777777" w:rsidR="00823707" w:rsidRPr="00D910A1" w:rsidRDefault="00823707" w:rsidP="00406546">
            <w:pPr>
              <w:pStyle w:val="TAH"/>
            </w:pPr>
            <w:r w:rsidRPr="00D910A1">
              <w:t>Uncertainty for EUT dimension ≤ 1 m</w:t>
            </w:r>
          </w:p>
        </w:tc>
        <w:tc>
          <w:tcPr>
            <w:tcW w:w="1854" w:type="dxa"/>
          </w:tcPr>
          <w:p w14:paraId="2F223E93" w14:textId="77777777" w:rsidR="00823707" w:rsidRPr="00D910A1" w:rsidRDefault="00823707" w:rsidP="00406546">
            <w:pPr>
              <w:pStyle w:val="TAH"/>
            </w:pPr>
            <w:r w:rsidRPr="00D910A1">
              <w:t>Uncertainty for EUT dimension &gt;1 m</w:t>
            </w:r>
          </w:p>
        </w:tc>
      </w:tr>
      <w:tr w:rsidR="00823707" w:rsidRPr="00D910A1" w14:paraId="2F223E98" w14:textId="77777777" w:rsidTr="00406546">
        <w:trPr>
          <w:jc w:val="center"/>
        </w:trPr>
        <w:tc>
          <w:tcPr>
            <w:tcW w:w="4833" w:type="dxa"/>
          </w:tcPr>
          <w:p w14:paraId="2F223E95" w14:textId="77777777" w:rsidR="00823707" w:rsidRPr="00D910A1" w:rsidRDefault="00823707" w:rsidP="00406546">
            <w:pPr>
              <w:pStyle w:val="TAC"/>
            </w:pPr>
            <w:r w:rsidRPr="00D910A1">
              <w:t>Effective radiated RF power between 30 MHz to 180 MHz</w:t>
            </w:r>
          </w:p>
        </w:tc>
        <w:tc>
          <w:tcPr>
            <w:tcW w:w="1843" w:type="dxa"/>
            <w:vAlign w:val="center"/>
          </w:tcPr>
          <w:p w14:paraId="2F223E96" w14:textId="77777777" w:rsidR="00823707" w:rsidRPr="00D910A1" w:rsidRDefault="00823707" w:rsidP="00406546">
            <w:pPr>
              <w:pStyle w:val="TAC"/>
            </w:pPr>
            <w:r w:rsidRPr="00D910A1">
              <w:sym w:font="Symbol" w:char="F0B1"/>
            </w:r>
            <w:r w:rsidRPr="00D910A1">
              <w:t>6 dB</w:t>
            </w:r>
          </w:p>
        </w:tc>
        <w:tc>
          <w:tcPr>
            <w:tcW w:w="1854" w:type="dxa"/>
            <w:vAlign w:val="center"/>
          </w:tcPr>
          <w:p w14:paraId="2F223E97" w14:textId="77777777" w:rsidR="00823707" w:rsidRPr="00D910A1" w:rsidRDefault="00823707" w:rsidP="00406546">
            <w:pPr>
              <w:pStyle w:val="TAC"/>
            </w:pPr>
            <w:r w:rsidRPr="00D910A1">
              <w:sym w:font="Symbol" w:char="F0B1"/>
            </w:r>
            <w:r w:rsidRPr="00D910A1">
              <w:t>6 dB</w:t>
            </w:r>
          </w:p>
        </w:tc>
      </w:tr>
      <w:tr w:rsidR="00823707" w:rsidRPr="00D910A1" w14:paraId="2F223E9C" w14:textId="77777777" w:rsidTr="00406546">
        <w:trPr>
          <w:jc w:val="center"/>
        </w:trPr>
        <w:tc>
          <w:tcPr>
            <w:tcW w:w="4833" w:type="dxa"/>
          </w:tcPr>
          <w:p w14:paraId="2F223E99" w14:textId="77777777" w:rsidR="00823707" w:rsidRPr="00D910A1" w:rsidRDefault="00823707" w:rsidP="00406546">
            <w:pPr>
              <w:pStyle w:val="TAC"/>
            </w:pPr>
            <w:r w:rsidRPr="00D910A1">
              <w:t>Effective radiated RF power between 180 MHz to 4 GHz</w:t>
            </w:r>
          </w:p>
        </w:tc>
        <w:tc>
          <w:tcPr>
            <w:tcW w:w="1843" w:type="dxa"/>
            <w:vAlign w:val="center"/>
          </w:tcPr>
          <w:p w14:paraId="2F223E9A" w14:textId="77777777" w:rsidR="00823707" w:rsidRPr="00D910A1" w:rsidRDefault="00823707" w:rsidP="00406546">
            <w:pPr>
              <w:pStyle w:val="TAC"/>
            </w:pPr>
            <w:r w:rsidRPr="00D910A1">
              <w:sym w:font="Symbol" w:char="F0B1"/>
            </w:r>
            <w:r w:rsidRPr="00D910A1">
              <w:t>4 dB</w:t>
            </w:r>
          </w:p>
        </w:tc>
        <w:tc>
          <w:tcPr>
            <w:tcW w:w="1854" w:type="dxa"/>
            <w:vAlign w:val="center"/>
          </w:tcPr>
          <w:p w14:paraId="2F223E9B" w14:textId="77777777" w:rsidR="00823707" w:rsidRPr="00D910A1" w:rsidRDefault="00823707" w:rsidP="00406546">
            <w:pPr>
              <w:pStyle w:val="TAC"/>
            </w:pPr>
            <w:r w:rsidRPr="00D910A1">
              <w:sym w:font="Symbol" w:char="F0B1"/>
            </w:r>
            <w:r w:rsidRPr="00D910A1">
              <w:t>6 dB</w:t>
            </w:r>
          </w:p>
        </w:tc>
      </w:tr>
      <w:tr w:rsidR="00823707" w:rsidRPr="00D910A1" w14:paraId="2F223EA0" w14:textId="77777777" w:rsidTr="00406546">
        <w:trPr>
          <w:jc w:val="center"/>
        </w:trPr>
        <w:tc>
          <w:tcPr>
            <w:tcW w:w="4833" w:type="dxa"/>
          </w:tcPr>
          <w:p w14:paraId="2F223E9D" w14:textId="77777777" w:rsidR="00823707" w:rsidRPr="00D910A1" w:rsidRDefault="00823707" w:rsidP="00406546">
            <w:pPr>
              <w:pStyle w:val="TAC"/>
            </w:pPr>
            <w:r w:rsidRPr="00D910A1">
              <w:t>Effective radiated RF power between 4 GHz to 12,75 GHz</w:t>
            </w:r>
          </w:p>
        </w:tc>
        <w:tc>
          <w:tcPr>
            <w:tcW w:w="1843" w:type="dxa"/>
            <w:vAlign w:val="center"/>
          </w:tcPr>
          <w:p w14:paraId="2F223E9E" w14:textId="77777777" w:rsidR="00823707" w:rsidRPr="00D910A1" w:rsidRDefault="00823707" w:rsidP="00406546">
            <w:pPr>
              <w:pStyle w:val="TAC"/>
            </w:pPr>
            <w:r w:rsidRPr="00D910A1">
              <w:sym w:font="Symbol" w:char="F0B1"/>
            </w:r>
            <w:r w:rsidRPr="00D910A1">
              <w:t>6 dB</w:t>
            </w:r>
          </w:p>
        </w:tc>
        <w:tc>
          <w:tcPr>
            <w:tcW w:w="1854" w:type="dxa"/>
            <w:vAlign w:val="center"/>
          </w:tcPr>
          <w:p w14:paraId="2F223E9F" w14:textId="77777777" w:rsidR="00823707" w:rsidRPr="00D910A1" w:rsidRDefault="00823707" w:rsidP="00406546">
            <w:pPr>
              <w:pStyle w:val="TAC"/>
            </w:pPr>
            <w:r w:rsidRPr="00D910A1">
              <w:sym w:font="Symbol" w:char="F0B1"/>
            </w:r>
            <w:r w:rsidRPr="00D910A1">
              <w:t>9 dB (NOTE)</w:t>
            </w:r>
          </w:p>
        </w:tc>
      </w:tr>
      <w:tr w:rsidR="00176603" w:rsidRPr="00D910A1" w14:paraId="2F223EA4" w14:textId="77777777" w:rsidTr="00406546">
        <w:trPr>
          <w:jc w:val="center"/>
        </w:trPr>
        <w:tc>
          <w:tcPr>
            <w:tcW w:w="4833" w:type="dxa"/>
          </w:tcPr>
          <w:p w14:paraId="2F223EA1" w14:textId="77777777"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2F223EA2"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2F223EA5"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lastRenderedPageBreak/>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474" w:name="_Toc20994263"/>
      <w:bookmarkStart w:id="475" w:name="_Toc29812122"/>
      <w:bookmarkStart w:id="476" w:name="_Toc37139310"/>
      <w:bookmarkStart w:id="477" w:name="_Toc37268314"/>
      <w:bookmarkStart w:id="478" w:name="_Toc37268408"/>
      <w:bookmarkStart w:id="479"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480" w:name="_Toc52560326"/>
      <w:bookmarkStart w:id="481" w:name="_Toc52560422"/>
      <w:bookmarkStart w:id="482" w:name="_Toc52560516"/>
      <w:bookmarkStart w:id="483" w:name="_Toc52560735"/>
      <w:bookmarkStart w:id="484" w:name="_Toc61181750"/>
      <w:r w:rsidRPr="00D910A1">
        <w:t>8.2.2</w:t>
      </w:r>
      <w:r w:rsidRPr="00D910A1">
        <w:tab/>
        <w:t xml:space="preserve">Radiated emission, </w:t>
      </w:r>
      <w:r w:rsidRPr="00D910A1">
        <w:rPr>
          <w:rFonts w:hint="eastAsia"/>
          <w:lang w:val="en-US" w:eastAsia="zh-CN"/>
        </w:rPr>
        <w:t>a</w:t>
      </w:r>
      <w:r w:rsidRPr="00D910A1">
        <w:t>ncillary equipment</w:t>
      </w:r>
      <w:bookmarkEnd w:id="474"/>
      <w:bookmarkEnd w:id="475"/>
      <w:bookmarkEnd w:id="476"/>
      <w:bookmarkEnd w:id="477"/>
      <w:bookmarkEnd w:id="478"/>
      <w:bookmarkEnd w:id="479"/>
      <w:bookmarkEnd w:id="480"/>
      <w:bookmarkEnd w:id="481"/>
      <w:bookmarkEnd w:id="482"/>
      <w:bookmarkEnd w:id="483"/>
      <w:bookmarkEnd w:id="484"/>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485" w:name="_Toc20994264"/>
      <w:bookmarkStart w:id="486" w:name="_Toc29812123"/>
      <w:bookmarkStart w:id="487" w:name="_Toc37139311"/>
      <w:bookmarkStart w:id="488" w:name="_Toc37268315"/>
      <w:bookmarkStart w:id="489" w:name="_Toc37268409"/>
      <w:bookmarkStart w:id="490" w:name="_Toc45879619"/>
      <w:bookmarkStart w:id="491" w:name="_Toc52560327"/>
      <w:bookmarkStart w:id="492" w:name="_Toc52560423"/>
      <w:bookmarkStart w:id="493" w:name="_Toc52560517"/>
      <w:bookmarkStart w:id="494" w:name="_Toc52560736"/>
      <w:bookmarkStart w:id="495" w:name="_Toc61181751"/>
      <w:r w:rsidRPr="00D910A1">
        <w:t>8.2.2.1</w:t>
      </w:r>
      <w:r w:rsidRPr="00D910A1">
        <w:tab/>
        <w:t>Definition</w:t>
      </w:r>
      <w:bookmarkEnd w:id="485"/>
      <w:bookmarkEnd w:id="486"/>
      <w:bookmarkEnd w:id="487"/>
      <w:bookmarkEnd w:id="488"/>
      <w:bookmarkEnd w:id="489"/>
      <w:bookmarkEnd w:id="490"/>
      <w:bookmarkEnd w:id="491"/>
      <w:bookmarkEnd w:id="492"/>
      <w:bookmarkEnd w:id="493"/>
      <w:bookmarkEnd w:id="494"/>
      <w:bookmarkEnd w:id="495"/>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496" w:name="_Toc20994265"/>
      <w:bookmarkStart w:id="497" w:name="_Toc29812124"/>
      <w:bookmarkStart w:id="498" w:name="_Toc37139312"/>
      <w:bookmarkStart w:id="499" w:name="_Toc37268316"/>
      <w:bookmarkStart w:id="500" w:name="_Toc37268410"/>
      <w:bookmarkStart w:id="501" w:name="_Toc45879620"/>
      <w:bookmarkStart w:id="502" w:name="_Toc52560328"/>
      <w:bookmarkStart w:id="503" w:name="_Toc52560424"/>
      <w:bookmarkStart w:id="504" w:name="_Toc52560518"/>
      <w:bookmarkStart w:id="505" w:name="_Toc52560737"/>
      <w:bookmarkStart w:id="506" w:name="_Toc61181752"/>
      <w:r w:rsidRPr="00D910A1">
        <w:t>8.2.2.2</w:t>
      </w:r>
      <w:r w:rsidRPr="00D910A1">
        <w:tab/>
        <w:t>Test method</w:t>
      </w:r>
      <w:bookmarkEnd w:id="496"/>
      <w:bookmarkEnd w:id="497"/>
      <w:bookmarkEnd w:id="498"/>
      <w:bookmarkEnd w:id="499"/>
      <w:bookmarkEnd w:id="500"/>
      <w:bookmarkEnd w:id="501"/>
      <w:bookmarkEnd w:id="502"/>
      <w:bookmarkEnd w:id="503"/>
      <w:bookmarkEnd w:id="504"/>
      <w:bookmarkEnd w:id="505"/>
      <w:bookmarkEnd w:id="506"/>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507" w:name="_Toc20994266"/>
      <w:bookmarkStart w:id="508" w:name="_Toc29812125"/>
      <w:bookmarkStart w:id="509" w:name="_Toc37139313"/>
      <w:bookmarkStart w:id="510" w:name="_Toc37268317"/>
      <w:bookmarkStart w:id="511" w:name="_Toc37268411"/>
      <w:bookmarkStart w:id="512" w:name="_Toc45879621"/>
      <w:bookmarkStart w:id="513" w:name="_Toc52560329"/>
      <w:bookmarkStart w:id="514" w:name="_Toc52560425"/>
      <w:bookmarkStart w:id="515" w:name="_Toc52560519"/>
      <w:bookmarkStart w:id="516" w:name="_Toc52560738"/>
      <w:bookmarkStart w:id="517" w:name="_Toc61181753"/>
      <w:r w:rsidRPr="00D910A1">
        <w:t>8.2.2.3</w:t>
      </w:r>
      <w:r w:rsidRPr="00D910A1">
        <w:tab/>
        <w:t>Limits</w:t>
      </w:r>
      <w:bookmarkEnd w:id="507"/>
      <w:bookmarkEnd w:id="508"/>
      <w:bookmarkEnd w:id="509"/>
      <w:bookmarkEnd w:id="510"/>
      <w:bookmarkEnd w:id="511"/>
      <w:bookmarkEnd w:id="512"/>
      <w:bookmarkEnd w:id="513"/>
      <w:bookmarkEnd w:id="514"/>
      <w:bookmarkEnd w:id="515"/>
      <w:bookmarkEnd w:id="516"/>
      <w:bookmarkEnd w:id="517"/>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t>Table 8.2.2.3-1: (Void)</w:t>
      </w:r>
    </w:p>
    <w:p w14:paraId="2F223EB8" w14:textId="77777777" w:rsidR="00823707" w:rsidRPr="00D910A1" w:rsidRDefault="00823707" w:rsidP="00823707">
      <w:pPr>
        <w:pStyle w:val="TH"/>
        <w:rPr>
          <w:lang w:val="en-US" w:eastAsia="zh-CN"/>
        </w:rPr>
      </w:pPr>
      <w:r w:rsidRPr="00D910A1">
        <w:t>Table 8.2.2.3-2: (Void)</w:t>
      </w:r>
    </w:p>
    <w:p w14:paraId="2F223EB9" w14:textId="77777777" w:rsidR="00823707" w:rsidRPr="00D910A1" w:rsidRDefault="00823707" w:rsidP="00823707">
      <w:pPr>
        <w:pStyle w:val="Heading2"/>
      </w:pPr>
      <w:bookmarkStart w:id="518" w:name="_Toc20994267"/>
      <w:bookmarkStart w:id="519" w:name="_Toc29812126"/>
      <w:bookmarkStart w:id="520" w:name="_Toc37139314"/>
      <w:bookmarkStart w:id="521" w:name="_Toc37268318"/>
      <w:bookmarkStart w:id="522" w:name="_Toc37268412"/>
      <w:bookmarkStart w:id="523" w:name="_Toc45879622"/>
      <w:bookmarkStart w:id="524" w:name="_Toc52560330"/>
      <w:bookmarkStart w:id="525" w:name="_Toc52560426"/>
      <w:bookmarkStart w:id="526" w:name="_Toc52560520"/>
      <w:bookmarkStart w:id="527" w:name="_Toc52560739"/>
      <w:bookmarkStart w:id="528" w:name="_Toc6118175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518"/>
      <w:bookmarkEnd w:id="519"/>
      <w:bookmarkEnd w:id="520"/>
      <w:bookmarkEnd w:id="521"/>
      <w:bookmarkEnd w:id="522"/>
      <w:bookmarkEnd w:id="523"/>
      <w:bookmarkEnd w:id="524"/>
      <w:bookmarkEnd w:id="525"/>
      <w:bookmarkEnd w:id="526"/>
      <w:bookmarkEnd w:id="527"/>
      <w:bookmarkEnd w:id="528"/>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529" w:name="_Toc20994268"/>
      <w:bookmarkStart w:id="530" w:name="_Toc29812127"/>
      <w:bookmarkStart w:id="531" w:name="_Toc37139315"/>
      <w:bookmarkStart w:id="532" w:name="_Toc37268319"/>
      <w:bookmarkStart w:id="533" w:name="_Toc37268413"/>
      <w:bookmarkStart w:id="534" w:name="_Toc45879623"/>
      <w:bookmarkStart w:id="535" w:name="_Toc52560331"/>
      <w:bookmarkStart w:id="536" w:name="_Toc52560427"/>
      <w:bookmarkStart w:id="537" w:name="_Toc52560521"/>
      <w:bookmarkStart w:id="538" w:name="_Toc52560740"/>
      <w:bookmarkStart w:id="539" w:name="_Toc61181755"/>
      <w:r w:rsidRPr="00D910A1">
        <w:t>8.3.1</w:t>
      </w:r>
      <w:r w:rsidRPr="00D910A1">
        <w:tab/>
        <w:t>Definition</w:t>
      </w:r>
      <w:bookmarkEnd w:id="529"/>
      <w:bookmarkEnd w:id="530"/>
      <w:bookmarkEnd w:id="531"/>
      <w:bookmarkEnd w:id="532"/>
      <w:bookmarkEnd w:id="533"/>
      <w:bookmarkEnd w:id="534"/>
      <w:bookmarkEnd w:id="535"/>
      <w:bookmarkEnd w:id="536"/>
      <w:bookmarkEnd w:id="537"/>
      <w:bookmarkEnd w:id="538"/>
      <w:bookmarkEnd w:id="539"/>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540" w:name="_Toc20994269"/>
      <w:bookmarkStart w:id="541" w:name="_Toc29812128"/>
      <w:bookmarkStart w:id="542" w:name="_Toc37139316"/>
      <w:bookmarkStart w:id="543" w:name="_Toc37268320"/>
      <w:bookmarkStart w:id="544" w:name="_Toc37268414"/>
      <w:bookmarkStart w:id="545" w:name="_Toc45879624"/>
      <w:bookmarkStart w:id="546" w:name="_Toc52560332"/>
      <w:bookmarkStart w:id="547" w:name="_Toc52560428"/>
      <w:bookmarkStart w:id="548" w:name="_Toc52560522"/>
      <w:bookmarkStart w:id="549" w:name="_Toc52560741"/>
      <w:bookmarkStart w:id="550" w:name="_Toc61181756"/>
      <w:r w:rsidRPr="00D910A1">
        <w:t>8.3.2</w:t>
      </w:r>
      <w:r w:rsidRPr="00D910A1">
        <w:tab/>
        <w:t>Test method</w:t>
      </w:r>
      <w:bookmarkEnd w:id="540"/>
      <w:bookmarkEnd w:id="541"/>
      <w:bookmarkEnd w:id="542"/>
      <w:bookmarkEnd w:id="543"/>
      <w:bookmarkEnd w:id="544"/>
      <w:bookmarkEnd w:id="545"/>
      <w:bookmarkEnd w:id="546"/>
      <w:bookmarkEnd w:id="547"/>
      <w:bookmarkEnd w:id="548"/>
      <w:bookmarkEnd w:id="549"/>
      <w:bookmarkEnd w:id="550"/>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lastRenderedPageBreak/>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551" w:name="_Toc20994270"/>
      <w:bookmarkStart w:id="552" w:name="_Toc29812129"/>
      <w:bookmarkStart w:id="553" w:name="_Toc37139317"/>
      <w:bookmarkStart w:id="554" w:name="_Toc37268321"/>
      <w:bookmarkStart w:id="555" w:name="_Toc37268415"/>
      <w:bookmarkStart w:id="556" w:name="_Toc45879625"/>
      <w:bookmarkStart w:id="557" w:name="_Toc52560333"/>
      <w:bookmarkStart w:id="558" w:name="_Toc52560429"/>
      <w:bookmarkStart w:id="559" w:name="_Toc52560523"/>
      <w:bookmarkStart w:id="560" w:name="_Toc52560742"/>
      <w:bookmarkStart w:id="561" w:name="_Toc61181757"/>
      <w:r w:rsidRPr="00D910A1">
        <w:t>8.3.3</w:t>
      </w:r>
      <w:r w:rsidRPr="00D910A1">
        <w:tab/>
        <w:t>Limits</w:t>
      </w:r>
      <w:bookmarkEnd w:id="551"/>
      <w:bookmarkEnd w:id="552"/>
      <w:bookmarkEnd w:id="553"/>
      <w:bookmarkEnd w:id="554"/>
      <w:bookmarkEnd w:id="555"/>
      <w:bookmarkEnd w:id="556"/>
      <w:bookmarkEnd w:id="557"/>
      <w:bookmarkEnd w:id="558"/>
      <w:bookmarkEnd w:id="559"/>
      <w:bookmarkEnd w:id="560"/>
      <w:bookmarkEnd w:id="561"/>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562" w:name="_Toc20994271"/>
      <w:bookmarkStart w:id="563" w:name="_Toc29812130"/>
      <w:bookmarkStart w:id="564" w:name="_Toc37139318"/>
      <w:bookmarkStart w:id="565" w:name="_Toc37268322"/>
      <w:bookmarkStart w:id="566" w:name="_Toc37268416"/>
      <w:bookmarkStart w:id="567" w:name="_Toc45879626"/>
      <w:bookmarkStart w:id="568" w:name="_Toc52560334"/>
      <w:bookmarkStart w:id="569" w:name="_Toc52560430"/>
      <w:bookmarkStart w:id="570" w:name="_Toc52560524"/>
      <w:bookmarkStart w:id="571" w:name="_Toc52560743"/>
      <w:bookmarkStart w:id="572" w:name="_Toc6118175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62"/>
      <w:bookmarkEnd w:id="563"/>
      <w:bookmarkEnd w:id="564"/>
      <w:bookmarkEnd w:id="565"/>
      <w:bookmarkEnd w:id="566"/>
      <w:bookmarkEnd w:id="567"/>
      <w:bookmarkEnd w:id="568"/>
      <w:bookmarkEnd w:id="569"/>
      <w:bookmarkEnd w:id="570"/>
      <w:bookmarkEnd w:id="571"/>
      <w:bookmarkEnd w:id="572"/>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573" w:name="_Toc20994272"/>
      <w:bookmarkStart w:id="574" w:name="_Toc29812131"/>
      <w:bookmarkStart w:id="575" w:name="_Toc37139319"/>
      <w:bookmarkStart w:id="576" w:name="_Toc37268323"/>
      <w:bookmarkStart w:id="577" w:name="_Toc37268417"/>
      <w:bookmarkStart w:id="578" w:name="_Toc45879627"/>
      <w:bookmarkStart w:id="579" w:name="_Toc52560335"/>
      <w:bookmarkStart w:id="580" w:name="_Toc52560431"/>
      <w:bookmarkStart w:id="581" w:name="_Toc52560525"/>
      <w:bookmarkStart w:id="582" w:name="_Toc52560744"/>
      <w:bookmarkStart w:id="583" w:name="_Toc61181759"/>
      <w:r w:rsidRPr="00D910A1">
        <w:t>8.4.1</w:t>
      </w:r>
      <w:r w:rsidRPr="00D910A1">
        <w:tab/>
        <w:t>Definition</w:t>
      </w:r>
      <w:bookmarkEnd w:id="573"/>
      <w:bookmarkEnd w:id="574"/>
      <w:bookmarkEnd w:id="575"/>
      <w:bookmarkEnd w:id="576"/>
      <w:bookmarkEnd w:id="577"/>
      <w:bookmarkEnd w:id="578"/>
      <w:bookmarkEnd w:id="579"/>
      <w:bookmarkEnd w:id="580"/>
      <w:bookmarkEnd w:id="581"/>
      <w:bookmarkEnd w:id="582"/>
      <w:bookmarkEnd w:id="583"/>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584" w:name="_Toc20994273"/>
      <w:bookmarkStart w:id="585" w:name="_Toc29812132"/>
      <w:bookmarkStart w:id="586" w:name="_Toc37139320"/>
      <w:bookmarkStart w:id="587" w:name="_Toc37268324"/>
      <w:bookmarkStart w:id="588" w:name="_Toc37268418"/>
      <w:bookmarkStart w:id="589" w:name="_Toc45879628"/>
      <w:bookmarkStart w:id="590" w:name="_Toc52560336"/>
      <w:bookmarkStart w:id="591" w:name="_Toc52560432"/>
      <w:bookmarkStart w:id="592" w:name="_Toc52560526"/>
      <w:bookmarkStart w:id="593" w:name="_Toc52560745"/>
      <w:bookmarkStart w:id="594" w:name="_Toc61181760"/>
      <w:r w:rsidRPr="00D910A1">
        <w:t>8.4.2</w:t>
      </w:r>
      <w:r w:rsidRPr="00D910A1">
        <w:tab/>
        <w:t>Test method</w:t>
      </w:r>
      <w:bookmarkEnd w:id="584"/>
      <w:bookmarkEnd w:id="585"/>
      <w:bookmarkEnd w:id="586"/>
      <w:bookmarkEnd w:id="587"/>
      <w:bookmarkEnd w:id="588"/>
      <w:bookmarkEnd w:id="589"/>
      <w:bookmarkEnd w:id="590"/>
      <w:bookmarkEnd w:id="591"/>
      <w:bookmarkEnd w:id="592"/>
      <w:bookmarkEnd w:id="593"/>
      <w:bookmarkEnd w:id="594"/>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595" w:name="_Toc20994274"/>
      <w:bookmarkStart w:id="596" w:name="_Toc29812133"/>
      <w:bookmarkStart w:id="597" w:name="_Toc37139321"/>
      <w:bookmarkStart w:id="598" w:name="_Toc37268325"/>
      <w:bookmarkStart w:id="599" w:name="_Toc37268419"/>
      <w:bookmarkStart w:id="600" w:name="_Toc45879629"/>
      <w:bookmarkStart w:id="601" w:name="_Toc52560337"/>
      <w:bookmarkStart w:id="602" w:name="_Toc52560433"/>
      <w:bookmarkStart w:id="603" w:name="_Toc52560527"/>
      <w:bookmarkStart w:id="604" w:name="_Toc52560746"/>
      <w:bookmarkStart w:id="605" w:name="_Toc61181761"/>
      <w:r w:rsidRPr="00D910A1">
        <w:t>8.4.3</w:t>
      </w:r>
      <w:r w:rsidRPr="00D910A1">
        <w:tab/>
        <w:t>Limits</w:t>
      </w:r>
      <w:bookmarkEnd w:id="595"/>
      <w:bookmarkEnd w:id="596"/>
      <w:bookmarkEnd w:id="597"/>
      <w:bookmarkEnd w:id="598"/>
      <w:bookmarkEnd w:id="599"/>
      <w:bookmarkEnd w:id="600"/>
      <w:bookmarkEnd w:id="601"/>
      <w:bookmarkEnd w:id="602"/>
      <w:bookmarkEnd w:id="603"/>
      <w:bookmarkEnd w:id="604"/>
      <w:bookmarkEnd w:id="605"/>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lastRenderedPageBreak/>
        <w:t>Table 8.4.3-2: (Void)</w:t>
      </w:r>
    </w:p>
    <w:p w14:paraId="2F223ED8" w14:textId="77777777" w:rsidR="00823707" w:rsidRPr="00D910A1" w:rsidRDefault="00823707" w:rsidP="00823707">
      <w:pPr>
        <w:pStyle w:val="Heading2"/>
      </w:pPr>
      <w:bookmarkStart w:id="606" w:name="_Toc20994275"/>
      <w:bookmarkStart w:id="607" w:name="_Toc29812134"/>
      <w:bookmarkStart w:id="608" w:name="_Toc37139322"/>
      <w:bookmarkStart w:id="609" w:name="_Toc37268326"/>
      <w:bookmarkStart w:id="610" w:name="_Toc37268420"/>
      <w:bookmarkStart w:id="611" w:name="_Toc45879630"/>
      <w:bookmarkStart w:id="612" w:name="_Toc52560338"/>
      <w:bookmarkStart w:id="613" w:name="_Toc52560434"/>
      <w:bookmarkStart w:id="614" w:name="_Toc52560528"/>
      <w:bookmarkStart w:id="615" w:name="_Toc52560747"/>
      <w:bookmarkStart w:id="616" w:name="_Toc6118176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606"/>
      <w:bookmarkEnd w:id="607"/>
      <w:bookmarkEnd w:id="608"/>
      <w:bookmarkEnd w:id="609"/>
      <w:bookmarkEnd w:id="610"/>
      <w:bookmarkEnd w:id="611"/>
      <w:bookmarkEnd w:id="612"/>
      <w:bookmarkEnd w:id="613"/>
      <w:bookmarkEnd w:id="614"/>
      <w:bookmarkEnd w:id="615"/>
      <w:bookmarkEnd w:id="616"/>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617" w:name="_Toc20994276"/>
      <w:bookmarkStart w:id="618" w:name="_Toc29812135"/>
      <w:bookmarkStart w:id="619" w:name="_Toc37139323"/>
      <w:bookmarkStart w:id="620" w:name="_Toc37268327"/>
      <w:bookmarkStart w:id="621" w:name="_Toc37268421"/>
      <w:bookmarkStart w:id="622" w:name="_Toc45879631"/>
      <w:bookmarkStart w:id="623" w:name="_Toc52560339"/>
      <w:bookmarkStart w:id="624" w:name="_Toc52560435"/>
      <w:bookmarkStart w:id="625" w:name="_Toc52560529"/>
      <w:bookmarkStart w:id="626" w:name="_Toc52560748"/>
      <w:bookmarkStart w:id="627" w:name="_Toc61181763"/>
      <w:r w:rsidRPr="00D910A1">
        <w:t>8.</w:t>
      </w:r>
      <w:r w:rsidRPr="00D910A1">
        <w:rPr>
          <w:rFonts w:hint="eastAsia"/>
        </w:rPr>
        <w:t>5</w:t>
      </w:r>
      <w:r w:rsidRPr="00D910A1">
        <w:t>.1</w:t>
      </w:r>
      <w:r w:rsidRPr="00D910A1">
        <w:tab/>
        <w:t>Definition</w:t>
      </w:r>
      <w:bookmarkEnd w:id="617"/>
      <w:bookmarkEnd w:id="618"/>
      <w:bookmarkEnd w:id="619"/>
      <w:bookmarkEnd w:id="620"/>
      <w:bookmarkEnd w:id="621"/>
      <w:bookmarkEnd w:id="622"/>
      <w:bookmarkEnd w:id="623"/>
      <w:bookmarkEnd w:id="624"/>
      <w:bookmarkEnd w:id="625"/>
      <w:bookmarkEnd w:id="626"/>
      <w:bookmarkEnd w:id="627"/>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628" w:name="_Toc20994277"/>
      <w:bookmarkStart w:id="629" w:name="_Toc29812136"/>
      <w:bookmarkStart w:id="630" w:name="_Toc37139324"/>
      <w:bookmarkStart w:id="631" w:name="_Toc37268328"/>
      <w:bookmarkStart w:id="632" w:name="_Toc37268422"/>
      <w:bookmarkStart w:id="633" w:name="_Toc45879632"/>
      <w:bookmarkStart w:id="634" w:name="_Toc52560340"/>
      <w:bookmarkStart w:id="635" w:name="_Toc52560436"/>
      <w:bookmarkStart w:id="636" w:name="_Toc52560530"/>
      <w:bookmarkStart w:id="637" w:name="_Toc52560749"/>
      <w:bookmarkStart w:id="638" w:name="_Toc61181764"/>
      <w:r w:rsidRPr="00D910A1">
        <w:t>8.</w:t>
      </w:r>
      <w:r w:rsidRPr="00D910A1">
        <w:rPr>
          <w:rFonts w:hint="eastAsia"/>
        </w:rPr>
        <w:t>5</w:t>
      </w:r>
      <w:r w:rsidRPr="00D910A1">
        <w:t>.2</w:t>
      </w:r>
      <w:r w:rsidRPr="00D910A1">
        <w:tab/>
        <w:t>Test method</w:t>
      </w:r>
      <w:bookmarkEnd w:id="628"/>
      <w:bookmarkEnd w:id="629"/>
      <w:bookmarkEnd w:id="630"/>
      <w:bookmarkEnd w:id="631"/>
      <w:bookmarkEnd w:id="632"/>
      <w:bookmarkEnd w:id="633"/>
      <w:bookmarkEnd w:id="634"/>
      <w:bookmarkEnd w:id="635"/>
      <w:bookmarkEnd w:id="636"/>
      <w:bookmarkEnd w:id="637"/>
      <w:bookmarkEnd w:id="638"/>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639" w:name="_Toc20994278"/>
      <w:bookmarkStart w:id="640" w:name="_Toc29812137"/>
      <w:bookmarkStart w:id="641" w:name="_Toc37139325"/>
      <w:bookmarkStart w:id="642" w:name="_Toc37268329"/>
      <w:bookmarkStart w:id="643" w:name="_Toc37268423"/>
      <w:bookmarkStart w:id="644" w:name="_Toc45879633"/>
      <w:bookmarkStart w:id="645" w:name="_Toc52560341"/>
      <w:bookmarkStart w:id="646" w:name="_Toc52560437"/>
      <w:bookmarkStart w:id="647" w:name="_Toc52560531"/>
      <w:bookmarkStart w:id="648" w:name="_Toc52560750"/>
      <w:bookmarkStart w:id="649" w:name="_Toc61181765"/>
      <w:r w:rsidRPr="00D910A1">
        <w:t>8.</w:t>
      </w:r>
      <w:r w:rsidRPr="00D910A1">
        <w:rPr>
          <w:rFonts w:hint="eastAsia"/>
        </w:rPr>
        <w:t>5</w:t>
      </w:r>
      <w:r w:rsidRPr="00D910A1">
        <w:t>.3</w:t>
      </w:r>
      <w:r w:rsidRPr="00D910A1">
        <w:tab/>
        <w:t>Limits</w:t>
      </w:r>
      <w:bookmarkEnd w:id="639"/>
      <w:bookmarkEnd w:id="640"/>
      <w:bookmarkEnd w:id="641"/>
      <w:bookmarkEnd w:id="642"/>
      <w:bookmarkEnd w:id="643"/>
      <w:bookmarkEnd w:id="644"/>
      <w:bookmarkEnd w:id="645"/>
      <w:bookmarkEnd w:id="646"/>
      <w:bookmarkEnd w:id="647"/>
      <w:bookmarkEnd w:id="648"/>
      <w:bookmarkEnd w:id="649"/>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650" w:name="_Toc20994279"/>
      <w:bookmarkStart w:id="651" w:name="_Toc29812138"/>
      <w:bookmarkStart w:id="652" w:name="_Toc37139326"/>
      <w:bookmarkStart w:id="653" w:name="_Toc37268330"/>
      <w:bookmarkStart w:id="654" w:name="_Toc37268424"/>
      <w:bookmarkStart w:id="655" w:name="_Toc45879634"/>
      <w:bookmarkStart w:id="656" w:name="_Toc52560342"/>
      <w:bookmarkStart w:id="657" w:name="_Toc52560438"/>
      <w:bookmarkStart w:id="658" w:name="_Toc52560532"/>
      <w:bookmarkStart w:id="659" w:name="_Toc52560751"/>
      <w:bookmarkStart w:id="660" w:name="_Toc61181766"/>
      <w:r w:rsidRPr="00D910A1">
        <w:rPr>
          <w:rFonts w:hint="eastAsia"/>
          <w:lang w:val="en-US" w:eastAsia="zh-CN"/>
        </w:rPr>
        <w:t>8</w:t>
      </w:r>
      <w:r w:rsidRPr="00D910A1">
        <w:t>.</w:t>
      </w:r>
      <w:r w:rsidRPr="00D910A1">
        <w:rPr>
          <w:rFonts w:hint="eastAsia"/>
          <w:lang w:val="en-US" w:eastAsia="zh-CN"/>
        </w:rPr>
        <w:t>6</w:t>
      </w:r>
      <w:r w:rsidRPr="00D910A1">
        <w:tab/>
      </w:r>
      <w:bookmarkEnd w:id="650"/>
      <w:bookmarkEnd w:id="651"/>
      <w:bookmarkEnd w:id="652"/>
      <w:bookmarkEnd w:id="653"/>
      <w:bookmarkEnd w:id="654"/>
      <w:bookmarkEnd w:id="655"/>
      <w:bookmarkEnd w:id="656"/>
      <w:bookmarkEnd w:id="657"/>
      <w:bookmarkEnd w:id="658"/>
      <w:bookmarkEnd w:id="659"/>
      <w:r w:rsidR="00527BC2" w:rsidRPr="00D910A1">
        <w:rPr>
          <w:rFonts w:hint="eastAsia"/>
        </w:rPr>
        <w:t xml:space="preserve">Harmonic </w:t>
      </w:r>
      <w:r w:rsidR="00527BC2">
        <w:t>c</w:t>
      </w:r>
      <w:r w:rsidR="00527BC2" w:rsidRPr="00D910A1">
        <w:rPr>
          <w:rFonts w:hint="eastAsia"/>
        </w:rPr>
        <w:t>urrent emissions (AC mains input port)</w:t>
      </w:r>
      <w:bookmarkEnd w:id="660"/>
    </w:p>
    <w:p w14:paraId="2F223EEA" w14:textId="77777777" w:rsidR="00527BC2" w:rsidRPr="00D910A1" w:rsidRDefault="00527BC2" w:rsidP="00527BC2">
      <w:pPr>
        <w:rPr>
          <w:rFonts w:cs="v4.2.0"/>
        </w:rPr>
      </w:pPr>
      <w:bookmarkStart w:id="661" w:name="_Toc20994280"/>
      <w:bookmarkStart w:id="662" w:name="_Toc29812139"/>
      <w:bookmarkStart w:id="663" w:name="_Toc37139327"/>
      <w:bookmarkStart w:id="664" w:name="_Toc37268331"/>
      <w:bookmarkStart w:id="665" w:name="_Toc37268425"/>
      <w:bookmarkStart w:id="666" w:name="_Toc45879635"/>
      <w:bookmarkStart w:id="667" w:name="_Toc52560343"/>
      <w:bookmarkStart w:id="668" w:name="_Toc52560439"/>
      <w:bookmarkStart w:id="669" w:name="_Toc52560533"/>
      <w:bookmarkStart w:id="670"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671" w:name="_Toc6118176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661"/>
      <w:bookmarkEnd w:id="662"/>
      <w:bookmarkEnd w:id="663"/>
      <w:bookmarkEnd w:id="664"/>
      <w:bookmarkEnd w:id="665"/>
      <w:bookmarkEnd w:id="666"/>
      <w:bookmarkEnd w:id="667"/>
      <w:bookmarkEnd w:id="668"/>
      <w:bookmarkEnd w:id="669"/>
      <w:bookmarkEnd w:id="670"/>
      <w:bookmarkEnd w:id="671"/>
    </w:p>
    <w:p w14:paraId="2F223EEC" w14:textId="77777777" w:rsidR="00527BC2" w:rsidRDefault="00527BC2" w:rsidP="00527BC2">
      <w:pPr>
        <w:rPr>
          <w:rFonts w:cs="v4.2.0"/>
        </w:rPr>
      </w:pPr>
      <w:bookmarkStart w:id="672" w:name="_Toc20994281"/>
      <w:bookmarkStart w:id="673" w:name="_Toc29812140"/>
      <w:bookmarkStart w:id="674" w:name="_Toc37139328"/>
      <w:bookmarkStart w:id="675" w:name="_Toc37268332"/>
      <w:bookmarkStart w:id="676" w:name="_Toc37268426"/>
      <w:bookmarkStart w:id="677" w:name="_Toc45879636"/>
      <w:bookmarkStart w:id="678" w:name="_Toc52560344"/>
      <w:bookmarkStart w:id="679" w:name="_Toc52560440"/>
      <w:bookmarkStart w:id="680" w:name="_Toc52560534"/>
      <w:bookmarkStart w:id="681"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682" w:name="_Toc61181768"/>
      <w:r w:rsidRPr="00D910A1">
        <w:rPr>
          <w:rFonts w:hint="eastAsia"/>
          <w:lang w:val="en-US" w:eastAsia="zh-CN"/>
        </w:rPr>
        <w:t>9</w:t>
      </w:r>
      <w:r w:rsidRPr="00D910A1">
        <w:tab/>
      </w:r>
      <w:r w:rsidRPr="00D910A1">
        <w:rPr>
          <w:rFonts w:hint="eastAsia"/>
          <w:lang w:val="en-US" w:eastAsia="zh-CN"/>
        </w:rPr>
        <w:t>Immunity</w:t>
      </w:r>
      <w:bookmarkEnd w:id="672"/>
      <w:bookmarkEnd w:id="673"/>
      <w:bookmarkEnd w:id="674"/>
      <w:bookmarkEnd w:id="675"/>
      <w:bookmarkEnd w:id="676"/>
      <w:bookmarkEnd w:id="677"/>
      <w:bookmarkEnd w:id="678"/>
      <w:bookmarkEnd w:id="679"/>
      <w:bookmarkEnd w:id="680"/>
      <w:bookmarkEnd w:id="681"/>
      <w:bookmarkEnd w:id="682"/>
    </w:p>
    <w:p w14:paraId="2F223EEE" w14:textId="77777777" w:rsidR="00823707" w:rsidRPr="00D910A1" w:rsidRDefault="00823707" w:rsidP="00823707">
      <w:pPr>
        <w:pStyle w:val="Heading2"/>
      </w:pPr>
      <w:bookmarkStart w:id="683" w:name="_Toc20994282"/>
      <w:bookmarkStart w:id="684" w:name="_Toc29812141"/>
      <w:bookmarkStart w:id="685" w:name="_Toc37139329"/>
      <w:bookmarkStart w:id="686" w:name="_Toc37268333"/>
      <w:bookmarkStart w:id="687" w:name="_Toc37268427"/>
      <w:bookmarkStart w:id="688" w:name="_Toc45879637"/>
      <w:bookmarkStart w:id="689" w:name="_Toc52560345"/>
      <w:bookmarkStart w:id="690" w:name="_Toc52560441"/>
      <w:bookmarkStart w:id="691" w:name="_Toc52560535"/>
      <w:bookmarkStart w:id="692" w:name="_Toc52560754"/>
      <w:bookmarkStart w:id="693" w:name="_Toc61181769"/>
      <w:r w:rsidRPr="00D910A1">
        <w:rPr>
          <w:rFonts w:hint="eastAsia"/>
          <w:lang w:val="en-US" w:eastAsia="zh-CN"/>
        </w:rPr>
        <w:t>9</w:t>
      </w:r>
      <w:r w:rsidRPr="00D910A1">
        <w:t>.1</w:t>
      </w:r>
      <w:r w:rsidRPr="00D910A1">
        <w:tab/>
      </w:r>
      <w:r w:rsidRPr="00D910A1">
        <w:rPr>
          <w:rFonts w:hint="eastAsia"/>
        </w:rPr>
        <w:t>Test configurations</w:t>
      </w:r>
      <w:bookmarkEnd w:id="683"/>
      <w:bookmarkEnd w:id="684"/>
      <w:bookmarkEnd w:id="685"/>
      <w:bookmarkEnd w:id="686"/>
      <w:bookmarkEnd w:id="687"/>
      <w:bookmarkEnd w:id="688"/>
      <w:bookmarkEnd w:id="689"/>
      <w:bookmarkEnd w:id="690"/>
      <w:bookmarkEnd w:id="691"/>
      <w:bookmarkEnd w:id="692"/>
      <w:bookmarkEnd w:id="693"/>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694" w:name="_Toc20994283"/>
      <w:bookmarkStart w:id="695" w:name="_Toc29812142"/>
      <w:bookmarkStart w:id="696" w:name="_Toc37139330"/>
      <w:bookmarkStart w:id="697" w:name="_Toc37268334"/>
      <w:bookmarkStart w:id="698" w:name="_Toc37268428"/>
      <w:bookmarkStart w:id="699" w:name="_Toc45879638"/>
      <w:bookmarkStart w:id="700" w:name="_Toc52560346"/>
      <w:bookmarkStart w:id="701" w:name="_Toc52560442"/>
      <w:bookmarkStart w:id="702" w:name="_Toc52560536"/>
      <w:bookmarkStart w:id="703" w:name="_Toc52560755"/>
      <w:bookmarkStart w:id="704" w:name="_Toc61181770"/>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94"/>
      <w:bookmarkEnd w:id="695"/>
      <w:bookmarkEnd w:id="696"/>
      <w:bookmarkEnd w:id="697"/>
      <w:bookmarkEnd w:id="698"/>
      <w:bookmarkEnd w:id="699"/>
      <w:bookmarkEnd w:id="700"/>
      <w:bookmarkEnd w:id="701"/>
      <w:bookmarkEnd w:id="702"/>
      <w:bookmarkEnd w:id="703"/>
      <w:bookmarkEnd w:id="704"/>
    </w:p>
    <w:p w14:paraId="2F223F00" w14:textId="77777777" w:rsidR="00823707" w:rsidRPr="00D910A1" w:rsidRDefault="00823707" w:rsidP="00823707">
      <w:pPr>
        <w:pStyle w:val="Heading3"/>
        <w:rPr>
          <w:lang w:val="fi-FI" w:eastAsia="zh-CN"/>
        </w:rPr>
      </w:pPr>
      <w:bookmarkStart w:id="705" w:name="_Toc20994284"/>
      <w:bookmarkStart w:id="706" w:name="_Toc29812143"/>
      <w:bookmarkStart w:id="707" w:name="_Toc37139331"/>
      <w:bookmarkStart w:id="708" w:name="_Toc37268335"/>
      <w:bookmarkStart w:id="709" w:name="_Toc37268429"/>
      <w:bookmarkStart w:id="710" w:name="_Toc45879639"/>
      <w:bookmarkStart w:id="711" w:name="_Toc52560347"/>
      <w:bookmarkStart w:id="712" w:name="_Toc52560443"/>
      <w:bookmarkStart w:id="713" w:name="_Toc52560537"/>
      <w:bookmarkStart w:id="714" w:name="_Toc52560756"/>
      <w:bookmarkStart w:id="715" w:name="_Toc6118177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705"/>
      <w:bookmarkEnd w:id="706"/>
      <w:bookmarkEnd w:id="707"/>
      <w:bookmarkEnd w:id="708"/>
      <w:bookmarkEnd w:id="709"/>
      <w:bookmarkEnd w:id="710"/>
      <w:bookmarkEnd w:id="711"/>
      <w:bookmarkEnd w:id="712"/>
      <w:bookmarkEnd w:id="713"/>
      <w:bookmarkEnd w:id="714"/>
      <w:bookmarkEnd w:id="715"/>
    </w:p>
    <w:p w14:paraId="2F223F01" w14:textId="77777777" w:rsidR="00823707" w:rsidRPr="00D910A1" w:rsidRDefault="00823707" w:rsidP="00823707">
      <w:pPr>
        <w:pStyle w:val="Heading3"/>
        <w:rPr>
          <w:lang w:val="fi-FI" w:eastAsia="zh-CN"/>
        </w:rPr>
      </w:pPr>
      <w:bookmarkStart w:id="716" w:name="_Toc20994285"/>
      <w:bookmarkStart w:id="717" w:name="_Toc29812144"/>
      <w:bookmarkStart w:id="718" w:name="_Toc37139332"/>
      <w:bookmarkStart w:id="719" w:name="_Toc37268336"/>
      <w:bookmarkStart w:id="720" w:name="_Toc37268430"/>
      <w:bookmarkStart w:id="721" w:name="_Toc45879640"/>
      <w:bookmarkStart w:id="722" w:name="_Toc52560348"/>
      <w:bookmarkStart w:id="723" w:name="_Toc52560444"/>
      <w:bookmarkStart w:id="724" w:name="_Toc52560538"/>
      <w:bookmarkStart w:id="725" w:name="_Toc52560757"/>
      <w:bookmarkStart w:id="726" w:name="_Toc6118177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716"/>
      <w:bookmarkEnd w:id="717"/>
      <w:bookmarkEnd w:id="718"/>
      <w:bookmarkEnd w:id="719"/>
      <w:bookmarkEnd w:id="720"/>
      <w:bookmarkEnd w:id="721"/>
      <w:bookmarkEnd w:id="722"/>
      <w:bookmarkEnd w:id="723"/>
      <w:bookmarkEnd w:id="724"/>
      <w:bookmarkEnd w:id="725"/>
      <w:bookmarkEnd w:id="726"/>
    </w:p>
    <w:p w14:paraId="2F223F02" w14:textId="77777777" w:rsidR="00823707" w:rsidRPr="00D910A1" w:rsidRDefault="00823707" w:rsidP="00823707">
      <w:pPr>
        <w:pStyle w:val="Heading3"/>
        <w:rPr>
          <w:lang w:val="fi-FI" w:eastAsia="zh-CN"/>
        </w:rPr>
      </w:pPr>
      <w:bookmarkStart w:id="727" w:name="_Toc20994286"/>
      <w:bookmarkStart w:id="728" w:name="_Toc29812145"/>
      <w:bookmarkStart w:id="729" w:name="_Toc37139333"/>
      <w:bookmarkStart w:id="730" w:name="_Toc37268337"/>
      <w:bookmarkStart w:id="731" w:name="_Toc37268431"/>
      <w:bookmarkStart w:id="732" w:name="_Toc45879641"/>
      <w:bookmarkStart w:id="733" w:name="_Toc52560349"/>
      <w:bookmarkStart w:id="734" w:name="_Toc52560445"/>
      <w:bookmarkStart w:id="735" w:name="_Toc52560539"/>
      <w:bookmarkStart w:id="736" w:name="_Toc52560758"/>
      <w:bookmarkStart w:id="737" w:name="_Toc6118177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727"/>
      <w:bookmarkEnd w:id="728"/>
      <w:bookmarkEnd w:id="729"/>
      <w:bookmarkEnd w:id="730"/>
      <w:bookmarkEnd w:id="731"/>
      <w:bookmarkEnd w:id="732"/>
      <w:bookmarkEnd w:id="733"/>
      <w:bookmarkEnd w:id="734"/>
      <w:bookmarkEnd w:id="735"/>
      <w:bookmarkEnd w:id="736"/>
      <w:bookmarkEnd w:id="737"/>
    </w:p>
    <w:p w14:paraId="2F223F03" w14:textId="77777777" w:rsidR="00823707" w:rsidRPr="00D910A1" w:rsidRDefault="00823707" w:rsidP="00823707">
      <w:pPr>
        <w:pStyle w:val="Heading3"/>
        <w:rPr>
          <w:lang w:val="fi-FI" w:eastAsia="zh-CN"/>
        </w:rPr>
      </w:pPr>
      <w:bookmarkStart w:id="738" w:name="_Toc20994287"/>
      <w:bookmarkStart w:id="739" w:name="_Toc29812146"/>
      <w:bookmarkStart w:id="740" w:name="_Toc37139334"/>
      <w:bookmarkStart w:id="741" w:name="_Toc37268338"/>
      <w:bookmarkStart w:id="742" w:name="_Toc37268432"/>
      <w:bookmarkStart w:id="743" w:name="_Toc45879642"/>
      <w:bookmarkStart w:id="744" w:name="_Toc52560350"/>
      <w:bookmarkStart w:id="745" w:name="_Toc52560446"/>
      <w:bookmarkStart w:id="746" w:name="_Toc52560540"/>
      <w:bookmarkStart w:id="747" w:name="_Toc52560759"/>
      <w:bookmarkStart w:id="748" w:name="_Toc6118177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738"/>
      <w:bookmarkEnd w:id="739"/>
      <w:bookmarkEnd w:id="740"/>
      <w:bookmarkEnd w:id="741"/>
      <w:bookmarkEnd w:id="742"/>
      <w:bookmarkEnd w:id="743"/>
      <w:bookmarkEnd w:id="744"/>
      <w:bookmarkEnd w:id="745"/>
      <w:bookmarkEnd w:id="746"/>
      <w:bookmarkEnd w:id="747"/>
      <w:bookmarkEnd w:id="748"/>
    </w:p>
    <w:p w14:paraId="2F223F04" w14:textId="77777777" w:rsidR="00823707" w:rsidRPr="00D910A1" w:rsidRDefault="00823707" w:rsidP="00823707">
      <w:pPr>
        <w:pStyle w:val="Heading2"/>
      </w:pPr>
      <w:bookmarkStart w:id="749" w:name="_Toc20994288"/>
      <w:bookmarkStart w:id="750" w:name="_Toc29812147"/>
      <w:bookmarkStart w:id="751" w:name="_Toc37139335"/>
      <w:bookmarkStart w:id="752" w:name="_Toc37268339"/>
      <w:bookmarkStart w:id="753" w:name="_Toc37268433"/>
      <w:bookmarkStart w:id="754" w:name="_Toc45879643"/>
      <w:bookmarkStart w:id="755" w:name="_Toc52560351"/>
      <w:bookmarkStart w:id="756" w:name="_Toc52560447"/>
      <w:bookmarkStart w:id="757" w:name="_Toc52560541"/>
      <w:bookmarkStart w:id="758" w:name="_Toc52560760"/>
      <w:bookmarkStart w:id="759" w:name="_Toc61181775"/>
      <w:r w:rsidRPr="00D910A1">
        <w:rPr>
          <w:rFonts w:hint="eastAsia"/>
          <w:lang w:val="en-US" w:eastAsia="zh-CN"/>
        </w:rPr>
        <w:t>9</w:t>
      </w:r>
      <w:r w:rsidRPr="00D910A1">
        <w:t>.2</w:t>
      </w:r>
      <w:r w:rsidRPr="00D910A1">
        <w:tab/>
      </w:r>
      <w:r w:rsidRPr="00D910A1">
        <w:rPr>
          <w:rFonts w:hint="eastAsia"/>
        </w:rPr>
        <w:t>RF electromagnetic field (80 MHz to 6000 MHz)</w:t>
      </w:r>
      <w:bookmarkEnd w:id="749"/>
      <w:bookmarkEnd w:id="750"/>
      <w:bookmarkEnd w:id="751"/>
      <w:bookmarkEnd w:id="752"/>
      <w:bookmarkEnd w:id="753"/>
      <w:bookmarkEnd w:id="754"/>
      <w:bookmarkEnd w:id="755"/>
      <w:bookmarkEnd w:id="756"/>
      <w:bookmarkEnd w:id="757"/>
      <w:bookmarkEnd w:id="758"/>
      <w:bookmarkEnd w:id="759"/>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760" w:name="_Toc20994289"/>
      <w:bookmarkStart w:id="761" w:name="_Toc29812148"/>
      <w:bookmarkStart w:id="762" w:name="_Toc37139336"/>
      <w:bookmarkStart w:id="763" w:name="_Toc37268340"/>
      <w:bookmarkStart w:id="764" w:name="_Toc37268434"/>
      <w:bookmarkStart w:id="765" w:name="_Toc45879644"/>
      <w:bookmarkStart w:id="766" w:name="_Toc52560352"/>
      <w:bookmarkStart w:id="767" w:name="_Toc52560448"/>
      <w:bookmarkStart w:id="768" w:name="_Toc52560542"/>
      <w:bookmarkStart w:id="769" w:name="_Toc52560761"/>
      <w:bookmarkStart w:id="770" w:name="_Toc6118177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760"/>
      <w:bookmarkEnd w:id="761"/>
      <w:bookmarkEnd w:id="762"/>
      <w:bookmarkEnd w:id="763"/>
      <w:bookmarkEnd w:id="764"/>
      <w:bookmarkEnd w:id="765"/>
      <w:bookmarkEnd w:id="766"/>
      <w:bookmarkEnd w:id="767"/>
      <w:bookmarkEnd w:id="768"/>
      <w:bookmarkEnd w:id="769"/>
      <w:bookmarkEnd w:id="770"/>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771" w:name="_Toc20994290"/>
      <w:bookmarkStart w:id="772" w:name="_Toc29812149"/>
      <w:bookmarkStart w:id="773" w:name="_Toc37139337"/>
      <w:bookmarkStart w:id="774" w:name="_Toc37268341"/>
      <w:bookmarkStart w:id="775" w:name="_Toc37268435"/>
      <w:bookmarkStart w:id="776" w:name="_Toc45879645"/>
      <w:bookmarkStart w:id="777" w:name="_Toc52560353"/>
      <w:bookmarkStart w:id="778" w:name="_Toc52560449"/>
      <w:bookmarkStart w:id="779" w:name="_Toc52560543"/>
      <w:bookmarkStart w:id="780" w:name="_Toc52560762"/>
      <w:bookmarkStart w:id="781" w:name="_Toc6118177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771"/>
      <w:bookmarkEnd w:id="772"/>
      <w:bookmarkEnd w:id="773"/>
      <w:bookmarkEnd w:id="774"/>
      <w:bookmarkEnd w:id="775"/>
      <w:bookmarkEnd w:id="776"/>
      <w:bookmarkEnd w:id="777"/>
      <w:bookmarkEnd w:id="778"/>
      <w:bookmarkEnd w:id="779"/>
      <w:bookmarkEnd w:id="780"/>
      <w:bookmarkEnd w:id="781"/>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2F223F10" w14:textId="77777777" w:rsidR="00527BC2" w:rsidRPr="00D910A1" w:rsidRDefault="00527BC2" w:rsidP="00527BC2">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r>
        <w:rPr>
          <w:lang w:val="en-US" w:eastAsia="zh-CN"/>
        </w:rPr>
        <w:t>chosen</w:t>
      </w:r>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14:paraId="2F223F11"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782" w:name="_Toc20994291"/>
      <w:bookmarkStart w:id="783" w:name="_Toc29812150"/>
      <w:bookmarkStart w:id="784" w:name="_Toc37139338"/>
      <w:bookmarkStart w:id="785" w:name="_Toc37268342"/>
      <w:bookmarkStart w:id="786" w:name="_Toc37268436"/>
      <w:bookmarkStart w:id="787" w:name="_Toc45879646"/>
      <w:bookmarkStart w:id="788" w:name="_Toc52560354"/>
      <w:bookmarkStart w:id="789" w:name="_Toc52560450"/>
      <w:bookmarkStart w:id="790" w:name="_Toc52560544"/>
      <w:bookmarkStart w:id="791" w:name="_Toc52560763"/>
      <w:bookmarkStart w:id="792" w:name="_Toc6118177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82"/>
      <w:bookmarkEnd w:id="783"/>
      <w:bookmarkEnd w:id="784"/>
      <w:bookmarkEnd w:id="785"/>
      <w:bookmarkEnd w:id="786"/>
      <w:bookmarkEnd w:id="787"/>
      <w:bookmarkEnd w:id="788"/>
      <w:bookmarkEnd w:id="789"/>
      <w:bookmarkEnd w:id="790"/>
      <w:bookmarkEnd w:id="791"/>
      <w:bookmarkEnd w:id="792"/>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793" w:name="_Toc20994292"/>
      <w:bookmarkStart w:id="794" w:name="_Toc29812151"/>
      <w:bookmarkStart w:id="795" w:name="_Toc37139339"/>
      <w:bookmarkStart w:id="796" w:name="_Toc37268343"/>
      <w:bookmarkStart w:id="797" w:name="_Toc37268437"/>
      <w:bookmarkStart w:id="798" w:name="_Toc45879647"/>
      <w:bookmarkStart w:id="799" w:name="_Toc52560355"/>
      <w:bookmarkStart w:id="800" w:name="_Toc52560451"/>
      <w:bookmarkStart w:id="801" w:name="_Toc52560545"/>
      <w:bookmarkStart w:id="802" w:name="_Toc52560764"/>
      <w:bookmarkStart w:id="803" w:name="_Toc6118177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93"/>
      <w:bookmarkEnd w:id="794"/>
      <w:bookmarkEnd w:id="795"/>
      <w:bookmarkEnd w:id="796"/>
      <w:bookmarkEnd w:id="797"/>
      <w:bookmarkEnd w:id="798"/>
      <w:bookmarkEnd w:id="799"/>
      <w:bookmarkEnd w:id="800"/>
      <w:bookmarkEnd w:id="801"/>
      <w:bookmarkEnd w:id="802"/>
      <w:bookmarkEnd w:id="803"/>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804" w:name="_Toc20994293"/>
      <w:bookmarkStart w:id="805" w:name="_Toc29812152"/>
      <w:bookmarkStart w:id="806" w:name="_Toc37139340"/>
      <w:bookmarkStart w:id="807" w:name="_Toc37268344"/>
      <w:bookmarkStart w:id="808" w:name="_Toc37268438"/>
      <w:bookmarkStart w:id="809" w:name="_Toc45879648"/>
      <w:bookmarkStart w:id="810" w:name="_Toc52560356"/>
      <w:bookmarkStart w:id="811" w:name="_Toc52560452"/>
      <w:bookmarkStart w:id="812" w:name="_Toc52560546"/>
      <w:bookmarkStart w:id="813" w:name="_Toc52560765"/>
      <w:bookmarkStart w:id="814" w:name="_Toc61181780"/>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804"/>
      <w:bookmarkEnd w:id="805"/>
      <w:bookmarkEnd w:id="806"/>
      <w:bookmarkEnd w:id="807"/>
      <w:bookmarkEnd w:id="808"/>
      <w:bookmarkEnd w:id="809"/>
      <w:bookmarkEnd w:id="810"/>
      <w:bookmarkEnd w:id="811"/>
      <w:bookmarkEnd w:id="812"/>
      <w:bookmarkEnd w:id="813"/>
      <w:bookmarkEnd w:id="814"/>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815" w:name="_Toc20994294"/>
      <w:bookmarkStart w:id="816" w:name="_Toc29812153"/>
      <w:bookmarkStart w:id="817" w:name="_Toc37139341"/>
      <w:bookmarkStart w:id="818" w:name="_Toc37268345"/>
      <w:bookmarkStart w:id="819" w:name="_Toc37268439"/>
      <w:bookmarkStart w:id="820" w:name="_Toc45879649"/>
      <w:bookmarkStart w:id="821" w:name="_Toc52560357"/>
      <w:bookmarkStart w:id="822" w:name="_Toc52560453"/>
      <w:bookmarkStart w:id="823" w:name="_Toc52560547"/>
      <w:bookmarkStart w:id="824" w:name="_Toc52560766"/>
      <w:bookmarkStart w:id="825" w:name="_Toc6118178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815"/>
      <w:bookmarkEnd w:id="816"/>
      <w:bookmarkEnd w:id="817"/>
      <w:bookmarkEnd w:id="818"/>
      <w:bookmarkEnd w:id="819"/>
      <w:bookmarkEnd w:id="820"/>
      <w:bookmarkEnd w:id="821"/>
      <w:bookmarkEnd w:id="822"/>
      <w:bookmarkEnd w:id="823"/>
      <w:bookmarkEnd w:id="824"/>
      <w:bookmarkEnd w:id="825"/>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826" w:name="_Toc20994295"/>
      <w:bookmarkStart w:id="827" w:name="_Toc29812154"/>
      <w:bookmarkStart w:id="828" w:name="_Toc37139342"/>
      <w:bookmarkStart w:id="829" w:name="_Toc37268346"/>
      <w:bookmarkStart w:id="830" w:name="_Toc37268440"/>
      <w:bookmarkStart w:id="831" w:name="_Toc45879650"/>
      <w:bookmarkStart w:id="832" w:name="_Toc52560358"/>
      <w:bookmarkStart w:id="833" w:name="_Toc52560454"/>
      <w:bookmarkStart w:id="834" w:name="_Toc52560548"/>
      <w:bookmarkStart w:id="835" w:name="_Toc52560767"/>
      <w:bookmarkStart w:id="836" w:name="_Toc61181782"/>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826"/>
      <w:bookmarkEnd w:id="827"/>
      <w:bookmarkEnd w:id="828"/>
      <w:bookmarkEnd w:id="829"/>
      <w:bookmarkEnd w:id="830"/>
      <w:bookmarkEnd w:id="831"/>
      <w:bookmarkEnd w:id="832"/>
      <w:bookmarkEnd w:id="833"/>
      <w:bookmarkEnd w:id="834"/>
      <w:bookmarkEnd w:id="835"/>
      <w:bookmarkEnd w:id="836"/>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837" w:name="_Toc20994296"/>
      <w:bookmarkStart w:id="838" w:name="_Toc29812155"/>
      <w:bookmarkStart w:id="839" w:name="_Toc37139343"/>
      <w:bookmarkStart w:id="840" w:name="_Toc37268347"/>
      <w:bookmarkStart w:id="841" w:name="_Toc37268441"/>
      <w:bookmarkStart w:id="842" w:name="_Toc45879651"/>
      <w:bookmarkStart w:id="843" w:name="_Toc52560359"/>
      <w:bookmarkStart w:id="844" w:name="_Toc52560455"/>
      <w:bookmarkStart w:id="845" w:name="_Toc52560549"/>
      <w:bookmarkStart w:id="846" w:name="_Toc52560768"/>
      <w:bookmarkStart w:id="847" w:name="_Toc6118178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837"/>
      <w:bookmarkEnd w:id="838"/>
      <w:bookmarkEnd w:id="839"/>
      <w:bookmarkEnd w:id="840"/>
      <w:bookmarkEnd w:id="841"/>
      <w:bookmarkEnd w:id="842"/>
      <w:bookmarkEnd w:id="843"/>
      <w:bookmarkEnd w:id="844"/>
      <w:bookmarkEnd w:id="845"/>
      <w:bookmarkEnd w:id="846"/>
      <w:bookmarkEnd w:id="847"/>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848" w:name="_Toc20994297"/>
      <w:bookmarkStart w:id="849" w:name="_Toc29812156"/>
      <w:bookmarkStart w:id="850" w:name="_Toc37139344"/>
      <w:bookmarkStart w:id="851" w:name="_Toc37268348"/>
      <w:bookmarkStart w:id="852" w:name="_Toc37268442"/>
      <w:bookmarkStart w:id="853" w:name="_Toc45879652"/>
      <w:bookmarkStart w:id="854" w:name="_Toc52560360"/>
      <w:bookmarkStart w:id="855" w:name="_Toc52560456"/>
      <w:bookmarkStart w:id="856" w:name="_Toc52560550"/>
      <w:bookmarkStart w:id="857" w:name="_Toc52560769"/>
      <w:bookmarkStart w:id="858" w:name="_Toc6118178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848"/>
      <w:bookmarkEnd w:id="849"/>
      <w:bookmarkEnd w:id="850"/>
      <w:bookmarkEnd w:id="851"/>
      <w:bookmarkEnd w:id="852"/>
      <w:bookmarkEnd w:id="853"/>
      <w:bookmarkEnd w:id="854"/>
      <w:bookmarkEnd w:id="855"/>
      <w:bookmarkEnd w:id="856"/>
      <w:bookmarkEnd w:id="857"/>
      <w:bookmarkEnd w:id="858"/>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859" w:name="_Toc20994298"/>
      <w:bookmarkStart w:id="860" w:name="_Toc29812157"/>
      <w:bookmarkStart w:id="861" w:name="_Toc37139345"/>
      <w:bookmarkStart w:id="862" w:name="_Toc37268349"/>
      <w:bookmarkStart w:id="863" w:name="_Toc37268443"/>
      <w:bookmarkStart w:id="864" w:name="_Toc45879653"/>
      <w:bookmarkStart w:id="865" w:name="_Toc52560361"/>
      <w:bookmarkStart w:id="866" w:name="_Toc52560457"/>
      <w:bookmarkStart w:id="867" w:name="_Toc52560551"/>
      <w:bookmarkStart w:id="868" w:name="_Toc52560770"/>
      <w:bookmarkStart w:id="869" w:name="_Toc6118178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859"/>
      <w:bookmarkEnd w:id="860"/>
      <w:bookmarkEnd w:id="861"/>
      <w:bookmarkEnd w:id="862"/>
      <w:bookmarkEnd w:id="863"/>
      <w:bookmarkEnd w:id="864"/>
      <w:bookmarkEnd w:id="865"/>
      <w:bookmarkEnd w:id="866"/>
      <w:bookmarkEnd w:id="867"/>
      <w:bookmarkEnd w:id="868"/>
      <w:bookmarkEnd w:id="869"/>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870" w:name="_Toc20994299"/>
      <w:bookmarkStart w:id="871" w:name="_Toc29812158"/>
      <w:bookmarkStart w:id="872" w:name="_Toc37139346"/>
      <w:bookmarkStart w:id="873" w:name="_Toc37268350"/>
      <w:bookmarkStart w:id="874" w:name="_Toc37268444"/>
      <w:bookmarkStart w:id="875" w:name="_Toc45879654"/>
      <w:bookmarkStart w:id="876" w:name="_Toc52560362"/>
      <w:bookmarkStart w:id="877" w:name="_Toc52560458"/>
      <w:bookmarkStart w:id="878" w:name="_Toc52560552"/>
      <w:bookmarkStart w:id="879" w:name="_Toc52560771"/>
      <w:bookmarkStart w:id="880" w:name="_Toc61181786"/>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870"/>
      <w:bookmarkEnd w:id="871"/>
      <w:bookmarkEnd w:id="872"/>
      <w:bookmarkEnd w:id="873"/>
      <w:bookmarkEnd w:id="874"/>
      <w:bookmarkEnd w:id="875"/>
      <w:bookmarkEnd w:id="876"/>
      <w:bookmarkEnd w:id="877"/>
      <w:bookmarkEnd w:id="878"/>
      <w:bookmarkEnd w:id="879"/>
      <w:bookmarkEnd w:id="880"/>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881" w:name="_Toc20994300"/>
      <w:bookmarkStart w:id="882" w:name="_Toc29812159"/>
      <w:bookmarkStart w:id="883" w:name="_Toc37139347"/>
      <w:bookmarkStart w:id="884" w:name="_Toc37268351"/>
      <w:bookmarkStart w:id="885" w:name="_Toc37268445"/>
      <w:bookmarkStart w:id="886" w:name="_Toc45879655"/>
      <w:bookmarkStart w:id="887" w:name="_Toc52560363"/>
      <w:bookmarkStart w:id="888" w:name="_Toc52560459"/>
      <w:bookmarkStart w:id="889" w:name="_Toc52560553"/>
      <w:bookmarkStart w:id="890" w:name="_Toc52560772"/>
      <w:bookmarkStart w:id="891" w:name="_Toc6118178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81"/>
      <w:bookmarkEnd w:id="882"/>
      <w:bookmarkEnd w:id="883"/>
      <w:bookmarkEnd w:id="884"/>
      <w:bookmarkEnd w:id="885"/>
      <w:bookmarkEnd w:id="886"/>
      <w:bookmarkEnd w:id="887"/>
      <w:bookmarkEnd w:id="888"/>
      <w:bookmarkEnd w:id="889"/>
      <w:bookmarkEnd w:id="890"/>
      <w:bookmarkEnd w:id="891"/>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892" w:name="_Toc20994301"/>
      <w:bookmarkStart w:id="893" w:name="_Toc29812160"/>
      <w:bookmarkStart w:id="894" w:name="_Toc37139348"/>
      <w:bookmarkStart w:id="895" w:name="_Toc37268352"/>
      <w:bookmarkStart w:id="896" w:name="_Toc37268446"/>
      <w:bookmarkStart w:id="897" w:name="_Toc45879656"/>
      <w:bookmarkStart w:id="898" w:name="_Toc52560364"/>
      <w:bookmarkStart w:id="899" w:name="_Toc52560460"/>
      <w:bookmarkStart w:id="900" w:name="_Toc52560554"/>
      <w:bookmarkStart w:id="901" w:name="_Toc52560773"/>
      <w:bookmarkStart w:id="902" w:name="_Toc6118178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892"/>
      <w:bookmarkEnd w:id="893"/>
      <w:bookmarkEnd w:id="894"/>
      <w:bookmarkEnd w:id="895"/>
      <w:bookmarkEnd w:id="896"/>
      <w:bookmarkEnd w:id="897"/>
      <w:bookmarkEnd w:id="898"/>
      <w:bookmarkEnd w:id="899"/>
      <w:bookmarkEnd w:id="900"/>
      <w:bookmarkEnd w:id="901"/>
      <w:bookmarkEnd w:id="902"/>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903" w:name="_Toc20994302"/>
      <w:bookmarkStart w:id="904" w:name="_Toc29812161"/>
      <w:bookmarkStart w:id="905" w:name="_Toc37139349"/>
      <w:bookmarkStart w:id="906" w:name="_Toc37268353"/>
      <w:bookmarkStart w:id="907" w:name="_Toc37268447"/>
      <w:bookmarkStart w:id="908" w:name="_Toc45879657"/>
      <w:bookmarkStart w:id="909" w:name="_Toc52560365"/>
      <w:bookmarkStart w:id="910" w:name="_Toc52560461"/>
      <w:bookmarkStart w:id="911" w:name="_Toc52560555"/>
      <w:bookmarkStart w:id="912" w:name="_Toc52560774"/>
      <w:bookmarkStart w:id="913" w:name="_Toc6118178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903"/>
      <w:bookmarkEnd w:id="904"/>
      <w:bookmarkEnd w:id="905"/>
      <w:bookmarkEnd w:id="906"/>
      <w:bookmarkEnd w:id="907"/>
      <w:bookmarkEnd w:id="908"/>
      <w:bookmarkEnd w:id="909"/>
      <w:bookmarkEnd w:id="910"/>
      <w:bookmarkEnd w:id="911"/>
      <w:bookmarkEnd w:id="912"/>
      <w:bookmarkEnd w:id="913"/>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914" w:name="_Toc20994303"/>
      <w:bookmarkStart w:id="915" w:name="_Toc29812162"/>
      <w:bookmarkStart w:id="916" w:name="_Toc37139350"/>
      <w:bookmarkStart w:id="917" w:name="_Toc37268354"/>
      <w:bookmarkStart w:id="918" w:name="_Toc37268448"/>
      <w:bookmarkStart w:id="919" w:name="_Toc45879658"/>
      <w:bookmarkStart w:id="920" w:name="_Toc52560366"/>
      <w:bookmarkStart w:id="921" w:name="_Toc52560462"/>
      <w:bookmarkStart w:id="922" w:name="_Toc52560556"/>
      <w:bookmarkStart w:id="923" w:name="_Toc52560775"/>
      <w:bookmarkStart w:id="924" w:name="_Toc6118179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914"/>
      <w:bookmarkEnd w:id="915"/>
      <w:bookmarkEnd w:id="916"/>
      <w:bookmarkEnd w:id="917"/>
      <w:bookmarkEnd w:id="918"/>
      <w:bookmarkEnd w:id="919"/>
      <w:bookmarkEnd w:id="920"/>
      <w:bookmarkEnd w:id="921"/>
      <w:bookmarkEnd w:id="922"/>
      <w:bookmarkEnd w:id="923"/>
      <w:bookmarkEnd w:id="924"/>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925" w:name="_Toc20994304"/>
      <w:bookmarkStart w:id="926" w:name="_Toc29812163"/>
      <w:bookmarkStart w:id="927" w:name="_Toc37139351"/>
      <w:bookmarkStart w:id="928" w:name="_Toc37268355"/>
      <w:bookmarkStart w:id="929" w:name="_Toc37268449"/>
      <w:bookmarkStart w:id="930" w:name="_Toc45879659"/>
      <w:bookmarkStart w:id="931" w:name="_Toc52560367"/>
      <w:bookmarkStart w:id="932" w:name="_Toc52560463"/>
      <w:bookmarkStart w:id="933" w:name="_Toc52560557"/>
      <w:bookmarkStart w:id="934" w:name="_Toc52560776"/>
      <w:bookmarkStart w:id="935" w:name="_Toc61181791"/>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925"/>
      <w:bookmarkEnd w:id="926"/>
      <w:bookmarkEnd w:id="927"/>
      <w:bookmarkEnd w:id="928"/>
      <w:bookmarkEnd w:id="929"/>
      <w:bookmarkEnd w:id="930"/>
      <w:bookmarkEnd w:id="931"/>
      <w:bookmarkEnd w:id="932"/>
      <w:bookmarkEnd w:id="933"/>
      <w:bookmarkEnd w:id="934"/>
      <w:bookmarkEnd w:id="935"/>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936" w:name="_Toc20994305"/>
      <w:bookmarkStart w:id="937" w:name="_Toc29812164"/>
      <w:bookmarkStart w:id="938" w:name="_Toc37139352"/>
      <w:bookmarkStart w:id="939" w:name="_Toc37268356"/>
      <w:bookmarkStart w:id="940" w:name="_Toc37268450"/>
      <w:bookmarkStart w:id="941" w:name="_Toc45879660"/>
      <w:bookmarkStart w:id="942" w:name="_Toc52560368"/>
      <w:bookmarkStart w:id="943" w:name="_Toc52560464"/>
      <w:bookmarkStart w:id="944" w:name="_Toc52560558"/>
      <w:bookmarkStart w:id="945" w:name="_Toc52560777"/>
      <w:bookmarkStart w:id="946" w:name="_Toc6118179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936"/>
      <w:bookmarkEnd w:id="937"/>
      <w:bookmarkEnd w:id="938"/>
      <w:bookmarkEnd w:id="939"/>
      <w:bookmarkEnd w:id="940"/>
      <w:bookmarkEnd w:id="941"/>
      <w:bookmarkEnd w:id="942"/>
      <w:bookmarkEnd w:id="943"/>
      <w:bookmarkEnd w:id="944"/>
      <w:bookmarkEnd w:id="945"/>
      <w:bookmarkEnd w:id="946"/>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947" w:name="_Toc20994306"/>
      <w:bookmarkStart w:id="948" w:name="_Toc29812165"/>
      <w:bookmarkStart w:id="949" w:name="_Toc37139353"/>
      <w:bookmarkStart w:id="950" w:name="_Toc37268357"/>
      <w:bookmarkStart w:id="951" w:name="_Toc37268451"/>
      <w:bookmarkStart w:id="952" w:name="_Toc45879661"/>
      <w:bookmarkStart w:id="953" w:name="_Toc52560369"/>
      <w:bookmarkStart w:id="954" w:name="_Toc52560465"/>
      <w:bookmarkStart w:id="955" w:name="_Toc52560559"/>
      <w:bookmarkStart w:id="956" w:name="_Toc52560778"/>
      <w:bookmarkStart w:id="957" w:name="_Toc6118179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947"/>
      <w:bookmarkEnd w:id="948"/>
      <w:bookmarkEnd w:id="949"/>
      <w:bookmarkEnd w:id="950"/>
      <w:bookmarkEnd w:id="951"/>
      <w:bookmarkEnd w:id="952"/>
      <w:bookmarkEnd w:id="953"/>
      <w:bookmarkEnd w:id="954"/>
      <w:bookmarkEnd w:id="955"/>
      <w:bookmarkEnd w:id="956"/>
      <w:bookmarkEnd w:id="957"/>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lastRenderedPageBreak/>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958" w:name="_Toc20994307"/>
      <w:bookmarkStart w:id="959" w:name="_Toc29812166"/>
      <w:bookmarkStart w:id="960" w:name="_Toc37139354"/>
      <w:bookmarkStart w:id="961" w:name="_Toc37268358"/>
      <w:bookmarkStart w:id="962" w:name="_Toc37268452"/>
      <w:bookmarkStart w:id="963" w:name="_Toc45879662"/>
      <w:bookmarkStart w:id="964" w:name="_Toc52560370"/>
      <w:bookmarkStart w:id="965" w:name="_Toc52560466"/>
      <w:bookmarkStart w:id="966" w:name="_Toc52560560"/>
      <w:bookmarkStart w:id="967" w:name="_Toc52560779"/>
      <w:bookmarkStart w:id="968" w:name="_Toc6118179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958"/>
      <w:bookmarkEnd w:id="959"/>
      <w:bookmarkEnd w:id="960"/>
      <w:bookmarkEnd w:id="961"/>
      <w:bookmarkEnd w:id="962"/>
      <w:bookmarkEnd w:id="963"/>
      <w:bookmarkEnd w:id="964"/>
      <w:bookmarkEnd w:id="965"/>
      <w:bookmarkEnd w:id="966"/>
      <w:bookmarkEnd w:id="967"/>
      <w:bookmarkEnd w:id="968"/>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969" w:name="_Toc20994308"/>
      <w:bookmarkStart w:id="970" w:name="_Toc29812167"/>
      <w:bookmarkStart w:id="971" w:name="_Toc37139355"/>
      <w:bookmarkStart w:id="972" w:name="_Toc37268359"/>
      <w:bookmarkStart w:id="973" w:name="_Toc37268453"/>
      <w:bookmarkStart w:id="974" w:name="_Toc45879663"/>
      <w:bookmarkStart w:id="975" w:name="_Toc52560371"/>
      <w:bookmarkStart w:id="976" w:name="_Toc52560467"/>
      <w:bookmarkStart w:id="977" w:name="_Toc52560561"/>
      <w:bookmarkStart w:id="978" w:name="_Toc52560780"/>
      <w:bookmarkStart w:id="979" w:name="_Toc6118179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969"/>
      <w:bookmarkEnd w:id="970"/>
      <w:bookmarkEnd w:id="971"/>
      <w:bookmarkEnd w:id="972"/>
      <w:bookmarkEnd w:id="973"/>
      <w:bookmarkEnd w:id="974"/>
      <w:bookmarkEnd w:id="975"/>
      <w:bookmarkEnd w:id="976"/>
      <w:bookmarkEnd w:id="977"/>
      <w:bookmarkEnd w:id="978"/>
      <w:bookmarkEnd w:id="979"/>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980" w:name="_Toc20994309"/>
      <w:bookmarkStart w:id="981" w:name="_Toc29812168"/>
      <w:bookmarkStart w:id="982" w:name="_Toc37139356"/>
      <w:bookmarkStart w:id="983" w:name="_Toc37268360"/>
      <w:bookmarkStart w:id="984" w:name="_Toc37268454"/>
      <w:bookmarkStart w:id="985" w:name="_Toc45879664"/>
      <w:bookmarkStart w:id="986" w:name="_Toc52560372"/>
      <w:bookmarkStart w:id="987" w:name="_Toc52560468"/>
      <w:bookmarkStart w:id="988" w:name="_Toc52560562"/>
      <w:bookmarkStart w:id="989" w:name="_Toc52560781"/>
      <w:bookmarkStart w:id="990" w:name="_Toc61181796"/>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980"/>
      <w:bookmarkEnd w:id="981"/>
      <w:bookmarkEnd w:id="982"/>
      <w:bookmarkEnd w:id="983"/>
      <w:bookmarkEnd w:id="984"/>
      <w:bookmarkEnd w:id="985"/>
      <w:bookmarkEnd w:id="986"/>
      <w:bookmarkEnd w:id="987"/>
      <w:bookmarkEnd w:id="988"/>
      <w:bookmarkEnd w:id="989"/>
      <w:bookmarkEnd w:id="990"/>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991" w:name="_Toc20994310"/>
      <w:bookmarkStart w:id="992" w:name="_Toc29812169"/>
      <w:bookmarkStart w:id="993" w:name="_Toc37139357"/>
      <w:bookmarkStart w:id="994" w:name="_Toc37268361"/>
      <w:bookmarkStart w:id="995" w:name="_Toc37268455"/>
      <w:bookmarkStart w:id="996" w:name="_Toc45879665"/>
      <w:bookmarkStart w:id="997" w:name="_Toc52560373"/>
      <w:bookmarkStart w:id="998" w:name="_Toc52560469"/>
      <w:bookmarkStart w:id="999" w:name="_Toc52560563"/>
      <w:bookmarkStart w:id="1000" w:name="_Toc52560782"/>
      <w:bookmarkStart w:id="1001" w:name="_Toc6118179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991"/>
      <w:bookmarkEnd w:id="992"/>
      <w:bookmarkEnd w:id="993"/>
      <w:bookmarkEnd w:id="994"/>
      <w:bookmarkEnd w:id="995"/>
      <w:bookmarkEnd w:id="996"/>
      <w:bookmarkEnd w:id="997"/>
      <w:bookmarkEnd w:id="998"/>
      <w:bookmarkEnd w:id="999"/>
      <w:bookmarkEnd w:id="1000"/>
      <w:bookmarkEnd w:id="1001"/>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002" w:name="_Toc20994311"/>
      <w:bookmarkStart w:id="1003" w:name="_Toc29812170"/>
      <w:bookmarkStart w:id="1004" w:name="_Toc37139358"/>
      <w:bookmarkStart w:id="1005" w:name="_Toc37268362"/>
      <w:bookmarkStart w:id="1006" w:name="_Toc37268456"/>
      <w:bookmarkStart w:id="1007" w:name="_Toc45879666"/>
      <w:bookmarkStart w:id="1008" w:name="_Toc52560374"/>
      <w:bookmarkStart w:id="1009" w:name="_Toc52560470"/>
      <w:bookmarkStart w:id="1010" w:name="_Toc52560564"/>
      <w:bookmarkStart w:id="1011" w:name="_Toc52560783"/>
      <w:bookmarkStart w:id="1012" w:name="_Toc61181798"/>
      <w:r w:rsidRPr="00D910A1">
        <w:t>9.7.2.1</w:t>
      </w:r>
      <w:r w:rsidRPr="00D910A1">
        <w:tab/>
        <w:t>Test method for telecommunication ports directly connected to outdoor cables</w:t>
      </w:r>
      <w:bookmarkEnd w:id="1002"/>
      <w:bookmarkEnd w:id="1003"/>
      <w:bookmarkEnd w:id="1004"/>
      <w:bookmarkEnd w:id="1005"/>
      <w:bookmarkEnd w:id="1006"/>
      <w:bookmarkEnd w:id="1007"/>
      <w:bookmarkEnd w:id="1008"/>
      <w:bookmarkEnd w:id="1009"/>
      <w:bookmarkEnd w:id="1010"/>
      <w:bookmarkEnd w:id="1011"/>
      <w:bookmarkEnd w:id="1012"/>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013" w:name="_Toc20994312"/>
      <w:bookmarkStart w:id="1014" w:name="_Toc29812171"/>
      <w:bookmarkStart w:id="1015" w:name="_Toc37139359"/>
      <w:bookmarkStart w:id="1016" w:name="_Toc37268363"/>
      <w:bookmarkStart w:id="1017" w:name="_Toc37268457"/>
      <w:bookmarkStart w:id="1018" w:name="_Toc45879667"/>
      <w:bookmarkStart w:id="1019" w:name="_Toc52560375"/>
      <w:bookmarkStart w:id="1020" w:name="_Toc52560471"/>
      <w:bookmarkStart w:id="1021" w:name="_Toc52560565"/>
      <w:bookmarkStart w:id="1022" w:name="_Toc52560784"/>
      <w:bookmarkStart w:id="1023" w:name="_Toc61181799"/>
      <w:r w:rsidRPr="00D910A1">
        <w:lastRenderedPageBreak/>
        <w:t>9.7.2.2</w:t>
      </w:r>
      <w:r w:rsidRPr="00D910A1">
        <w:tab/>
        <w:t>Test method for telecommunication ports connected to indoor cables</w:t>
      </w:r>
      <w:bookmarkEnd w:id="1013"/>
      <w:bookmarkEnd w:id="1014"/>
      <w:bookmarkEnd w:id="1015"/>
      <w:bookmarkEnd w:id="1016"/>
      <w:bookmarkEnd w:id="1017"/>
      <w:bookmarkEnd w:id="1018"/>
      <w:bookmarkEnd w:id="1019"/>
      <w:bookmarkEnd w:id="1020"/>
      <w:bookmarkEnd w:id="1021"/>
      <w:bookmarkEnd w:id="1022"/>
      <w:bookmarkEnd w:id="1023"/>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024" w:name="_Toc20994313"/>
      <w:bookmarkStart w:id="1025" w:name="_Toc29812172"/>
      <w:bookmarkStart w:id="1026" w:name="_Toc37139360"/>
      <w:bookmarkStart w:id="1027" w:name="_Toc37268364"/>
      <w:bookmarkStart w:id="1028" w:name="_Toc37268458"/>
      <w:bookmarkStart w:id="1029" w:name="_Toc45879668"/>
      <w:bookmarkStart w:id="1030" w:name="_Toc52560376"/>
      <w:bookmarkStart w:id="1031" w:name="_Toc52560472"/>
      <w:bookmarkStart w:id="1032" w:name="_Toc52560566"/>
      <w:bookmarkStart w:id="1033" w:name="_Toc52560785"/>
      <w:bookmarkStart w:id="1034" w:name="_Toc61181800"/>
      <w:r w:rsidRPr="00D910A1">
        <w:t>9.7.2.3</w:t>
      </w:r>
      <w:r w:rsidRPr="00D910A1">
        <w:tab/>
        <w:t>Test method for AC power ports</w:t>
      </w:r>
      <w:bookmarkEnd w:id="1024"/>
      <w:bookmarkEnd w:id="1025"/>
      <w:bookmarkEnd w:id="1026"/>
      <w:bookmarkEnd w:id="1027"/>
      <w:bookmarkEnd w:id="1028"/>
      <w:bookmarkEnd w:id="1029"/>
      <w:bookmarkEnd w:id="1030"/>
      <w:bookmarkEnd w:id="1031"/>
      <w:bookmarkEnd w:id="1032"/>
      <w:bookmarkEnd w:id="1033"/>
      <w:bookmarkEnd w:id="1034"/>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035" w:name="_Toc20994314"/>
      <w:bookmarkStart w:id="1036" w:name="_Toc29812173"/>
      <w:bookmarkStart w:id="1037" w:name="_Toc37139361"/>
      <w:bookmarkStart w:id="1038" w:name="_Toc37268365"/>
      <w:bookmarkStart w:id="1039" w:name="_Toc37268459"/>
      <w:bookmarkStart w:id="1040" w:name="_Toc45879669"/>
      <w:bookmarkStart w:id="1041" w:name="_Toc52560377"/>
      <w:bookmarkStart w:id="1042" w:name="_Toc52560473"/>
      <w:bookmarkStart w:id="1043" w:name="_Toc52560567"/>
      <w:bookmarkStart w:id="1044" w:name="_Toc52560786"/>
      <w:bookmarkStart w:id="1045" w:name="_Toc6118180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035"/>
      <w:bookmarkEnd w:id="1036"/>
      <w:bookmarkEnd w:id="1037"/>
      <w:bookmarkEnd w:id="1038"/>
      <w:bookmarkEnd w:id="1039"/>
      <w:bookmarkEnd w:id="1040"/>
      <w:bookmarkEnd w:id="1041"/>
      <w:bookmarkEnd w:id="1042"/>
      <w:bookmarkEnd w:id="1043"/>
      <w:bookmarkEnd w:id="1044"/>
      <w:bookmarkEnd w:id="1045"/>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046" w:name="_Toc20994315"/>
      <w:bookmarkStart w:id="1047" w:name="_Toc29812174"/>
      <w:bookmarkStart w:id="1048" w:name="_Toc37139362"/>
      <w:bookmarkStart w:id="1049" w:name="_Toc37268366"/>
      <w:bookmarkStart w:id="1050" w:name="_Toc37268460"/>
      <w:bookmarkStart w:id="1051" w:name="_Toc45879670"/>
      <w:bookmarkStart w:id="1052" w:name="_Toc52560378"/>
      <w:bookmarkStart w:id="1053" w:name="_Toc52560474"/>
      <w:bookmarkStart w:id="1054" w:name="_Toc52560568"/>
      <w:bookmarkStart w:id="1055" w:name="_Toc52560787"/>
      <w:bookmarkStart w:id="1056" w:name="_Toc61181802"/>
      <w:r w:rsidRPr="00D910A1">
        <w:lastRenderedPageBreak/>
        <w:t>Annex A (informative):</w:t>
      </w:r>
      <w:r w:rsidRPr="00D910A1">
        <w:br/>
        <w:t>Change history</w:t>
      </w:r>
      <w:bookmarkEnd w:id="1046"/>
      <w:bookmarkEnd w:id="1047"/>
      <w:bookmarkEnd w:id="1048"/>
      <w:bookmarkEnd w:id="1049"/>
      <w:bookmarkEnd w:id="1050"/>
      <w:bookmarkEnd w:id="1051"/>
      <w:bookmarkEnd w:id="1052"/>
      <w:bookmarkEnd w:id="1053"/>
      <w:bookmarkEnd w:id="1054"/>
      <w:bookmarkEnd w:id="1055"/>
      <w:bookmarkEnd w:id="1056"/>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24082" w14:textId="77777777" w:rsidR="00120A36" w:rsidRDefault="00120A36">
      <w:r>
        <w:separator/>
      </w:r>
    </w:p>
  </w:endnote>
  <w:endnote w:type="continuationSeparator" w:id="0">
    <w:p w14:paraId="2F224083" w14:textId="77777777"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4080" w14:textId="77777777" w:rsidR="00120A36" w:rsidRDefault="00120A36">
      <w:r>
        <w:separator/>
      </w:r>
    </w:p>
  </w:footnote>
  <w:footnote w:type="continuationSeparator" w:id="0">
    <w:p w14:paraId="2F224081" w14:textId="77777777"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4" w14:textId="35B9189E"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7F1">
      <w:rPr>
        <w:rFonts w:ascii="Arial" w:hAnsi="Arial" w:cs="Arial"/>
        <w:b/>
        <w:noProof/>
        <w:sz w:val="18"/>
        <w:szCs w:val="18"/>
      </w:rPr>
      <w:t>3GPP TS 38.113 V15.13.0 (2021-03)</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1D2F3E57"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7F1">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5F80"/>
    <w:rsid w:val="001A4C42"/>
    <w:rsid w:val="001A7420"/>
    <w:rsid w:val="001B6637"/>
    <w:rsid w:val="001C21C3"/>
    <w:rsid w:val="001D02C2"/>
    <w:rsid w:val="001F0C1D"/>
    <w:rsid w:val="001F1132"/>
    <w:rsid w:val="001F168B"/>
    <w:rsid w:val="002347A2"/>
    <w:rsid w:val="00266C98"/>
    <w:rsid w:val="002675F0"/>
    <w:rsid w:val="002B6339"/>
    <w:rsid w:val="002D063B"/>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27BC2"/>
    <w:rsid w:val="0053388B"/>
    <w:rsid w:val="00535773"/>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D670F"/>
    <w:rsid w:val="007F0F4A"/>
    <w:rsid w:val="008028A4"/>
    <w:rsid w:val="00823707"/>
    <w:rsid w:val="00830747"/>
    <w:rsid w:val="0085341F"/>
    <w:rsid w:val="008768CA"/>
    <w:rsid w:val="00885306"/>
    <w:rsid w:val="008B7EEF"/>
    <w:rsid w:val="008C384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A15B0"/>
    <w:rsid w:val="00EA3A62"/>
    <w:rsid w:val="00EA5EA7"/>
    <w:rsid w:val="00EC4A25"/>
    <w:rsid w:val="00ED3D52"/>
    <w:rsid w:val="00EF26BA"/>
    <w:rsid w:val="00F025A2"/>
    <w:rsid w:val="00F04712"/>
    <w:rsid w:val="00F13360"/>
    <w:rsid w:val="00F22EC7"/>
    <w:rsid w:val="00F269E2"/>
    <w:rsid w:val="00F325C8"/>
    <w:rsid w:val="00F653B8"/>
    <w:rsid w:val="00F73C0C"/>
    <w:rsid w:val="00F9008D"/>
    <w:rsid w:val="00F97B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12438</Words>
  <Characters>68412</Characters>
  <Application>Microsoft Office Word</Application>
  <DocSecurity>0</DocSecurity>
  <Lines>570</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2021-04-08T08:05:00Z</dcterms:created>
  <dcterms:modified xsi:type="dcterms:W3CDTF">2021-04-08T08:06:00Z</dcterms:modified>
</cp:coreProperties>
</file>