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D09163B"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4D7D1A">
              <w:t>5</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4D7D1A">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99DAA1F" w14:textId="28E22DB1" w:rsidR="00750BC0" w:rsidRDefault="00750BC0">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_Toc145643230 \h </w:instrText>
      </w:r>
      <w:r>
        <w:fldChar w:fldCharType="separate"/>
      </w:r>
      <w:r>
        <w:t>13</w:t>
      </w:r>
      <w:r>
        <w:fldChar w:fldCharType="end"/>
      </w:r>
    </w:p>
    <w:p w14:paraId="009415F2" w14:textId="27F8760E" w:rsidR="00750BC0" w:rsidRDefault="00750BC0">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_Toc145643231 \h </w:instrText>
      </w:r>
      <w:r>
        <w:fldChar w:fldCharType="separate"/>
      </w:r>
      <w:r>
        <w:t>15</w:t>
      </w:r>
      <w:r>
        <w:fldChar w:fldCharType="end"/>
      </w:r>
    </w:p>
    <w:p w14:paraId="4C1A9E9C" w14:textId="04DCDA83" w:rsidR="00750BC0" w:rsidRDefault="00750BC0">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_Toc145643232 \h </w:instrText>
      </w:r>
      <w:r>
        <w:fldChar w:fldCharType="separate"/>
      </w:r>
      <w:r>
        <w:t>15</w:t>
      </w:r>
      <w:r>
        <w:fldChar w:fldCharType="end"/>
      </w:r>
    </w:p>
    <w:p w14:paraId="34439B45" w14:textId="2408D26A" w:rsidR="00750BC0" w:rsidRDefault="00750BC0">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_Toc145643233 \h </w:instrText>
      </w:r>
      <w:r>
        <w:fldChar w:fldCharType="separate"/>
      </w:r>
      <w:r>
        <w:t>15</w:t>
      </w:r>
      <w:r>
        <w:fldChar w:fldCharType="end"/>
      </w:r>
    </w:p>
    <w:p w14:paraId="20A867C8" w14:textId="1326B5A5" w:rsidR="00750BC0" w:rsidRDefault="00750BC0">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_Toc145643234 \h </w:instrText>
      </w:r>
      <w:r>
        <w:fldChar w:fldCharType="separate"/>
      </w:r>
      <w:r>
        <w:t>15</w:t>
      </w:r>
      <w:r>
        <w:fldChar w:fldCharType="end"/>
      </w:r>
    </w:p>
    <w:p w14:paraId="77A22298" w14:textId="2CBF7E76" w:rsidR="00750BC0" w:rsidRDefault="00750BC0">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_Toc145643235 \h </w:instrText>
      </w:r>
      <w:r>
        <w:fldChar w:fldCharType="separate"/>
      </w:r>
      <w:r>
        <w:t>19</w:t>
      </w:r>
      <w:r>
        <w:fldChar w:fldCharType="end"/>
      </w:r>
    </w:p>
    <w:p w14:paraId="2216113D" w14:textId="688CD01C" w:rsidR="00750BC0" w:rsidRDefault="00750BC0">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_Toc145643236 \h </w:instrText>
      </w:r>
      <w:r>
        <w:fldChar w:fldCharType="separate"/>
      </w:r>
      <w:r>
        <w:t>20</w:t>
      </w:r>
      <w:r>
        <w:fldChar w:fldCharType="end"/>
      </w:r>
    </w:p>
    <w:p w14:paraId="43A019EA" w14:textId="5B77E806" w:rsidR="00750BC0" w:rsidRDefault="00750BC0">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_Toc145643237 \h </w:instrText>
      </w:r>
      <w:r>
        <w:fldChar w:fldCharType="separate"/>
      </w:r>
      <w:r>
        <w:t>21</w:t>
      </w:r>
      <w:r>
        <w:fldChar w:fldCharType="end"/>
      </w:r>
    </w:p>
    <w:p w14:paraId="700F0E28" w14:textId="49A36F09" w:rsidR="00750BC0" w:rsidRDefault="00750BC0">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_Toc145643238 \h </w:instrText>
      </w:r>
      <w:r>
        <w:fldChar w:fldCharType="separate"/>
      </w:r>
      <w:r>
        <w:t>21</w:t>
      </w:r>
      <w:r>
        <w:fldChar w:fldCharType="end"/>
      </w:r>
    </w:p>
    <w:p w14:paraId="0C9F00CE" w14:textId="2881E1FB" w:rsidR="00750BC0" w:rsidRDefault="00750BC0">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_Toc145643239 \h </w:instrText>
      </w:r>
      <w:r>
        <w:fldChar w:fldCharType="separate"/>
      </w:r>
      <w:r>
        <w:t>21</w:t>
      </w:r>
      <w:r>
        <w:fldChar w:fldCharType="end"/>
      </w:r>
    </w:p>
    <w:p w14:paraId="4AEEA472" w14:textId="66485027" w:rsidR="00750BC0" w:rsidRDefault="00750BC0">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_Toc145643240 \h </w:instrText>
      </w:r>
      <w:r>
        <w:fldChar w:fldCharType="separate"/>
      </w:r>
      <w:r>
        <w:t>21</w:t>
      </w:r>
      <w:r>
        <w:fldChar w:fldCharType="end"/>
      </w:r>
    </w:p>
    <w:p w14:paraId="40277970" w14:textId="2DFE044C" w:rsidR="00750BC0" w:rsidRDefault="00750BC0">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_Toc145643241 \h </w:instrText>
      </w:r>
      <w:r>
        <w:fldChar w:fldCharType="separate"/>
      </w:r>
      <w:r>
        <w:t>21</w:t>
      </w:r>
      <w:r>
        <w:fldChar w:fldCharType="end"/>
      </w:r>
    </w:p>
    <w:p w14:paraId="456A973A" w14:textId="681F6B53" w:rsidR="00750BC0" w:rsidRDefault="00750BC0">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_Toc145643242 \h </w:instrText>
      </w:r>
      <w:r>
        <w:fldChar w:fldCharType="separate"/>
      </w:r>
      <w:r>
        <w:t>22</w:t>
      </w:r>
      <w:r>
        <w:fldChar w:fldCharType="end"/>
      </w:r>
    </w:p>
    <w:p w14:paraId="2538683C" w14:textId="78BC7A1E" w:rsidR="00750BC0" w:rsidRDefault="00750BC0">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_Toc145643243 \h </w:instrText>
      </w:r>
      <w:r>
        <w:fldChar w:fldCharType="separate"/>
      </w:r>
      <w:r>
        <w:t>22</w:t>
      </w:r>
      <w:r>
        <w:fldChar w:fldCharType="end"/>
      </w:r>
    </w:p>
    <w:p w14:paraId="00038950" w14:textId="61296824" w:rsidR="00750BC0" w:rsidRDefault="00750BC0">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_Toc145643244 \h </w:instrText>
      </w:r>
      <w:r>
        <w:fldChar w:fldCharType="separate"/>
      </w:r>
      <w:r>
        <w:t>22</w:t>
      </w:r>
      <w:r>
        <w:fldChar w:fldCharType="end"/>
      </w:r>
    </w:p>
    <w:p w14:paraId="22B7686E" w14:textId="0E089906" w:rsidR="00750BC0" w:rsidRDefault="00750BC0">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_Toc145643245 \h </w:instrText>
      </w:r>
      <w:r>
        <w:fldChar w:fldCharType="separate"/>
      </w:r>
      <w:r>
        <w:t>23</w:t>
      </w:r>
      <w:r>
        <w:fldChar w:fldCharType="end"/>
      </w:r>
    </w:p>
    <w:p w14:paraId="712DF76F" w14:textId="6BAC563F" w:rsidR="00750BC0" w:rsidRDefault="00750BC0">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_Toc145643246 \h </w:instrText>
      </w:r>
      <w:r>
        <w:fldChar w:fldCharType="separate"/>
      </w:r>
      <w:r>
        <w:t>24</w:t>
      </w:r>
      <w:r>
        <w:fldChar w:fldCharType="end"/>
      </w:r>
    </w:p>
    <w:p w14:paraId="0B7A6330" w14:textId="36767A6D" w:rsidR="00750BC0" w:rsidRDefault="00750BC0">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_Toc145643247 \h </w:instrText>
      </w:r>
      <w:r>
        <w:fldChar w:fldCharType="separate"/>
      </w:r>
      <w:r>
        <w:t>24</w:t>
      </w:r>
      <w:r>
        <w:fldChar w:fldCharType="end"/>
      </w:r>
    </w:p>
    <w:p w14:paraId="713BDC0F" w14:textId="7BFFC8E5" w:rsidR="00750BC0" w:rsidRDefault="00750BC0">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_Toc145643248 \h </w:instrText>
      </w:r>
      <w:r>
        <w:fldChar w:fldCharType="separate"/>
      </w:r>
      <w:r>
        <w:t>25</w:t>
      </w:r>
      <w:r>
        <w:fldChar w:fldCharType="end"/>
      </w:r>
    </w:p>
    <w:p w14:paraId="2076316C" w14:textId="03EEB859" w:rsidR="00750BC0" w:rsidRDefault="00750BC0">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_Toc145643249 \h </w:instrText>
      </w:r>
      <w:r>
        <w:fldChar w:fldCharType="separate"/>
      </w:r>
      <w:r>
        <w:t>25</w:t>
      </w:r>
      <w:r>
        <w:fldChar w:fldCharType="end"/>
      </w:r>
    </w:p>
    <w:p w14:paraId="7152CD61" w14:textId="1F604E6F" w:rsidR="00750BC0" w:rsidRDefault="00750BC0">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_Toc145643250 \h </w:instrText>
      </w:r>
      <w:r>
        <w:fldChar w:fldCharType="separate"/>
      </w:r>
      <w:r>
        <w:t>25</w:t>
      </w:r>
      <w:r>
        <w:fldChar w:fldCharType="end"/>
      </w:r>
    </w:p>
    <w:p w14:paraId="109DF794" w14:textId="21FB6CB6"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5.3.2</w:t>
      </w:r>
      <w:r>
        <w:rPr>
          <w:rFonts w:asciiTheme="minorHAnsi" w:hAnsiTheme="minorHAnsi" w:cstheme="minorBidi"/>
          <w:kern w:val="2"/>
          <w:sz w:val="22"/>
          <w:szCs w:val="22"/>
          <w:lang w:eastAsia="en-GB"/>
          <w14:ligatures w14:val="standardContextual"/>
        </w:rPr>
        <w:tab/>
      </w:r>
      <w:r w:rsidRPr="00710479">
        <w:rPr>
          <w:rFonts w:eastAsia="Yu Mincho"/>
        </w:rPr>
        <w:t>Transmission bandwidth configuration</w:t>
      </w:r>
      <w:r>
        <w:tab/>
      </w:r>
      <w:r>
        <w:fldChar w:fldCharType="begin"/>
      </w:r>
      <w:r>
        <w:instrText xml:space="preserve"> PAGEREF _Toc145643251 \h </w:instrText>
      </w:r>
      <w:r>
        <w:fldChar w:fldCharType="separate"/>
      </w:r>
      <w:r>
        <w:t>26</w:t>
      </w:r>
      <w:r>
        <w:fldChar w:fldCharType="end"/>
      </w:r>
    </w:p>
    <w:p w14:paraId="172FADA1" w14:textId="2693EA91"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5.3.3</w:t>
      </w:r>
      <w:r>
        <w:rPr>
          <w:rFonts w:asciiTheme="minorHAnsi" w:hAnsiTheme="minorHAnsi" w:cstheme="minorBidi"/>
          <w:kern w:val="2"/>
          <w:sz w:val="22"/>
          <w:szCs w:val="22"/>
          <w:lang w:eastAsia="en-GB"/>
          <w14:ligatures w14:val="standardContextual"/>
        </w:rPr>
        <w:tab/>
      </w:r>
      <w:r w:rsidRPr="00710479">
        <w:rPr>
          <w:rFonts w:eastAsia="Yu Mincho"/>
        </w:rPr>
        <w:t>Minimum guardband and transmission bandwidth configuration</w:t>
      </w:r>
      <w:r>
        <w:tab/>
      </w:r>
      <w:r>
        <w:fldChar w:fldCharType="begin"/>
      </w:r>
      <w:r>
        <w:instrText xml:space="preserve"> PAGEREF _Toc145643252 \h </w:instrText>
      </w:r>
      <w:r>
        <w:fldChar w:fldCharType="separate"/>
      </w:r>
      <w:r>
        <w:t>26</w:t>
      </w:r>
      <w:r>
        <w:fldChar w:fldCharType="end"/>
      </w:r>
    </w:p>
    <w:p w14:paraId="1B24AA32" w14:textId="29098017"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5.3.4</w:t>
      </w:r>
      <w:r>
        <w:rPr>
          <w:rFonts w:asciiTheme="minorHAnsi" w:hAnsiTheme="minorHAnsi" w:cstheme="minorBidi"/>
          <w:kern w:val="2"/>
          <w:sz w:val="22"/>
          <w:szCs w:val="22"/>
          <w:lang w:eastAsia="en-GB"/>
          <w14:ligatures w14:val="standardContextual"/>
        </w:rPr>
        <w:tab/>
      </w:r>
      <w:r w:rsidRPr="00710479">
        <w:rPr>
          <w:rFonts w:eastAsia="Yu Mincho"/>
        </w:rPr>
        <w:t>RB alignment</w:t>
      </w:r>
      <w:r>
        <w:tab/>
      </w:r>
      <w:r>
        <w:fldChar w:fldCharType="begin"/>
      </w:r>
      <w:r>
        <w:instrText xml:space="preserve"> PAGEREF _Toc145643253 \h </w:instrText>
      </w:r>
      <w:r>
        <w:fldChar w:fldCharType="separate"/>
      </w:r>
      <w:r>
        <w:t>27</w:t>
      </w:r>
      <w:r>
        <w:fldChar w:fldCharType="end"/>
      </w:r>
    </w:p>
    <w:p w14:paraId="68A1F62F" w14:textId="47FE2D20" w:rsidR="00750BC0" w:rsidRDefault="00750BC0">
      <w:pPr>
        <w:pStyle w:val="TOC3"/>
        <w:rPr>
          <w:rFonts w:asciiTheme="minorHAnsi" w:hAnsiTheme="minorHAnsi" w:cstheme="minorBidi"/>
          <w:kern w:val="2"/>
          <w:sz w:val="22"/>
          <w:szCs w:val="22"/>
          <w:lang w:eastAsia="en-GB"/>
          <w14:ligatures w14:val="standardContextual"/>
        </w:rPr>
      </w:pPr>
      <w:r w:rsidRPr="00710479">
        <w:rPr>
          <w:rFonts w:eastAsia="Yu Mincho"/>
        </w:rPr>
        <w:t>5.3.5</w:t>
      </w:r>
      <w:r>
        <w:rPr>
          <w:rFonts w:asciiTheme="minorHAnsi" w:hAnsiTheme="minorHAnsi" w:cstheme="minorBidi"/>
          <w:kern w:val="2"/>
          <w:sz w:val="22"/>
          <w:szCs w:val="22"/>
          <w:lang w:eastAsia="en-GB"/>
          <w14:ligatures w14:val="standardContextual"/>
        </w:rPr>
        <w:tab/>
      </w:r>
      <w:r w:rsidRPr="00710479">
        <w:rPr>
          <w:rFonts w:eastAsia="Yu Mincho"/>
        </w:rPr>
        <w:t>SAN channel bandwidth per operating band</w:t>
      </w:r>
      <w:r>
        <w:tab/>
      </w:r>
      <w:r>
        <w:fldChar w:fldCharType="begin"/>
      </w:r>
      <w:r>
        <w:instrText xml:space="preserve"> PAGEREF _Toc145643254 \h </w:instrText>
      </w:r>
      <w:r>
        <w:fldChar w:fldCharType="separate"/>
      </w:r>
      <w:r>
        <w:t>27</w:t>
      </w:r>
      <w:r>
        <w:fldChar w:fldCharType="end"/>
      </w:r>
    </w:p>
    <w:p w14:paraId="286E67DB" w14:textId="62A344C8" w:rsidR="00750BC0" w:rsidRDefault="00750BC0">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_Toc145643255 \h </w:instrText>
      </w:r>
      <w:r>
        <w:fldChar w:fldCharType="separate"/>
      </w:r>
      <w:r>
        <w:t>27</w:t>
      </w:r>
      <w:r>
        <w:fldChar w:fldCharType="end"/>
      </w:r>
    </w:p>
    <w:p w14:paraId="2E92FCEC" w14:textId="22A70B54" w:rsidR="00750BC0" w:rsidRDefault="00750BC0">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_Toc145643256 \h </w:instrText>
      </w:r>
      <w:r>
        <w:fldChar w:fldCharType="separate"/>
      </w:r>
      <w:r>
        <w:t>27</w:t>
      </w:r>
      <w:r>
        <w:fldChar w:fldCharType="end"/>
      </w:r>
    </w:p>
    <w:p w14:paraId="57FDC4B2" w14:textId="6CADEE14" w:rsidR="00750BC0" w:rsidRDefault="00750BC0">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_Toc145643257 \h </w:instrText>
      </w:r>
      <w:r>
        <w:fldChar w:fldCharType="separate"/>
      </w:r>
      <w:r>
        <w:t>27</w:t>
      </w:r>
      <w:r>
        <w:fldChar w:fldCharType="end"/>
      </w:r>
    </w:p>
    <w:p w14:paraId="3D6FCE23" w14:textId="65DC6E93" w:rsidR="00750BC0" w:rsidRDefault="00750BC0">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_Toc145643258 \h </w:instrText>
      </w:r>
      <w:r>
        <w:fldChar w:fldCharType="separate"/>
      </w:r>
      <w:r>
        <w:t>28</w:t>
      </w:r>
      <w:r>
        <w:fldChar w:fldCharType="end"/>
      </w:r>
    </w:p>
    <w:p w14:paraId="0543D6A8" w14:textId="317B7EAA" w:rsidR="00750BC0" w:rsidRDefault="00750BC0">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_Toc145643259 \h </w:instrText>
      </w:r>
      <w:r>
        <w:fldChar w:fldCharType="separate"/>
      </w:r>
      <w:r>
        <w:t>28</w:t>
      </w:r>
      <w:r>
        <w:fldChar w:fldCharType="end"/>
      </w:r>
    </w:p>
    <w:p w14:paraId="168E9884" w14:textId="6F57A450"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5.4.2.2</w:t>
      </w:r>
      <w:r>
        <w:rPr>
          <w:rFonts w:asciiTheme="minorHAnsi" w:hAnsiTheme="minorHAnsi" w:cstheme="minorBidi"/>
          <w:kern w:val="2"/>
          <w:sz w:val="22"/>
          <w:szCs w:val="22"/>
          <w:lang w:eastAsia="en-GB"/>
          <w14:ligatures w14:val="standardContextual"/>
        </w:rPr>
        <w:tab/>
      </w:r>
      <w:r w:rsidRPr="00710479">
        <w:rPr>
          <w:rFonts w:eastAsia="Yu Mincho"/>
        </w:rPr>
        <w:t>Channel raster to resource element mapping</w:t>
      </w:r>
      <w:r>
        <w:tab/>
      </w:r>
      <w:r>
        <w:fldChar w:fldCharType="begin"/>
      </w:r>
      <w:r>
        <w:instrText xml:space="preserve"> PAGEREF _Toc145643260 \h </w:instrText>
      </w:r>
      <w:r>
        <w:fldChar w:fldCharType="separate"/>
      </w:r>
      <w:r>
        <w:t>28</w:t>
      </w:r>
      <w:r>
        <w:fldChar w:fldCharType="end"/>
      </w:r>
    </w:p>
    <w:p w14:paraId="777DBD3E" w14:textId="0CDDE0C6"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5.4.2.3</w:t>
      </w:r>
      <w:r>
        <w:rPr>
          <w:rFonts w:asciiTheme="minorHAnsi" w:hAnsiTheme="minorHAnsi" w:cstheme="minorBidi"/>
          <w:kern w:val="2"/>
          <w:sz w:val="22"/>
          <w:szCs w:val="22"/>
          <w:lang w:eastAsia="en-GB"/>
          <w14:ligatures w14:val="standardContextual"/>
        </w:rPr>
        <w:tab/>
      </w:r>
      <w:r w:rsidRPr="00710479">
        <w:rPr>
          <w:rFonts w:eastAsia="Yu Mincho"/>
        </w:rPr>
        <w:t xml:space="preserve">Channel raster entries for each </w:t>
      </w:r>
      <w:r w:rsidRPr="00710479">
        <w:rPr>
          <w:rFonts w:eastAsia="Yu Mincho"/>
          <w:i/>
        </w:rPr>
        <w:t>operating band</w:t>
      </w:r>
      <w:r>
        <w:tab/>
      </w:r>
      <w:r>
        <w:fldChar w:fldCharType="begin"/>
      </w:r>
      <w:r>
        <w:instrText xml:space="preserve"> PAGEREF _Toc145643261 \h </w:instrText>
      </w:r>
      <w:r>
        <w:fldChar w:fldCharType="separate"/>
      </w:r>
      <w:r>
        <w:t>28</w:t>
      </w:r>
      <w:r>
        <w:fldChar w:fldCharType="end"/>
      </w:r>
    </w:p>
    <w:p w14:paraId="2DD1E3B1" w14:textId="30A13013" w:rsidR="00750BC0" w:rsidRDefault="00750BC0">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_Toc145643262 \h </w:instrText>
      </w:r>
      <w:r>
        <w:fldChar w:fldCharType="separate"/>
      </w:r>
      <w:r>
        <w:t>29</w:t>
      </w:r>
      <w:r>
        <w:fldChar w:fldCharType="end"/>
      </w:r>
    </w:p>
    <w:p w14:paraId="6818D3FE" w14:textId="543D81A8"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5.4.3.1</w:t>
      </w:r>
      <w:r>
        <w:rPr>
          <w:rFonts w:asciiTheme="minorHAnsi" w:hAnsiTheme="minorHAnsi" w:cstheme="minorBidi"/>
          <w:kern w:val="2"/>
          <w:sz w:val="22"/>
          <w:szCs w:val="22"/>
          <w:lang w:eastAsia="en-GB"/>
          <w14:ligatures w14:val="standardContextual"/>
        </w:rPr>
        <w:tab/>
      </w:r>
      <w:r w:rsidRPr="00710479">
        <w:rPr>
          <w:rFonts w:eastAsia="Yu Mincho"/>
        </w:rPr>
        <w:t>Synchronization raster and numbering</w:t>
      </w:r>
      <w:r>
        <w:tab/>
      </w:r>
      <w:r>
        <w:fldChar w:fldCharType="begin"/>
      </w:r>
      <w:r>
        <w:instrText xml:space="preserve"> PAGEREF _Toc145643263 \h </w:instrText>
      </w:r>
      <w:r>
        <w:fldChar w:fldCharType="separate"/>
      </w:r>
      <w:r>
        <w:t>29</w:t>
      </w:r>
      <w:r>
        <w:fldChar w:fldCharType="end"/>
      </w:r>
    </w:p>
    <w:p w14:paraId="1B89972F" w14:textId="4BB992F7" w:rsidR="00750BC0" w:rsidRDefault="00750BC0">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_Toc145643264 \h </w:instrText>
      </w:r>
      <w:r>
        <w:fldChar w:fldCharType="separate"/>
      </w:r>
      <w:r>
        <w:t>29</w:t>
      </w:r>
      <w:r>
        <w:fldChar w:fldCharType="end"/>
      </w:r>
    </w:p>
    <w:p w14:paraId="0879ACBC" w14:textId="08906878" w:rsidR="00750BC0" w:rsidRDefault="00750BC0">
      <w:pPr>
        <w:pStyle w:val="TOC4"/>
        <w:rPr>
          <w:rFonts w:asciiTheme="minorHAnsi" w:hAnsiTheme="minorHAnsi" w:cstheme="minorBidi"/>
          <w:kern w:val="2"/>
          <w:sz w:val="22"/>
          <w:szCs w:val="22"/>
          <w:lang w:eastAsia="en-GB"/>
          <w14:ligatures w14:val="standardContextual"/>
        </w:rPr>
      </w:pPr>
      <w:r w:rsidRPr="00710479">
        <w:rPr>
          <w:rFonts w:eastAsia="Yu Mincho"/>
        </w:rPr>
        <w:t>5.4.3.3</w:t>
      </w:r>
      <w:r>
        <w:rPr>
          <w:rFonts w:asciiTheme="minorHAnsi" w:hAnsiTheme="minorHAnsi" w:cstheme="minorBidi"/>
          <w:kern w:val="2"/>
          <w:sz w:val="22"/>
          <w:szCs w:val="22"/>
          <w:lang w:eastAsia="en-GB"/>
          <w14:ligatures w14:val="standardContextual"/>
        </w:rPr>
        <w:tab/>
      </w:r>
      <w:r w:rsidRPr="00710479">
        <w:rPr>
          <w:rFonts w:eastAsia="Yu Mincho"/>
        </w:rPr>
        <w:t>Synchronization raster entries for each operating band</w:t>
      </w:r>
      <w:r>
        <w:tab/>
      </w:r>
      <w:r>
        <w:fldChar w:fldCharType="begin"/>
      </w:r>
      <w:r>
        <w:instrText xml:space="preserve"> PAGEREF _Toc145643265 \h </w:instrText>
      </w:r>
      <w:r>
        <w:fldChar w:fldCharType="separate"/>
      </w:r>
      <w:r>
        <w:t>29</w:t>
      </w:r>
      <w:r>
        <w:fldChar w:fldCharType="end"/>
      </w:r>
    </w:p>
    <w:p w14:paraId="3EE466CA" w14:textId="0421AEBC" w:rsidR="00750BC0" w:rsidRDefault="00750BC0">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_Toc145643266 \h </w:instrText>
      </w:r>
      <w:r>
        <w:fldChar w:fldCharType="separate"/>
      </w:r>
      <w:r>
        <w:t>30</w:t>
      </w:r>
      <w:r>
        <w:fldChar w:fldCharType="end"/>
      </w:r>
    </w:p>
    <w:p w14:paraId="5B481997" w14:textId="618F1DC6" w:rsidR="00750BC0" w:rsidRDefault="00750BC0">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_Toc145643267 \h </w:instrText>
      </w:r>
      <w:r>
        <w:fldChar w:fldCharType="separate"/>
      </w:r>
      <w:r>
        <w:t>30</w:t>
      </w:r>
      <w:r>
        <w:fldChar w:fldCharType="end"/>
      </w:r>
    </w:p>
    <w:p w14:paraId="780A9742" w14:textId="0F95579A" w:rsidR="00750BC0" w:rsidRDefault="00750BC0">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_Toc145643268 \h </w:instrText>
      </w:r>
      <w:r>
        <w:fldChar w:fldCharType="separate"/>
      </w:r>
      <w:r>
        <w:t>30</w:t>
      </w:r>
      <w:r>
        <w:fldChar w:fldCharType="end"/>
      </w:r>
    </w:p>
    <w:p w14:paraId="4959C446" w14:textId="588C17DC" w:rsidR="00750BC0" w:rsidRDefault="00750BC0">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_Toc145643269 \h </w:instrText>
      </w:r>
      <w:r>
        <w:fldChar w:fldCharType="separate"/>
      </w:r>
      <w:r>
        <w:t>30</w:t>
      </w:r>
      <w:r>
        <w:fldChar w:fldCharType="end"/>
      </w:r>
    </w:p>
    <w:p w14:paraId="13CB90AB" w14:textId="38A3E44F" w:rsidR="00750BC0" w:rsidRDefault="00750BC0">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ab/>
      </w:r>
      <w:r>
        <w:fldChar w:fldCharType="begin"/>
      </w:r>
      <w:r>
        <w:instrText xml:space="preserve"> PAGEREF _Toc145643270 \h </w:instrText>
      </w:r>
      <w:r>
        <w:fldChar w:fldCharType="separate"/>
      </w:r>
      <w:r>
        <w:t>30</w:t>
      </w:r>
      <w:r>
        <w:fldChar w:fldCharType="end"/>
      </w:r>
    </w:p>
    <w:p w14:paraId="03799E6E" w14:textId="6E188AD3" w:rsidR="00750BC0" w:rsidRDefault="00750BC0">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_Toc145643271 \h </w:instrText>
      </w:r>
      <w:r>
        <w:fldChar w:fldCharType="separate"/>
      </w:r>
      <w:r>
        <w:t>30</w:t>
      </w:r>
      <w:r>
        <w:fldChar w:fldCharType="end"/>
      </w:r>
    </w:p>
    <w:p w14:paraId="6BBF9F2D" w14:textId="6C491108" w:rsidR="00750BC0" w:rsidRDefault="00750BC0">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_Toc145643272 \h </w:instrText>
      </w:r>
      <w:r>
        <w:fldChar w:fldCharType="separate"/>
      </w:r>
      <w:r>
        <w:t>30</w:t>
      </w:r>
      <w:r>
        <w:fldChar w:fldCharType="end"/>
      </w:r>
    </w:p>
    <w:p w14:paraId="314A6A8C" w14:textId="469B2868" w:rsidR="00750BC0" w:rsidRDefault="00750BC0">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_Toc145643273 \h </w:instrText>
      </w:r>
      <w:r>
        <w:fldChar w:fldCharType="separate"/>
      </w:r>
      <w:r>
        <w:t>30</w:t>
      </w:r>
      <w:r>
        <w:fldChar w:fldCharType="end"/>
      </w:r>
    </w:p>
    <w:p w14:paraId="0EE6579A" w14:textId="619CD71C" w:rsidR="00750BC0" w:rsidRDefault="00750BC0">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_Toc145643274 \h </w:instrText>
      </w:r>
      <w:r>
        <w:fldChar w:fldCharType="separate"/>
      </w:r>
      <w:r>
        <w:t>30</w:t>
      </w:r>
      <w:r>
        <w:fldChar w:fldCharType="end"/>
      </w:r>
    </w:p>
    <w:p w14:paraId="35BB6126" w14:textId="3C2B731E" w:rsidR="00750BC0" w:rsidRDefault="00750BC0">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710479">
        <w:rPr>
          <w:i/>
          <w:iCs/>
          <w:lang w:val="en-US" w:eastAsia="zh-CN"/>
        </w:rPr>
        <w:t>SAN</w:t>
      </w:r>
      <w:r w:rsidRPr="00710479">
        <w:rPr>
          <w:i/>
        </w:rPr>
        <w:t xml:space="preserve"> type 1-H</w:t>
      </w:r>
      <w:r>
        <w:tab/>
      </w:r>
      <w:r>
        <w:fldChar w:fldCharType="begin"/>
      </w:r>
      <w:r>
        <w:instrText xml:space="preserve"> PAGEREF _Toc145643275 \h </w:instrText>
      </w:r>
      <w:r>
        <w:fldChar w:fldCharType="separate"/>
      </w:r>
      <w:r>
        <w:t>30</w:t>
      </w:r>
      <w:r>
        <w:fldChar w:fldCharType="end"/>
      </w:r>
    </w:p>
    <w:p w14:paraId="708ABD1A" w14:textId="44A2D197" w:rsidR="00750BC0" w:rsidRDefault="00750BC0">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_Toc145643276 \h </w:instrText>
      </w:r>
      <w:r>
        <w:fldChar w:fldCharType="separate"/>
      </w:r>
      <w:r>
        <w:t>31</w:t>
      </w:r>
      <w:r>
        <w:fldChar w:fldCharType="end"/>
      </w:r>
    </w:p>
    <w:p w14:paraId="15858788" w14:textId="5765E63C" w:rsidR="00750BC0" w:rsidRDefault="00750BC0">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_Toc145643277 \h </w:instrText>
      </w:r>
      <w:r>
        <w:fldChar w:fldCharType="separate"/>
      </w:r>
      <w:r>
        <w:t>31</w:t>
      </w:r>
      <w:r>
        <w:fldChar w:fldCharType="end"/>
      </w:r>
    </w:p>
    <w:p w14:paraId="3EAD3443" w14:textId="3A7D9AD9" w:rsidR="00750BC0" w:rsidRDefault="00750BC0">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710479">
        <w:rPr>
          <w:i/>
          <w:lang w:val="en-US" w:eastAsia="zh-CN"/>
        </w:rPr>
        <w:t>SAN</w:t>
      </w:r>
      <w:r w:rsidRPr="00710479">
        <w:rPr>
          <w:i/>
        </w:rPr>
        <w:t xml:space="preserve"> type 1-H</w:t>
      </w:r>
      <w:r>
        <w:tab/>
      </w:r>
      <w:r>
        <w:fldChar w:fldCharType="begin"/>
      </w:r>
      <w:r>
        <w:instrText xml:space="preserve"> PAGEREF _Toc145643278 \h </w:instrText>
      </w:r>
      <w:r>
        <w:fldChar w:fldCharType="separate"/>
      </w:r>
      <w:r>
        <w:t>31</w:t>
      </w:r>
      <w:r>
        <w:fldChar w:fldCharType="end"/>
      </w:r>
    </w:p>
    <w:p w14:paraId="15BACF9A" w14:textId="704F9461" w:rsidR="00750BC0" w:rsidRDefault="00750BC0">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_Toc145643279 \h </w:instrText>
      </w:r>
      <w:r>
        <w:fldChar w:fldCharType="separate"/>
      </w:r>
      <w:r>
        <w:t>31</w:t>
      </w:r>
      <w:r>
        <w:fldChar w:fldCharType="end"/>
      </w:r>
    </w:p>
    <w:p w14:paraId="3ABAF195" w14:textId="478E3012" w:rsidR="00750BC0" w:rsidRDefault="00750BC0">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_Toc145643280 \h </w:instrText>
      </w:r>
      <w:r>
        <w:fldChar w:fldCharType="separate"/>
      </w:r>
      <w:r>
        <w:t>31</w:t>
      </w:r>
      <w:r>
        <w:fldChar w:fldCharType="end"/>
      </w:r>
    </w:p>
    <w:p w14:paraId="30D2A22B" w14:textId="49E1C8B2" w:rsidR="00750BC0" w:rsidRDefault="00750BC0">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_Toc145643281 \h </w:instrText>
      </w:r>
      <w:r>
        <w:fldChar w:fldCharType="separate"/>
      </w:r>
      <w:r>
        <w:t>31</w:t>
      </w:r>
      <w:r>
        <w:fldChar w:fldCharType="end"/>
      </w:r>
    </w:p>
    <w:p w14:paraId="1BA41893" w14:textId="5564B977" w:rsidR="00750BC0" w:rsidRDefault="00750BC0">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_Toc145643282 \h </w:instrText>
      </w:r>
      <w:r>
        <w:fldChar w:fldCharType="separate"/>
      </w:r>
      <w:r>
        <w:t>31</w:t>
      </w:r>
      <w:r>
        <w:fldChar w:fldCharType="end"/>
      </w:r>
    </w:p>
    <w:p w14:paraId="014F87CA" w14:textId="2A7C28F8" w:rsidR="00750BC0" w:rsidRDefault="00750BC0">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710479">
        <w:rPr>
          <w:i/>
          <w:lang w:eastAsia="zh-CN"/>
        </w:rPr>
        <w:t>SAN type 1-H</w:t>
      </w:r>
      <w:r>
        <w:tab/>
      </w:r>
      <w:r>
        <w:fldChar w:fldCharType="begin"/>
      </w:r>
      <w:r>
        <w:instrText xml:space="preserve"> PAGEREF _Toc145643283 \h </w:instrText>
      </w:r>
      <w:r>
        <w:fldChar w:fldCharType="separate"/>
      </w:r>
      <w:r>
        <w:t>32</w:t>
      </w:r>
      <w:r>
        <w:fldChar w:fldCharType="end"/>
      </w:r>
    </w:p>
    <w:p w14:paraId="6318EF54" w14:textId="622D4529" w:rsidR="00750BC0" w:rsidRDefault="00750BC0">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_Toc145643284 \h </w:instrText>
      </w:r>
      <w:r>
        <w:fldChar w:fldCharType="separate"/>
      </w:r>
      <w:r>
        <w:t>32</w:t>
      </w:r>
      <w:r>
        <w:fldChar w:fldCharType="end"/>
      </w:r>
    </w:p>
    <w:p w14:paraId="4EA24408" w14:textId="699BA6AD" w:rsidR="00750BC0" w:rsidRDefault="00750BC0">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_Toc145643285 \h </w:instrText>
      </w:r>
      <w:r>
        <w:fldChar w:fldCharType="separate"/>
      </w:r>
      <w:r>
        <w:t>32</w:t>
      </w:r>
      <w:r>
        <w:fldChar w:fldCharType="end"/>
      </w:r>
    </w:p>
    <w:p w14:paraId="4218B608" w14:textId="33014569" w:rsidR="00750BC0" w:rsidRDefault="00750BC0">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ab/>
      </w:r>
      <w:r>
        <w:fldChar w:fldCharType="begin"/>
      </w:r>
      <w:r>
        <w:instrText xml:space="preserve"> PAGEREF _Toc145643286 \h </w:instrText>
      </w:r>
      <w:r>
        <w:fldChar w:fldCharType="separate"/>
      </w:r>
      <w:r>
        <w:t>32</w:t>
      </w:r>
      <w:r>
        <w:fldChar w:fldCharType="end"/>
      </w:r>
    </w:p>
    <w:p w14:paraId="490C238D" w14:textId="0ABE371B" w:rsidR="00750BC0" w:rsidRDefault="00750BC0">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_Toc145643287 \h </w:instrText>
      </w:r>
      <w:r>
        <w:fldChar w:fldCharType="separate"/>
      </w:r>
      <w:r>
        <w:t>32</w:t>
      </w:r>
      <w:r>
        <w:fldChar w:fldCharType="end"/>
      </w:r>
    </w:p>
    <w:p w14:paraId="71BCBF79" w14:textId="3B53B405" w:rsidR="00750BC0" w:rsidRDefault="00750BC0">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_Toc145643288 \h </w:instrText>
      </w:r>
      <w:r>
        <w:fldChar w:fldCharType="separate"/>
      </w:r>
      <w:r>
        <w:t>32</w:t>
      </w:r>
      <w:r>
        <w:fldChar w:fldCharType="end"/>
      </w:r>
    </w:p>
    <w:p w14:paraId="710A6A55" w14:textId="24CD9AE0" w:rsidR="00750BC0" w:rsidRDefault="00750BC0">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_Toc145643289 \h </w:instrText>
      </w:r>
      <w:r>
        <w:fldChar w:fldCharType="separate"/>
      </w:r>
      <w:r>
        <w:t>32</w:t>
      </w:r>
      <w:r>
        <w:fldChar w:fldCharType="end"/>
      </w:r>
    </w:p>
    <w:p w14:paraId="379E35F1" w14:textId="7B688C8B" w:rsidR="00750BC0" w:rsidRDefault="00750BC0">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_Toc145643290 \h </w:instrText>
      </w:r>
      <w:r>
        <w:fldChar w:fldCharType="separate"/>
      </w:r>
      <w:r>
        <w:t>32</w:t>
      </w:r>
      <w:r>
        <w:fldChar w:fldCharType="end"/>
      </w:r>
    </w:p>
    <w:p w14:paraId="4B882A27" w14:textId="1359AB25" w:rsidR="00750BC0" w:rsidRDefault="00750BC0">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_Toc145643291 \h </w:instrText>
      </w:r>
      <w:r>
        <w:fldChar w:fldCharType="separate"/>
      </w:r>
      <w:r>
        <w:t>33</w:t>
      </w:r>
      <w:r>
        <w:fldChar w:fldCharType="end"/>
      </w:r>
    </w:p>
    <w:p w14:paraId="41C5FE92" w14:textId="14A9F22B" w:rsidR="00750BC0" w:rsidRDefault="00750BC0">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_Toc145643292 \h </w:instrText>
      </w:r>
      <w:r>
        <w:fldChar w:fldCharType="separate"/>
      </w:r>
      <w:r>
        <w:t>33</w:t>
      </w:r>
      <w:r>
        <w:fldChar w:fldCharType="end"/>
      </w:r>
    </w:p>
    <w:p w14:paraId="63C41029" w14:textId="652102D0" w:rsidR="00750BC0" w:rsidRDefault="00750BC0">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710479">
        <w:rPr>
          <w:i/>
        </w:rPr>
        <w:t>SAN type 1-H</w:t>
      </w:r>
      <w:r>
        <w:tab/>
      </w:r>
      <w:r>
        <w:fldChar w:fldCharType="begin"/>
      </w:r>
      <w:r>
        <w:instrText xml:space="preserve"> PAGEREF _Toc145643293 \h </w:instrText>
      </w:r>
      <w:r>
        <w:fldChar w:fldCharType="separate"/>
      </w:r>
      <w:r>
        <w:t>33</w:t>
      </w:r>
      <w:r>
        <w:fldChar w:fldCharType="end"/>
      </w:r>
    </w:p>
    <w:p w14:paraId="73ACEF06" w14:textId="098B2A31" w:rsidR="00750BC0" w:rsidRDefault="00750BC0">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_Toc145643294 \h </w:instrText>
      </w:r>
      <w:r>
        <w:fldChar w:fldCharType="separate"/>
      </w:r>
      <w:r>
        <w:t>33</w:t>
      </w:r>
      <w:r>
        <w:fldChar w:fldCharType="end"/>
      </w:r>
    </w:p>
    <w:p w14:paraId="4C5ABC3B" w14:textId="797833C1" w:rsidR="00750BC0" w:rsidRDefault="00750BC0">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_Toc145643295 \h </w:instrText>
      </w:r>
      <w:r>
        <w:fldChar w:fldCharType="separate"/>
      </w:r>
      <w:r>
        <w:t>33</w:t>
      </w:r>
      <w:r>
        <w:fldChar w:fldCharType="end"/>
      </w:r>
    </w:p>
    <w:p w14:paraId="4FF3F16F" w14:textId="3CF50EC9" w:rsidR="00750BC0" w:rsidRDefault="00750BC0">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710479">
        <w:rPr>
          <w:lang w:val="en-US"/>
        </w:rPr>
        <w:t>Minimum requirement</w:t>
      </w:r>
      <w:r>
        <w:rPr>
          <w:lang w:eastAsia="zh-CN"/>
        </w:rPr>
        <w:t xml:space="preserve"> </w:t>
      </w:r>
      <w:r>
        <w:t xml:space="preserve">for </w:t>
      </w:r>
      <w:r w:rsidRPr="00710479">
        <w:rPr>
          <w:i/>
        </w:rPr>
        <w:t>SAN type 1-H</w:t>
      </w:r>
      <w:r>
        <w:tab/>
      </w:r>
      <w:r>
        <w:fldChar w:fldCharType="begin"/>
      </w:r>
      <w:r>
        <w:instrText xml:space="preserve"> PAGEREF _Toc145643296 \h </w:instrText>
      </w:r>
      <w:r>
        <w:fldChar w:fldCharType="separate"/>
      </w:r>
      <w:r>
        <w:t>33</w:t>
      </w:r>
      <w:r>
        <w:fldChar w:fldCharType="end"/>
      </w:r>
    </w:p>
    <w:p w14:paraId="5C820C89" w14:textId="1A1B72C3" w:rsidR="00750BC0" w:rsidRDefault="00750BC0">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_Toc145643297 \h </w:instrText>
      </w:r>
      <w:r>
        <w:fldChar w:fldCharType="separate"/>
      </w:r>
      <w:r>
        <w:t>34</w:t>
      </w:r>
      <w:r>
        <w:fldChar w:fldCharType="end"/>
      </w:r>
    </w:p>
    <w:p w14:paraId="0427BC1D" w14:textId="10FD9E39" w:rsidR="00750BC0" w:rsidRDefault="00750BC0">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_Toc145643298 \h </w:instrText>
      </w:r>
      <w:r>
        <w:fldChar w:fldCharType="separate"/>
      </w:r>
      <w:r>
        <w:t>34</w:t>
      </w:r>
      <w:r>
        <w:fldChar w:fldCharType="end"/>
      </w:r>
    </w:p>
    <w:p w14:paraId="03685DEF" w14:textId="177B2D8F" w:rsidR="00750BC0" w:rsidRDefault="00750BC0">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_Toc145643299 \h </w:instrText>
      </w:r>
      <w:r>
        <w:fldChar w:fldCharType="separate"/>
      </w:r>
      <w:r>
        <w:t>35</w:t>
      </w:r>
      <w:r>
        <w:fldChar w:fldCharType="end"/>
      </w:r>
    </w:p>
    <w:p w14:paraId="55E8528B" w14:textId="7BEB4743" w:rsidR="00750BC0" w:rsidRDefault="00750BC0">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_Toc145643300 \h </w:instrText>
      </w:r>
      <w:r>
        <w:fldChar w:fldCharType="separate"/>
      </w:r>
      <w:r>
        <w:t>35</w:t>
      </w:r>
      <w:r>
        <w:fldChar w:fldCharType="end"/>
      </w:r>
    </w:p>
    <w:p w14:paraId="4CB38B97" w14:textId="2B58233B" w:rsidR="00750BC0" w:rsidRDefault="00750BC0">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710479">
        <w:rPr>
          <w:lang w:val="en-US"/>
        </w:rPr>
        <w:t>Minimum requirements</w:t>
      </w:r>
      <w:r>
        <w:rPr>
          <w:lang w:eastAsia="zh-CN"/>
        </w:rPr>
        <w:t xml:space="preserve"> </w:t>
      </w:r>
      <w:r>
        <w:t xml:space="preserve">for </w:t>
      </w:r>
      <w:r w:rsidRPr="00710479">
        <w:rPr>
          <w:i/>
        </w:rPr>
        <w:t>SAN type 1-H</w:t>
      </w:r>
      <w:r>
        <w:tab/>
      </w:r>
      <w:r>
        <w:fldChar w:fldCharType="begin"/>
      </w:r>
      <w:r>
        <w:instrText xml:space="preserve"> PAGEREF _Toc145643301 \h </w:instrText>
      </w:r>
      <w:r>
        <w:fldChar w:fldCharType="separate"/>
      </w:r>
      <w:r>
        <w:t>35</w:t>
      </w:r>
      <w:r>
        <w:fldChar w:fldCharType="end"/>
      </w:r>
    </w:p>
    <w:p w14:paraId="1EFF0BAE" w14:textId="65BA97AB" w:rsidR="00750BC0" w:rsidRDefault="00750BC0">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_Toc145643302 \h </w:instrText>
      </w:r>
      <w:r>
        <w:fldChar w:fldCharType="separate"/>
      </w:r>
      <w:r>
        <w:t>35</w:t>
      </w:r>
      <w:r>
        <w:fldChar w:fldCharType="end"/>
      </w:r>
    </w:p>
    <w:p w14:paraId="396FD44C" w14:textId="7B12EF14" w:rsidR="00750BC0" w:rsidRDefault="00750BC0">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_Toc145643303 \h </w:instrText>
      </w:r>
      <w:r>
        <w:fldChar w:fldCharType="separate"/>
      </w:r>
      <w:r>
        <w:t>36</w:t>
      </w:r>
      <w:r>
        <w:fldChar w:fldCharType="end"/>
      </w:r>
    </w:p>
    <w:p w14:paraId="12304965" w14:textId="22B71B24" w:rsidR="00750BC0" w:rsidRDefault="00750BC0">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_Toc145643304 \h </w:instrText>
      </w:r>
      <w:r>
        <w:fldChar w:fldCharType="separate"/>
      </w:r>
      <w:r>
        <w:t>36</w:t>
      </w:r>
      <w:r>
        <w:fldChar w:fldCharType="end"/>
      </w:r>
    </w:p>
    <w:p w14:paraId="617C5CBD" w14:textId="50C1A34A" w:rsidR="00750BC0" w:rsidRDefault="00750BC0">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_Toc145643305 \h </w:instrText>
      </w:r>
      <w:r>
        <w:fldChar w:fldCharType="separate"/>
      </w:r>
      <w:r>
        <w:t>36</w:t>
      </w:r>
      <w:r>
        <w:fldChar w:fldCharType="end"/>
      </w:r>
    </w:p>
    <w:p w14:paraId="7AFEAF93" w14:textId="2D6E4E9E" w:rsidR="00750BC0" w:rsidRDefault="00750BC0">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_Toc145643306 \h </w:instrText>
      </w:r>
      <w:r>
        <w:fldChar w:fldCharType="separate"/>
      </w:r>
      <w:r>
        <w:t>36</w:t>
      </w:r>
      <w:r>
        <w:fldChar w:fldCharType="end"/>
      </w:r>
    </w:p>
    <w:p w14:paraId="17A29058" w14:textId="1F255449" w:rsidR="00750BC0" w:rsidRDefault="00750BC0">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_Toc145643307 \h </w:instrText>
      </w:r>
      <w:r>
        <w:fldChar w:fldCharType="separate"/>
      </w:r>
      <w:r>
        <w:t>36</w:t>
      </w:r>
      <w:r>
        <w:fldChar w:fldCharType="end"/>
      </w:r>
    </w:p>
    <w:p w14:paraId="52882FD9" w14:textId="390590AA" w:rsidR="00750BC0" w:rsidRDefault="00750BC0">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_Toc145643308 \h </w:instrText>
      </w:r>
      <w:r>
        <w:fldChar w:fldCharType="separate"/>
      </w:r>
      <w:r>
        <w:t>36</w:t>
      </w:r>
      <w:r>
        <w:fldChar w:fldCharType="end"/>
      </w:r>
    </w:p>
    <w:p w14:paraId="4DA0744B" w14:textId="25C5EF34" w:rsidR="00750BC0" w:rsidRDefault="00750BC0">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_Toc145643309 \h </w:instrText>
      </w:r>
      <w:r>
        <w:fldChar w:fldCharType="separate"/>
      </w:r>
      <w:r>
        <w:t>37</w:t>
      </w:r>
      <w:r>
        <w:fldChar w:fldCharType="end"/>
      </w:r>
    </w:p>
    <w:p w14:paraId="1F9A40A2" w14:textId="5D5BFF72" w:rsidR="00750BC0" w:rsidRDefault="00750BC0">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_Toc145643310 \h </w:instrText>
      </w:r>
      <w:r>
        <w:fldChar w:fldCharType="separate"/>
      </w:r>
      <w:r>
        <w:t>37</w:t>
      </w:r>
      <w:r>
        <w:fldChar w:fldCharType="end"/>
      </w:r>
    </w:p>
    <w:p w14:paraId="7BAE4317" w14:textId="31ABF2A0" w:rsidR="00750BC0" w:rsidRDefault="00750BC0">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_Toc145643311 \h </w:instrText>
      </w:r>
      <w:r>
        <w:fldChar w:fldCharType="separate"/>
      </w:r>
      <w:r>
        <w:t>37</w:t>
      </w:r>
      <w:r>
        <w:fldChar w:fldCharType="end"/>
      </w:r>
    </w:p>
    <w:p w14:paraId="6750CB0E" w14:textId="41C67C44" w:rsidR="00750BC0" w:rsidRDefault="00750BC0">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_Toc145643312 \h </w:instrText>
      </w:r>
      <w:r>
        <w:fldChar w:fldCharType="separate"/>
      </w:r>
      <w:r>
        <w:t>37</w:t>
      </w:r>
      <w:r>
        <w:fldChar w:fldCharType="end"/>
      </w:r>
    </w:p>
    <w:p w14:paraId="218AC21D" w14:textId="7F74A757" w:rsidR="00750BC0" w:rsidRDefault="00750BC0">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_Toc145643313 \h </w:instrText>
      </w:r>
      <w:r>
        <w:fldChar w:fldCharType="separate"/>
      </w:r>
      <w:r>
        <w:t>37</w:t>
      </w:r>
      <w:r>
        <w:fldChar w:fldCharType="end"/>
      </w:r>
    </w:p>
    <w:p w14:paraId="634586D5" w14:textId="1B8A99AF" w:rsidR="00750BC0" w:rsidRDefault="00750BC0">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_Toc145643314 \h </w:instrText>
      </w:r>
      <w:r>
        <w:fldChar w:fldCharType="separate"/>
      </w:r>
      <w:r>
        <w:t>38</w:t>
      </w:r>
      <w:r>
        <w:fldChar w:fldCharType="end"/>
      </w:r>
    </w:p>
    <w:p w14:paraId="7D529156" w14:textId="21018ED0" w:rsidR="00750BC0" w:rsidRDefault="00750BC0">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_Toc145643315 \h </w:instrText>
      </w:r>
      <w:r>
        <w:fldChar w:fldCharType="separate"/>
      </w:r>
      <w:r>
        <w:t>38</w:t>
      </w:r>
      <w:r>
        <w:fldChar w:fldCharType="end"/>
      </w:r>
    </w:p>
    <w:p w14:paraId="639E8906" w14:textId="2E68A649" w:rsidR="00750BC0" w:rsidRDefault="00750BC0">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_Toc145643316 \h </w:instrText>
      </w:r>
      <w:r>
        <w:fldChar w:fldCharType="separate"/>
      </w:r>
      <w:r>
        <w:t>38</w:t>
      </w:r>
      <w:r>
        <w:fldChar w:fldCharType="end"/>
      </w:r>
    </w:p>
    <w:p w14:paraId="53FBA3E3" w14:textId="21CDB927" w:rsidR="00750BC0" w:rsidRDefault="00750BC0">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_Toc145643317 \h </w:instrText>
      </w:r>
      <w:r>
        <w:fldChar w:fldCharType="separate"/>
      </w:r>
      <w:r>
        <w:t>38</w:t>
      </w:r>
      <w:r>
        <w:fldChar w:fldCharType="end"/>
      </w:r>
    </w:p>
    <w:p w14:paraId="77CB2D34" w14:textId="4A152DE6" w:rsidR="00750BC0" w:rsidRDefault="00750BC0">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_Toc145643318 \h </w:instrText>
      </w:r>
      <w:r>
        <w:fldChar w:fldCharType="separate"/>
      </w:r>
      <w:r>
        <w:t>38</w:t>
      </w:r>
      <w:r>
        <w:fldChar w:fldCharType="end"/>
      </w:r>
    </w:p>
    <w:p w14:paraId="489219C1" w14:textId="70885CA9" w:rsidR="00750BC0" w:rsidRDefault="00750BC0">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_Toc145643319 \h </w:instrText>
      </w:r>
      <w:r>
        <w:fldChar w:fldCharType="separate"/>
      </w:r>
      <w:r>
        <w:t>39</w:t>
      </w:r>
      <w:r>
        <w:fldChar w:fldCharType="end"/>
      </w:r>
    </w:p>
    <w:p w14:paraId="27F2D050" w14:textId="458C3740" w:rsidR="00750BC0" w:rsidRDefault="00750BC0">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_Toc145643320 \h </w:instrText>
      </w:r>
      <w:r>
        <w:fldChar w:fldCharType="separate"/>
      </w:r>
      <w:r>
        <w:t>39</w:t>
      </w:r>
      <w:r>
        <w:fldChar w:fldCharType="end"/>
      </w:r>
    </w:p>
    <w:p w14:paraId="292E66AE" w14:textId="4E1288C9" w:rsidR="00750BC0" w:rsidRDefault="00750BC0">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_Toc145643321 \h </w:instrText>
      </w:r>
      <w:r>
        <w:fldChar w:fldCharType="separate"/>
      </w:r>
      <w:r>
        <w:t>39</w:t>
      </w:r>
      <w:r>
        <w:fldChar w:fldCharType="end"/>
      </w:r>
    </w:p>
    <w:p w14:paraId="7425DDFA" w14:textId="655970AB" w:rsidR="00750BC0" w:rsidRDefault="00750BC0">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_Toc145643322 \h </w:instrText>
      </w:r>
      <w:r>
        <w:fldChar w:fldCharType="separate"/>
      </w:r>
      <w:r>
        <w:t>39</w:t>
      </w:r>
      <w:r>
        <w:fldChar w:fldCharType="end"/>
      </w:r>
    </w:p>
    <w:p w14:paraId="6BC1A592" w14:textId="7F8DDF4B" w:rsidR="00750BC0" w:rsidRDefault="00750BC0">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_Toc145643323 \h </w:instrText>
      </w:r>
      <w:r>
        <w:fldChar w:fldCharType="separate"/>
      </w:r>
      <w:r>
        <w:t>40</w:t>
      </w:r>
      <w:r>
        <w:fldChar w:fldCharType="end"/>
      </w:r>
    </w:p>
    <w:p w14:paraId="7EF9C5A6" w14:textId="3C2D0C51" w:rsidR="00750BC0" w:rsidRDefault="00750BC0">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_Toc145643324 \h </w:instrText>
      </w:r>
      <w:r>
        <w:fldChar w:fldCharType="separate"/>
      </w:r>
      <w:r>
        <w:t>40</w:t>
      </w:r>
      <w:r>
        <w:fldChar w:fldCharType="end"/>
      </w:r>
    </w:p>
    <w:p w14:paraId="4F207BFF" w14:textId="254BA2E8" w:rsidR="00750BC0" w:rsidRDefault="00750BC0">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_Toc145643325 \h </w:instrText>
      </w:r>
      <w:r>
        <w:fldChar w:fldCharType="separate"/>
      </w:r>
      <w:r>
        <w:t>40</w:t>
      </w:r>
      <w:r>
        <w:fldChar w:fldCharType="end"/>
      </w:r>
    </w:p>
    <w:p w14:paraId="2C41C7DF" w14:textId="2DDC9D5D" w:rsidR="00750BC0" w:rsidRDefault="00750BC0">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_Toc145643326 \h </w:instrText>
      </w:r>
      <w:r>
        <w:fldChar w:fldCharType="separate"/>
      </w:r>
      <w:r>
        <w:t>40</w:t>
      </w:r>
      <w:r>
        <w:fldChar w:fldCharType="end"/>
      </w:r>
    </w:p>
    <w:p w14:paraId="729D6E81" w14:textId="0EC4D13A" w:rsidR="00750BC0" w:rsidRDefault="00750BC0">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_Toc145643327 \h </w:instrText>
      </w:r>
      <w:r>
        <w:fldChar w:fldCharType="separate"/>
      </w:r>
      <w:r>
        <w:t>40</w:t>
      </w:r>
      <w:r>
        <w:fldChar w:fldCharType="end"/>
      </w:r>
    </w:p>
    <w:p w14:paraId="1CA5496B" w14:textId="1ED6026C" w:rsidR="00750BC0" w:rsidRDefault="00750BC0">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_Toc145643328 \h </w:instrText>
      </w:r>
      <w:r>
        <w:fldChar w:fldCharType="separate"/>
      </w:r>
      <w:r>
        <w:t>40</w:t>
      </w:r>
      <w:r>
        <w:fldChar w:fldCharType="end"/>
      </w:r>
    </w:p>
    <w:p w14:paraId="0BFE5FC5" w14:textId="1DE167C1" w:rsidR="00750BC0" w:rsidRDefault="00750BC0">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710479">
        <w:rPr>
          <w:i/>
        </w:rPr>
        <w:t>SAN type 1-H</w:t>
      </w:r>
      <w:r>
        <w:tab/>
      </w:r>
      <w:r>
        <w:fldChar w:fldCharType="begin"/>
      </w:r>
      <w:r>
        <w:instrText xml:space="preserve"> PAGEREF _Toc145643329 \h </w:instrText>
      </w:r>
      <w:r>
        <w:fldChar w:fldCharType="separate"/>
      </w:r>
      <w:r>
        <w:t>40</w:t>
      </w:r>
      <w:r>
        <w:fldChar w:fldCharType="end"/>
      </w:r>
    </w:p>
    <w:p w14:paraId="38ACD080" w14:textId="272A4F46" w:rsidR="00750BC0" w:rsidRDefault="00750BC0">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_Toc145643330 \h </w:instrText>
      </w:r>
      <w:r>
        <w:fldChar w:fldCharType="separate"/>
      </w:r>
      <w:r>
        <w:t>41</w:t>
      </w:r>
      <w:r>
        <w:fldChar w:fldCharType="end"/>
      </w:r>
    </w:p>
    <w:p w14:paraId="58C7805C" w14:textId="60D06A14" w:rsidR="00750BC0" w:rsidRDefault="00750BC0">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_Toc145643331 \h </w:instrText>
      </w:r>
      <w:r>
        <w:fldChar w:fldCharType="separate"/>
      </w:r>
      <w:r>
        <w:t>41</w:t>
      </w:r>
      <w:r>
        <w:fldChar w:fldCharType="end"/>
      </w:r>
    </w:p>
    <w:p w14:paraId="78943CA9" w14:textId="1A1A1B46" w:rsidR="00750BC0" w:rsidRDefault="00750BC0">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_Toc145643332 \h </w:instrText>
      </w:r>
      <w:r>
        <w:fldChar w:fldCharType="separate"/>
      </w:r>
      <w:r>
        <w:t>42</w:t>
      </w:r>
      <w:r>
        <w:fldChar w:fldCharType="end"/>
      </w:r>
    </w:p>
    <w:p w14:paraId="69E8072B" w14:textId="2E228902" w:rsidR="00750BC0" w:rsidRDefault="00750BC0">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_Toc145643333 \h </w:instrText>
      </w:r>
      <w:r>
        <w:fldChar w:fldCharType="separate"/>
      </w:r>
      <w:r>
        <w:t>42</w:t>
      </w:r>
      <w:r>
        <w:fldChar w:fldCharType="end"/>
      </w:r>
    </w:p>
    <w:p w14:paraId="0567EC7E" w14:textId="34717408" w:rsidR="00750BC0" w:rsidRDefault="00750BC0">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_Toc145643334 \h </w:instrText>
      </w:r>
      <w:r>
        <w:fldChar w:fldCharType="separate"/>
      </w:r>
      <w:r>
        <w:t>42</w:t>
      </w:r>
      <w:r>
        <w:fldChar w:fldCharType="end"/>
      </w:r>
    </w:p>
    <w:p w14:paraId="7EE85884" w14:textId="5430AADD" w:rsidR="00750BC0" w:rsidRDefault="00750BC0">
      <w:pPr>
        <w:pStyle w:val="TOC4"/>
        <w:rPr>
          <w:rFonts w:asciiTheme="minorHAnsi" w:hAnsiTheme="minorHAnsi" w:cstheme="minorBidi"/>
          <w:kern w:val="2"/>
          <w:sz w:val="22"/>
          <w:szCs w:val="22"/>
          <w:lang w:eastAsia="en-GB"/>
          <w14:ligatures w14:val="standardContextual"/>
        </w:rPr>
      </w:pPr>
      <w:r>
        <w:t>8.2.1</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_Toc145643335 \h </w:instrText>
      </w:r>
      <w:r>
        <w:fldChar w:fldCharType="separate"/>
      </w:r>
      <w:r>
        <w:t>43</w:t>
      </w:r>
      <w:r>
        <w:fldChar w:fldCharType="end"/>
      </w:r>
    </w:p>
    <w:p w14:paraId="3298A961" w14:textId="571B67C5" w:rsidR="00750BC0" w:rsidRDefault="00750BC0">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_Toc145643336 \h </w:instrText>
      </w:r>
      <w:r>
        <w:fldChar w:fldCharType="separate"/>
      </w:r>
      <w:r>
        <w:t>44</w:t>
      </w:r>
      <w:r>
        <w:fldChar w:fldCharType="end"/>
      </w:r>
    </w:p>
    <w:p w14:paraId="25A6B798" w14:textId="2FB7CF9E" w:rsidR="00750BC0" w:rsidRDefault="00750BC0">
      <w:pPr>
        <w:pStyle w:val="TOC4"/>
        <w:rPr>
          <w:rFonts w:asciiTheme="minorHAnsi" w:hAnsiTheme="minorHAnsi" w:cstheme="minorBidi"/>
          <w:kern w:val="2"/>
          <w:sz w:val="22"/>
          <w:szCs w:val="22"/>
          <w:lang w:eastAsia="en-GB"/>
          <w14:ligatures w14:val="standardContextual"/>
        </w:rPr>
      </w:pPr>
      <w:r>
        <w:t>8.2.</w:t>
      </w:r>
      <w:r w:rsidRPr="00710479">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_Toc145643337 \h </w:instrText>
      </w:r>
      <w:r>
        <w:fldChar w:fldCharType="separate"/>
      </w:r>
      <w:r>
        <w:t>44</w:t>
      </w:r>
      <w:r>
        <w:fldChar w:fldCharType="end"/>
      </w:r>
    </w:p>
    <w:p w14:paraId="07DE1565" w14:textId="17CEEE1A" w:rsidR="00750BC0" w:rsidRDefault="00750BC0">
      <w:pPr>
        <w:pStyle w:val="TOC4"/>
        <w:rPr>
          <w:rFonts w:asciiTheme="minorHAnsi" w:hAnsiTheme="minorHAnsi" w:cstheme="minorBidi"/>
          <w:kern w:val="2"/>
          <w:sz w:val="22"/>
          <w:szCs w:val="22"/>
          <w:lang w:eastAsia="en-GB"/>
          <w14:ligatures w14:val="standardContextual"/>
        </w:rPr>
      </w:pPr>
      <w:r>
        <w:t>8.2.</w:t>
      </w:r>
      <w:r w:rsidRPr="00710479">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_Toc145643338 \h </w:instrText>
      </w:r>
      <w:r>
        <w:fldChar w:fldCharType="separate"/>
      </w:r>
      <w:r>
        <w:t>44</w:t>
      </w:r>
      <w:r>
        <w:fldChar w:fldCharType="end"/>
      </w:r>
    </w:p>
    <w:p w14:paraId="6DE768A1" w14:textId="66EF84E5" w:rsidR="00750BC0" w:rsidRDefault="00750BC0">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_Toc145643339 \h </w:instrText>
      </w:r>
      <w:r>
        <w:fldChar w:fldCharType="separate"/>
      </w:r>
      <w:r>
        <w:t>46</w:t>
      </w:r>
      <w:r>
        <w:fldChar w:fldCharType="end"/>
      </w:r>
    </w:p>
    <w:p w14:paraId="61A5D761" w14:textId="294FCD79" w:rsidR="00750BC0" w:rsidRDefault="00750BC0">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_Toc145643340 \h </w:instrText>
      </w:r>
      <w:r>
        <w:fldChar w:fldCharType="separate"/>
      </w:r>
      <w:r>
        <w:t>46</w:t>
      </w:r>
      <w:r>
        <w:fldChar w:fldCharType="end"/>
      </w:r>
    </w:p>
    <w:p w14:paraId="32449DD9" w14:textId="7E0AE0A1" w:rsidR="00750BC0" w:rsidRDefault="00750BC0">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_Toc145643341 \h </w:instrText>
      </w:r>
      <w:r>
        <w:fldChar w:fldCharType="separate"/>
      </w:r>
      <w:r>
        <w:t>47</w:t>
      </w:r>
      <w:r>
        <w:fldChar w:fldCharType="end"/>
      </w:r>
    </w:p>
    <w:p w14:paraId="0D68601B" w14:textId="738938F3" w:rsidR="00750BC0" w:rsidRDefault="00750BC0">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_Toc145643342 \h </w:instrText>
      </w:r>
      <w:r>
        <w:fldChar w:fldCharType="separate"/>
      </w:r>
      <w:r>
        <w:t>47</w:t>
      </w:r>
      <w:r>
        <w:fldChar w:fldCharType="end"/>
      </w:r>
    </w:p>
    <w:p w14:paraId="783BB037" w14:textId="7ACBABB5" w:rsidR="00750BC0" w:rsidRDefault="00750BC0">
      <w:pPr>
        <w:pStyle w:val="TOC4"/>
        <w:rPr>
          <w:rFonts w:asciiTheme="minorHAnsi" w:hAnsiTheme="minorHAnsi" w:cstheme="minorBidi"/>
          <w:kern w:val="2"/>
          <w:sz w:val="22"/>
          <w:szCs w:val="22"/>
          <w:lang w:eastAsia="en-GB"/>
          <w14:ligatures w14:val="standardContextual"/>
        </w:rPr>
      </w:pPr>
      <w:r>
        <w:t>8.2.4</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_Toc145643343 \h </w:instrText>
      </w:r>
      <w:r>
        <w:fldChar w:fldCharType="separate"/>
      </w:r>
      <w:r>
        <w:t>48</w:t>
      </w:r>
      <w:r>
        <w:fldChar w:fldCharType="end"/>
      </w:r>
    </w:p>
    <w:p w14:paraId="24E427F7" w14:textId="1A5728DA" w:rsidR="00750BC0" w:rsidRDefault="00750BC0">
      <w:pPr>
        <w:pStyle w:val="TOC2"/>
        <w:rPr>
          <w:rFonts w:asciiTheme="minorHAnsi" w:hAnsiTheme="minorHAnsi" w:cstheme="minorBidi"/>
          <w:kern w:val="2"/>
          <w:sz w:val="22"/>
          <w:szCs w:val="22"/>
          <w:lang w:eastAsia="en-GB"/>
          <w14:ligatures w14:val="standardContextual"/>
        </w:rPr>
      </w:pPr>
      <w:r>
        <w:rPr>
          <w:lang w:eastAsia="zh-CN"/>
        </w:rPr>
        <w:lastRenderedPageBreak/>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_Toc145643344 \h </w:instrText>
      </w:r>
      <w:r>
        <w:fldChar w:fldCharType="separate"/>
      </w:r>
      <w:r>
        <w:t>49</w:t>
      </w:r>
      <w:r>
        <w:fldChar w:fldCharType="end"/>
      </w:r>
    </w:p>
    <w:p w14:paraId="5FDDFD7A" w14:textId="634608BB" w:rsidR="00750BC0" w:rsidRDefault="00750BC0">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_Toc145643345 \h </w:instrText>
      </w:r>
      <w:r>
        <w:fldChar w:fldCharType="separate"/>
      </w:r>
      <w:r>
        <w:t>49</w:t>
      </w:r>
      <w:r>
        <w:fldChar w:fldCharType="end"/>
      </w:r>
    </w:p>
    <w:p w14:paraId="62522DD9" w14:textId="3D970E49" w:rsidR="00750BC0" w:rsidRDefault="00750BC0">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_Toc145643346 \h </w:instrText>
      </w:r>
      <w:r>
        <w:fldChar w:fldCharType="separate"/>
      </w:r>
      <w:r>
        <w:t>49</w:t>
      </w:r>
      <w:r>
        <w:fldChar w:fldCharType="end"/>
      </w:r>
    </w:p>
    <w:p w14:paraId="05B5D9B1" w14:textId="76E588BC" w:rsidR="00750BC0" w:rsidRDefault="00750BC0">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_Toc145643347 \h </w:instrText>
      </w:r>
      <w:r>
        <w:fldChar w:fldCharType="separate"/>
      </w:r>
      <w:r>
        <w:t>49</w:t>
      </w:r>
      <w:r>
        <w:fldChar w:fldCharType="end"/>
      </w:r>
    </w:p>
    <w:p w14:paraId="2C6D1872" w14:textId="32684667" w:rsidR="00750BC0" w:rsidRDefault="00750BC0">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_Toc145643348 \h </w:instrText>
      </w:r>
      <w:r>
        <w:fldChar w:fldCharType="separate"/>
      </w:r>
      <w:r>
        <w:t>49</w:t>
      </w:r>
      <w:r>
        <w:fldChar w:fldCharType="end"/>
      </w:r>
    </w:p>
    <w:p w14:paraId="704F8947" w14:textId="22161271" w:rsidR="00750BC0" w:rsidRDefault="00750BC0">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_Toc145643349 \h </w:instrText>
      </w:r>
      <w:r>
        <w:fldChar w:fldCharType="separate"/>
      </w:r>
      <w:r>
        <w:t>49</w:t>
      </w:r>
      <w:r>
        <w:fldChar w:fldCharType="end"/>
      </w:r>
    </w:p>
    <w:p w14:paraId="36526E04" w14:textId="1A94967C" w:rsidR="00750BC0" w:rsidRDefault="00750BC0">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_Toc145643350 \h </w:instrText>
      </w:r>
      <w:r>
        <w:fldChar w:fldCharType="separate"/>
      </w:r>
      <w:r>
        <w:t>50</w:t>
      </w:r>
      <w:r>
        <w:fldChar w:fldCharType="end"/>
      </w:r>
    </w:p>
    <w:p w14:paraId="135367CC" w14:textId="026F2804"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_Toc145643351 \h </w:instrText>
      </w:r>
      <w:r>
        <w:fldChar w:fldCharType="separate"/>
      </w:r>
      <w:r>
        <w:t>50</w:t>
      </w:r>
      <w:r>
        <w:fldChar w:fldCharType="end"/>
      </w:r>
    </w:p>
    <w:p w14:paraId="01C1B682" w14:textId="16C3A963" w:rsidR="00750BC0" w:rsidRDefault="00750BC0">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_Toc145643352 \h </w:instrText>
      </w:r>
      <w:r>
        <w:fldChar w:fldCharType="separate"/>
      </w:r>
      <w:r>
        <w:t>50</w:t>
      </w:r>
      <w:r>
        <w:fldChar w:fldCharType="end"/>
      </w:r>
    </w:p>
    <w:p w14:paraId="7F8351F2" w14:textId="6D442181" w:rsidR="00750BC0" w:rsidRDefault="00750BC0">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_Toc145643353 \h </w:instrText>
      </w:r>
      <w:r>
        <w:fldChar w:fldCharType="separate"/>
      </w:r>
      <w:r>
        <w:t>50</w:t>
      </w:r>
      <w:r>
        <w:fldChar w:fldCharType="end"/>
      </w:r>
    </w:p>
    <w:p w14:paraId="6BEB9E02" w14:textId="224F51E5" w:rsidR="00750BC0" w:rsidRDefault="00750BC0">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_Toc145643354 \h </w:instrText>
      </w:r>
      <w:r>
        <w:fldChar w:fldCharType="separate"/>
      </w:r>
      <w:r>
        <w:t>51</w:t>
      </w:r>
      <w:r>
        <w:fldChar w:fldCharType="end"/>
      </w:r>
    </w:p>
    <w:p w14:paraId="4919B5A0" w14:textId="121FADF7" w:rsidR="00750BC0" w:rsidRDefault="00750BC0">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_Toc145643355 \h </w:instrText>
      </w:r>
      <w:r>
        <w:fldChar w:fldCharType="separate"/>
      </w:r>
      <w:r>
        <w:t>51</w:t>
      </w:r>
      <w:r>
        <w:fldChar w:fldCharType="end"/>
      </w:r>
    </w:p>
    <w:p w14:paraId="7A59A18C" w14:textId="2EEAA081" w:rsidR="00750BC0" w:rsidRDefault="00750BC0">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_Toc145643356 \h </w:instrText>
      </w:r>
      <w:r>
        <w:fldChar w:fldCharType="separate"/>
      </w:r>
      <w:r>
        <w:t>51</w:t>
      </w:r>
      <w:r>
        <w:fldChar w:fldCharType="end"/>
      </w:r>
    </w:p>
    <w:p w14:paraId="5B9783AD" w14:textId="7633BC3A" w:rsidR="00750BC0" w:rsidRDefault="00750BC0">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_Toc145643357 \h </w:instrText>
      </w:r>
      <w:r>
        <w:fldChar w:fldCharType="separate"/>
      </w:r>
      <w:r>
        <w:t>51</w:t>
      </w:r>
      <w:r>
        <w:fldChar w:fldCharType="end"/>
      </w:r>
    </w:p>
    <w:p w14:paraId="5EA35B96" w14:textId="49CA01AE"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_Toc145643358 \h </w:instrText>
      </w:r>
      <w:r>
        <w:fldChar w:fldCharType="separate"/>
      </w:r>
      <w:r>
        <w:t>52</w:t>
      </w:r>
      <w:r>
        <w:fldChar w:fldCharType="end"/>
      </w:r>
    </w:p>
    <w:p w14:paraId="3BFD7E3B" w14:textId="36B7E863" w:rsidR="00750BC0" w:rsidRDefault="00750BC0">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_Toc145643359 \h </w:instrText>
      </w:r>
      <w:r>
        <w:fldChar w:fldCharType="separate"/>
      </w:r>
      <w:r>
        <w:t>52</w:t>
      </w:r>
      <w:r>
        <w:fldChar w:fldCharType="end"/>
      </w:r>
    </w:p>
    <w:p w14:paraId="06E07720" w14:textId="2B5DBE21"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_Toc145643360 \h </w:instrText>
      </w:r>
      <w:r>
        <w:fldChar w:fldCharType="separate"/>
      </w:r>
      <w:r>
        <w:t>52</w:t>
      </w:r>
      <w:r>
        <w:fldChar w:fldCharType="end"/>
      </w:r>
    </w:p>
    <w:p w14:paraId="6C46CA5C" w14:textId="2F412FD8"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_Toc145643361 \h </w:instrText>
      </w:r>
      <w:r>
        <w:fldChar w:fldCharType="separate"/>
      </w:r>
      <w:r>
        <w:t>52</w:t>
      </w:r>
      <w:r>
        <w:fldChar w:fldCharType="end"/>
      </w:r>
    </w:p>
    <w:p w14:paraId="72CE0D0D" w14:textId="6A28E194" w:rsidR="00750BC0" w:rsidRDefault="00750BC0">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_Toc145643362 \h </w:instrText>
      </w:r>
      <w:r>
        <w:fldChar w:fldCharType="separate"/>
      </w:r>
      <w:r>
        <w:t>53</w:t>
      </w:r>
      <w:r>
        <w:fldChar w:fldCharType="end"/>
      </w:r>
    </w:p>
    <w:p w14:paraId="65D79FA2" w14:textId="11A61150"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_Toc145643363 \h </w:instrText>
      </w:r>
      <w:r>
        <w:fldChar w:fldCharType="separate"/>
      </w:r>
      <w:r>
        <w:t>53</w:t>
      </w:r>
      <w:r>
        <w:fldChar w:fldCharType="end"/>
      </w:r>
    </w:p>
    <w:p w14:paraId="1C140A0E" w14:textId="6578B9C7" w:rsidR="00750BC0" w:rsidRDefault="00750BC0">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_Toc145643364 \h </w:instrText>
      </w:r>
      <w:r>
        <w:fldChar w:fldCharType="separate"/>
      </w:r>
      <w:r>
        <w:t>53</w:t>
      </w:r>
      <w:r>
        <w:fldChar w:fldCharType="end"/>
      </w:r>
    </w:p>
    <w:p w14:paraId="47D28CC2" w14:textId="7B634543" w:rsidR="00750BC0" w:rsidRDefault="00750BC0">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_Toc145643365 \h </w:instrText>
      </w:r>
      <w:r>
        <w:fldChar w:fldCharType="separate"/>
      </w:r>
      <w:r>
        <w:t>54</w:t>
      </w:r>
      <w:r>
        <w:fldChar w:fldCharType="end"/>
      </w:r>
    </w:p>
    <w:p w14:paraId="736EC7DD" w14:textId="628A6468" w:rsidR="00750BC0" w:rsidRDefault="00750BC0">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_Toc145643366 \h </w:instrText>
      </w:r>
      <w:r>
        <w:fldChar w:fldCharType="separate"/>
      </w:r>
      <w:r>
        <w:t>54</w:t>
      </w:r>
      <w:r>
        <w:fldChar w:fldCharType="end"/>
      </w:r>
    </w:p>
    <w:p w14:paraId="7BF65DDF" w14:textId="68FA9C9F" w:rsidR="00750BC0" w:rsidRDefault="00750BC0">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_Toc145643367 \h </w:instrText>
      </w:r>
      <w:r>
        <w:fldChar w:fldCharType="separate"/>
      </w:r>
      <w:r>
        <w:t>54</w:t>
      </w:r>
      <w:r>
        <w:fldChar w:fldCharType="end"/>
      </w:r>
    </w:p>
    <w:p w14:paraId="357C2621" w14:textId="219DE45F" w:rsidR="00750BC0" w:rsidRDefault="00750BC0">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_Toc145643368 \h </w:instrText>
      </w:r>
      <w:r>
        <w:fldChar w:fldCharType="separate"/>
      </w:r>
      <w:r>
        <w:t>54</w:t>
      </w:r>
      <w:r>
        <w:fldChar w:fldCharType="end"/>
      </w:r>
    </w:p>
    <w:p w14:paraId="76CF8C0A" w14:textId="42B523B9" w:rsidR="00750BC0" w:rsidRDefault="00750BC0">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_Toc145643369 \h </w:instrText>
      </w:r>
      <w:r>
        <w:fldChar w:fldCharType="separate"/>
      </w:r>
      <w:r>
        <w:t>54</w:t>
      </w:r>
      <w:r>
        <w:fldChar w:fldCharType="end"/>
      </w:r>
    </w:p>
    <w:p w14:paraId="133C437D" w14:textId="1B570C45" w:rsidR="00750BC0" w:rsidRDefault="00750BC0">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_Toc145643370 \h </w:instrText>
      </w:r>
      <w:r>
        <w:fldChar w:fldCharType="separate"/>
      </w:r>
      <w:r>
        <w:t>55</w:t>
      </w:r>
      <w:r>
        <w:fldChar w:fldCharType="end"/>
      </w:r>
    </w:p>
    <w:p w14:paraId="09F5BC99" w14:textId="472211E6" w:rsidR="00750BC0" w:rsidRDefault="00750BC0">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_Toc145643371 \h </w:instrText>
      </w:r>
      <w:r>
        <w:fldChar w:fldCharType="separate"/>
      </w:r>
      <w:r>
        <w:t>56</w:t>
      </w:r>
      <w:r>
        <w:fldChar w:fldCharType="end"/>
      </w:r>
    </w:p>
    <w:p w14:paraId="3350F72D" w14:textId="2D3E83F0" w:rsidR="00750BC0" w:rsidRDefault="00750BC0">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_Toc145643372 \h </w:instrText>
      </w:r>
      <w:r>
        <w:fldChar w:fldCharType="separate"/>
      </w:r>
      <w:r>
        <w:t>56</w:t>
      </w:r>
      <w:r>
        <w:fldChar w:fldCharType="end"/>
      </w:r>
    </w:p>
    <w:p w14:paraId="442738AA" w14:textId="26055A52" w:rsidR="00750BC0" w:rsidRDefault="00750BC0">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_Toc145643373 \h </w:instrText>
      </w:r>
      <w:r>
        <w:fldChar w:fldCharType="separate"/>
      </w:r>
      <w:r>
        <w:t>56</w:t>
      </w:r>
      <w:r>
        <w:fldChar w:fldCharType="end"/>
      </w:r>
    </w:p>
    <w:p w14:paraId="2FB597E4" w14:textId="39FF4146" w:rsidR="00750BC0" w:rsidRDefault="00750BC0">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_Toc145643374 \h </w:instrText>
      </w:r>
      <w:r>
        <w:fldChar w:fldCharType="separate"/>
      </w:r>
      <w:r>
        <w:t>56</w:t>
      </w:r>
      <w:r>
        <w:fldChar w:fldCharType="end"/>
      </w:r>
    </w:p>
    <w:p w14:paraId="6490E044" w14:textId="6D9D0F01" w:rsidR="00750BC0" w:rsidRDefault="00750BC0">
      <w:pPr>
        <w:pStyle w:val="TOC6"/>
        <w:rPr>
          <w:rFonts w:asciiTheme="minorHAnsi" w:hAnsiTheme="minorHAnsi" w:cstheme="minorBidi"/>
          <w:kern w:val="2"/>
          <w:sz w:val="22"/>
          <w:szCs w:val="22"/>
          <w:lang w:eastAsia="en-GB"/>
          <w14:ligatures w14:val="standardContextual"/>
        </w:rPr>
      </w:pPr>
      <w:r>
        <w:t>8.3.7.2.1.1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_Toc145643375 \h </w:instrText>
      </w:r>
      <w:r>
        <w:fldChar w:fldCharType="separate"/>
      </w:r>
      <w:r>
        <w:t>56</w:t>
      </w:r>
      <w:r>
        <w:fldChar w:fldCharType="end"/>
      </w:r>
    </w:p>
    <w:p w14:paraId="24F873C3" w14:textId="500D0A4E" w:rsidR="00750BC0" w:rsidRDefault="00750BC0">
      <w:pPr>
        <w:pStyle w:val="TOC6"/>
        <w:rPr>
          <w:rFonts w:asciiTheme="minorHAnsi" w:hAnsiTheme="minorHAnsi" w:cstheme="minorBidi"/>
          <w:kern w:val="2"/>
          <w:sz w:val="22"/>
          <w:szCs w:val="22"/>
          <w:lang w:eastAsia="en-GB"/>
          <w14:ligatures w14:val="standardContextual"/>
        </w:rPr>
      </w:pPr>
      <w:r>
        <w:t>8.3.7.2.1.2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_Toc145643376 \h </w:instrText>
      </w:r>
      <w:r>
        <w:fldChar w:fldCharType="separate"/>
      </w:r>
      <w:r>
        <w:t>56</w:t>
      </w:r>
      <w:r>
        <w:fldChar w:fldCharType="end"/>
      </w:r>
    </w:p>
    <w:p w14:paraId="6A7DB842" w14:textId="69DA1CC4" w:rsidR="00750BC0" w:rsidRDefault="00750BC0">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_Toc145643377 \h </w:instrText>
      </w:r>
      <w:r>
        <w:fldChar w:fldCharType="separate"/>
      </w:r>
      <w:r>
        <w:t>57</w:t>
      </w:r>
      <w:r>
        <w:fldChar w:fldCharType="end"/>
      </w:r>
    </w:p>
    <w:p w14:paraId="7412B38F" w14:textId="0D21F25E" w:rsidR="00750BC0" w:rsidRDefault="00750BC0">
      <w:pPr>
        <w:pStyle w:val="TOC6"/>
        <w:rPr>
          <w:rFonts w:asciiTheme="minorHAnsi" w:hAnsiTheme="minorHAnsi" w:cstheme="minorBidi"/>
          <w:kern w:val="2"/>
          <w:sz w:val="22"/>
          <w:szCs w:val="22"/>
          <w:lang w:eastAsia="en-GB"/>
          <w14:ligatures w14:val="standardContextual"/>
        </w:rPr>
      </w:pPr>
      <w:r>
        <w:t>8.3.7.2.2.1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_Toc145643378 \h </w:instrText>
      </w:r>
      <w:r>
        <w:fldChar w:fldCharType="separate"/>
      </w:r>
      <w:r>
        <w:t>57</w:t>
      </w:r>
      <w:r>
        <w:fldChar w:fldCharType="end"/>
      </w:r>
    </w:p>
    <w:p w14:paraId="0C7F7142" w14:textId="50C26C1E" w:rsidR="00750BC0" w:rsidRDefault="00750BC0">
      <w:pPr>
        <w:pStyle w:val="TOC6"/>
        <w:rPr>
          <w:rFonts w:asciiTheme="minorHAnsi" w:hAnsiTheme="minorHAnsi" w:cstheme="minorBidi"/>
          <w:kern w:val="2"/>
          <w:sz w:val="22"/>
          <w:szCs w:val="22"/>
          <w:lang w:eastAsia="en-GB"/>
          <w14:ligatures w14:val="standardContextual"/>
        </w:rPr>
      </w:pPr>
      <w:r>
        <w:t>8.3.7.2.2.2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_Toc145643379 \h </w:instrText>
      </w:r>
      <w:r>
        <w:fldChar w:fldCharType="separate"/>
      </w:r>
      <w:r>
        <w:t>57</w:t>
      </w:r>
      <w:r>
        <w:fldChar w:fldCharType="end"/>
      </w:r>
    </w:p>
    <w:p w14:paraId="1028B1A5" w14:textId="0D8FC248" w:rsidR="00750BC0" w:rsidRDefault="00750BC0">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_Toc145643380 \h </w:instrText>
      </w:r>
      <w:r>
        <w:fldChar w:fldCharType="separate"/>
      </w:r>
      <w:r>
        <w:t>57</w:t>
      </w:r>
      <w:r>
        <w:fldChar w:fldCharType="end"/>
      </w:r>
    </w:p>
    <w:p w14:paraId="0433B10E" w14:textId="540B5C06" w:rsidR="00750BC0" w:rsidRDefault="00750BC0">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_Toc145643381 \h </w:instrText>
      </w:r>
      <w:r>
        <w:fldChar w:fldCharType="separate"/>
      </w:r>
      <w:r>
        <w:t>57</w:t>
      </w:r>
      <w:r>
        <w:fldChar w:fldCharType="end"/>
      </w:r>
    </w:p>
    <w:p w14:paraId="4E1C1CB5" w14:textId="10096751" w:rsidR="00750BC0" w:rsidRDefault="00750BC0">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_Toc145643382 \h </w:instrText>
      </w:r>
      <w:r>
        <w:fldChar w:fldCharType="separate"/>
      </w:r>
      <w:r>
        <w:t>57</w:t>
      </w:r>
      <w:r>
        <w:fldChar w:fldCharType="end"/>
      </w:r>
    </w:p>
    <w:p w14:paraId="2786358E" w14:textId="14B19CE4" w:rsidR="00750BC0" w:rsidRDefault="00750BC0">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_Toc145643383 \h </w:instrText>
      </w:r>
      <w:r>
        <w:fldChar w:fldCharType="separate"/>
      </w:r>
      <w:r>
        <w:t>58</w:t>
      </w:r>
      <w:r>
        <w:fldChar w:fldCharType="end"/>
      </w:r>
    </w:p>
    <w:p w14:paraId="62C14E58" w14:textId="5F70EFA5" w:rsidR="00750BC0" w:rsidRDefault="00750BC0">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_Toc145643384 \h </w:instrText>
      </w:r>
      <w:r>
        <w:fldChar w:fldCharType="separate"/>
      </w:r>
      <w:r>
        <w:t>58</w:t>
      </w:r>
      <w:r>
        <w:fldChar w:fldCharType="end"/>
      </w:r>
    </w:p>
    <w:p w14:paraId="2CE763EE" w14:textId="44859E87" w:rsidR="00750BC0" w:rsidRDefault="00750BC0">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_Toc145643385 \h </w:instrText>
      </w:r>
      <w:r>
        <w:fldChar w:fldCharType="separate"/>
      </w:r>
      <w:r>
        <w:t>58</w:t>
      </w:r>
      <w:r>
        <w:fldChar w:fldCharType="end"/>
      </w:r>
    </w:p>
    <w:p w14:paraId="43F172C2" w14:textId="3B78FE4F" w:rsidR="00750BC0" w:rsidRDefault="00750BC0">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_Toc145643386 \h </w:instrText>
      </w:r>
      <w:r>
        <w:fldChar w:fldCharType="separate"/>
      </w:r>
      <w:r>
        <w:t>58</w:t>
      </w:r>
      <w:r>
        <w:fldChar w:fldCharType="end"/>
      </w:r>
    </w:p>
    <w:p w14:paraId="20CC5964" w14:textId="4B17C82F" w:rsidR="00750BC0" w:rsidRDefault="00750BC0">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_Toc145643387 \h </w:instrText>
      </w:r>
      <w:r>
        <w:fldChar w:fldCharType="separate"/>
      </w:r>
      <w:r>
        <w:t>59</w:t>
      </w:r>
      <w:r>
        <w:fldChar w:fldCharType="end"/>
      </w:r>
    </w:p>
    <w:p w14:paraId="5A8E0DCB" w14:textId="4031F050" w:rsidR="00750BC0" w:rsidRDefault="00750BC0">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_Toc145643388 \h </w:instrText>
      </w:r>
      <w:r>
        <w:fldChar w:fldCharType="separate"/>
      </w:r>
      <w:r>
        <w:t>59</w:t>
      </w:r>
      <w:r>
        <w:fldChar w:fldCharType="end"/>
      </w:r>
    </w:p>
    <w:p w14:paraId="16B414FE" w14:textId="4B0AEACB" w:rsidR="00750BC0" w:rsidRDefault="00750BC0">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_Toc145643389 \h </w:instrText>
      </w:r>
      <w:r>
        <w:fldChar w:fldCharType="separate"/>
      </w:r>
      <w:r>
        <w:t>59</w:t>
      </w:r>
      <w:r>
        <w:fldChar w:fldCharType="end"/>
      </w:r>
    </w:p>
    <w:p w14:paraId="15960B80" w14:textId="20A0687E" w:rsidR="00750BC0" w:rsidRDefault="00750BC0">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_Toc145643390 \h </w:instrText>
      </w:r>
      <w:r>
        <w:fldChar w:fldCharType="separate"/>
      </w:r>
      <w:r>
        <w:t>59</w:t>
      </w:r>
      <w:r>
        <w:fldChar w:fldCharType="end"/>
      </w:r>
    </w:p>
    <w:p w14:paraId="3843DBF5" w14:textId="7E760411" w:rsidR="00750BC0" w:rsidRDefault="00750BC0">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1-H</w:t>
      </w:r>
      <w:r>
        <w:t xml:space="preserve"> and </w:t>
      </w:r>
      <w:r w:rsidRPr="00710479">
        <w:rPr>
          <w:rFonts w:eastAsia="SimSun"/>
          <w:i/>
          <w:lang w:eastAsia="zh-CN"/>
        </w:rPr>
        <w:t>SAN type 1-O</w:t>
      </w:r>
      <w:r>
        <w:tab/>
      </w:r>
      <w:r>
        <w:fldChar w:fldCharType="begin"/>
      </w:r>
      <w:r>
        <w:instrText xml:space="preserve"> PAGEREF _Toc145643391 \h </w:instrText>
      </w:r>
      <w:r>
        <w:fldChar w:fldCharType="separate"/>
      </w:r>
      <w:r>
        <w:t>59</w:t>
      </w:r>
      <w:r>
        <w:fldChar w:fldCharType="end"/>
      </w:r>
    </w:p>
    <w:p w14:paraId="1E5A1129" w14:textId="20BFC8AD" w:rsidR="00750BC0" w:rsidRDefault="00750BC0">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_Toc145643392 \h </w:instrText>
      </w:r>
      <w:r>
        <w:fldChar w:fldCharType="separate"/>
      </w:r>
      <w:r>
        <w:t>60</w:t>
      </w:r>
      <w:r>
        <w:fldChar w:fldCharType="end"/>
      </w:r>
    </w:p>
    <w:p w14:paraId="00510C7E" w14:textId="59FDE532" w:rsidR="00750BC0" w:rsidRDefault="00750BC0">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_Toc145643393 \h </w:instrText>
      </w:r>
      <w:r>
        <w:fldChar w:fldCharType="separate"/>
      </w:r>
      <w:r>
        <w:t>60</w:t>
      </w:r>
      <w:r>
        <w:fldChar w:fldCharType="end"/>
      </w:r>
    </w:p>
    <w:p w14:paraId="4058F2E6" w14:textId="1751EF7A" w:rsidR="00750BC0" w:rsidRDefault="00750BC0">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_Toc145643394 \h </w:instrText>
      </w:r>
      <w:r>
        <w:fldChar w:fldCharType="separate"/>
      </w:r>
      <w:r>
        <w:t>60</w:t>
      </w:r>
      <w:r>
        <w:fldChar w:fldCharType="end"/>
      </w:r>
    </w:p>
    <w:p w14:paraId="2F6B3314" w14:textId="2AA3E667" w:rsidR="00750BC0" w:rsidRDefault="00750BC0">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_Toc145643395 \h </w:instrText>
      </w:r>
      <w:r>
        <w:fldChar w:fldCharType="separate"/>
      </w:r>
      <w:r>
        <w:t>60</w:t>
      </w:r>
      <w:r>
        <w:fldChar w:fldCharType="end"/>
      </w:r>
    </w:p>
    <w:p w14:paraId="3E93601B" w14:textId="4775B16D" w:rsidR="00750BC0" w:rsidRDefault="00750BC0">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_Toc145643396 \h </w:instrText>
      </w:r>
      <w:r>
        <w:fldChar w:fldCharType="separate"/>
      </w:r>
      <w:r>
        <w:t>60</w:t>
      </w:r>
      <w:r>
        <w:fldChar w:fldCharType="end"/>
      </w:r>
    </w:p>
    <w:p w14:paraId="36DABD7B" w14:textId="5F3071F4" w:rsidR="00750BC0" w:rsidRDefault="00750BC0">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_Toc145643397 \h </w:instrText>
      </w:r>
      <w:r>
        <w:fldChar w:fldCharType="separate"/>
      </w:r>
      <w:r>
        <w:t>60</w:t>
      </w:r>
      <w:r>
        <w:fldChar w:fldCharType="end"/>
      </w:r>
    </w:p>
    <w:p w14:paraId="00A3F114" w14:textId="0C00941E" w:rsidR="00750BC0" w:rsidRDefault="00750BC0">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_Toc145643398 \h </w:instrText>
      </w:r>
      <w:r>
        <w:fldChar w:fldCharType="separate"/>
      </w:r>
      <w:r>
        <w:t>60</w:t>
      </w:r>
      <w:r>
        <w:fldChar w:fldCharType="end"/>
      </w:r>
    </w:p>
    <w:p w14:paraId="2C643421" w14:textId="7F503C7B" w:rsidR="00750BC0" w:rsidRDefault="00750BC0">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710479">
        <w:rPr>
          <w:rFonts w:eastAsia="SimSun"/>
          <w:i/>
          <w:lang w:eastAsia="zh-CN"/>
        </w:rPr>
        <w:t>SAN</w:t>
      </w:r>
      <w:r w:rsidRPr="00710479">
        <w:rPr>
          <w:i/>
        </w:rPr>
        <w:t xml:space="preserve"> type 1-O</w:t>
      </w:r>
      <w:r>
        <w:tab/>
      </w:r>
      <w:r>
        <w:fldChar w:fldCharType="begin"/>
      </w:r>
      <w:r>
        <w:instrText xml:space="preserve"> PAGEREF _Toc145643399 \h </w:instrText>
      </w:r>
      <w:r>
        <w:fldChar w:fldCharType="separate"/>
      </w:r>
      <w:r>
        <w:t>60</w:t>
      </w:r>
      <w:r>
        <w:fldChar w:fldCharType="end"/>
      </w:r>
    </w:p>
    <w:p w14:paraId="1B30A1BF" w14:textId="4733FA1C" w:rsidR="00750BC0" w:rsidRDefault="00750BC0">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_Toc145643400 \h </w:instrText>
      </w:r>
      <w:r>
        <w:fldChar w:fldCharType="separate"/>
      </w:r>
      <w:r>
        <w:t>60</w:t>
      </w:r>
      <w:r>
        <w:fldChar w:fldCharType="end"/>
      </w:r>
    </w:p>
    <w:p w14:paraId="33B9CD81" w14:textId="724949D0" w:rsidR="00750BC0" w:rsidRDefault="00750BC0">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_Toc145643401 \h </w:instrText>
      </w:r>
      <w:r>
        <w:fldChar w:fldCharType="separate"/>
      </w:r>
      <w:r>
        <w:t>60</w:t>
      </w:r>
      <w:r>
        <w:fldChar w:fldCharType="end"/>
      </w:r>
    </w:p>
    <w:p w14:paraId="7A0D9707" w14:textId="41C0496B" w:rsidR="00750BC0" w:rsidRDefault="00750BC0">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710479">
        <w:rPr>
          <w:rFonts w:eastAsia="SimSun"/>
          <w:i/>
          <w:lang w:eastAsia="zh-CN"/>
        </w:rPr>
        <w:t>SAN</w:t>
      </w:r>
      <w:r w:rsidRPr="00710479">
        <w:rPr>
          <w:i/>
        </w:rPr>
        <w:t xml:space="preserve"> type 1-O</w:t>
      </w:r>
      <w:r>
        <w:tab/>
      </w:r>
      <w:r>
        <w:fldChar w:fldCharType="begin"/>
      </w:r>
      <w:r>
        <w:instrText xml:space="preserve"> PAGEREF _Toc145643402 \h </w:instrText>
      </w:r>
      <w:r>
        <w:fldChar w:fldCharType="separate"/>
      </w:r>
      <w:r>
        <w:t>61</w:t>
      </w:r>
      <w:r>
        <w:fldChar w:fldCharType="end"/>
      </w:r>
    </w:p>
    <w:p w14:paraId="7667E2D6" w14:textId="6F2ED7A0" w:rsidR="00750BC0" w:rsidRDefault="00750BC0">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_Toc145643403 \h </w:instrText>
      </w:r>
      <w:r>
        <w:fldChar w:fldCharType="separate"/>
      </w:r>
      <w:r>
        <w:t>61</w:t>
      </w:r>
      <w:r>
        <w:fldChar w:fldCharType="end"/>
      </w:r>
    </w:p>
    <w:p w14:paraId="0A761492" w14:textId="270A5506" w:rsidR="00750BC0" w:rsidRDefault="00750BC0">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_Toc145643404 \h </w:instrText>
      </w:r>
      <w:r>
        <w:fldChar w:fldCharType="separate"/>
      </w:r>
      <w:r>
        <w:t>61</w:t>
      </w:r>
      <w:r>
        <w:fldChar w:fldCharType="end"/>
      </w:r>
    </w:p>
    <w:p w14:paraId="6EFFDD02" w14:textId="3388FFD5" w:rsidR="00750BC0" w:rsidRDefault="00750BC0">
      <w:pPr>
        <w:pStyle w:val="TOC3"/>
        <w:rPr>
          <w:rFonts w:asciiTheme="minorHAnsi" w:hAnsiTheme="minorHAnsi" w:cstheme="minorBidi"/>
          <w:kern w:val="2"/>
          <w:sz w:val="22"/>
          <w:szCs w:val="22"/>
          <w:lang w:eastAsia="en-GB"/>
          <w14:ligatures w14:val="standardContextual"/>
        </w:rPr>
      </w:pPr>
      <w:r>
        <w:rPr>
          <w:lang w:eastAsia="zh-CN"/>
        </w:rPr>
        <w:lastRenderedPageBreak/>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_Toc145643405 \h </w:instrText>
      </w:r>
      <w:r>
        <w:fldChar w:fldCharType="separate"/>
      </w:r>
      <w:r>
        <w:t>61</w:t>
      </w:r>
      <w:r>
        <w:fldChar w:fldCharType="end"/>
      </w:r>
    </w:p>
    <w:p w14:paraId="68CE89DD" w14:textId="31F76509" w:rsidR="00750BC0" w:rsidRDefault="00750BC0">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_Toc145643406 \h </w:instrText>
      </w:r>
      <w:r>
        <w:fldChar w:fldCharType="separate"/>
      </w:r>
      <w:r>
        <w:t>61</w:t>
      </w:r>
      <w:r>
        <w:fldChar w:fldCharType="end"/>
      </w:r>
    </w:p>
    <w:p w14:paraId="568BD21A" w14:textId="76AF34A2" w:rsidR="00750BC0" w:rsidRDefault="00750BC0">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710479">
        <w:rPr>
          <w:i/>
          <w:lang w:eastAsia="zh-CN"/>
        </w:rPr>
        <w:t>SAN type 1-O</w:t>
      </w:r>
      <w:r>
        <w:tab/>
      </w:r>
      <w:r>
        <w:fldChar w:fldCharType="begin"/>
      </w:r>
      <w:r>
        <w:instrText xml:space="preserve"> PAGEREF _Toc145643407 \h </w:instrText>
      </w:r>
      <w:r>
        <w:fldChar w:fldCharType="separate"/>
      </w:r>
      <w:r>
        <w:t>61</w:t>
      </w:r>
      <w:r>
        <w:fldChar w:fldCharType="end"/>
      </w:r>
    </w:p>
    <w:p w14:paraId="4D082216" w14:textId="69FB8474" w:rsidR="00750BC0" w:rsidRDefault="00750BC0">
      <w:pPr>
        <w:pStyle w:val="TOC3"/>
        <w:rPr>
          <w:rFonts w:asciiTheme="minorHAnsi" w:hAnsiTheme="minorHAnsi" w:cstheme="minorBidi"/>
          <w:kern w:val="2"/>
          <w:sz w:val="22"/>
          <w:szCs w:val="22"/>
          <w:lang w:eastAsia="en-GB"/>
          <w14:ligatures w14:val="standardContextual"/>
        </w:rPr>
      </w:pPr>
      <w:r>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_Toc145643408 \h </w:instrText>
      </w:r>
      <w:r>
        <w:fldChar w:fldCharType="separate"/>
      </w:r>
      <w:r>
        <w:t>61</w:t>
      </w:r>
      <w:r>
        <w:fldChar w:fldCharType="end"/>
      </w:r>
    </w:p>
    <w:p w14:paraId="4C107C62" w14:textId="06216E40" w:rsidR="00750BC0" w:rsidRDefault="00750BC0">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_Toc145643409 \h </w:instrText>
      </w:r>
      <w:r>
        <w:fldChar w:fldCharType="separate"/>
      </w:r>
      <w:r>
        <w:t>61</w:t>
      </w:r>
      <w:r>
        <w:fldChar w:fldCharType="end"/>
      </w:r>
    </w:p>
    <w:p w14:paraId="2F80A600" w14:textId="2BC8F345" w:rsidR="00750BC0" w:rsidRDefault="00750BC0">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710479">
        <w:rPr>
          <w:i/>
          <w:lang w:eastAsia="zh-CN"/>
        </w:rPr>
        <w:t xml:space="preserve">SAN </w:t>
      </w:r>
      <w:r w:rsidRPr="00710479">
        <w:rPr>
          <w:i/>
        </w:rPr>
        <w:t>type 1-O</w:t>
      </w:r>
      <w:r>
        <w:tab/>
      </w:r>
      <w:r>
        <w:fldChar w:fldCharType="begin"/>
      </w:r>
      <w:r>
        <w:instrText xml:space="preserve"> PAGEREF _Toc145643410 \h </w:instrText>
      </w:r>
      <w:r>
        <w:fldChar w:fldCharType="separate"/>
      </w:r>
      <w:r>
        <w:t>61</w:t>
      </w:r>
      <w:r>
        <w:fldChar w:fldCharType="end"/>
      </w:r>
    </w:p>
    <w:p w14:paraId="756D2523" w14:textId="47CBF0C6" w:rsidR="00750BC0" w:rsidRDefault="00750BC0">
      <w:pPr>
        <w:pStyle w:val="TOC3"/>
        <w:rPr>
          <w:rFonts w:asciiTheme="minorHAnsi" w:hAnsiTheme="minorHAnsi" w:cstheme="minorBidi"/>
          <w:kern w:val="2"/>
          <w:sz w:val="22"/>
          <w:szCs w:val="22"/>
          <w:lang w:eastAsia="en-GB"/>
          <w14:ligatures w14:val="standardContextual"/>
        </w:rPr>
      </w:pPr>
      <w:r w:rsidRPr="00710479">
        <w:rPr>
          <w:lang w:val="en-US"/>
        </w:rPr>
        <w:t>9.6.3</w:t>
      </w:r>
      <w:r>
        <w:rPr>
          <w:rFonts w:asciiTheme="minorHAnsi" w:hAnsiTheme="minorHAnsi" w:cstheme="minorBidi"/>
          <w:kern w:val="2"/>
          <w:sz w:val="22"/>
          <w:szCs w:val="22"/>
          <w:lang w:eastAsia="en-GB"/>
          <w14:ligatures w14:val="standardContextual"/>
        </w:rPr>
        <w:tab/>
      </w:r>
      <w:r w:rsidRPr="00710479">
        <w:rPr>
          <w:lang w:val="en-US"/>
        </w:rPr>
        <w:t>OTA time alignment error</w:t>
      </w:r>
      <w:r>
        <w:tab/>
      </w:r>
      <w:r>
        <w:fldChar w:fldCharType="begin"/>
      </w:r>
      <w:r>
        <w:instrText xml:space="preserve"> PAGEREF _Toc145643411 \h </w:instrText>
      </w:r>
      <w:r>
        <w:fldChar w:fldCharType="separate"/>
      </w:r>
      <w:r>
        <w:t>61</w:t>
      </w:r>
      <w:r>
        <w:fldChar w:fldCharType="end"/>
      </w:r>
    </w:p>
    <w:p w14:paraId="7736B96E" w14:textId="1767FA53" w:rsidR="00750BC0" w:rsidRDefault="00750BC0">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_Toc145643412 \h </w:instrText>
      </w:r>
      <w:r>
        <w:fldChar w:fldCharType="separate"/>
      </w:r>
      <w:r>
        <w:t>62</w:t>
      </w:r>
      <w:r>
        <w:fldChar w:fldCharType="end"/>
      </w:r>
    </w:p>
    <w:p w14:paraId="0974ABC6" w14:textId="3BC48796" w:rsidR="00750BC0" w:rsidRDefault="00750BC0">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_Toc145643413 \h </w:instrText>
      </w:r>
      <w:r>
        <w:fldChar w:fldCharType="separate"/>
      </w:r>
      <w:r>
        <w:t>62</w:t>
      </w:r>
      <w:r>
        <w:fldChar w:fldCharType="end"/>
      </w:r>
    </w:p>
    <w:p w14:paraId="5BEE7351" w14:textId="6B3F8E31" w:rsidR="00750BC0" w:rsidRDefault="00750BC0">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_Toc145643414 \h </w:instrText>
      </w:r>
      <w:r>
        <w:fldChar w:fldCharType="separate"/>
      </w:r>
      <w:r>
        <w:t>62</w:t>
      </w:r>
      <w:r>
        <w:fldChar w:fldCharType="end"/>
      </w:r>
    </w:p>
    <w:p w14:paraId="65CAC097" w14:textId="1CCE0D37" w:rsidR="00750BC0" w:rsidRDefault="00750BC0">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_Toc145643415 \h </w:instrText>
      </w:r>
      <w:r>
        <w:fldChar w:fldCharType="separate"/>
      </w:r>
      <w:r>
        <w:t>62</w:t>
      </w:r>
      <w:r>
        <w:fldChar w:fldCharType="end"/>
      </w:r>
    </w:p>
    <w:p w14:paraId="2E4B5CB7" w14:textId="336687E9" w:rsidR="00750BC0" w:rsidRDefault="00750BC0">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_Toc145643416 \h </w:instrText>
      </w:r>
      <w:r>
        <w:fldChar w:fldCharType="separate"/>
      </w:r>
      <w:r>
        <w:t>62</w:t>
      </w:r>
      <w:r>
        <w:fldChar w:fldCharType="end"/>
      </w:r>
    </w:p>
    <w:p w14:paraId="1C3095A0" w14:textId="54ABD06E" w:rsidR="00750BC0" w:rsidRDefault="00750BC0">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_Toc145643417 \h </w:instrText>
      </w:r>
      <w:r>
        <w:fldChar w:fldCharType="separate"/>
      </w:r>
      <w:r>
        <w:t>62</w:t>
      </w:r>
      <w:r>
        <w:fldChar w:fldCharType="end"/>
      </w:r>
    </w:p>
    <w:p w14:paraId="0EE8D6FF" w14:textId="0EB42D5C" w:rsidR="00750BC0" w:rsidRDefault="00750BC0">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_Toc145643418 \h </w:instrText>
      </w:r>
      <w:r>
        <w:fldChar w:fldCharType="separate"/>
      </w:r>
      <w:r>
        <w:t>62</w:t>
      </w:r>
      <w:r>
        <w:fldChar w:fldCharType="end"/>
      </w:r>
    </w:p>
    <w:p w14:paraId="158CAD23" w14:textId="4D47DF01" w:rsidR="00750BC0" w:rsidRDefault="00750BC0">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_Toc145643419 \h </w:instrText>
      </w:r>
      <w:r>
        <w:fldChar w:fldCharType="separate"/>
      </w:r>
      <w:r>
        <w:t>62</w:t>
      </w:r>
      <w:r>
        <w:fldChar w:fldCharType="end"/>
      </w:r>
    </w:p>
    <w:p w14:paraId="50DAC98B" w14:textId="7252DC4D" w:rsidR="00750BC0" w:rsidRDefault="00750BC0">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_Toc145643420 \h </w:instrText>
      </w:r>
      <w:r>
        <w:fldChar w:fldCharType="separate"/>
      </w:r>
      <w:r>
        <w:t>63</w:t>
      </w:r>
      <w:r>
        <w:fldChar w:fldCharType="end"/>
      </w:r>
    </w:p>
    <w:p w14:paraId="7472AB51" w14:textId="0FCAE828" w:rsidR="00750BC0" w:rsidRDefault="00750BC0">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_Toc145643421 \h </w:instrText>
      </w:r>
      <w:r>
        <w:fldChar w:fldCharType="separate"/>
      </w:r>
      <w:r>
        <w:t>63</w:t>
      </w:r>
      <w:r>
        <w:fldChar w:fldCharType="end"/>
      </w:r>
    </w:p>
    <w:p w14:paraId="6E2329C0" w14:textId="3C784A53" w:rsidR="00750BC0" w:rsidRDefault="00750BC0">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_Toc145643422 \h </w:instrText>
      </w:r>
      <w:r>
        <w:fldChar w:fldCharType="separate"/>
      </w:r>
      <w:r>
        <w:t>63</w:t>
      </w:r>
      <w:r>
        <w:fldChar w:fldCharType="end"/>
      </w:r>
    </w:p>
    <w:p w14:paraId="5605972C" w14:textId="03743F25" w:rsidR="00750BC0" w:rsidRDefault="00750BC0">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_Toc145643423 \h </w:instrText>
      </w:r>
      <w:r>
        <w:fldChar w:fldCharType="separate"/>
      </w:r>
      <w:r>
        <w:t>63</w:t>
      </w:r>
      <w:r>
        <w:fldChar w:fldCharType="end"/>
      </w:r>
    </w:p>
    <w:p w14:paraId="2F854688" w14:textId="538EF8FF" w:rsidR="00750BC0" w:rsidRDefault="00750BC0">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_Toc145643424 \h </w:instrText>
      </w:r>
      <w:r>
        <w:fldChar w:fldCharType="separate"/>
      </w:r>
      <w:r>
        <w:t>63</w:t>
      </w:r>
      <w:r>
        <w:fldChar w:fldCharType="end"/>
      </w:r>
    </w:p>
    <w:p w14:paraId="26EF9730" w14:textId="24ABC3AD" w:rsidR="00750BC0" w:rsidRDefault="00750BC0">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710479">
        <w:rPr>
          <w:i/>
        </w:rPr>
        <w:t xml:space="preserve"> SAN type 1-O</w:t>
      </w:r>
      <w:r>
        <w:tab/>
      </w:r>
      <w:r>
        <w:fldChar w:fldCharType="begin"/>
      </w:r>
      <w:r>
        <w:instrText xml:space="preserve"> PAGEREF _Toc145643425 \h </w:instrText>
      </w:r>
      <w:r>
        <w:fldChar w:fldCharType="separate"/>
      </w:r>
      <w:r>
        <w:t>63</w:t>
      </w:r>
      <w:r>
        <w:fldChar w:fldCharType="end"/>
      </w:r>
    </w:p>
    <w:p w14:paraId="5087E6BA" w14:textId="62F1A816" w:rsidR="00750BC0" w:rsidRDefault="00750BC0">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_Toc145643426 \h </w:instrText>
      </w:r>
      <w:r>
        <w:fldChar w:fldCharType="separate"/>
      </w:r>
      <w:r>
        <w:t>63</w:t>
      </w:r>
      <w:r>
        <w:fldChar w:fldCharType="end"/>
      </w:r>
    </w:p>
    <w:p w14:paraId="08AB42B1" w14:textId="6EF3B8BB" w:rsidR="00750BC0" w:rsidRDefault="00750BC0">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_Toc145643427 \h </w:instrText>
      </w:r>
      <w:r>
        <w:fldChar w:fldCharType="separate"/>
      </w:r>
      <w:r>
        <w:t>64</w:t>
      </w:r>
      <w:r>
        <w:fldChar w:fldCharType="end"/>
      </w:r>
    </w:p>
    <w:p w14:paraId="2D2A40F7" w14:textId="7643D0DD" w:rsidR="00750BC0" w:rsidRDefault="00750BC0">
      <w:pPr>
        <w:pStyle w:val="TOC5"/>
        <w:rPr>
          <w:rFonts w:asciiTheme="minorHAnsi" w:hAnsiTheme="minorHAnsi" w:cstheme="minorBidi"/>
          <w:kern w:val="2"/>
          <w:sz w:val="22"/>
          <w:szCs w:val="22"/>
          <w:lang w:eastAsia="en-GB"/>
          <w14:ligatures w14:val="standardContextual"/>
        </w:rPr>
      </w:pPr>
      <w:r w:rsidRPr="00710479">
        <w:rPr>
          <w:rFonts w:cs="Arial"/>
          <w:color w:val="000000" w:themeColor="text1"/>
        </w:rPr>
        <w:t>9</w:t>
      </w:r>
      <w:r w:rsidRPr="00710479">
        <w:rPr>
          <w:rFonts w:cs="Arial"/>
          <w:iCs/>
          <w:color w:val="000000" w:themeColor="text1"/>
        </w:rPr>
        <w:t>.7.5.2.3</w:t>
      </w:r>
      <w:r>
        <w:rPr>
          <w:rFonts w:asciiTheme="minorHAnsi" w:hAnsiTheme="minorHAnsi" w:cstheme="minorBidi"/>
          <w:kern w:val="2"/>
          <w:sz w:val="22"/>
          <w:szCs w:val="22"/>
          <w:lang w:eastAsia="en-GB"/>
          <w14:ligatures w14:val="standardContextual"/>
        </w:rPr>
        <w:tab/>
      </w:r>
      <w:r w:rsidRPr="00710479">
        <w:rPr>
          <w:rFonts w:cs="Arial"/>
          <w:iCs/>
          <w:color w:val="000000" w:themeColor="text1"/>
        </w:rPr>
        <w:t>Protection of the SAN receiver</w:t>
      </w:r>
      <w:r>
        <w:tab/>
      </w:r>
      <w:r>
        <w:fldChar w:fldCharType="begin"/>
      </w:r>
      <w:r>
        <w:instrText xml:space="preserve"> PAGEREF _Toc145643428 \h </w:instrText>
      </w:r>
      <w:r>
        <w:fldChar w:fldCharType="separate"/>
      </w:r>
      <w:r>
        <w:t>64</w:t>
      </w:r>
      <w:r>
        <w:fldChar w:fldCharType="end"/>
      </w:r>
    </w:p>
    <w:p w14:paraId="490B1434" w14:textId="0A31726C" w:rsidR="00750BC0" w:rsidRDefault="00750BC0">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_Toc145643429 \h </w:instrText>
      </w:r>
      <w:r>
        <w:fldChar w:fldCharType="separate"/>
      </w:r>
      <w:r>
        <w:t>64</w:t>
      </w:r>
      <w:r>
        <w:fldChar w:fldCharType="end"/>
      </w:r>
    </w:p>
    <w:p w14:paraId="4912EBE0" w14:textId="087FBF66" w:rsidR="00750BC0" w:rsidRDefault="00750BC0">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_Toc145643430 \h </w:instrText>
      </w:r>
      <w:r>
        <w:fldChar w:fldCharType="separate"/>
      </w:r>
      <w:r>
        <w:t>64</w:t>
      </w:r>
      <w:r>
        <w:fldChar w:fldCharType="end"/>
      </w:r>
    </w:p>
    <w:p w14:paraId="75EFDA2C" w14:textId="7D98A1BA" w:rsidR="00750BC0" w:rsidRDefault="00750BC0">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_Toc145643431 \h </w:instrText>
      </w:r>
      <w:r>
        <w:fldChar w:fldCharType="separate"/>
      </w:r>
      <w:r>
        <w:t>64</w:t>
      </w:r>
      <w:r>
        <w:fldChar w:fldCharType="end"/>
      </w:r>
    </w:p>
    <w:p w14:paraId="0D91B61C" w14:textId="11AD748D" w:rsidR="00750BC0" w:rsidRDefault="00750BC0">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_Toc145643432 \h </w:instrText>
      </w:r>
      <w:r>
        <w:fldChar w:fldCharType="separate"/>
      </w:r>
      <w:r>
        <w:t>64</w:t>
      </w:r>
      <w:r>
        <w:fldChar w:fldCharType="end"/>
      </w:r>
    </w:p>
    <w:p w14:paraId="2A0407D8" w14:textId="7049EF1A" w:rsidR="00750BC0" w:rsidRDefault="00750BC0">
      <w:pPr>
        <w:pStyle w:val="TOC2"/>
        <w:rPr>
          <w:rFonts w:asciiTheme="minorHAnsi" w:hAnsiTheme="minorHAnsi" w:cstheme="minorBidi"/>
          <w:kern w:val="2"/>
          <w:sz w:val="22"/>
          <w:szCs w:val="22"/>
          <w:lang w:eastAsia="en-GB"/>
          <w14:ligatures w14:val="standardContextual"/>
        </w:rPr>
      </w:pPr>
      <w:r w:rsidRPr="00710479">
        <w:rPr>
          <w:lang w:val="en-US"/>
        </w:rPr>
        <w:t>10.2</w:t>
      </w:r>
      <w:r>
        <w:rPr>
          <w:rFonts w:asciiTheme="minorHAnsi" w:hAnsiTheme="minorHAnsi" w:cstheme="minorBidi"/>
          <w:kern w:val="2"/>
          <w:sz w:val="22"/>
          <w:szCs w:val="22"/>
          <w:lang w:eastAsia="en-GB"/>
          <w14:ligatures w14:val="standardContextual"/>
        </w:rPr>
        <w:tab/>
      </w:r>
      <w:r w:rsidRPr="00710479">
        <w:rPr>
          <w:lang w:val="en-US"/>
        </w:rPr>
        <w:t>OTA sensitivity</w:t>
      </w:r>
      <w:r>
        <w:tab/>
      </w:r>
      <w:r>
        <w:fldChar w:fldCharType="begin"/>
      </w:r>
      <w:r>
        <w:instrText xml:space="preserve"> PAGEREF _Toc145643433 \h </w:instrText>
      </w:r>
      <w:r>
        <w:fldChar w:fldCharType="separate"/>
      </w:r>
      <w:r>
        <w:t>65</w:t>
      </w:r>
      <w:r>
        <w:fldChar w:fldCharType="end"/>
      </w:r>
    </w:p>
    <w:p w14:paraId="77ADC1BB" w14:textId="17D0135C" w:rsidR="00750BC0" w:rsidRDefault="00750BC0">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_Toc145643434 \h </w:instrText>
      </w:r>
      <w:r>
        <w:fldChar w:fldCharType="separate"/>
      </w:r>
      <w:r>
        <w:t>65</w:t>
      </w:r>
      <w:r>
        <w:fldChar w:fldCharType="end"/>
      </w:r>
    </w:p>
    <w:p w14:paraId="5FEE2216" w14:textId="3A698D25" w:rsidR="00750BC0" w:rsidRDefault="00750BC0">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710479">
        <w:rPr>
          <w:i/>
          <w:iCs/>
        </w:rPr>
        <w:t>SAN type 1-O</w:t>
      </w:r>
      <w:r>
        <w:tab/>
      </w:r>
      <w:r>
        <w:fldChar w:fldCharType="begin"/>
      </w:r>
      <w:r>
        <w:instrText xml:space="preserve"> PAGEREF _Toc145643435 \h </w:instrText>
      </w:r>
      <w:r>
        <w:fldChar w:fldCharType="separate"/>
      </w:r>
      <w:r>
        <w:t>66</w:t>
      </w:r>
      <w:r>
        <w:fldChar w:fldCharType="end"/>
      </w:r>
    </w:p>
    <w:p w14:paraId="4D9E8946" w14:textId="30FC872F" w:rsidR="00750BC0" w:rsidRDefault="00750BC0">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_Toc145643436 \h </w:instrText>
      </w:r>
      <w:r>
        <w:fldChar w:fldCharType="separate"/>
      </w:r>
      <w:r>
        <w:t>66</w:t>
      </w:r>
      <w:r>
        <w:fldChar w:fldCharType="end"/>
      </w:r>
    </w:p>
    <w:p w14:paraId="56050FC1" w14:textId="1D267254" w:rsidR="00750BC0" w:rsidRDefault="00750BC0">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rsidRPr="00710479">
        <w:rPr>
          <w:rFonts w:eastAsia="SimSun"/>
          <w:lang w:val="en-US" w:eastAsia="zh-CN"/>
        </w:rPr>
        <w:t xml:space="preserve"> </w:t>
      </w:r>
      <w:r>
        <w:t>General</w:t>
      </w:r>
      <w:r>
        <w:tab/>
      </w:r>
      <w:r>
        <w:fldChar w:fldCharType="begin"/>
      </w:r>
      <w:r>
        <w:instrText xml:space="preserve"> PAGEREF _Toc145643437 \h </w:instrText>
      </w:r>
      <w:r>
        <w:fldChar w:fldCharType="separate"/>
      </w:r>
      <w:r>
        <w:t>66</w:t>
      </w:r>
      <w:r>
        <w:fldChar w:fldCharType="end"/>
      </w:r>
    </w:p>
    <w:p w14:paraId="1B3A4A57" w14:textId="2EC1B40A" w:rsidR="00750BC0" w:rsidRDefault="00750BC0">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rsidRPr="00710479">
        <w:rPr>
          <w:rFonts w:eastAsia="SimSun"/>
          <w:lang w:val="en-US" w:eastAsia="zh-CN"/>
        </w:rPr>
        <w:t xml:space="preserve"> </w:t>
      </w:r>
      <w:r>
        <w:t xml:space="preserve">Minimum requirement for </w:t>
      </w:r>
      <w:r w:rsidRPr="00710479">
        <w:rPr>
          <w:i/>
          <w:lang w:val="en-US" w:eastAsia="zh-CN"/>
        </w:rPr>
        <w:t>SAN</w:t>
      </w:r>
      <w:r w:rsidRPr="00710479">
        <w:rPr>
          <w:i/>
        </w:rPr>
        <w:t xml:space="preserve"> type 1-O</w:t>
      </w:r>
      <w:r>
        <w:tab/>
      </w:r>
      <w:r>
        <w:fldChar w:fldCharType="begin"/>
      </w:r>
      <w:r>
        <w:instrText xml:space="preserve"> PAGEREF _Toc145643438 \h </w:instrText>
      </w:r>
      <w:r>
        <w:fldChar w:fldCharType="separate"/>
      </w:r>
      <w:r>
        <w:t>66</w:t>
      </w:r>
      <w:r>
        <w:fldChar w:fldCharType="end"/>
      </w:r>
    </w:p>
    <w:p w14:paraId="26429C50" w14:textId="0C55D471" w:rsidR="00750BC0" w:rsidRDefault="00750BC0">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_Toc145643439 \h </w:instrText>
      </w:r>
      <w:r>
        <w:fldChar w:fldCharType="separate"/>
      </w:r>
      <w:r>
        <w:t>67</w:t>
      </w:r>
      <w:r>
        <w:fldChar w:fldCharType="end"/>
      </w:r>
    </w:p>
    <w:p w14:paraId="64735F15" w14:textId="7BCA8BA2" w:rsidR="00750BC0" w:rsidRDefault="00750BC0">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_Toc145643440 \h </w:instrText>
      </w:r>
      <w:r>
        <w:fldChar w:fldCharType="separate"/>
      </w:r>
      <w:r>
        <w:t>67</w:t>
      </w:r>
      <w:r>
        <w:fldChar w:fldCharType="end"/>
      </w:r>
    </w:p>
    <w:p w14:paraId="3913A769" w14:textId="2D520986" w:rsidR="00750BC0" w:rsidRDefault="00750BC0">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710479">
        <w:rPr>
          <w:i/>
          <w:iCs/>
          <w:lang w:val="en-US" w:eastAsia="zh-CN"/>
        </w:rPr>
        <w:t>SAN</w:t>
      </w:r>
      <w:r w:rsidRPr="00710479">
        <w:rPr>
          <w:i/>
        </w:rPr>
        <w:t xml:space="preserve"> type 1-O</w:t>
      </w:r>
      <w:r>
        <w:tab/>
      </w:r>
      <w:r>
        <w:fldChar w:fldCharType="begin"/>
      </w:r>
      <w:r>
        <w:instrText xml:space="preserve"> PAGEREF _Toc145643441 \h </w:instrText>
      </w:r>
      <w:r>
        <w:fldChar w:fldCharType="separate"/>
      </w:r>
      <w:r>
        <w:t>67</w:t>
      </w:r>
      <w:r>
        <w:fldChar w:fldCharType="end"/>
      </w:r>
    </w:p>
    <w:p w14:paraId="420A2782" w14:textId="61D7692C" w:rsidR="00750BC0" w:rsidRDefault="00750BC0">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_Toc145643442 \h </w:instrText>
      </w:r>
      <w:r>
        <w:fldChar w:fldCharType="separate"/>
      </w:r>
      <w:r>
        <w:t>68</w:t>
      </w:r>
      <w:r>
        <w:fldChar w:fldCharType="end"/>
      </w:r>
    </w:p>
    <w:p w14:paraId="1A9A8131" w14:textId="71F881DE" w:rsidR="00750BC0" w:rsidRDefault="00750BC0">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_Toc145643443 \h </w:instrText>
      </w:r>
      <w:r>
        <w:fldChar w:fldCharType="separate"/>
      </w:r>
      <w:r>
        <w:t>68</w:t>
      </w:r>
      <w:r>
        <w:fldChar w:fldCharType="end"/>
      </w:r>
    </w:p>
    <w:p w14:paraId="345AFBE9" w14:textId="6D86A17E" w:rsidR="00750BC0" w:rsidRDefault="00750BC0">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_Toc145643444 \h </w:instrText>
      </w:r>
      <w:r>
        <w:fldChar w:fldCharType="separate"/>
      </w:r>
      <w:r>
        <w:t>68</w:t>
      </w:r>
      <w:r>
        <w:fldChar w:fldCharType="end"/>
      </w:r>
    </w:p>
    <w:p w14:paraId="217EDB95" w14:textId="29BDACF9" w:rsidR="00750BC0" w:rsidRDefault="00750BC0">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710479">
        <w:rPr>
          <w:i/>
        </w:rPr>
        <w:t>SAN type 1-O</w:t>
      </w:r>
      <w:r>
        <w:tab/>
      </w:r>
      <w:r>
        <w:fldChar w:fldCharType="begin"/>
      </w:r>
      <w:r>
        <w:instrText xml:space="preserve"> PAGEREF _Toc145643445 \h </w:instrText>
      </w:r>
      <w:r>
        <w:fldChar w:fldCharType="separate"/>
      </w:r>
      <w:r>
        <w:t>68</w:t>
      </w:r>
      <w:r>
        <w:fldChar w:fldCharType="end"/>
      </w:r>
    </w:p>
    <w:p w14:paraId="1ABAB6FA" w14:textId="07F4E931" w:rsidR="00750BC0" w:rsidRDefault="00750BC0">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_Toc145643446 \h </w:instrText>
      </w:r>
      <w:r>
        <w:fldChar w:fldCharType="separate"/>
      </w:r>
      <w:r>
        <w:t>69</w:t>
      </w:r>
      <w:r>
        <w:fldChar w:fldCharType="end"/>
      </w:r>
    </w:p>
    <w:p w14:paraId="080A521E" w14:textId="2D00CBDB" w:rsidR="00750BC0" w:rsidRDefault="00750BC0">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_Toc145643447 \h </w:instrText>
      </w:r>
      <w:r>
        <w:fldChar w:fldCharType="separate"/>
      </w:r>
      <w:r>
        <w:t>69</w:t>
      </w:r>
      <w:r>
        <w:fldChar w:fldCharType="end"/>
      </w:r>
    </w:p>
    <w:p w14:paraId="0EFCEC58" w14:textId="0AEA6512" w:rsidR="00750BC0" w:rsidRDefault="00750BC0">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_Toc145643448 \h </w:instrText>
      </w:r>
      <w:r>
        <w:fldChar w:fldCharType="separate"/>
      </w:r>
      <w:r>
        <w:t>69</w:t>
      </w:r>
      <w:r>
        <w:fldChar w:fldCharType="end"/>
      </w:r>
    </w:p>
    <w:p w14:paraId="18039C3A" w14:textId="07175E9B" w:rsidR="00750BC0" w:rsidRDefault="00750BC0">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710479">
        <w:rPr>
          <w:i/>
          <w:lang w:val="en-US" w:eastAsia="zh-CN"/>
        </w:rPr>
        <w:t>SAN</w:t>
      </w:r>
      <w:r w:rsidRPr="00710479">
        <w:rPr>
          <w:i/>
        </w:rPr>
        <w:t xml:space="preserve"> type 1-O</w:t>
      </w:r>
      <w:r>
        <w:tab/>
      </w:r>
      <w:r>
        <w:fldChar w:fldCharType="begin"/>
      </w:r>
      <w:r>
        <w:instrText xml:space="preserve"> PAGEREF _Toc145643449 \h </w:instrText>
      </w:r>
      <w:r>
        <w:fldChar w:fldCharType="separate"/>
      </w:r>
      <w:r>
        <w:t>69</w:t>
      </w:r>
      <w:r>
        <w:fldChar w:fldCharType="end"/>
      </w:r>
    </w:p>
    <w:p w14:paraId="5D8D0FA5" w14:textId="0A17C788" w:rsidR="00750BC0" w:rsidRDefault="00750BC0">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_Toc145643450 \h </w:instrText>
      </w:r>
      <w:r>
        <w:fldChar w:fldCharType="separate"/>
      </w:r>
      <w:r>
        <w:t>69</w:t>
      </w:r>
      <w:r>
        <w:fldChar w:fldCharType="end"/>
      </w:r>
    </w:p>
    <w:p w14:paraId="079E1E16" w14:textId="7E00A27E" w:rsidR="00750BC0" w:rsidRDefault="00750BC0">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_Toc145643451 \h </w:instrText>
      </w:r>
      <w:r>
        <w:fldChar w:fldCharType="separate"/>
      </w:r>
      <w:r>
        <w:t>70</w:t>
      </w:r>
      <w:r>
        <w:fldChar w:fldCharType="end"/>
      </w:r>
    </w:p>
    <w:p w14:paraId="57F4F01B" w14:textId="0A7F70EB" w:rsidR="00750BC0" w:rsidRDefault="00750BC0">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_Toc145643452 \h </w:instrText>
      </w:r>
      <w:r>
        <w:fldChar w:fldCharType="separate"/>
      </w:r>
      <w:r>
        <w:t>70</w:t>
      </w:r>
      <w:r>
        <w:fldChar w:fldCharType="end"/>
      </w:r>
    </w:p>
    <w:p w14:paraId="6AAC2BE6" w14:textId="44EE3101" w:rsidR="00750BC0" w:rsidRDefault="00750BC0">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_Toc145643453 \h </w:instrText>
      </w:r>
      <w:r>
        <w:fldChar w:fldCharType="separate"/>
      </w:r>
      <w:r>
        <w:t>70</w:t>
      </w:r>
      <w:r>
        <w:fldChar w:fldCharType="end"/>
      </w:r>
    </w:p>
    <w:p w14:paraId="6A1D0C91" w14:textId="3492A14D" w:rsidR="00750BC0" w:rsidRDefault="00750BC0">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_Toc145643454 \h </w:instrText>
      </w:r>
      <w:r>
        <w:fldChar w:fldCharType="separate"/>
      </w:r>
      <w:r>
        <w:t>70</w:t>
      </w:r>
      <w:r>
        <w:fldChar w:fldCharType="end"/>
      </w:r>
    </w:p>
    <w:p w14:paraId="7777F3BC" w14:textId="3E65E185" w:rsidR="00750BC0" w:rsidRDefault="00750BC0">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_Toc145643455 \h </w:instrText>
      </w:r>
      <w:r>
        <w:fldChar w:fldCharType="separate"/>
      </w:r>
      <w:r>
        <w:t>70</w:t>
      </w:r>
      <w:r>
        <w:fldChar w:fldCharType="end"/>
      </w:r>
    </w:p>
    <w:p w14:paraId="4FCE6410" w14:textId="32C981D5" w:rsidR="00750BC0" w:rsidRDefault="00750BC0">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_Toc145643456 \h </w:instrText>
      </w:r>
      <w:r>
        <w:fldChar w:fldCharType="separate"/>
      </w:r>
      <w:r>
        <w:t>70</w:t>
      </w:r>
      <w:r>
        <w:fldChar w:fldCharType="end"/>
      </w:r>
    </w:p>
    <w:p w14:paraId="3BE1A1E3" w14:textId="4DC7C0AD" w:rsidR="00750BC0" w:rsidRDefault="00750BC0">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710479">
        <w:rPr>
          <w:i/>
          <w:lang w:val="en-US" w:eastAsia="zh-CN"/>
        </w:rPr>
        <w:t>SAN</w:t>
      </w:r>
      <w:r w:rsidRPr="00710479">
        <w:rPr>
          <w:i/>
          <w:lang w:eastAsia="zh-CN"/>
        </w:rPr>
        <w:t xml:space="preserve"> type 1-O</w:t>
      </w:r>
      <w:r>
        <w:tab/>
      </w:r>
      <w:r>
        <w:fldChar w:fldCharType="begin"/>
      </w:r>
      <w:r>
        <w:instrText xml:space="preserve"> PAGEREF _Toc145643457 \h </w:instrText>
      </w:r>
      <w:r>
        <w:fldChar w:fldCharType="separate"/>
      </w:r>
      <w:r>
        <w:t>70</w:t>
      </w:r>
      <w:r>
        <w:fldChar w:fldCharType="end"/>
      </w:r>
    </w:p>
    <w:p w14:paraId="5A0C66C4" w14:textId="3376C46B" w:rsidR="00750BC0" w:rsidRDefault="00750BC0">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_Toc145643458 \h </w:instrText>
      </w:r>
      <w:r>
        <w:fldChar w:fldCharType="separate"/>
      </w:r>
      <w:r>
        <w:t>71</w:t>
      </w:r>
      <w:r>
        <w:fldChar w:fldCharType="end"/>
      </w:r>
    </w:p>
    <w:p w14:paraId="28CF5D39" w14:textId="06E3AE0B" w:rsidR="00750BC0" w:rsidRDefault="00750BC0">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_Toc145643459 \h </w:instrText>
      </w:r>
      <w:r>
        <w:fldChar w:fldCharType="separate"/>
      </w:r>
      <w:r>
        <w:t>71</w:t>
      </w:r>
      <w:r>
        <w:fldChar w:fldCharType="end"/>
      </w:r>
    </w:p>
    <w:p w14:paraId="36381C63" w14:textId="32A5686E" w:rsidR="00750BC0" w:rsidRDefault="00750BC0">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_Toc145643460 \h </w:instrText>
      </w:r>
      <w:r>
        <w:fldChar w:fldCharType="separate"/>
      </w:r>
      <w:r>
        <w:t>71</w:t>
      </w:r>
      <w:r>
        <w:fldChar w:fldCharType="end"/>
      </w:r>
    </w:p>
    <w:p w14:paraId="21A5E326" w14:textId="5555C984" w:rsidR="00750BC0" w:rsidRDefault="00750BC0">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_Toc145643461 \h </w:instrText>
      </w:r>
      <w:r>
        <w:fldChar w:fldCharType="separate"/>
      </w:r>
      <w:r>
        <w:t>72</w:t>
      </w:r>
      <w:r>
        <w:fldChar w:fldCharType="end"/>
      </w:r>
    </w:p>
    <w:p w14:paraId="7407F2D5" w14:textId="0ABE80A9"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_Toc145643462 \h </w:instrText>
      </w:r>
      <w:r>
        <w:fldChar w:fldCharType="separate"/>
      </w:r>
      <w:r>
        <w:t>72</w:t>
      </w:r>
      <w:r>
        <w:fldChar w:fldCharType="end"/>
      </w:r>
    </w:p>
    <w:p w14:paraId="6FFBC0E6" w14:textId="58CCCCDD" w:rsidR="00750BC0" w:rsidRDefault="00750BC0">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_Toc145643463 \h </w:instrText>
      </w:r>
      <w:r>
        <w:fldChar w:fldCharType="separate"/>
      </w:r>
      <w:r>
        <w:t>72</w:t>
      </w:r>
      <w:r>
        <w:fldChar w:fldCharType="end"/>
      </w:r>
    </w:p>
    <w:p w14:paraId="28242A92" w14:textId="1315047C" w:rsidR="00750BC0" w:rsidRDefault="00750BC0">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_Toc145643464 \h </w:instrText>
      </w:r>
      <w:r>
        <w:fldChar w:fldCharType="separate"/>
      </w:r>
      <w:r>
        <w:t>72</w:t>
      </w:r>
      <w:r>
        <w:fldChar w:fldCharType="end"/>
      </w:r>
    </w:p>
    <w:p w14:paraId="0E81F5FD" w14:textId="04415F78" w:rsidR="00750BC0" w:rsidRDefault="00750BC0">
      <w:pPr>
        <w:pStyle w:val="TOC3"/>
        <w:rPr>
          <w:rFonts w:asciiTheme="minorHAnsi" w:hAnsiTheme="minorHAnsi" w:cstheme="minorBidi"/>
          <w:kern w:val="2"/>
          <w:sz w:val="22"/>
          <w:szCs w:val="22"/>
          <w:lang w:eastAsia="en-GB"/>
          <w14:ligatures w14:val="standardContextual"/>
        </w:rPr>
      </w:pPr>
      <w:r>
        <w:rPr>
          <w:lang w:eastAsia="ko-KR"/>
        </w:rPr>
        <w:lastRenderedPageBreak/>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_Toc145643465 \h </w:instrText>
      </w:r>
      <w:r>
        <w:fldChar w:fldCharType="separate"/>
      </w:r>
      <w:r>
        <w:t>73</w:t>
      </w:r>
      <w:r>
        <w:fldChar w:fldCharType="end"/>
      </w:r>
    </w:p>
    <w:p w14:paraId="2AC6A14F" w14:textId="44AD9ED7" w:rsidR="00750BC0" w:rsidRDefault="00750BC0">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_Toc145643466 \h </w:instrText>
      </w:r>
      <w:r>
        <w:fldChar w:fldCharType="separate"/>
      </w:r>
      <w:r>
        <w:t>73</w:t>
      </w:r>
      <w:r>
        <w:fldChar w:fldCharType="end"/>
      </w:r>
    </w:p>
    <w:p w14:paraId="21272898" w14:textId="1DD6A9C0"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_Toc145643467 \h </w:instrText>
      </w:r>
      <w:r>
        <w:fldChar w:fldCharType="separate"/>
      </w:r>
      <w:r>
        <w:t>73</w:t>
      </w:r>
      <w:r>
        <w:fldChar w:fldCharType="end"/>
      </w:r>
    </w:p>
    <w:p w14:paraId="764D2156" w14:textId="0F2F72C2" w:rsidR="00750BC0" w:rsidRDefault="00750BC0">
      <w:pPr>
        <w:pStyle w:val="TOC3"/>
        <w:rPr>
          <w:rFonts w:asciiTheme="minorHAnsi" w:hAnsiTheme="minorHAnsi" w:cstheme="minorBidi"/>
          <w:kern w:val="2"/>
          <w:sz w:val="22"/>
          <w:szCs w:val="22"/>
          <w:lang w:eastAsia="en-GB"/>
          <w14:ligatures w14:val="standardContextual"/>
        </w:rPr>
      </w:pPr>
      <w:r>
        <w:t>11.</w:t>
      </w:r>
      <w:r w:rsidRPr="00710479">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710479">
        <w:rPr>
          <w:i/>
        </w:rPr>
        <w:t>SAN type 1-O</w:t>
      </w:r>
      <w:r>
        <w:tab/>
      </w:r>
      <w:r>
        <w:fldChar w:fldCharType="begin"/>
      </w:r>
      <w:r>
        <w:instrText xml:space="preserve"> PAGEREF _Toc145643468 \h </w:instrText>
      </w:r>
      <w:r>
        <w:fldChar w:fldCharType="separate"/>
      </w:r>
      <w:r>
        <w:t>73</w:t>
      </w:r>
      <w:r>
        <w:fldChar w:fldCharType="end"/>
      </w:r>
    </w:p>
    <w:p w14:paraId="0804E372" w14:textId="77ABDC0D" w:rsidR="00750BC0" w:rsidRDefault="00750BC0">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_Toc145643469 \h </w:instrText>
      </w:r>
      <w:r>
        <w:fldChar w:fldCharType="separate"/>
      </w:r>
      <w:r>
        <w:t>73</w:t>
      </w:r>
      <w:r>
        <w:fldChar w:fldCharType="end"/>
      </w:r>
    </w:p>
    <w:p w14:paraId="3E9641FD" w14:textId="7803379D" w:rsidR="00750BC0" w:rsidRDefault="00750BC0">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_Toc145643470 \h </w:instrText>
      </w:r>
      <w:r>
        <w:fldChar w:fldCharType="separate"/>
      </w:r>
      <w:r>
        <w:t>73</w:t>
      </w:r>
      <w:r>
        <w:fldChar w:fldCharType="end"/>
      </w:r>
    </w:p>
    <w:p w14:paraId="256E5BE1" w14:textId="06F1743A" w:rsidR="00750BC0" w:rsidRDefault="00750BC0">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_Toc145643471 \h </w:instrText>
      </w:r>
      <w:r>
        <w:fldChar w:fldCharType="separate"/>
      </w:r>
      <w:r>
        <w:t>73</w:t>
      </w:r>
      <w:r>
        <w:fldChar w:fldCharType="end"/>
      </w:r>
    </w:p>
    <w:p w14:paraId="15C79FD5" w14:textId="64FD6516" w:rsidR="00750BC0" w:rsidRDefault="00750BC0">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_Toc145643472 \h </w:instrText>
      </w:r>
      <w:r>
        <w:fldChar w:fldCharType="separate"/>
      </w:r>
      <w:r>
        <w:t>73</w:t>
      </w:r>
      <w:r>
        <w:fldChar w:fldCharType="end"/>
      </w:r>
    </w:p>
    <w:p w14:paraId="264B60BC" w14:textId="6B982F71" w:rsidR="00750BC0" w:rsidRDefault="00750BC0">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_Toc145643473 \h </w:instrText>
      </w:r>
      <w:r>
        <w:fldChar w:fldCharType="separate"/>
      </w:r>
      <w:r>
        <w:t>73</w:t>
      </w:r>
      <w:r>
        <w:fldChar w:fldCharType="end"/>
      </w:r>
    </w:p>
    <w:p w14:paraId="34CAC22C" w14:textId="249DCF60" w:rsidR="00750BC0" w:rsidRDefault="00750BC0">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_Toc145643474 \h </w:instrText>
      </w:r>
      <w:r>
        <w:fldChar w:fldCharType="separate"/>
      </w:r>
      <w:r>
        <w:t>73</w:t>
      </w:r>
      <w:r>
        <w:fldChar w:fldCharType="end"/>
      </w:r>
    </w:p>
    <w:p w14:paraId="6187DC76" w14:textId="4BDAA47A" w:rsidR="00750BC0" w:rsidRDefault="00750BC0">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_Toc145643475 \h </w:instrText>
      </w:r>
      <w:r>
        <w:fldChar w:fldCharType="separate"/>
      </w:r>
      <w:r>
        <w:t>73</w:t>
      </w:r>
      <w:r>
        <w:fldChar w:fldCharType="end"/>
      </w:r>
    </w:p>
    <w:p w14:paraId="342189D6" w14:textId="405F00B8" w:rsidR="00750BC0" w:rsidRDefault="00750BC0">
      <w:pPr>
        <w:pStyle w:val="TOC2"/>
        <w:rPr>
          <w:rFonts w:asciiTheme="minorHAnsi" w:hAnsiTheme="minorHAnsi" w:cstheme="minorBidi"/>
          <w:kern w:val="2"/>
          <w:sz w:val="22"/>
          <w:szCs w:val="22"/>
          <w:lang w:eastAsia="en-GB"/>
          <w14:ligatures w14:val="standardContextual"/>
        </w:rPr>
      </w:pPr>
      <w:r>
        <w:t>11.</w:t>
      </w:r>
      <w:r w:rsidRPr="00710479">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_Toc145643476 \h </w:instrText>
      </w:r>
      <w:r>
        <w:fldChar w:fldCharType="separate"/>
      </w:r>
      <w:r>
        <w:t>73</w:t>
      </w:r>
      <w:r>
        <w:fldChar w:fldCharType="end"/>
      </w:r>
    </w:p>
    <w:p w14:paraId="05B1B0F6" w14:textId="571F3F35" w:rsidR="00750BC0" w:rsidRDefault="00750BC0">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_Toc145643477 \h </w:instrText>
      </w:r>
      <w:r>
        <w:fldChar w:fldCharType="separate"/>
      </w:r>
      <w:r>
        <w:t>73</w:t>
      </w:r>
      <w:r>
        <w:fldChar w:fldCharType="end"/>
      </w:r>
    </w:p>
    <w:p w14:paraId="0CDE7528" w14:textId="174F3A5D" w:rsidR="00750BC0" w:rsidRDefault="00750BC0">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_Toc145643478 \h </w:instrText>
      </w:r>
      <w:r>
        <w:fldChar w:fldCharType="separate"/>
      </w:r>
      <w:r>
        <w:t>73</w:t>
      </w:r>
      <w:r>
        <w:fldChar w:fldCharType="end"/>
      </w:r>
    </w:p>
    <w:p w14:paraId="4D414451" w14:textId="565407EF" w:rsidR="00750BC0" w:rsidRDefault="00750BC0">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_Toc145643479 \h </w:instrText>
      </w:r>
      <w:r>
        <w:fldChar w:fldCharType="separate"/>
      </w:r>
      <w:r>
        <w:t>74</w:t>
      </w:r>
      <w:r>
        <w:fldChar w:fldCharType="end"/>
      </w:r>
    </w:p>
    <w:p w14:paraId="5BE6A786" w14:textId="0AB397D4" w:rsidR="00750BC0" w:rsidRDefault="00750BC0">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_Toc145643480 \h </w:instrText>
      </w:r>
      <w:r>
        <w:fldChar w:fldCharType="separate"/>
      </w:r>
      <w:r>
        <w:t>74</w:t>
      </w:r>
      <w:r>
        <w:fldChar w:fldCharType="end"/>
      </w:r>
    </w:p>
    <w:p w14:paraId="3AB5A030" w14:textId="68D09AF9" w:rsidR="00750BC0" w:rsidRDefault="00750BC0">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_Toc145643481 \h </w:instrText>
      </w:r>
      <w:r>
        <w:fldChar w:fldCharType="separate"/>
      </w:r>
      <w:r>
        <w:t>74</w:t>
      </w:r>
      <w:r>
        <w:fldChar w:fldCharType="end"/>
      </w:r>
    </w:p>
    <w:p w14:paraId="64CF297A" w14:textId="60DCEE60" w:rsidR="00750BC0" w:rsidRDefault="00750BC0">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710479">
        <w:rPr>
          <w:rFonts w:eastAsia="DengXian"/>
        </w:rPr>
        <w:t>Fixed Reference Channels for performance requirements (QPSK, R=308/1024)</w:t>
      </w:r>
      <w:r>
        <w:tab/>
      </w:r>
      <w:r>
        <w:fldChar w:fldCharType="begin"/>
      </w:r>
      <w:r>
        <w:instrText xml:space="preserve"> PAGEREF _Toc145643482 \h </w:instrText>
      </w:r>
      <w:r>
        <w:fldChar w:fldCharType="separate"/>
      </w:r>
      <w:r>
        <w:t>75</w:t>
      </w:r>
      <w:r>
        <w:fldChar w:fldCharType="end"/>
      </w:r>
    </w:p>
    <w:p w14:paraId="7A771791" w14:textId="1D870198" w:rsidR="00750BC0" w:rsidRDefault="00750BC0">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_Toc145643483 \h </w:instrText>
      </w:r>
      <w:r>
        <w:fldChar w:fldCharType="separate"/>
      </w:r>
      <w:r>
        <w:t>76</w:t>
      </w:r>
      <w:r>
        <w:fldChar w:fldCharType="end"/>
      </w:r>
    </w:p>
    <w:p w14:paraId="45D0053E" w14:textId="0D0C3CAB" w:rsidR="00750BC0" w:rsidRDefault="00750BC0">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_Toc145643484 \h </w:instrText>
      </w:r>
      <w:r>
        <w:fldChar w:fldCharType="separate"/>
      </w:r>
      <w:r>
        <w:t>77</w:t>
      </w:r>
      <w:r>
        <w:fldChar w:fldCharType="end"/>
      </w:r>
    </w:p>
    <w:p w14:paraId="58660732" w14:textId="6B0BCB1F" w:rsidR="00750BC0" w:rsidRDefault="00750BC0">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_Toc145643485 \h </w:instrText>
      </w:r>
      <w:r>
        <w:fldChar w:fldCharType="separate"/>
      </w:r>
      <w:r>
        <w:t>77</w:t>
      </w:r>
      <w:r>
        <w:fldChar w:fldCharType="end"/>
      </w:r>
    </w:p>
    <w:p w14:paraId="5D2EE3AD" w14:textId="510B16A9" w:rsidR="00750BC0" w:rsidRDefault="00750BC0">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_Toc145643486 \h </w:instrText>
      </w:r>
      <w:r>
        <w:fldChar w:fldCharType="separate"/>
      </w:r>
      <w:r>
        <w:t>77</w:t>
      </w:r>
      <w:r>
        <w:fldChar w:fldCharType="end"/>
      </w:r>
    </w:p>
    <w:p w14:paraId="6AE14DDE" w14:textId="70A27976" w:rsidR="00750BC0" w:rsidRDefault="00750BC0">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_Toc145643487 \h </w:instrText>
      </w:r>
      <w:r>
        <w:fldChar w:fldCharType="separate"/>
      </w:r>
      <w:r>
        <w:t>78</w:t>
      </w:r>
      <w:r>
        <w:fldChar w:fldCharType="end"/>
      </w:r>
    </w:p>
    <w:p w14:paraId="60753EAC" w14:textId="39895C08" w:rsidR="00750BC0" w:rsidRDefault="00750BC0">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_Toc145643488 \h </w:instrText>
      </w:r>
      <w:r>
        <w:fldChar w:fldCharType="separate"/>
      </w:r>
      <w:r>
        <w:t>78</w:t>
      </w:r>
      <w:r>
        <w:fldChar w:fldCharType="end"/>
      </w:r>
    </w:p>
    <w:p w14:paraId="0CF24499" w14:textId="0DC9A150" w:rsidR="00750BC0" w:rsidRDefault="00750BC0">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_Toc145643489 \h </w:instrText>
      </w:r>
      <w:r>
        <w:fldChar w:fldCharType="separate"/>
      </w:r>
      <w:r>
        <w:t>79</w:t>
      </w:r>
      <w:r>
        <w:fldChar w:fldCharType="end"/>
      </w:r>
    </w:p>
    <w:p w14:paraId="453E5B94" w14:textId="77DE6487" w:rsidR="00750BC0" w:rsidRDefault="00750BC0">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_Toc145643490 \h </w:instrText>
      </w:r>
      <w:r>
        <w:fldChar w:fldCharType="separate"/>
      </w:r>
      <w:r>
        <w:t>79</w:t>
      </w:r>
      <w:r>
        <w:fldChar w:fldCharType="end"/>
      </w:r>
    </w:p>
    <w:p w14:paraId="044C06E0" w14:textId="630BC0A5" w:rsidR="00750BC0" w:rsidRDefault="00750BC0">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_Toc145643491 \h </w:instrText>
      </w:r>
      <w:r>
        <w:fldChar w:fldCharType="separate"/>
      </w:r>
      <w:r>
        <w:t>79</w:t>
      </w:r>
      <w:r>
        <w:fldChar w:fldCharType="end"/>
      </w:r>
    </w:p>
    <w:p w14:paraId="73B06523" w14:textId="6573A212" w:rsidR="00750BC0" w:rsidRDefault="00750BC0">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_Toc145643492 \h </w:instrText>
      </w:r>
      <w:r>
        <w:fldChar w:fldCharType="separate"/>
      </w:r>
      <w:r>
        <w:t>79</w:t>
      </w:r>
      <w:r>
        <w:fldChar w:fldCharType="end"/>
      </w:r>
    </w:p>
    <w:p w14:paraId="5124DE88" w14:textId="0A6818C8" w:rsidR="00750BC0" w:rsidRDefault="00750BC0">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_Toc145643493 \h </w:instrText>
      </w:r>
      <w:r>
        <w:fldChar w:fldCharType="separate"/>
      </w:r>
      <w:r>
        <w:t>80</w:t>
      </w:r>
      <w:r>
        <w:fldChar w:fldCharType="end"/>
      </w:r>
    </w:p>
    <w:p w14:paraId="0E79FA20" w14:textId="3AF75832" w:rsidR="00750BC0" w:rsidRDefault="00750BC0">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_Toc145643494 \h </w:instrText>
      </w:r>
      <w:r>
        <w:fldChar w:fldCharType="separate"/>
      </w:r>
      <w:r>
        <w:t>82</w:t>
      </w:r>
      <w:r>
        <w:fldChar w:fldCharType="end"/>
      </w:r>
    </w:p>
    <w:p w14:paraId="787D549F" w14:textId="41765ABA" w:rsidR="00750BC0" w:rsidRDefault="00750BC0">
      <w:pPr>
        <w:pStyle w:val="TOC8"/>
        <w:rPr>
          <w:rFonts w:asciiTheme="minorHAnsi" w:hAnsiTheme="minorHAnsi" w:cstheme="minorBidi"/>
          <w:b w:val="0"/>
          <w:kern w:val="2"/>
          <w:szCs w:val="22"/>
          <w:lang w:eastAsia="en-GB"/>
          <w14:ligatures w14:val="standardContextual"/>
        </w:rPr>
      </w:pPr>
      <w:r w:rsidRPr="00710479">
        <w:rPr>
          <w:rFonts w:eastAsia="DengXian"/>
        </w:rPr>
        <w:t xml:space="preserve">Annex C (normative): </w:t>
      </w:r>
      <w:r>
        <w:t>Characteristics of the interfering signals</w:t>
      </w:r>
      <w:r>
        <w:tab/>
      </w:r>
      <w:r>
        <w:fldChar w:fldCharType="begin"/>
      </w:r>
      <w:r>
        <w:instrText xml:space="preserve"> PAGEREF _Toc145643495 \h </w:instrText>
      </w:r>
      <w:r>
        <w:fldChar w:fldCharType="separate"/>
      </w:r>
      <w:r>
        <w:t>83</w:t>
      </w:r>
      <w:r>
        <w:fldChar w:fldCharType="end"/>
      </w:r>
    </w:p>
    <w:p w14:paraId="7B243E09" w14:textId="1D4DE2A9" w:rsidR="00750BC0" w:rsidRDefault="00750BC0">
      <w:pPr>
        <w:pStyle w:val="TOC8"/>
        <w:rPr>
          <w:rFonts w:asciiTheme="minorHAnsi" w:hAnsiTheme="minorHAnsi" w:cstheme="minorBidi"/>
          <w:b w:val="0"/>
          <w:kern w:val="2"/>
          <w:szCs w:val="22"/>
          <w:lang w:eastAsia="en-GB"/>
          <w14:ligatures w14:val="standardContextual"/>
        </w:rPr>
      </w:pPr>
      <w:r w:rsidRPr="00710479">
        <w:rPr>
          <w:lang w:val="fr-FR"/>
        </w:rPr>
        <w:t>Annex D (Normative): Propagation conditions</w:t>
      </w:r>
      <w:r>
        <w:tab/>
      </w:r>
      <w:r>
        <w:fldChar w:fldCharType="begin"/>
      </w:r>
      <w:r>
        <w:instrText xml:space="preserve"> PAGEREF _Toc145643496 \h </w:instrText>
      </w:r>
      <w:r>
        <w:fldChar w:fldCharType="separate"/>
      </w:r>
      <w:r>
        <w:t>83</w:t>
      </w:r>
      <w:r>
        <w:fldChar w:fldCharType="end"/>
      </w:r>
    </w:p>
    <w:p w14:paraId="386CDD3A" w14:textId="08F17C8B" w:rsidR="00750BC0" w:rsidRDefault="00750BC0">
      <w:pPr>
        <w:pStyle w:val="TOC1"/>
        <w:rPr>
          <w:rFonts w:asciiTheme="minorHAnsi" w:hAnsiTheme="minorHAnsi" w:cstheme="minorBidi"/>
          <w:kern w:val="2"/>
          <w:szCs w:val="22"/>
          <w:lang w:eastAsia="en-GB"/>
          <w14:ligatures w14:val="standardContextual"/>
        </w:rPr>
      </w:pPr>
      <w:r w:rsidRPr="00710479">
        <w:rPr>
          <w:lang w:val="fr-FR"/>
        </w:rPr>
        <w:t>D.1</w:t>
      </w:r>
      <w:r>
        <w:rPr>
          <w:rFonts w:asciiTheme="minorHAnsi" w:hAnsiTheme="minorHAnsi" w:cstheme="minorBidi"/>
          <w:kern w:val="2"/>
          <w:szCs w:val="22"/>
          <w:lang w:eastAsia="en-GB"/>
          <w14:ligatures w14:val="standardContextual"/>
        </w:rPr>
        <w:tab/>
      </w:r>
      <w:r w:rsidRPr="00710479">
        <w:rPr>
          <w:lang w:val="fr-FR"/>
        </w:rPr>
        <w:t>Static propagation condition</w:t>
      </w:r>
      <w:r>
        <w:tab/>
      </w:r>
      <w:r>
        <w:fldChar w:fldCharType="begin"/>
      </w:r>
      <w:r>
        <w:instrText xml:space="preserve"> PAGEREF _Toc145643497 \h </w:instrText>
      </w:r>
      <w:r>
        <w:fldChar w:fldCharType="separate"/>
      </w:r>
      <w:r>
        <w:t>83</w:t>
      </w:r>
      <w:r>
        <w:fldChar w:fldCharType="end"/>
      </w:r>
    </w:p>
    <w:p w14:paraId="436FBA95" w14:textId="00668F28" w:rsidR="00750BC0" w:rsidRDefault="00750BC0">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_Toc145643498 \h </w:instrText>
      </w:r>
      <w:r>
        <w:fldChar w:fldCharType="separate"/>
      </w:r>
      <w:r>
        <w:t>83</w:t>
      </w:r>
      <w:r>
        <w:fldChar w:fldCharType="end"/>
      </w:r>
    </w:p>
    <w:p w14:paraId="3055CF08" w14:textId="2B4BF09E" w:rsidR="00750BC0" w:rsidRDefault="00750BC0">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_Toc145643499 \h </w:instrText>
      </w:r>
      <w:r>
        <w:fldChar w:fldCharType="separate"/>
      </w:r>
      <w:r>
        <w:t>83</w:t>
      </w:r>
      <w:r>
        <w:fldChar w:fldCharType="end"/>
      </w:r>
    </w:p>
    <w:p w14:paraId="66F424C5" w14:textId="62D40080" w:rsidR="00750BC0" w:rsidRDefault="00750BC0">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_Toc145643500 \h </w:instrText>
      </w:r>
      <w:r>
        <w:fldChar w:fldCharType="separate"/>
      </w:r>
      <w:r>
        <w:t>84</w:t>
      </w:r>
      <w:r>
        <w:fldChar w:fldCharType="end"/>
      </w:r>
    </w:p>
    <w:p w14:paraId="3F33829E" w14:textId="25DC43CB" w:rsidR="00750BC0" w:rsidRDefault="00750BC0">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_Toc145643501 \h </w:instrText>
      </w:r>
      <w:r>
        <w:fldChar w:fldCharType="separate"/>
      </w:r>
      <w:r>
        <w:t>84</w:t>
      </w:r>
      <w:r>
        <w:fldChar w:fldCharType="end"/>
      </w:r>
    </w:p>
    <w:p w14:paraId="3626B433" w14:textId="7B27AD8F" w:rsidR="00750BC0" w:rsidRDefault="00750BC0">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_Toc145643502 \h </w:instrText>
      </w:r>
      <w:r>
        <w:fldChar w:fldCharType="separate"/>
      </w:r>
      <w:r>
        <w:t>85</w:t>
      </w:r>
      <w:r>
        <w:fldChar w:fldCharType="end"/>
      </w:r>
    </w:p>
    <w:p w14:paraId="05DBE957" w14:textId="3853BCEE" w:rsidR="00750BC0" w:rsidRDefault="00750BC0">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_Toc145643503 \h </w:instrText>
      </w:r>
      <w:r>
        <w:fldChar w:fldCharType="separate"/>
      </w:r>
      <w:r>
        <w:t>85</w:t>
      </w:r>
      <w:r>
        <w:fldChar w:fldCharType="end"/>
      </w:r>
    </w:p>
    <w:p w14:paraId="609355CB" w14:textId="574C5B1B" w:rsidR="00750BC0" w:rsidRDefault="00750BC0">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_Toc145643504 \h </w:instrText>
      </w:r>
      <w:r>
        <w:fldChar w:fldCharType="separate"/>
      </w:r>
      <w:r>
        <w:t>85</w:t>
      </w:r>
      <w:r>
        <w:fldChar w:fldCharType="end"/>
      </w:r>
    </w:p>
    <w:p w14:paraId="0F4F2683" w14:textId="0B1319F6" w:rsidR="00750BC0" w:rsidRDefault="00750BC0">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_Toc145643505 \h </w:instrText>
      </w:r>
      <w:r>
        <w:fldChar w:fldCharType="separate"/>
      </w:r>
      <w:r>
        <w:t>85</w:t>
      </w:r>
      <w:r>
        <w:fldChar w:fldCharType="end"/>
      </w:r>
    </w:p>
    <w:p w14:paraId="6A853A4B" w14:textId="48EA723E" w:rsidR="00750BC0" w:rsidRDefault="00750BC0">
      <w:pPr>
        <w:pStyle w:val="TOC8"/>
        <w:rPr>
          <w:rFonts w:asciiTheme="minorHAnsi" w:hAnsiTheme="minorHAnsi" w:cstheme="minorBidi"/>
          <w:b w:val="0"/>
          <w:kern w:val="2"/>
          <w:szCs w:val="22"/>
          <w:lang w:eastAsia="en-GB"/>
          <w14:ligatures w14:val="standardContextual"/>
        </w:rPr>
      </w:pPr>
      <w:r>
        <w:lastRenderedPageBreak/>
        <w:t>Annex E (informative): Change history</w:t>
      </w:r>
      <w:r>
        <w:tab/>
      </w:r>
      <w:r>
        <w:fldChar w:fldCharType="begin"/>
      </w:r>
      <w:r>
        <w:instrText xml:space="preserve"> PAGEREF _Toc145643506 \h </w:instrText>
      </w:r>
      <w:r>
        <w:fldChar w:fldCharType="separate"/>
      </w:r>
      <w:r>
        <w:t>88</w:t>
      </w:r>
      <w:r>
        <w:fldChar w:fldCharType="end"/>
      </w:r>
    </w:p>
    <w:p w14:paraId="1DE032E5" w14:textId="7D92B5CE" w:rsidR="00A54DD9" w:rsidRDefault="00750BC0">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490EC30D" w14:textId="77777777" w:rsidR="00080512" w:rsidRPr="004D3578" w:rsidRDefault="00080512">
      <w:r w:rsidRPr="004D3578">
        <w:t xml:space="preserve">This </w:t>
      </w:r>
      <w:r w:rsidRPr="00470974">
        <w:t xml:space="preserve">Technical </w:t>
      </w:r>
      <w:bookmarkStart w:id="27" w:name="spectype3"/>
      <w:r w:rsidRPr="00470974">
        <w:t>Specification</w:t>
      </w:r>
      <w:bookmarkEnd w:id="27"/>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8" w:name="introduction"/>
      <w:bookmarkEnd w:id="28"/>
      <w:r w:rsidRPr="004D3578">
        <w:br w:type="page"/>
      </w:r>
      <w:bookmarkStart w:id="29" w:name="scope"/>
      <w:bookmarkEnd w:id="29"/>
    </w:p>
    <w:p w14:paraId="0D256B1C" w14:textId="747BAF3B" w:rsidR="00080512" w:rsidRPr="004D3578" w:rsidRDefault="00080512" w:rsidP="00FD0493">
      <w:pPr>
        <w:pStyle w:val="Heading1"/>
      </w:pPr>
      <w:bookmarkStart w:id="30" w:name="_Toc104310947"/>
      <w:bookmarkStart w:id="31" w:name="_Toc106126647"/>
      <w:bookmarkStart w:id="32" w:name="_Toc106176960"/>
      <w:bookmarkStart w:id="33" w:name="_Toc114242128"/>
      <w:bookmarkStart w:id="34" w:name="_Toc123044072"/>
      <w:bookmarkStart w:id="35" w:name="_Toc124157711"/>
      <w:bookmarkStart w:id="36" w:name="_Toc124259634"/>
      <w:bookmarkStart w:id="37" w:name="_Toc130584705"/>
      <w:bookmarkStart w:id="38" w:name="_Toc137464361"/>
      <w:bookmarkStart w:id="39" w:name="_Toc138884030"/>
      <w:bookmarkStart w:id="40" w:name="_Toc145643231"/>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bookmarkEnd w:id="40"/>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1" w:name="references"/>
      <w:bookmarkStart w:id="42" w:name="_Toc104310948"/>
      <w:bookmarkStart w:id="43" w:name="_Toc106126648"/>
      <w:bookmarkStart w:id="44" w:name="_Toc106176961"/>
      <w:bookmarkStart w:id="45" w:name="_Toc114242129"/>
      <w:bookmarkStart w:id="46" w:name="_Toc123044073"/>
      <w:bookmarkStart w:id="47" w:name="_Toc124157712"/>
      <w:bookmarkStart w:id="48" w:name="_Toc124259635"/>
      <w:bookmarkStart w:id="49" w:name="_Toc130584706"/>
      <w:bookmarkStart w:id="50" w:name="_Toc137464362"/>
      <w:bookmarkStart w:id="51" w:name="_Toc138884031"/>
      <w:bookmarkStart w:id="52" w:name="_Toc145643232"/>
      <w:bookmarkEnd w:id="4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w:t>
      </w:r>
      <w:r w:rsidRPr="004D3578">
        <w:lastRenderedPageBreak/>
        <w:t>: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53" w:name="definitions"/>
      <w:bookmarkStart w:id="54" w:name="_Toc104310949"/>
      <w:bookmarkStart w:id="55" w:name="_Toc106126649"/>
      <w:bookmarkStart w:id="56" w:name="_Toc106176962"/>
      <w:bookmarkStart w:id="57" w:name="_Toc114242130"/>
      <w:bookmarkStart w:id="58" w:name="_Toc123044074"/>
      <w:bookmarkStart w:id="59" w:name="_Toc124157713"/>
      <w:bookmarkStart w:id="60" w:name="_Toc124259636"/>
      <w:bookmarkStart w:id="61" w:name="_Toc130584707"/>
      <w:bookmarkStart w:id="62" w:name="_Toc137464363"/>
      <w:bookmarkStart w:id="63" w:name="_Toc138884032"/>
      <w:bookmarkStart w:id="64" w:name="_Toc145643233"/>
      <w:bookmarkEnd w:id="53"/>
      <w:r w:rsidRPr="004D3578">
        <w:t>3</w:t>
      </w:r>
      <w:r w:rsidRPr="004D3578">
        <w:tab/>
        <w:t>Definition</w:t>
      </w:r>
      <w:r w:rsidR="00A80688">
        <w:t>s</w:t>
      </w:r>
      <w:r w:rsidR="00602AEA">
        <w:t>, symbols and abbreviations</w:t>
      </w:r>
      <w:bookmarkEnd w:id="54"/>
      <w:bookmarkEnd w:id="55"/>
      <w:bookmarkEnd w:id="56"/>
      <w:bookmarkEnd w:id="57"/>
      <w:bookmarkEnd w:id="58"/>
      <w:bookmarkEnd w:id="59"/>
      <w:bookmarkEnd w:id="60"/>
      <w:bookmarkEnd w:id="61"/>
      <w:bookmarkEnd w:id="62"/>
      <w:bookmarkEnd w:id="63"/>
      <w:bookmarkEnd w:id="64"/>
    </w:p>
    <w:p w14:paraId="07D7E834" w14:textId="0CF87CA4" w:rsidR="00080512" w:rsidRPr="004D3578" w:rsidRDefault="00080512">
      <w:pPr>
        <w:pStyle w:val="Heading2"/>
      </w:pPr>
      <w:bookmarkStart w:id="65" w:name="_Toc104310950"/>
      <w:bookmarkStart w:id="66" w:name="_Toc106126650"/>
      <w:bookmarkStart w:id="67" w:name="_Toc106176963"/>
      <w:bookmarkStart w:id="68" w:name="_Toc114242131"/>
      <w:bookmarkStart w:id="69" w:name="_Toc123044075"/>
      <w:bookmarkStart w:id="70" w:name="_Toc124157714"/>
      <w:bookmarkStart w:id="71" w:name="_Toc124259637"/>
      <w:bookmarkStart w:id="72" w:name="_Toc130584708"/>
      <w:bookmarkStart w:id="73" w:name="_Toc137464364"/>
      <w:bookmarkStart w:id="74" w:name="_Toc138884033"/>
      <w:bookmarkStart w:id="75" w:name="_Toc145643234"/>
      <w:r w:rsidRPr="004D3578">
        <w:t>3.1</w:t>
      </w:r>
      <w:r w:rsidR="00A80688">
        <w:tab/>
      </w:r>
      <w:r w:rsidR="00624CE1">
        <w:t>Definitions</w:t>
      </w:r>
      <w:bookmarkEnd w:id="65"/>
      <w:bookmarkEnd w:id="66"/>
      <w:bookmarkEnd w:id="67"/>
      <w:bookmarkEnd w:id="68"/>
      <w:bookmarkEnd w:id="69"/>
      <w:bookmarkEnd w:id="70"/>
      <w:bookmarkEnd w:id="71"/>
      <w:bookmarkEnd w:id="72"/>
      <w:bookmarkEnd w:id="73"/>
      <w:bookmarkEnd w:id="74"/>
      <w:bookmarkEnd w:id="7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7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77" w:name="_Hlk490252228"/>
      <w:bookmarkStart w:id="78" w:name="_Hlk494631435"/>
      <w:bookmarkEnd w:id="7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with the lowest carrier f</w:t>
      </w:r>
      <w:r w:rsidRPr="00BA2440">
        <w:rPr>
          <w:rFonts w:eastAsia="SimSun"/>
          <w:lang w:val="en-AU"/>
        </w:rPr>
        <w:lastRenderedPageBreak/>
        <w:t xml:space="preserve">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lastRenderedPageBreak/>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77"/>
    <w:bookmarkEnd w:id="7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7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mean power level declared by the manufacturer per carr</w:t>
      </w:r>
      <w:r w:rsidRPr="00BA2440">
        <w:rPr>
          <w:rFonts w:cs="v5.0.0"/>
          <w:snapToGrid w:val="0"/>
        </w:rPr>
        <w:lastRenderedPageBreak/>
        <w:t xml:space="preserve">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7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lastRenderedPageBreak/>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w:t>
      </w:r>
      <w:r w:rsidRPr="00BA2440">
        <w:rPr>
          <w:b/>
          <w:bCs/>
          <w:lang w:eastAsia="zh-CN"/>
        </w:rPr>
        <w:lastRenderedPageBreak/>
        <w:t>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80" w:name="_Toc104310951"/>
      <w:bookmarkStart w:id="81" w:name="_Toc106126651"/>
      <w:bookmarkStart w:id="82" w:name="_Toc106176964"/>
      <w:bookmarkStart w:id="83" w:name="_Toc114242132"/>
      <w:bookmarkStart w:id="84" w:name="_Toc123044076"/>
      <w:bookmarkStart w:id="85" w:name="_Toc124157715"/>
      <w:bookmarkStart w:id="86" w:name="_Toc124259638"/>
      <w:bookmarkStart w:id="87" w:name="_Toc130584709"/>
      <w:bookmarkStart w:id="88" w:name="_Toc137464365"/>
      <w:bookmarkStart w:id="89" w:name="_Toc138884034"/>
      <w:bookmarkStart w:id="90" w:name="_Toc145643235"/>
      <w:r w:rsidRPr="004D3578">
        <w:lastRenderedPageBreak/>
        <w:t>3.2</w:t>
      </w:r>
      <w:r w:rsidRPr="004D3578">
        <w:tab/>
        <w:t>Symbols</w:t>
      </w:r>
      <w:bookmarkEnd w:id="80"/>
      <w:bookmarkEnd w:id="81"/>
      <w:bookmarkEnd w:id="82"/>
      <w:bookmarkEnd w:id="83"/>
      <w:bookmarkEnd w:id="84"/>
      <w:bookmarkEnd w:id="85"/>
      <w:bookmarkEnd w:id="86"/>
      <w:bookmarkEnd w:id="87"/>
      <w:bookmarkEnd w:id="88"/>
      <w:bookmarkEnd w:id="89"/>
      <w:bookmarkEnd w:id="90"/>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7pt" o:ole="">
            <v:imagedata r:id="rId11" o:title=""/>
          </v:shape>
          <o:OLEObject Type="Embed" ProgID="Equation.3" ShapeID="_x0000_i1025" DrawAspect="Content" ObjectID="_1757326300"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91" w:name="_Hlk500709692"/>
      <w:r w:rsidRPr="000455B4">
        <w:t>P</w:t>
      </w:r>
      <w:r w:rsidRPr="000455B4">
        <w:rPr>
          <w:vertAlign w:val="subscript"/>
        </w:rPr>
        <w:t>max,c,TABC</w:t>
      </w:r>
      <w:bookmarkEnd w:id="91"/>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92" w:name="_Toc104310952"/>
      <w:bookmarkStart w:id="93" w:name="_Toc106126652"/>
      <w:bookmarkStart w:id="94" w:name="_Toc106176965"/>
      <w:bookmarkStart w:id="95" w:name="_Toc114242133"/>
      <w:bookmarkStart w:id="96" w:name="_Toc123044077"/>
      <w:bookmarkStart w:id="97" w:name="_Toc124157716"/>
      <w:bookmarkStart w:id="98" w:name="_Toc124259639"/>
      <w:bookmarkStart w:id="99" w:name="_Toc130584710"/>
      <w:bookmarkStart w:id="100" w:name="_Toc137464366"/>
      <w:bookmarkStart w:id="101" w:name="_Toc138884035"/>
      <w:bookmarkStart w:id="102" w:name="_Toc145643236"/>
      <w:r w:rsidRPr="004D3578">
        <w:lastRenderedPageBreak/>
        <w:t>3.3</w:t>
      </w:r>
      <w:r w:rsidRPr="004D3578">
        <w:tab/>
        <w:t>Abbreviations</w:t>
      </w:r>
      <w:bookmarkEnd w:id="92"/>
      <w:bookmarkEnd w:id="93"/>
      <w:bookmarkEnd w:id="94"/>
      <w:bookmarkEnd w:id="95"/>
      <w:bookmarkEnd w:id="96"/>
      <w:bookmarkEnd w:id="97"/>
      <w:bookmarkEnd w:id="98"/>
      <w:bookmarkEnd w:id="99"/>
      <w:bookmarkEnd w:id="100"/>
      <w:bookmarkEnd w:id="101"/>
      <w:bookmarkEnd w:id="10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03"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04" w:name="OLE_LINK17"/>
      <w:r w:rsidRPr="00C6596C">
        <w:rPr>
          <w:lang w:val="fr-FR"/>
        </w:rPr>
        <w:t>RB</w:t>
      </w:r>
      <w:r w:rsidRPr="00C6596C">
        <w:rPr>
          <w:lang w:val="fr-FR"/>
        </w:rPr>
        <w:tab/>
        <w:t>Resource Bloc</w:t>
      </w:r>
      <w:bookmarkEnd w:id="10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0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05" w:name="clause4"/>
      <w:bookmarkStart w:id="106" w:name="_Toc104310953"/>
      <w:bookmarkStart w:id="107" w:name="_Toc106126653"/>
      <w:bookmarkStart w:id="108" w:name="_Toc106176966"/>
      <w:bookmarkStart w:id="109" w:name="_Toc114242134"/>
      <w:bookmarkStart w:id="110" w:name="_Toc123044078"/>
      <w:bookmarkStart w:id="111" w:name="_Toc124157717"/>
      <w:bookmarkStart w:id="112" w:name="_Toc124259640"/>
      <w:bookmarkStart w:id="113" w:name="_Toc130584711"/>
      <w:bookmarkStart w:id="114" w:name="_Toc137464367"/>
      <w:bookmarkStart w:id="115" w:name="_Toc138884036"/>
      <w:bookmarkStart w:id="116" w:name="_Toc145643237"/>
      <w:bookmarkEnd w:id="105"/>
      <w:r w:rsidRPr="004D3578">
        <w:lastRenderedPageBreak/>
        <w:t>4</w:t>
      </w:r>
      <w:r w:rsidRPr="004D3578">
        <w:tab/>
      </w:r>
      <w:r w:rsidR="001F6D06">
        <w:rPr>
          <w:rFonts w:hint="eastAsia"/>
          <w:lang w:eastAsia="zh-CN"/>
        </w:rPr>
        <w:t>General</w:t>
      </w:r>
      <w:bookmarkEnd w:id="106"/>
      <w:bookmarkEnd w:id="107"/>
      <w:bookmarkEnd w:id="108"/>
      <w:bookmarkEnd w:id="109"/>
      <w:bookmarkEnd w:id="110"/>
      <w:bookmarkEnd w:id="111"/>
      <w:bookmarkEnd w:id="112"/>
      <w:bookmarkEnd w:id="113"/>
      <w:bookmarkEnd w:id="114"/>
      <w:bookmarkEnd w:id="115"/>
      <w:bookmarkEnd w:id="116"/>
    </w:p>
    <w:p w14:paraId="41EA1EB7" w14:textId="6ED433CE" w:rsidR="006A011B" w:rsidRDefault="006A011B" w:rsidP="006A011B">
      <w:pPr>
        <w:pStyle w:val="Heading2"/>
        <w:rPr>
          <w:lang w:eastAsia="zh-CN"/>
        </w:rPr>
      </w:pPr>
      <w:bookmarkStart w:id="117" w:name="_Toc104310954"/>
      <w:bookmarkStart w:id="118" w:name="_Toc106126654"/>
      <w:bookmarkStart w:id="119" w:name="_Toc106176967"/>
      <w:bookmarkStart w:id="120" w:name="_Toc114242135"/>
      <w:bookmarkStart w:id="121" w:name="_Toc123044079"/>
      <w:bookmarkStart w:id="122" w:name="_Toc124157718"/>
      <w:bookmarkStart w:id="123" w:name="_Toc124259641"/>
      <w:bookmarkStart w:id="124" w:name="_Toc130584712"/>
      <w:bookmarkStart w:id="125" w:name="_Toc137464368"/>
      <w:bookmarkStart w:id="126" w:name="_Toc138884037"/>
      <w:bookmarkStart w:id="127" w:name="_Toc145643238"/>
      <w:bookmarkStart w:id="128"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17"/>
      <w:bookmarkEnd w:id="118"/>
      <w:bookmarkEnd w:id="119"/>
      <w:bookmarkEnd w:id="120"/>
      <w:bookmarkEnd w:id="121"/>
      <w:bookmarkEnd w:id="122"/>
      <w:bookmarkEnd w:id="123"/>
      <w:bookmarkEnd w:id="124"/>
      <w:bookmarkEnd w:id="125"/>
      <w:bookmarkEnd w:id="126"/>
      <w:bookmarkEnd w:id="127"/>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29" w:name="_Toc104310955"/>
      <w:bookmarkStart w:id="130" w:name="_Toc106126655"/>
      <w:bookmarkStart w:id="131" w:name="_Toc106176968"/>
      <w:bookmarkStart w:id="132" w:name="_Toc114242136"/>
      <w:bookmarkStart w:id="133" w:name="_Toc123044080"/>
      <w:bookmarkStart w:id="134" w:name="_Toc124157719"/>
      <w:bookmarkStart w:id="135" w:name="_Toc124259642"/>
      <w:bookmarkStart w:id="136" w:name="_Toc130584713"/>
      <w:bookmarkStart w:id="137" w:name="_Toc137464369"/>
      <w:bookmarkStart w:id="138" w:name="_Toc138884038"/>
      <w:bookmarkStart w:id="139" w:name="_Toc145643239"/>
      <w:r>
        <w:t>4.2</w:t>
      </w:r>
      <w:r w:rsidR="00080512" w:rsidRPr="004D3578">
        <w:tab/>
      </w:r>
      <w:r w:rsidR="0047389E" w:rsidRPr="0047389E">
        <w:t>Relationship between minimum requirements and test requirements</w:t>
      </w:r>
      <w:bookmarkEnd w:id="129"/>
      <w:bookmarkEnd w:id="130"/>
      <w:bookmarkEnd w:id="131"/>
      <w:bookmarkEnd w:id="132"/>
      <w:bookmarkEnd w:id="133"/>
      <w:bookmarkEnd w:id="134"/>
      <w:bookmarkEnd w:id="135"/>
      <w:bookmarkEnd w:id="136"/>
      <w:bookmarkEnd w:id="137"/>
      <w:bookmarkEnd w:id="138"/>
      <w:bookmarkEnd w:id="139"/>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40" w:name="_Toc104310956"/>
      <w:bookmarkStart w:id="141" w:name="_Toc106126656"/>
      <w:bookmarkStart w:id="142" w:name="_Toc106176969"/>
      <w:bookmarkStart w:id="143" w:name="_Toc114242137"/>
      <w:bookmarkStart w:id="144" w:name="_Toc123044081"/>
      <w:bookmarkStart w:id="145" w:name="_Toc124157720"/>
      <w:bookmarkStart w:id="146" w:name="_Toc124259643"/>
      <w:bookmarkStart w:id="147" w:name="_Toc130584714"/>
      <w:bookmarkStart w:id="148" w:name="_Toc137464370"/>
      <w:bookmarkStart w:id="149" w:name="_Toc138884039"/>
      <w:bookmarkStart w:id="150" w:name="_Toc145643240"/>
      <w:r>
        <w:t>4.3</w:t>
      </w:r>
      <w:r w:rsidRPr="004D3578">
        <w:tab/>
      </w:r>
      <w:r>
        <w:rPr>
          <w:lang w:eastAsia="zh-CN"/>
        </w:rPr>
        <w:t>Requirement reference points</w:t>
      </w:r>
      <w:bookmarkEnd w:id="140"/>
      <w:bookmarkEnd w:id="141"/>
      <w:bookmarkEnd w:id="142"/>
      <w:bookmarkEnd w:id="143"/>
      <w:bookmarkEnd w:id="144"/>
      <w:bookmarkEnd w:id="145"/>
      <w:bookmarkEnd w:id="146"/>
      <w:bookmarkEnd w:id="147"/>
      <w:bookmarkEnd w:id="148"/>
      <w:bookmarkEnd w:id="149"/>
      <w:bookmarkEnd w:id="150"/>
    </w:p>
    <w:p w14:paraId="0573EBA6" w14:textId="66F6AB08" w:rsidR="00681075" w:rsidRPr="00782800" w:rsidRDefault="00681075" w:rsidP="00681075">
      <w:pPr>
        <w:pStyle w:val="Heading3"/>
        <w:rPr>
          <w:lang w:eastAsia="zh-CN"/>
        </w:rPr>
      </w:pPr>
      <w:bookmarkStart w:id="151" w:name="_Toc104310957"/>
      <w:bookmarkStart w:id="152" w:name="_Toc106126657"/>
      <w:bookmarkStart w:id="153" w:name="_Toc106176970"/>
      <w:bookmarkStart w:id="154" w:name="_Toc114242138"/>
      <w:bookmarkStart w:id="155" w:name="_Toc123044082"/>
      <w:bookmarkStart w:id="156" w:name="_Toc124157721"/>
      <w:bookmarkStart w:id="157" w:name="_Toc124259644"/>
      <w:bookmarkStart w:id="158" w:name="_Toc130584715"/>
      <w:bookmarkStart w:id="159" w:name="_Toc137464371"/>
      <w:bookmarkStart w:id="160" w:name="_Toc138884040"/>
      <w:bookmarkStart w:id="161" w:name="_Toc145643241"/>
      <w:r w:rsidRPr="00F35390">
        <w:rPr>
          <w:rFonts w:hint="eastAsia"/>
        </w:rPr>
        <w:t>4.3.1</w:t>
      </w:r>
      <w:r w:rsidR="00F35390">
        <w:tab/>
      </w:r>
      <w:r w:rsidRPr="000C7AAD">
        <w:t>SAN type 1-H</w:t>
      </w:r>
      <w:bookmarkEnd w:id="151"/>
      <w:bookmarkEnd w:id="152"/>
      <w:bookmarkEnd w:id="153"/>
      <w:bookmarkEnd w:id="154"/>
      <w:bookmarkEnd w:id="155"/>
      <w:bookmarkEnd w:id="156"/>
      <w:bookmarkEnd w:id="157"/>
      <w:bookmarkEnd w:id="158"/>
      <w:bookmarkEnd w:id="159"/>
      <w:bookmarkEnd w:id="160"/>
      <w:bookmarkEnd w:id="161"/>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62" w:name="_Toc104310958"/>
      <w:bookmarkStart w:id="163" w:name="_Toc106126658"/>
      <w:bookmarkStart w:id="164" w:name="_Toc106176971"/>
      <w:bookmarkStart w:id="165" w:name="_Toc114242139"/>
      <w:bookmarkStart w:id="166" w:name="_Toc123044083"/>
      <w:bookmarkStart w:id="167" w:name="_Toc124157722"/>
      <w:bookmarkStart w:id="168" w:name="_Toc124259645"/>
      <w:bookmarkStart w:id="169" w:name="_Toc130584716"/>
      <w:bookmarkStart w:id="170" w:name="_Toc137464372"/>
      <w:bookmarkStart w:id="171" w:name="_Toc138884041"/>
      <w:bookmarkStart w:id="172" w:name="_Toc145643242"/>
      <w:r>
        <w:rPr>
          <w:rFonts w:hint="eastAsia"/>
        </w:rPr>
        <w:t>4.3.</w:t>
      </w:r>
      <w:r>
        <w:t>2</w:t>
      </w:r>
      <w:r w:rsidR="00F35390">
        <w:tab/>
      </w:r>
      <w:r w:rsidRPr="00FD0493">
        <w:t>SAN type 1-O</w:t>
      </w:r>
      <w:bookmarkEnd w:id="162"/>
      <w:bookmarkEnd w:id="163"/>
      <w:bookmarkEnd w:id="164"/>
      <w:bookmarkEnd w:id="165"/>
      <w:bookmarkEnd w:id="166"/>
      <w:bookmarkEnd w:id="167"/>
      <w:bookmarkEnd w:id="168"/>
      <w:bookmarkEnd w:id="169"/>
      <w:bookmarkEnd w:id="170"/>
      <w:bookmarkEnd w:id="171"/>
      <w:bookmarkEnd w:id="172"/>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73"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73"/>
    <w:p w14:paraId="24ED76F3" w14:textId="77777777" w:rsidR="00BB1A0F" w:rsidRDefault="00BB1A0F" w:rsidP="00276BEE"/>
    <w:p w14:paraId="1BD13E3A" w14:textId="700827F3" w:rsidR="006A011B" w:rsidRDefault="006A011B" w:rsidP="006A011B">
      <w:pPr>
        <w:pStyle w:val="Heading2"/>
        <w:rPr>
          <w:lang w:eastAsia="zh-CN"/>
        </w:rPr>
      </w:pPr>
      <w:bookmarkStart w:id="174" w:name="_Toc104310959"/>
      <w:bookmarkStart w:id="175" w:name="_Toc106126659"/>
      <w:bookmarkStart w:id="176" w:name="_Toc106176972"/>
      <w:bookmarkStart w:id="177" w:name="_Toc114242140"/>
      <w:bookmarkStart w:id="178" w:name="_Toc123044084"/>
      <w:bookmarkStart w:id="179" w:name="_Toc124157723"/>
      <w:bookmarkStart w:id="180" w:name="_Toc124259646"/>
      <w:bookmarkStart w:id="181" w:name="_Toc130584717"/>
      <w:bookmarkStart w:id="182" w:name="_Toc137464373"/>
      <w:bookmarkStart w:id="183" w:name="_Toc138884042"/>
      <w:bookmarkStart w:id="184" w:name="_Toc145643243"/>
      <w:r>
        <w:t>4.4</w:t>
      </w:r>
      <w:r w:rsidRPr="004D3578">
        <w:tab/>
      </w:r>
      <w:r>
        <w:rPr>
          <w:lang w:eastAsia="zh-CN"/>
        </w:rPr>
        <w:t>Satellite Access Node classes</w:t>
      </w:r>
      <w:bookmarkEnd w:id="174"/>
      <w:bookmarkEnd w:id="175"/>
      <w:bookmarkEnd w:id="176"/>
      <w:bookmarkEnd w:id="177"/>
      <w:bookmarkEnd w:id="178"/>
      <w:bookmarkEnd w:id="179"/>
      <w:bookmarkEnd w:id="180"/>
      <w:bookmarkEnd w:id="181"/>
      <w:bookmarkEnd w:id="182"/>
      <w:bookmarkEnd w:id="183"/>
      <w:bookmarkEnd w:id="184"/>
    </w:p>
    <w:p w14:paraId="05EC7309" w14:textId="1631330E" w:rsidR="00681075" w:rsidRDefault="00681075" w:rsidP="00681075">
      <w:bookmarkStart w:id="185"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85"/>
    </w:tbl>
    <w:p w14:paraId="349A0893" w14:textId="77777777" w:rsidR="00C90C60" w:rsidRDefault="00C90C60" w:rsidP="008F0723"/>
    <w:p w14:paraId="341158E8" w14:textId="0EDB52CA" w:rsidR="006A011B" w:rsidRDefault="006A011B" w:rsidP="006A011B">
      <w:pPr>
        <w:pStyle w:val="Heading2"/>
        <w:rPr>
          <w:lang w:eastAsia="zh-CN"/>
        </w:rPr>
      </w:pPr>
      <w:bookmarkStart w:id="186" w:name="_Toc104310960"/>
      <w:bookmarkStart w:id="187" w:name="_Toc106126660"/>
      <w:bookmarkStart w:id="188" w:name="_Toc106176973"/>
      <w:bookmarkStart w:id="189" w:name="_Toc114242141"/>
      <w:bookmarkStart w:id="190" w:name="_Toc123044085"/>
      <w:bookmarkStart w:id="191" w:name="_Toc124157724"/>
      <w:bookmarkStart w:id="192" w:name="_Toc124259647"/>
      <w:bookmarkStart w:id="193" w:name="_Toc130584718"/>
      <w:bookmarkStart w:id="194" w:name="_Toc137464374"/>
      <w:bookmarkStart w:id="195" w:name="_Toc138884043"/>
      <w:bookmarkStart w:id="196" w:name="_Toc145643244"/>
      <w:r>
        <w:rPr>
          <w:lang w:eastAsia="zh-CN"/>
        </w:rPr>
        <w:t>4.5</w:t>
      </w:r>
      <w:r>
        <w:rPr>
          <w:lang w:eastAsia="zh-CN"/>
        </w:rPr>
        <w:tab/>
      </w:r>
      <w:r w:rsidR="007C7BC1">
        <w:rPr>
          <w:lang w:eastAsia="zh-CN"/>
        </w:rPr>
        <w:t xml:space="preserve">Regional </w:t>
      </w:r>
      <w:r>
        <w:rPr>
          <w:lang w:eastAsia="zh-CN"/>
        </w:rPr>
        <w:t>requirements</w:t>
      </w:r>
      <w:bookmarkEnd w:id="186"/>
      <w:bookmarkEnd w:id="187"/>
      <w:bookmarkEnd w:id="188"/>
      <w:bookmarkEnd w:id="189"/>
      <w:bookmarkEnd w:id="190"/>
      <w:bookmarkEnd w:id="191"/>
      <w:bookmarkEnd w:id="192"/>
      <w:bookmarkEnd w:id="193"/>
      <w:bookmarkEnd w:id="194"/>
      <w:bookmarkEnd w:id="195"/>
      <w:bookmarkEnd w:id="196"/>
    </w:p>
    <w:p w14:paraId="704940F2" w14:textId="77777777" w:rsidR="00F35390" w:rsidRPr="00F95B02" w:rsidRDefault="00F35390" w:rsidP="00F35390">
      <w:pPr>
        <w:keepNext/>
        <w:keepLines/>
        <w:rPr>
          <w:rFonts w:cs="v5.0.0"/>
        </w:rPr>
      </w:pPr>
      <w:bookmarkStart w:id="197"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7"/>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98" w:name="_Toc104310961"/>
      <w:bookmarkStart w:id="199" w:name="_Toc106126661"/>
      <w:bookmarkStart w:id="200" w:name="_Toc106176974"/>
      <w:bookmarkStart w:id="201" w:name="_Toc114242142"/>
      <w:bookmarkStart w:id="202" w:name="_Toc123044086"/>
      <w:bookmarkStart w:id="203" w:name="_Toc124157725"/>
      <w:bookmarkStart w:id="204" w:name="_Toc124259648"/>
      <w:bookmarkStart w:id="205" w:name="_Toc130584719"/>
      <w:bookmarkStart w:id="206" w:name="_Toc137464375"/>
      <w:bookmarkStart w:id="207" w:name="_Toc138884044"/>
      <w:bookmarkStart w:id="208" w:name="_Toc145643245"/>
      <w:r>
        <w:t>4.6</w:t>
      </w:r>
      <w:r w:rsidR="00080512" w:rsidRPr="004D3578">
        <w:tab/>
      </w:r>
      <w:r w:rsidR="0047389E">
        <w:rPr>
          <w:lang w:eastAsia="zh-CN"/>
        </w:rPr>
        <w:t>Applicability of minimum requirements</w:t>
      </w:r>
      <w:bookmarkEnd w:id="198"/>
      <w:bookmarkEnd w:id="199"/>
      <w:bookmarkEnd w:id="200"/>
      <w:bookmarkEnd w:id="201"/>
      <w:bookmarkEnd w:id="202"/>
      <w:bookmarkEnd w:id="203"/>
      <w:bookmarkEnd w:id="204"/>
      <w:bookmarkEnd w:id="205"/>
      <w:bookmarkEnd w:id="206"/>
      <w:bookmarkEnd w:id="207"/>
      <w:bookmarkEnd w:id="208"/>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28"/>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09" w:name="_Toc104310962"/>
      <w:bookmarkStart w:id="210" w:name="_Toc106126662"/>
      <w:bookmarkStart w:id="211" w:name="_Toc106176975"/>
      <w:bookmarkStart w:id="212" w:name="_Toc114242143"/>
      <w:bookmarkStart w:id="213" w:name="_Toc123044087"/>
      <w:bookmarkStart w:id="214" w:name="_Toc124157726"/>
      <w:bookmarkStart w:id="215" w:name="_Toc124259649"/>
      <w:bookmarkStart w:id="216" w:name="_Toc130584720"/>
      <w:bookmarkStart w:id="217" w:name="_Toc137464376"/>
      <w:bookmarkStart w:id="218" w:name="_Toc138884045"/>
      <w:bookmarkStart w:id="219" w:name="_Toc145643246"/>
      <w:r>
        <w:rPr>
          <w:rFonts w:hint="eastAsia"/>
          <w:lang w:eastAsia="zh-CN"/>
        </w:rPr>
        <w:t>5</w:t>
      </w:r>
      <w:r>
        <w:rPr>
          <w:lang w:eastAsia="zh-CN"/>
        </w:rPr>
        <w:tab/>
        <w:t xml:space="preserve">Operating bands and channel </w:t>
      </w:r>
      <w:r w:rsidR="00CE4C56">
        <w:rPr>
          <w:lang w:eastAsia="zh-CN"/>
        </w:rPr>
        <w:t>arrangement</w:t>
      </w:r>
      <w:bookmarkEnd w:id="209"/>
      <w:bookmarkEnd w:id="210"/>
      <w:bookmarkEnd w:id="211"/>
      <w:bookmarkEnd w:id="212"/>
      <w:bookmarkEnd w:id="213"/>
      <w:bookmarkEnd w:id="214"/>
      <w:bookmarkEnd w:id="215"/>
      <w:bookmarkEnd w:id="216"/>
      <w:bookmarkEnd w:id="217"/>
      <w:bookmarkEnd w:id="218"/>
      <w:bookmarkEnd w:id="219"/>
    </w:p>
    <w:p w14:paraId="44B75F00" w14:textId="77777777" w:rsidR="00F61E29" w:rsidRDefault="001F6D06" w:rsidP="001F6D06">
      <w:pPr>
        <w:pStyle w:val="Heading2"/>
        <w:rPr>
          <w:lang w:eastAsia="zh-CN"/>
        </w:rPr>
      </w:pPr>
      <w:bookmarkStart w:id="220" w:name="_Toc104310963"/>
      <w:bookmarkStart w:id="221" w:name="_Toc106126663"/>
      <w:bookmarkStart w:id="222" w:name="_Toc106176976"/>
      <w:bookmarkStart w:id="223" w:name="_Toc114242144"/>
      <w:bookmarkStart w:id="224" w:name="_Toc123044088"/>
      <w:bookmarkStart w:id="225" w:name="_Toc124157727"/>
      <w:bookmarkStart w:id="226" w:name="_Toc124259650"/>
      <w:bookmarkStart w:id="227" w:name="_Toc130584721"/>
      <w:bookmarkStart w:id="228" w:name="_Toc137464377"/>
      <w:bookmarkStart w:id="229" w:name="_Toc138884046"/>
      <w:bookmarkStart w:id="230" w:name="_Toc145643247"/>
      <w:r>
        <w:rPr>
          <w:lang w:eastAsia="zh-CN"/>
        </w:rPr>
        <w:t>5.1</w:t>
      </w:r>
      <w:r>
        <w:rPr>
          <w:lang w:eastAsia="zh-CN"/>
        </w:rPr>
        <w:tab/>
        <w:t>General</w:t>
      </w:r>
      <w:bookmarkEnd w:id="220"/>
      <w:bookmarkEnd w:id="221"/>
      <w:bookmarkEnd w:id="222"/>
      <w:bookmarkEnd w:id="223"/>
      <w:bookmarkEnd w:id="224"/>
      <w:bookmarkEnd w:id="225"/>
      <w:bookmarkEnd w:id="226"/>
      <w:bookmarkEnd w:id="227"/>
      <w:bookmarkEnd w:id="228"/>
      <w:bookmarkEnd w:id="229"/>
      <w:bookmarkEnd w:id="230"/>
    </w:p>
    <w:p w14:paraId="46F2EA9F" w14:textId="77777777" w:rsidR="009524F5" w:rsidRDefault="009524F5" w:rsidP="009524F5">
      <w:bookmarkStart w:id="23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31"/>
    </w:tbl>
    <w:p w14:paraId="4B2F5D35" w14:textId="77777777" w:rsidR="00C90C60" w:rsidRDefault="00C90C60" w:rsidP="008F0723"/>
    <w:p w14:paraId="70D5B9A9" w14:textId="77777777" w:rsidR="001F6D06" w:rsidRDefault="001F6D06" w:rsidP="001F6D06">
      <w:pPr>
        <w:pStyle w:val="Heading2"/>
        <w:rPr>
          <w:lang w:eastAsia="zh-CN"/>
        </w:rPr>
      </w:pPr>
      <w:bookmarkStart w:id="232" w:name="_Toc104310964"/>
      <w:bookmarkStart w:id="233" w:name="_Toc106126664"/>
      <w:bookmarkStart w:id="234" w:name="_Toc106176977"/>
      <w:bookmarkStart w:id="235" w:name="_Toc114242145"/>
      <w:bookmarkStart w:id="236" w:name="_Toc123044089"/>
      <w:bookmarkStart w:id="237" w:name="_Toc124157728"/>
      <w:bookmarkStart w:id="238" w:name="_Toc124259651"/>
      <w:bookmarkStart w:id="239" w:name="_Toc130584722"/>
      <w:bookmarkStart w:id="240" w:name="_Toc137464378"/>
      <w:bookmarkStart w:id="241" w:name="_Toc138884047"/>
      <w:bookmarkStart w:id="242" w:name="_Toc145643248"/>
      <w:r>
        <w:rPr>
          <w:lang w:eastAsia="zh-CN"/>
        </w:rPr>
        <w:t>5.2</w:t>
      </w:r>
      <w:r>
        <w:rPr>
          <w:lang w:eastAsia="zh-CN"/>
        </w:rPr>
        <w:tab/>
        <w:t>Operating bands</w:t>
      </w:r>
      <w:bookmarkEnd w:id="232"/>
      <w:bookmarkEnd w:id="233"/>
      <w:bookmarkEnd w:id="234"/>
      <w:bookmarkEnd w:id="235"/>
      <w:bookmarkEnd w:id="236"/>
      <w:bookmarkEnd w:id="237"/>
      <w:bookmarkEnd w:id="238"/>
      <w:bookmarkEnd w:id="239"/>
      <w:bookmarkEnd w:id="240"/>
      <w:bookmarkEnd w:id="241"/>
      <w:bookmarkEnd w:id="242"/>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43" w:name="_Toc104310965"/>
      <w:bookmarkStart w:id="244" w:name="_Toc106126665"/>
      <w:bookmarkStart w:id="245" w:name="_Toc106176978"/>
      <w:bookmarkStart w:id="246" w:name="_Toc114242146"/>
      <w:bookmarkStart w:id="247" w:name="_Toc123044090"/>
      <w:bookmarkStart w:id="248" w:name="_Toc124157729"/>
      <w:bookmarkStart w:id="249" w:name="_Toc124259652"/>
      <w:bookmarkStart w:id="250" w:name="_Toc130584723"/>
      <w:bookmarkStart w:id="251" w:name="_Toc137464379"/>
      <w:bookmarkStart w:id="252" w:name="_Toc138884048"/>
      <w:bookmarkStart w:id="253" w:name="_Toc145643249"/>
      <w:r>
        <w:rPr>
          <w:lang w:eastAsia="zh-CN"/>
        </w:rPr>
        <w:t>5.3</w:t>
      </w:r>
      <w:r>
        <w:rPr>
          <w:lang w:eastAsia="zh-CN"/>
        </w:rPr>
        <w:tab/>
        <w:t>Satellite Access Node</w:t>
      </w:r>
      <w:r w:rsidR="001F6D06">
        <w:rPr>
          <w:lang w:eastAsia="zh-CN"/>
        </w:rPr>
        <w:t xml:space="preserve"> channel bandwidth</w:t>
      </w:r>
      <w:bookmarkEnd w:id="243"/>
      <w:bookmarkEnd w:id="244"/>
      <w:bookmarkEnd w:id="245"/>
      <w:bookmarkEnd w:id="246"/>
      <w:bookmarkEnd w:id="247"/>
      <w:bookmarkEnd w:id="248"/>
      <w:bookmarkEnd w:id="249"/>
      <w:bookmarkEnd w:id="250"/>
      <w:bookmarkEnd w:id="251"/>
      <w:bookmarkEnd w:id="252"/>
      <w:bookmarkEnd w:id="253"/>
    </w:p>
    <w:p w14:paraId="4F8E5AB5" w14:textId="77777777" w:rsidR="009F6D15" w:rsidRPr="00F95B02" w:rsidRDefault="009F6D15" w:rsidP="009F6D15">
      <w:pPr>
        <w:pStyle w:val="Heading3"/>
      </w:pPr>
      <w:bookmarkStart w:id="254" w:name="_Toc21127427"/>
      <w:bookmarkStart w:id="255" w:name="_Toc29811633"/>
      <w:bookmarkStart w:id="256" w:name="_Toc36817185"/>
      <w:bookmarkStart w:id="257" w:name="_Toc37260101"/>
      <w:bookmarkStart w:id="258" w:name="_Toc37267489"/>
      <w:bookmarkStart w:id="259" w:name="_Toc44712091"/>
      <w:bookmarkStart w:id="260" w:name="_Toc45893404"/>
      <w:bookmarkStart w:id="261" w:name="_Toc53178131"/>
      <w:bookmarkStart w:id="262" w:name="_Toc53178582"/>
      <w:bookmarkStart w:id="263" w:name="_Toc61178808"/>
      <w:bookmarkStart w:id="264" w:name="_Toc61179278"/>
      <w:bookmarkStart w:id="265" w:name="_Toc67916574"/>
      <w:bookmarkStart w:id="266" w:name="_Toc74663172"/>
      <w:bookmarkStart w:id="267" w:name="_Toc82621712"/>
      <w:bookmarkStart w:id="268" w:name="_Toc90422559"/>
      <w:bookmarkStart w:id="269" w:name="_Toc104310966"/>
      <w:bookmarkStart w:id="270" w:name="_Toc106126666"/>
      <w:bookmarkStart w:id="271" w:name="_Toc106176979"/>
      <w:bookmarkStart w:id="272" w:name="_Toc114242147"/>
      <w:bookmarkStart w:id="273" w:name="_Toc123044091"/>
      <w:bookmarkStart w:id="274" w:name="_Toc124157730"/>
      <w:bookmarkStart w:id="275" w:name="_Toc124259653"/>
      <w:bookmarkStart w:id="276" w:name="_Toc130584724"/>
      <w:bookmarkStart w:id="277" w:name="_Toc137464380"/>
      <w:bookmarkStart w:id="278" w:name="_Toc138884049"/>
      <w:bookmarkStart w:id="279" w:name="_Toc145643250"/>
      <w:r w:rsidRPr="00F95B02">
        <w:t>5.3.1</w:t>
      </w:r>
      <w:r w:rsidRPr="00F95B02">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57326301" r:id="rId16"/>
        </w:object>
      </w:r>
      <w:r w:rsidRPr="00F95B02">
        <w:rPr>
          <w:rFonts w:eastAsia="Yu Mincho"/>
        </w:rPr>
        <w:t>.</w:t>
      </w:r>
    </w:p>
    <w:p w14:paraId="5D7814C2" w14:textId="77777777" w:rsidR="009F6D15" w:rsidRPr="00F95B02" w:rsidRDefault="009F6D15" w:rsidP="009F6D15">
      <w:pPr>
        <w:pStyle w:val="TF"/>
      </w:pPr>
      <w:bookmarkStart w:id="28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281" w:name="_Toc13080138"/>
      <w:bookmarkStart w:id="282" w:name="_Toc29811634"/>
      <w:bookmarkStart w:id="283" w:name="_Toc36817186"/>
      <w:bookmarkStart w:id="284" w:name="_Toc37260102"/>
      <w:bookmarkStart w:id="285" w:name="_Toc37267490"/>
      <w:bookmarkStart w:id="286" w:name="_Toc44712092"/>
      <w:bookmarkStart w:id="287" w:name="_Toc45893405"/>
      <w:bookmarkStart w:id="288" w:name="_Toc53178132"/>
      <w:bookmarkStart w:id="289" w:name="_Toc53178583"/>
      <w:bookmarkStart w:id="290" w:name="_Toc61178809"/>
      <w:bookmarkStart w:id="291" w:name="_Toc61179279"/>
      <w:bookmarkStart w:id="292" w:name="_Toc67916575"/>
      <w:bookmarkStart w:id="293" w:name="_Toc74663173"/>
      <w:bookmarkStart w:id="294" w:name="_Toc82621713"/>
      <w:bookmarkStart w:id="295" w:name="_Toc90422560"/>
      <w:bookmarkStart w:id="296" w:name="_Toc104310967"/>
      <w:bookmarkStart w:id="297" w:name="_Toc106126667"/>
      <w:bookmarkStart w:id="298" w:name="_Toc106176980"/>
      <w:bookmarkStart w:id="299" w:name="_Toc114242148"/>
      <w:bookmarkStart w:id="300" w:name="_Toc123044092"/>
      <w:bookmarkStart w:id="301" w:name="_Toc124157731"/>
      <w:bookmarkStart w:id="302" w:name="_Toc124259654"/>
      <w:bookmarkStart w:id="303" w:name="_Toc130584725"/>
      <w:bookmarkStart w:id="304" w:name="_Toc137464381"/>
      <w:bookmarkStart w:id="305" w:name="_Toc138884050"/>
      <w:bookmarkStart w:id="306" w:name="_Toc145643251"/>
      <w:bookmarkStart w:id="307" w:name="_Toc21127429"/>
      <w:bookmarkEnd w:id="280"/>
      <w:r w:rsidRPr="00F95B02">
        <w:rPr>
          <w:rFonts w:eastAsia="Yu Mincho"/>
        </w:rPr>
        <w:lastRenderedPageBreak/>
        <w:t>5.3.2</w:t>
      </w:r>
      <w:r w:rsidRPr="00F95B02">
        <w:rPr>
          <w:rFonts w:eastAsia="Yu Mincho"/>
        </w:rPr>
        <w:tab/>
      </w:r>
      <w:r w:rsidRPr="00FD0493">
        <w:rPr>
          <w:rFonts w:eastAsia="Yu Mincho"/>
        </w:rPr>
        <w:t>Transmission bandwidth configuration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308" w:name="_Hlk497144372"/>
      <w:r w:rsidRPr="00F95B02">
        <w:rPr>
          <w:rFonts w:eastAsia="Yu Mincho"/>
        </w:rPr>
        <w:t xml:space="preserve">Table 5.3.2-1: </w:t>
      </w:r>
      <w:bookmarkEnd w:id="308"/>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309" w:name="_Toc13080139"/>
      <w:bookmarkStart w:id="310" w:name="_Toc29811635"/>
      <w:bookmarkStart w:id="311" w:name="_Toc36817187"/>
      <w:bookmarkStart w:id="312" w:name="_Toc37260103"/>
      <w:bookmarkStart w:id="313" w:name="_Toc37267491"/>
      <w:bookmarkStart w:id="314" w:name="_Toc44712093"/>
      <w:bookmarkStart w:id="315" w:name="_Toc45893406"/>
      <w:bookmarkStart w:id="316" w:name="_Toc53178133"/>
      <w:bookmarkStart w:id="317" w:name="_Toc53178584"/>
      <w:bookmarkStart w:id="318" w:name="_Toc61178810"/>
      <w:bookmarkStart w:id="319" w:name="_Toc61179280"/>
      <w:bookmarkStart w:id="320" w:name="_Toc67916576"/>
      <w:bookmarkStart w:id="321" w:name="_Toc74663174"/>
      <w:bookmarkStart w:id="322" w:name="_Toc82621714"/>
      <w:bookmarkStart w:id="323" w:name="_Toc90422561"/>
      <w:bookmarkStart w:id="324" w:name="_Toc104310968"/>
      <w:bookmarkStart w:id="325" w:name="_Toc106126668"/>
      <w:bookmarkStart w:id="326" w:name="_Toc106176981"/>
      <w:bookmarkStart w:id="327" w:name="_Toc114242149"/>
      <w:bookmarkStart w:id="328" w:name="_Toc123044093"/>
      <w:bookmarkStart w:id="329" w:name="_Toc124157732"/>
      <w:bookmarkStart w:id="330" w:name="_Toc124259655"/>
      <w:bookmarkStart w:id="331" w:name="_Toc130584726"/>
      <w:bookmarkStart w:id="332" w:name="_Toc137464382"/>
      <w:bookmarkStart w:id="333" w:name="_Toc138884051"/>
      <w:bookmarkStart w:id="334" w:name="_Toc145643252"/>
      <w:bookmarkEnd w:id="307"/>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335"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35"/>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36" w:name="_Toc21127430"/>
      <w:bookmarkStart w:id="337" w:name="_Toc29811636"/>
      <w:bookmarkStart w:id="338" w:name="_Toc36817188"/>
      <w:bookmarkStart w:id="339" w:name="_Toc37260104"/>
      <w:bookmarkStart w:id="340" w:name="_Toc37267492"/>
      <w:bookmarkStart w:id="341" w:name="_Toc44712094"/>
      <w:bookmarkStart w:id="342" w:name="_Toc45893407"/>
      <w:bookmarkStart w:id="343" w:name="_Toc53178134"/>
      <w:bookmarkStart w:id="344" w:name="_Toc53178585"/>
      <w:bookmarkStart w:id="345" w:name="_Toc61178811"/>
      <w:bookmarkStart w:id="346" w:name="_Toc61179281"/>
      <w:bookmarkStart w:id="347" w:name="_Toc67916577"/>
      <w:bookmarkStart w:id="348" w:name="_Toc74663175"/>
      <w:bookmarkStart w:id="349" w:name="_Toc82621715"/>
      <w:bookmarkStart w:id="350" w:name="_Toc90422562"/>
      <w:bookmarkStart w:id="351" w:name="_Toc104310969"/>
      <w:bookmarkStart w:id="352" w:name="_Toc106126669"/>
      <w:bookmarkStart w:id="353" w:name="_Toc106176982"/>
      <w:bookmarkStart w:id="354" w:name="_Toc114242150"/>
      <w:bookmarkStart w:id="355" w:name="_Toc123044094"/>
      <w:bookmarkStart w:id="356" w:name="_Toc124157733"/>
      <w:bookmarkStart w:id="357" w:name="_Toc124259656"/>
      <w:bookmarkStart w:id="358" w:name="_Toc130584727"/>
      <w:bookmarkStart w:id="359" w:name="_Toc137464383"/>
      <w:bookmarkStart w:id="360" w:name="_Toc138884052"/>
      <w:bookmarkStart w:id="361" w:name="_Toc145643253"/>
      <w:r w:rsidRPr="00F95B02">
        <w:rPr>
          <w:rFonts w:eastAsia="Yu Mincho"/>
        </w:rPr>
        <w:t>5.3.4</w:t>
      </w:r>
      <w:r w:rsidRPr="00F95B02">
        <w:rPr>
          <w:rFonts w:eastAsia="Yu Mincho"/>
        </w:rPr>
        <w:tab/>
        <w:t>RB alignment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2BB12B4" w14:textId="77777777" w:rsidR="009F6D15" w:rsidRPr="00F95B02" w:rsidRDefault="009F6D15" w:rsidP="009F6D15">
      <w:bookmarkStart w:id="362"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362"/>
    </w:p>
    <w:p w14:paraId="1FFB12D9" w14:textId="77777777" w:rsidR="009F6D15" w:rsidRPr="00F95B02" w:rsidRDefault="009F6D15" w:rsidP="009F6D15">
      <w:pPr>
        <w:pStyle w:val="Heading3"/>
        <w:rPr>
          <w:rFonts w:eastAsia="Yu Mincho"/>
        </w:rPr>
      </w:pPr>
      <w:bookmarkStart w:id="363" w:name="_Toc21127431"/>
      <w:bookmarkStart w:id="364" w:name="_Toc29811637"/>
      <w:bookmarkStart w:id="365" w:name="_Toc36817189"/>
      <w:bookmarkStart w:id="366" w:name="_Toc37260105"/>
      <w:bookmarkStart w:id="367" w:name="_Toc37267493"/>
      <w:bookmarkStart w:id="368" w:name="_Toc44712095"/>
      <w:bookmarkStart w:id="369" w:name="_Toc45893408"/>
      <w:bookmarkStart w:id="370" w:name="_Toc53178135"/>
      <w:bookmarkStart w:id="371" w:name="_Toc53178586"/>
      <w:bookmarkStart w:id="372" w:name="_Toc61178812"/>
      <w:bookmarkStart w:id="373" w:name="_Toc61179282"/>
      <w:bookmarkStart w:id="374" w:name="_Toc67916578"/>
      <w:bookmarkStart w:id="375" w:name="_Toc74663176"/>
      <w:bookmarkStart w:id="376" w:name="_Toc82621716"/>
      <w:bookmarkStart w:id="377" w:name="_Toc90422563"/>
      <w:bookmarkStart w:id="378" w:name="_Toc104310970"/>
      <w:bookmarkStart w:id="379" w:name="_Toc106126670"/>
      <w:bookmarkStart w:id="380" w:name="_Toc106176983"/>
      <w:bookmarkStart w:id="381" w:name="_Toc114242151"/>
      <w:bookmarkStart w:id="382" w:name="_Toc123044095"/>
      <w:bookmarkStart w:id="383" w:name="_Toc124157734"/>
      <w:bookmarkStart w:id="384" w:name="_Toc124259657"/>
      <w:bookmarkStart w:id="385" w:name="_Toc130584728"/>
      <w:bookmarkStart w:id="386" w:name="_Toc137464384"/>
      <w:bookmarkStart w:id="387" w:name="_Toc138884053"/>
      <w:bookmarkStart w:id="388" w:name="_Toc145643254"/>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E0EDF00" w14:textId="77777777" w:rsidR="009F6D15" w:rsidRPr="00F95B02" w:rsidRDefault="009F6D15" w:rsidP="009F6D15">
      <w:pPr>
        <w:rPr>
          <w:rFonts w:eastAsia="Yu Mincho"/>
        </w:rPr>
      </w:pPr>
      <w:bookmarkStart w:id="389"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89"/>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390" w:name="_Toc104310971"/>
      <w:bookmarkStart w:id="391" w:name="_Toc106126671"/>
      <w:bookmarkStart w:id="392" w:name="_Toc106176984"/>
      <w:bookmarkStart w:id="393" w:name="_Toc114242152"/>
      <w:bookmarkStart w:id="394" w:name="_Toc123044096"/>
      <w:bookmarkStart w:id="395" w:name="_Toc124157735"/>
      <w:bookmarkStart w:id="396" w:name="_Toc124259658"/>
      <w:bookmarkStart w:id="397" w:name="_Toc130584729"/>
      <w:bookmarkStart w:id="398" w:name="_Toc137464385"/>
      <w:bookmarkStart w:id="399" w:name="_Toc138884054"/>
      <w:bookmarkStart w:id="400" w:name="_Toc145643255"/>
      <w:r>
        <w:rPr>
          <w:lang w:eastAsia="zh-CN"/>
        </w:rPr>
        <w:t>5.4</w:t>
      </w:r>
      <w:r>
        <w:rPr>
          <w:lang w:eastAsia="zh-CN"/>
        </w:rPr>
        <w:tab/>
        <w:t>Channel arrangement</w:t>
      </w:r>
      <w:bookmarkEnd w:id="390"/>
      <w:bookmarkEnd w:id="391"/>
      <w:bookmarkEnd w:id="392"/>
      <w:bookmarkEnd w:id="393"/>
      <w:bookmarkEnd w:id="394"/>
      <w:bookmarkEnd w:id="395"/>
      <w:bookmarkEnd w:id="396"/>
      <w:bookmarkEnd w:id="397"/>
      <w:bookmarkEnd w:id="398"/>
      <w:bookmarkEnd w:id="399"/>
      <w:bookmarkEnd w:id="400"/>
    </w:p>
    <w:p w14:paraId="6B568C8D" w14:textId="3E8DA318" w:rsidR="00E91954" w:rsidRDefault="00E91954" w:rsidP="00684293">
      <w:pPr>
        <w:pStyle w:val="Heading3"/>
        <w:rPr>
          <w:lang w:eastAsia="zh-CN"/>
        </w:rPr>
      </w:pPr>
      <w:bookmarkStart w:id="401" w:name="_Toc104310972"/>
      <w:bookmarkStart w:id="402" w:name="_Toc106126672"/>
      <w:bookmarkStart w:id="403" w:name="_Toc106176985"/>
      <w:bookmarkStart w:id="404" w:name="_Toc114242153"/>
      <w:bookmarkStart w:id="405" w:name="_Toc123044097"/>
      <w:bookmarkStart w:id="406" w:name="_Toc124157736"/>
      <w:bookmarkStart w:id="407" w:name="_Toc124259659"/>
      <w:bookmarkStart w:id="408" w:name="_Toc130584730"/>
      <w:bookmarkStart w:id="409" w:name="_Toc137464386"/>
      <w:bookmarkStart w:id="410" w:name="_Toc138884055"/>
      <w:bookmarkStart w:id="411" w:name="_Toc145643256"/>
      <w:r>
        <w:rPr>
          <w:lang w:eastAsia="zh-CN"/>
        </w:rPr>
        <w:t>5.4.1</w:t>
      </w:r>
      <w:r>
        <w:rPr>
          <w:lang w:eastAsia="zh-CN"/>
        </w:rPr>
        <w:tab/>
        <w:t>Channel spacing</w:t>
      </w:r>
      <w:bookmarkEnd w:id="401"/>
      <w:bookmarkEnd w:id="402"/>
      <w:bookmarkEnd w:id="403"/>
      <w:bookmarkEnd w:id="404"/>
      <w:bookmarkEnd w:id="405"/>
      <w:bookmarkEnd w:id="406"/>
      <w:bookmarkEnd w:id="407"/>
      <w:bookmarkEnd w:id="408"/>
      <w:bookmarkEnd w:id="409"/>
      <w:bookmarkEnd w:id="410"/>
      <w:bookmarkEnd w:id="411"/>
    </w:p>
    <w:p w14:paraId="55815248" w14:textId="77777777" w:rsidR="009F6D15" w:rsidRPr="00FD0493" w:rsidRDefault="009F6D15" w:rsidP="008F0723">
      <w:pPr>
        <w:pStyle w:val="Heading4"/>
      </w:pPr>
      <w:bookmarkStart w:id="412" w:name="_Toc21127437"/>
      <w:bookmarkStart w:id="413" w:name="_Toc29811643"/>
      <w:bookmarkStart w:id="414" w:name="_Toc36817195"/>
      <w:bookmarkStart w:id="415" w:name="_Toc37260111"/>
      <w:bookmarkStart w:id="416" w:name="_Toc37267499"/>
      <w:bookmarkStart w:id="417" w:name="_Toc44712101"/>
      <w:bookmarkStart w:id="418" w:name="_Toc45893414"/>
      <w:bookmarkStart w:id="419" w:name="_Toc53178141"/>
      <w:bookmarkStart w:id="420" w:name="_Toc53178592"/>
      <w:bookmarkStart w:id="421" w:name="_Toc61178818"/>
      <w:bookmarkStart w:id="422" w:name="_Toc61179288"/>
      <w:bookmarkStart w:id="423" w:name="_Toc67916584"/>
      <w:bookmarkStart w:id="424" w:name="_Toc74663182"/>
      <w:bookmarkStart w:id="425" w:name="_Toc82621722"/>
      <w:bookmarkStart w:id="426" w:name="_Toc90422569"/>
      <w:bookmarkStart w:id="427" w:name="_Toc104310973"/>
      <w:bookmarkStart w:id="428" w:name="_Toc106126673"/>
      <w:bookmarkStart w:id="429" w:name="_Toc106176986"/>
      <w:bookmarkStart w:id="430" w:name="_Toc114242154"/>
      <w:bookmarkStart w:id="431" w:name="_Toc123044098"/>
      <w:bookmarkStart w:id="432" w:name="_Toc124157737"/>
      <w:bookmarkStart w:id="433" w:name="_Toc124259660"/>
      <w:bookmarkStart w:id="434" w:name="_Toc130584731"/>
      <w:bookmarkStart w:id="435" w:name="_Toc137464387"/>
      <w:bookmarkStart w:id="436" w:name="_Toc138884056"/>
      <w:bookmarkStart w:id="437" w:name="_Toc145643257"/>
      <w:r w:rsidRPr="00FD0493">
        <w:t>5.4.1.1</w:t>
      </w:r>
      <w:r w:rsidRPr="00FD0493">
        <w:tab/>
        <w:t>Channel spacing for adjacent carriers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38" w:name="_Toc104310974"/>
      <w:bookmarkStart w:id="439" w:name="_Toc106126674"/>
      <w:bookmarkStart w:id="440" w:name="_Toc106176987"/>
      <w:bookmarkStart w:id="441" w:name="_Toc114242155"/>
      <w:bookmarkStart w:id="442" w:name="_Toc123044099"/>
      <w:bookmarkStart w:id="443" w:name="_Toc124157738"/>
      <w:bookmarkStart w:id="444" w:name="_Toc124259661"/>
      <w:bookmarkStart w:id="445" w:name="_Toc130584732"/>
      <w:bookmarkStart w:id="446" w:name="_Toc137464388"/>
      <w:bookmarkStart w:id="447" w:name="_Toc138884057"/>
      <w:bookmarkStart w:id="448" w:name="_Toc145643258"/>
      <w:r>
        <w:rPr>
          <w:lang w:eastAsia="zh-CN"/>
        </w:rPr>
        <w:t>5.4.2</w:t>
      </w:r>
      <w:r>
        <w:rPr>
          <w:lang w:eastAsia="zh-CN"/>
        </w:rPr>
        <w:tab/>
        <w:t>Channel raster</w:t>
      </w:r>
      <w:bookmarkEnd w:id="438"/>
      <w:bookmarkEnd w:id="439"/>
      <w:bookmarkEnd w:id="440"/>
      <w:bookmarkEnd w:id="441"/>
      <w:bookmarkEnd w:id="442"/>
      <w:bookmarkEnd w:id="443"/>
      <w:bookmarkEnd w:id="444"/>
      <w:bookmarkEnd w:id="445"/>
      <w:bookmarkEnd w:id="446"/>
      <w:bookmarkEnd w:id="447"/>
      <w:bookmarkEnd w:id="448"/>
    </w:p>
    <w:p w14:paraId="48AB9E55" w14:textId="77777777" w:rsidR="009F6D15" w:rsidRPr="00FD0493" w:rsidRDefault="009F6D15" w:rsidP="008F0723">
      <w:pPr>
        <w:pStyle w:val="Heading4"/>
      </w:pPr>
      <w:bookmarkStart w:id="449" w:name="_Toc21127440"/>
      <w:bookmarkStart w:id="450" w:name="_Toc29811646"/>
      <w:bookmarkStart w:id="451" w:name="_Toc36817198"/>
      <w:bookmarkStart w:id="452" w:name="_Toc37260114"/>
      <w:bookmarkStart w:id="453" w:name="_Toc37267502"/>
      <w:bookmarkStart w:id="454" w:name="_Toc44712104"/>
      <w:bookmarkStart w:id="455" w:name="_Toc45893417"/>
      <w:bookmarkStart w:id="456" w:name="_Toc53178144"/>
      <w:bookmarkStart w:id="457" w:name="_Toc53178595"/>
      <w:bookmarkStart w:id="458" w:name="_Toc61178821"/>
      <w:bookmarkStart w:id="459" w:name="_Toc61179291"/>
      <w:bookmarkStart w:id="460" w:name="_Toc67916587"/>
      <w:bookmarkStart w:id="461" w:name="_Toc74663185"/>
      <w:bookmarkStart w:id="462" w:name="_Toc82621725"/>
      <w:bookmarkStart w:id="463" w:name="_Toc90422572"/>
      <w:bookmarkStart w:id="464" w:name="_Toc104310975"/>
      <w:bookmarkStart w:id="465" w:name="_Toc106126675"/>
      <w:bookmarkStart w:id="466" w:name="_Toc106176988"/>
      <w:bookmarkStart w:id="467" w:name="_Toc114242156"/>
      <w:bookmarkStart w:id="468" w:name="_Toc123044100"/>
      <w:bookmarkStart w:id="469" w:name="_Toc124157739"/>
      <w:bookmarkStart w:id="470" w:name="_Toc124259662"/>
      <w:bookmarkStart w:id="471" w:name="_Toc130584733"/>
      <w:bookmarkStart w:id="472" w:name="_Toc137464389"/>
      <w:bookmarkStart w:id="473" w:name="_Toc138884058"/>
      <w:bookmarkStart w:id="474" w:name="_Toc145643259"/>
      <w:r w:rsidRPr="00FD0493">
        <w:t>5.4.2.1</w:t>
      </w:r>
      <w:r w:rsidRPr="00FD0493">
        <w:tab/>
        <w:t>NR-ARFCN and channel raster</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AE601E2" w14:textId="77777777" w:rsidR="009F6D15" w:rsidRPr="00F95B02" w:rsidRDefault="009F6D15" w:rsidP="009F6D15">
      <w:pPr>
        <w:rPr>
          <w:rFonts w:eastAsia="Yu Mincho"/>
        </w:rPr>
      </w:pPr>
      <w:r w:rsidRPr="00F95B02">
        <w:rPr>
          <w:rFonts w:eastAsia="Yu Mincho"/>
        </w:rPr>
        <w:t xml:space="preserve">The </w:t>
      </w:r>
      <w:bookmarkStart w:id="475" w:name="_Hlk515622859"/>
      <w:bookmarkStart w:id="476" w:name="_Hlk514074796"/>
      <w:r w:rsidRPr="00F95B02">
        <w:rPr>
          <w:rFonts w:eastAsia="Yu Mincho"/>
        </w:rPr>
        <w:t>global frequency</w:t>
      </w:r>
      <w:bookmarkEnd w:id="475"/>
      <w:bookmarkEnd w:id="47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477" w:name="_Hlk514074832"/>
      <w:r w:rsidRPr="00F95B02">
        <w:t>F</w:t>
      </w:r>
      <w:r w:rsidRPr="00F95B02">
        <w:rPr>
          <w:vertAlign w:val="subscript"/>
        </w:rPr>
        <w:t>REF</w:t>
      </w:r>
      <w:bookmarkEnd w:id="477"/>
      <w:r w:rsidRPr="00F95B02">
        <w:rPr>
          <w:rFonts w:eastAsia="Yu Mincho"/>
        </w:rPr>
        <w:t xml:space="preserve">. The </w:t>
      </w:r>
      <w:r w:rsidRPr="00F95B02">
        <w:rPr>
          <w:rFonts w:eastAsia="Yu Mincho"/>
          <w:i/>
        </w:rPr>
        <w:t>RF reference frequency</w:t>
      </w:r>
      <w:bookmarkStart w:id="478" w:name="_Hlk514074872"/>
      <w:bookmarkStart w:id="479" w:name="_Hlk515622922"/>
      <w:bookmarkStart w:id="480" w:name="_Hlk514075221"/>
      <w:r w:rsidRPr="00F95B02">
        <w:rPr>
          <w:rFonts w:eastAsia="Yu Mincho"/>
        </w:rPr>
        <w:t xml:space="preserve"> is used in signalling to identify the position of RF channels, SS blocks and other elements</w:t>
      </w:r>
      <w:bookmarkEnd w:id="478"/>
      <w:bookmarkEnd w:id="479"/>
      <w:bookmarkEnd w:id="48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48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481"/>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482" w:name="_Toc21127441"/>
      <w:bookmarkStart w:id="483" w:name="_Toc29811648"/>
      <w:bookmarkStart w:id="484" w:name="_Toc36817200"/>
      <w:bookmarkStart w:id="485" w:name="_Toc37260116"/>
      <w:bookmarkStart w:id="486" w:name="_Toc37267504"/>
      <w:bookmarkStart w:id="487" w:name="_Toc44712106"/>
      <w:bookmarkStart w:id="488" w:name="_Toc45893419"/>
      <w:bookmarkStart w:id="489" w:name="_Toc53178146"/>
      <w:bookmarkStart w:id="490" w:name="_Toc53178597"/>
      <w:bookmarkStart w:id="491" w:name="_Toc61178823"/>
      <w:bookmarkStart w:id="492" w:name="_Toc61179293"/>
      <w:bookmarkStart w:id="493" w:name="_Toc67916589"/>
      <w:bookmarkStart w:id="494" w:name="_Toc74663187"/>
      <w:bookmarkStart w:id="495" w:name="_Toc82621727"/>
      <w:bookmarkStart w:id="496" w:name="_Toc90422574"/>
      <w:bookmarkStart w:id="497" w:name="_Toc104310976"/>
      <w:bookmarkStart w:id="498" w:name="_Toc106126676"/>
      <w:bookmarkStart w:id="499" w:name="_Toc106176989"/>
      <w:bookmarkStart w:id="500" w:name="_Toc114242157"/>
      <w:bookmarkStart w:id="501" w:name="_Toc123044101"/>
      <w:bookmarkStart w:id="502" w:name="_Toc124157740"/>
      <w:bookmarkStart w:id="503" w:name="_Toc124259663"/>
      <w:bookmarkStart w:id="504" w:name="_Toc130584734"/>
      <w:bookmarkStart w:id="505" w:name="_Toc137464390"/>
      <w:bookmarkStart w:id="506" w:name="_Toc138884059"/>
      <w:bookmarkStart w:id="507" w:name="_Toc145643260"/>
      <w:r w:rsidRPr="00681075">
        <w:rPr>
          <w:rFonts w:eastAsia="Yu Mincho"/>
        </w:rPr>
        <w:t>5.4.2.2</w:t>
      </w:r>
      <w:r w:rsidRPr="00681075">
        <w:rPr>
          <w:rFonts w:eastAsia="Yu Mincho"/>
        </w:rPr>
        <w:tab/>
        <w:t>Channel raster to resource element mapping</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508" w:name="_Hlk514075049"/>
      <w:r w:rsidRPr="00F95B02">
        <w:rPr>
          <w:rFonts w:eastAsia="Yu Mincho"/>
        </w:rPr>
        <w:t>and can be used to identify the RF channel position</w:t>
      </w:r>
      <w:bookmarkEnd w:id="508"/>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35pt;height:15.8pt" o:ole="">
                  <v:imagedata r:id="rId19" o:title=""/>
                </v:shape>
                <o:OLEObject Type="Embed" ProgID="Equation.3" ShapeID="_x0000_i1027" DrawAspect="Content" ObjectID="_1757326302"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65pt;height:15.2pt" o:ole="">
                  <v:imagedata r:id="rId11" o:title=""/>
                </v:shape>
                <o:OLEObject Type="Embed" ProgID="Equation.3" ShapeID="_x0000_i1028" DrawAspect="Content" ObjectID="_1757326303"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05pt;height:36.9pt" o:ole="">
                  <v:imagedata r:id="rId22" o:title=""/>
                </v:shape>
                <o:OLEObject Type="Embed" ProgID="Equation.3" ShapeID="_x0000_i1029" DrawAspect="Content" ObjectID="_1757326304"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05pt;height:36.9pt" o:ole="">
                  <v:imagedata r:id="rId24" o:title=""/>
                </v:shape>
                <o:OLEObject Type="Embed" ProgID="Equation.3" ShapeID="_x0000_i1030" DrawAspect="Content" ObjectID="_1757326305"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65pt;height:15.2pt" o:ole="">
            <v:imagedata r:id="rId11" o:title=""/>
          </v:shape>
          <o:OLEObject Type="Embed" ProgID="Equation.3" ShapeID="_x0000_i1031" DrawAspect="Content" ObjectID="_1757326306"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509" w:name="_Toc21127442"/>
      <w:bookmarkStart w:id="510" w:name="_Toc29811649"/>
      <w:bookmarkStart w:id="511" w:name="_Toc36817201"/>
      <w:bookmarkStart w:id="512" w:name="_Toc37260117"/>
      <w:bookmarkStart w:id="513" w:name="_Toc37267505"/>
      <w:bookmarkStart w:id="514" w:name="_Toc44712107"/>
      <w:bookmarkStart w:id="515" w:name="_Toc45893420"/>
      <w:bookmarkStart w:id="516" w:name="_Toc53178147"/>
      <w:bookmarkStart w:id="517" w:name="_Toc53178598"/>
      <w:bookmarkStart w:id="518" w:name="_Toc61178824"/>
      <w:bookmarkStart w:id="519" w:name="_Toc61179294"/>
      <w:bookmarkStart w:id="520" w:name="_Toc67916590"/>
      <w:bookmarkStart w:id="521" w:name="_Toc74663188"/>
      <w:bookmarkStart w:id="522" w:name="_Toc82621728"/>
      <w:bookmarkStart w:id="523" w:name="_Toc90422575"/>
      <w:bookmarkStart w:id="524" w:name="_Toc104310977"/>
      <w:bookmarkStart w:id="525" w:name="_Toc106126677"/>
      <w:bookmarkStart w:id="526" w:name="_Toc106176990"/>
      <w:bookmarkStart w:id="527" w:name="_Toc114242158"/>
      <w:bookmarkStart w:id="528" w:name="_Toc123044102"/>
      <w:bookmarkStart w:id="529" w:name="_Toc124157741"/>
      <w:bookmarkStart w:id="530" w:name="_Toc124259664"/>
      <w:bookmarkStart w:id="531" w:name="_Toc130584735"/>
      <w:bookmarkStart w:id="532" w:name="_Toc137464391"/>
      <w:bookmarkStart w:id="533" w:name="_Toc138884060"/>
      <w:bookmarkStart w:id="534"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311FD57" w14:textId="77777777" w:rsidR="009F6D15" w:rsidRPr="00F95B02" w:rsidRDefault="009F6D15" w:rsidP="009F6D15">
      <w:r w:rsidRPr="00F95B02">
        <w:t xml:space="preserve">The </w:t>
      </w:r>
      <w:bookmarkStart w:id="535" w:name="_Hlk514075080"/>
      <w:r w:rsidRPr="00F95B02">
        <w:t>RF channel positions on the channel raster</w:t>
      </w:r>
      <w:bookmarkEnd w:id="535"/>
      <w:r w:rsidRPr="00F95B02">
        <w:t xml:space="preserve"> in each </w:t>
      </w:r>
      <w:r>
        <w:t>SAN</w:t>
      </w:r>
      <w:r w:rsidRPr="00F95B02">
        <w:t xml:space="preserve"> </w:t>
      </w:r>
      <w:r w:rsidRPr="00F95B02">
        <w:rPr>
          <w:i/>
        </w:rPr>
        <w:t>operating band</w:t>
      </w:r>
      <w:r w:rsidRPr="00F95B02">
        <w:t xml:space="preserve"> are given </w:t>
      </w:r>
      <w:bookmarkStart w:id="536" w:name="_Hlk514075096"/>
      <w:r w:rsidRPr="00F95B02">
        <w:t>through the applicable NR-ARFCN</w:t>
      </w:r>
      <w:bookmarkEnd w:id="536"/>
      <w:r w:rsidRPr="00F95B02">
        <w:t xml:space="preserve"> in table 5.4.2.3-1 for FR1</w:t>
      </w:r>
      <w:bookmarkStart w:id="537" w:name="_Hlk514075107"/>
      <w:r w:rsidRPr="00F95B02">
        <w:t>, using the channel raster to resource element mapping in clause 5.4.2.2</w:t>
      </w:r>
      <w:bookmarkEnd w:id="537"/>
      <w:r w:rsidRPr="00F95B02">
        <w:t>.</w:t>
      </w:r>
    </w:p>
    <w:p w14:paraId="1DB343A0" w14:textId="265EAFDF" w:rsidR="00FD5F4C" w:rsidRDefault="00C1584F" w:rsidP="00C1584F">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538" w:name="_Toc104310978"/>
      <w:bookmarkStart w:id="539" w:name="_Toc106126678"/>
      <w:bookmarkStart w:id="540" w:name="_Toc106176991"/>
      <w:bookmarkStart w:id="541" w:name="_Toc114242159"/>
      <w:bookmarkStart w:id="542" w:name="_Toc123044103"/>
      <w:bookmarkStart w:id="543" w:name="_Toc124157742"/>
      <w:bookmarkStart w:id="544" w:name="_Toc124259665"/>
      <w:bookmarkStart w:id="545" w:name="_Toc130584736"/>
      <w:bookmarkStart w:id="546" w:name="_Toc137464392"/>
      <w:bookmarkStart w:id="547" w:name="_Toc138884061"/>
      <w:bookmarkStart w:id="548" w:name="_Toc145643262"/>
      <w:r>
        <w:rPr>
          <w:lang w:eastAsia="zh-CN"/>
        </w:rPr>
        <w:t>5.4.3</w:t>
      </w:r>
      <w:r>
        <w:rPr>
          <w:lang w:eastAsia="zh-CN"/>
        </w:rPr>
        <w:tab/>
        <w:t>Synchronization raster</w:t>
      </w:r>
      <w:bookmarkEnd w:id="538"/>
      <w:bookmarkEnd w:id="539"/>
      <w:bookmarkEnd w:id="540"/>
      <w:bookmarkEnd w:id="541"/>
      <w:bookmarkEnd w:id="542"/>
      <w:bookmarkEnd w:id="543"/>
      <w:bookmarkEnd w:id="544"/>
      <w:bookmarkEnd w:id="545"/>
      <w:bookmarkEnd w:id="546"/>
      <w:bookmarkEnd w:id="547"/>
      <w:bookmarkEnd w:id="548"/>
    </w:p>
    <w:p w14:paraId="39270A37" w14:textId="77777777" w:rsidR="009F6D15" w:rsidRPr="00F95B02" w:rsidRDefault="009F6D15" w:rsidP="00E17859">
      <w:pPr>
        <w:pStyle w:val="Heading4"/>
        <w:rPr>
          <w:rFonts w:eastAsia="Yu Mincho"/>
        </w:rPr>
      </w:pPr>
      <w:bookmarkStart w:id="549" w:name="_Toc21127444"/>
      <w:bookmarkStart w:id="550" w:name="_Toc29811651"/>
      <w:bookmarkStart w:id="551" w:name="_Toc36817203"/>
      <w:bookmarkStart w:id="552" w:name="_Toc37260119"/>
      <w:bookmarkStart w:id="553" w:name="_Toc37267507"/>
      <w:bookmarkStart w:id="554" w:name="_Toc44712109"/>
      <w:bookmarkStart w:id="555" w:name="_Toc45893422"/>
      <w:bookmarkStart w:id="556" w:name="_Toc53178149"/>
      <w:bookmarkStart w:id="557" w:name="_Toc53178600"/>
      <w:bookmarkStart w:id="558" w:name="_Toc61178826"/>
      <w:bookmarkStart w:id="559" w:name="_Toc61179296"/>
      <w:bookmarkStart w:id="560" w:name="_Toc67916592"/>
      <w:bookmarkStart w:id="561" w:name="_Toc74663190"/>
      <w:bookmarkStart w:id="562" w:name="_Toc82621730"/>
      <w:bookmarkStart w:id="563" w:name="_Toc90422577"/>
      <w:bookmarkStart w:id="564" w:name="_Toc104310979"/>
      <w:bookmarkStart w:id="565" w:name="_Toc106126679"/>
      <w:bookmarkStart w:id="566" w:name="_Toc106176992"/>
      <w:bookmarkStart w:id="567" w:name="_Toc114242160"/>
      <w:bookmarkStart w:id="568" w:name="_Toc123044104"/>
      <w:bookmarkStart w:id="569" w:name="_Toc124157743"/>
      <w:bookmarkStart w:id="570" w:name="_Toc124259666"/>
      <w:bookmarkStart w:id="571" w:name="_Toc130584737"/>
      <w:bookmarkStart w:id="572" w:name="_Toc137464393"/>
      <w:bookmarkStart w:id="573" w:name="_Toc138884062"/>
      <w:bookmarkStart w:id="574" w:name="_Toc145643263"/>
      <w:r w:rsidRPr="00F95B02">
        <w:rPr>
          <w:rFonts w:eastAsia="Yu Mincho"/>
        </w:rPr>
        <w:t>5.4.3.1</w:t>
      </w:r>
      <w:r w:rsidRPr="00F95B02">
        <w:rPr>
          <w:rFonts w:eastAsia="Yu Mincho"/>
        </w:rPr>
        <w:tab/>
        <w:t>Synchronization raster and numbering</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575" w:name="_Toc13080155"/>
      <w:bookmarkStart w:id="576" w:name="_Toc106126680"/>
      <w:bookmarkStart w:id="577" w:name="_Toc106176993"/>
      <w:bookmarkStart w:id="578" w:name="_Toc114242161"/>
      <w:bookmarkStart w:id="579" w:name="_Toc123044105"/>
      <w:bookmarkStart w:id="580" w:name="_Toc124157744"/>
      <w:bookmarkStart w:id="581" w:name="_Toc124259667"/>
      <w:bookmarkStart w:id="582" w:name="_Toc130584738"/>
      <w:bookmarkStart w:id="583" w:name="_Toc137464394"/>
      <w:bookmarkStart w:id="584" w:name="_Toc138884063"/>
      <w:bookmarkStart w:id="585" w:name="_Toc145643264"/>
      <w:bookmarkStart w:id="586" w:name="_Toc21127446"/>
      <w:r w:rsidRPr="00F95B02">
        <w:t>5.4.3.2</w:t>
      </w:r>
      <w:r w:rsidRPr="00F95B02">
        <w:tab/>
        <w:t>Synchronization raster to synchronization block resource element mapping</w:t>
      </w:r>
      <w:bookmarkEnd w:id="575"/>
      <w:bookmarkEnd w:id="576"/>
      <w:bookmarkEnd w:id="577"/>
      <w:bookmarkEnd w:id="578"/>
      <w:bookmarkEnd w:id="579"/>
      <w:bookmarkEnd w:id="580"/>
      <w:bookmarkEnd w:id="581"/>
      <w:bookmarkEnd w:id="582"/>
      <w:bookmarkEnd w:id="583"/>
      <w:bookmarkEnd w:id="584"/>
      <w:bookmarkEnd w:id="58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587" w:name="_Toc29811652"/>
      <w:bookmarkStart w:id="588" w:name="_Toc36817204"/>
      <w:bookmarkStart w:id="589" w:name="_Toc37260120"/>
      <w:bookmarkStart w:id="590" w:name="_Toc37267508"/>
      <w:bookmarkStart w:id="591" w:name="_Toc44712110"/>
      <w:bookmarkStart w:id="592" w:name="_Toc45893423"/>
      <w:bookmarkStart w:id="593" w:name="_Toc53178150"/>
      <w:bookmarkStart w:id="594" w:name="_Toc53178601"/>
      <w:bookmarkStart w:id="595" w:name="_Toc61178827"/>
      <w:bookmarkStart w:id="596" w:name="_Toc61179297"/>
      <w:bookmarkStart w:id="597" w:name="_Toc67916593"/>
      <w:bookmarkStart w:id="598" w:name="_Toc74663191"/>
      <w:bookmarkStart w:id="599" w:name="_Toc82621731"/>
      <w:bookmarkStart w:id="600" w:name="_Toc90422578"/>
      <w:bookmarkStart w:id="601" w:name="_Toc104310980"/>
      <w:bookmarkStart w:id="602" w:name="_Toc106126681"/>
      <w:bookmarkStart w:id="603" w:name="_Toc106176994"/>
      <w:bookmarkStart w:id="604" w:name="_Toc114242162"/>
      <w:bookmarkStart w:id="605" w:name="_Toc123044106"/>
      <w:bookmarkStart w:id="606" w:name="_Toc124157745"/>
      <w:bookmarkStart w:id="607" w:name="_Toc124259668"/>
      <w:bookmarkStart w:id="608" w:name="_Toc130584739"/>
      <w:bookmarkStart w:id="609" w:name="_Toc137464395"/>
      <w:bookmarkStart w:id="610" w:name="_Toc138884064"/>
      <w:bookmarkStart w:id="611" w:name="_Toc145643265"/>
      <w:r w:rsidRPr="00F95B02">
        <w:rPr>
          <w:rFonts w:eastAsia="Yu Mincho"/>
        </w:rPr>
        <w:t>5.4.3.3</w:t>
      </w:r>
      <w:r w:rsidRPr="00F95B02">
        <w:rPr>
          <w:rFonts w:eastAsia="Yu Mincho"/>
        </w:rPr>
        <w:tab/>
        <w:t>Synchronization raster entries for each operating band</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612" w:name="_Toc104310981"/>
      <w:bookmarkStart w:id="613" w:name="_Toc106126682"/>
      <w:bookmarkStart w:id="614" w:name="_Toc106176995"/>
      <w:bookmarkStart w:id="615" w:name="_Toc114242163"/>
      <w:bookmarkStart w:id="616" w:name="_Toc123044107"/>
      <w:bookmarkStart w:id="617" w:name="_Toc124157746"/>
      <w:bookmarkStart w:id="618" w:name="_Toc124259669"/>
      <w:bookmarkStart w:id="619" w:name="_Toc130584740"/>
      <w:bookmarkStart w:id="620" w:name="_Toc137464396"/>
      <w:bookmarkStart w:id="621" w:name="_Toc138884065"/>
      <w:bookmarkStart w:id="622" w:name="_Toc145643266"/>
      <w:r>
        <w:rPr>
          <w:lang w:eastAsia="zh-CN"/>
        </w:rPr>
        <w:lastRenderedPageBreak/>
        <w:t>6</w:t>
      </w:r>
      <w:r>
        <w:rPr>
          <w:lang w:eastAsia="zh-CN"/>
        </w:rPr>
        <w:tab/>
        <w:t>Conducted transmitter characteristics</w:t>
      </w:r>
      <w:bookmarkEnd w:id="612"/>
      <w:bookmarkEnd w:id="613"/>
      <w:bookmarkEnd w:id="614"/>
      <w:bookmarkEnd w:id="615"/>
      <w:bookmarkEnd w:id="616"/>
      <w:bookmarkEnd w:id="617"/>
      <w:bookmarkEnd w:id="618"/>
      <w:bookmarkEnd w:id="619"/>
      <w:bookmarkEnd w:id="620"/>
      <w:bookmarkEnd w:id="621"/>
      <w:bookmarkEnd w:id="622"/>
    </w:p>
    <w:p w14:paraId="02FCC086" w14:textId="34D4D0CB" w:rsidR="001F6D06" w:rsidRDefault="001F6D06" w:rsidP="001F6D06">
      <w:pPr>
        <w:pStyle w:val="Heading2"/>
        <w:rPr>
          <w:lang w:eastAsia="zh-CN"/>
        </w:rPr>
      </w:pPr>
      <w:bookmarkStart w:id="623" w:name="_Toc104310982"/>
      <w:bookmarkStart w:id="624" w:name="_Toc106126683"/>
      <w:bookmarkStart w:id="625" w:name="_Toc106176996"/>
      <w:bookmarkStart w:id="626" w:name="_Toc114242164"/>
      <w:bookmarkStart w:id="627" w:name="_Toc123044108"/>
      <w:bookmarkStart w:id="628" w:name="_Toc124157747"/>
      <w:bookmarkStart w:id="629" w:name="_Toc124259670"/>
      <w:bookmarkStart w:id="630" w:name="_Toc130584741"/>
      <w:bookmarkStart w:id="631" w:name="_Toc137464397"/>
      <w:bookmarkStart w:id="632" w:name="_Toc138884066"/>
      <w:bookmarkStart w:id="633" w:name="_Toc145643267"/>
      <w:r>
        <w:rPr>
          <w:lang w:eastAsia="zh-CN"/>
        </w:rPr>
        <w:t>6.1</w:t>
      </w:r>
      <w:r>
        <w:rPr>
          <w:lang w:eastAsia="zh-CN"/>
        </w:rPr>
        <w:tab/>
        <w:t>General</w:t>
      </w:r>
      <w:bookmarkEnd w:id="623"/>
      <w:bookmarkEnd w:id="624"/>
      <w:bookmarkEnd w:id="625"/>
      <w:bookmarkEnd w:id="626"/>
      <w:bookmarkEnd w:id="627"/>
      <w:bookmarkEnd w:id="628"/>
      <w:bookmarkEnd w:id="629"/>
      <w:bookmarkEnd w:id="630"/>
      <w:bookmarkEnd w:id="631"/>
      <w:bookmarkEnd w:id="632"/>
      <w:bookmarkEnd w:id="633"/>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634" w:name="_Toc104310983"/>
      <w:bookmarkStart w:id="635" w:name="_Toc106126684"/>
      <w:bookmarkStart w:id="636" w:name="_Toc106176997"/>
      <w:bookmarkStart w:id="637" w:name="_Toc114242165"/>
      <w:bookmarkStart w:id="638" w:name="_Toc123044109"/>
      <w:bookmarkStart w:id="639" w:name="_Toc124157748"/>
      <w:bookmarkStart w:id="640" w:name="_Toc124259671"/>
      <w:bookmarkStart w:id="641" w:name="_Toc130584742"/>
      <w:bookmarkStart w:id="642" w:name="_Toc137464398"/>
      <w:bookmarkStart w:id="643" w:name="_Toc138884067"/>
      <w:bookmarkStart w:id="644" w:name="_Toc145643268"/>
      <w:r>
        <w:rPr>
          <w:lang w:eastAsia="zh-CN"/>
        </w:rPr>
        <w:t>6.2</w:t>
      </w:r>
      <w:r>
        <w:rPr>
          <w:lang w:eastAsia="zh-CN"/>
        </w:rPr>
        <w:tab/>
      </w:r>
      <w:r w:rsidR="00E91954">
        <w:rPr>
          <w:lang w:eastAsia="zh-CN"/>
        </w:rPr>
        <w:t>Satellite Access Node output power</w:t>
      </w:r>
      <w:bookmarkEnd w:id="634"/>
      <w:bookmarkEnd w:id="635"/>
      <w:bookmarkEnd w:id="636"/>
      <w:bookmarkEnd w:id="637"/>
      <w:bookmarkEnd w:id="638"/>
      <w:bookmarkEnd w:id="639"/>
      <w:bookmarkEnd w:id="640"/>
      <w:bookmarkEnd w:id="641"/>
      <w:bookmarkEnd w:id="642"/>
      <w:bookmarkEnd w:id="643"/>
      <w:bookmarkEnd w:id="644"/>
      <w:r w:rsidR="00E91954">
        <w:rPr>
          <w:lang w:eastAsia="zh-CN"/>
        </w:rPr>
        <w:t xml:space="preserve"> </w:t>
      </w:r>
    </w:p>
    <w:p w14:paraId="455C497F" w14:textId="77777777" w:rsidR="0021325A" w:rsidRDefault="0021325A" w:rsidP="0021325A">
      <w:pPr>
        <w:pStyle w:val="Heading3"/>
      </w:pPr>
      <w:bookmarkStart w:id="645" w:name="_Toc104310984"/>
      <w:bookmarkStart w:id="646" w:name="_Toc106126685"/>
      <w:bookmarkStart w:id="647" w:name="_Toc106176998"/>
      <w:bookmarkStart w:id="648" w:name="_Toc114242166"/>
      <w:bookmarkStart w:id="649" w:name="_Toc123044110"/>
      <w:bookmarkStart w:id="650" w:name="_Toc124157749"/>
      <w:bookmarkStart w:id="651" w:name="_Toc124259672"/>
      <w:bookmarkStart w:id="652" w:name="_Toc130584743"/>
      <w:bookmarkStart w:id="653" w:name="_Toc137464399"/>
      <w:bookmarkStart w:id="654" w:name="_Toc138884068"/>
      <w:bookmarkStart w:id="655" w:name="_Toc145643269"/>
      <w:r w:rsidRPr="00F95B02">
        <w:t>6.2.1</w:t>
      </w:r>
      <w:r w:rsidRPr="00F95B02">
        <w:tab/>
        <w:t>General</w:t>
      </w:r>
      <w:bookmarkEnd w:id="645"/>
      <w:bookmarkEnd w:id="646"/>
      <w:bookmarkEnd w:id="647"/>
      <w:bookmarkEnd w:id="648"/>
      <w:bookmarkEnd w:id="649"/>
      <w:bookmarkEnd w:id="650"/>
      <w:bookmarkEnd w:id="651"/>
      <w:bookmarkEnd w:id="652"/>
      <w:bookmarkEnd w:id="653"/>
      <w:bookmarkEnd w:id="654"/>
      <w:bookmarkEnd w:id="65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656" w:name="_Toc104310985"/>
      <w:bookmarkStart w:id="657" w:name="_Toc106126686"/>
      <w:bookmarkStart w:id="658" w:name="_Toc106176999"/>
      <w:bookmarkStart w:id="659" w:name="_Toc114242167"/>
      <w:bookmarkStart w:id="660" w:name="_Toc123044111"/>
      <w:bookmarkStart w:id="661" w:name="_Toc124157750"/>
      <w:bookmarkStart w:id="662" w:name="_Toc124259673"/>
      <w:bookmarkStart w:id="663" w:name="_Toc130584744"/>
      <w:bookmarkStart w:id="664" w:name="_Toc137464400"/>
      <w:bookmarkStart w:id="665" w:name="_Toc138884069"/>
      <w:bookmarkStart w:id="666" w:name="_Toc145643270"/>
      <w:r w:rsidRPr="00F95B02">
        <w:t>6.2.</w:t>
      </w:r>
      <w:r>
        <w:rPr>
          <w:rFonts w:hint="eastAsia"/>
          <w:lang w:eastAsia="zh-CN"/>
        </w:rPr>
        <w:t>2</w:t>
      </w:r>
      <w:r w:rsidRPr="00F95B02">
        <w:tab/>
        <w:t xml:space="preserve">Minimum requirement for </w:t>
      </w:r>
      <w:r>
        <w:rPr>
          <w:i/>
        </w:rPr>
        <w:t>SAN</w:t>
      </w:r>
      <w:r w:rsidRPr="00F95B02">
        <w:rPr>
          <w:i/>
        </w:rPr>
        <w:t xml:space="preserve"> type 1-H</w:t>
      </w:r>
      <w:bookmarkEnd w:id="656"/>
      <w:bookmarkEnd w:id="657"/>
      <w:bookmarkEnd w:id="658"/>
      <w:bookmarkEnd w:id="659"/>
      <w:bookmarkEnd w:id="660"/>
      <w:bookmarkEnd w:id="661"/>
      <w:bookmarkEnd w:id="662"/>
      <w:bookmarkEnd w:id="663"/>
      <w:bookmarkEnd w:id="664"/>
      <w:bookmarkEnd w:id="665"/>
      <w:bookmarkEnd w:id="666"/>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667" w:name="_Toc104310986"/>
      <w:bookmarkStart w:id="668" w:name="_Toc106126687"/>
      <w:bookmarkStart w:id="669" w:name="_Toc106177000"/>
      <w:bookmarkStart w:id="670" w:name="_Toc114242168"/>
      <w:bookmarkStart w:id="671" w:name="_Toc123044112"/>
      <w:bookmarkStart w:id="672" w:name="_Toc124157751"/>
      <w:bookmarkStart w:id="673" w:name="_Toc124259674"/>
      <w:bookmarkStart w:id="674" w:name="_Toc130584745"/>
      <w:bookmarkStart w:id="675" w:name="_Toc137464401"/>
      <w:bookmarkStart w:id="676" w:name="_Toc138884070"/>
      <w:bookmarkStart w:id="677" w:name="_Toc145643271"/>
      <w:r>
        <w:rPr>
          <w:lang w:eastAsia="zh-CN"/>
        </w:rPr>
        <w:t>6.3</w:t>
      </w:r>
      <w:r>
        <w:rPr>
          <w:lang w:eastAsia="zh-CN"/>
        </w:rPr>
        <w:tab/>
        <w:t>Output power dynamics</w:t>
      </w:r>
      <w:bookmarkEnd w:id="667"/>
      <w:bookmarkEnd w:id="668"/>
      <w:bookmarkEnd w:id="669"/>
      <w:bookmarkEnd w:id="670"/>
      <w:bookmarkEnd w:id="671"/>
      <w:bookmarkEnd w:id="672"/>
      <w:bookmarkEnd w:id="673"/>
      <w:bookmarkEnd w:id="674"/>
      <w:bookmarkEnd w:id="675"/>
      <w:bookmarkEnd w:id="676"/>
      <w:bookmarkEnd w:id="677"/>
    </w:p>
    <w:p w14:paraId="2F1D1115" w14:textId="76F51A83" w:rsidR="00D144AE" w:rsidRDefault="00D144AE" w:rsidP="00684293">
      <w:pPr>
        <w:pStyle w:val="Heading3"/>
        <w:rPr>
          <w:lang w:eastAsia="zh-CN"/>
        </w:rPr>
      </w:pPr>
      <w:bookmarkStart w:id="678" w:name="_Toc104310987"/>
      <w:bookmarkStart w:id="679" w:name="_Toc106126688"/>
      <w:bookmarkStart w:id="680" w:name="_Toc106177001"/>
      <w:bookmarkStart w:id="681" w:name="_Toc114242169"/>
      <w:bookmarkStart w:id="682" w:name="_Toc123044113"/>
      <w:bookmarkStart w:id="683" w:name="_Toc124157752"/>
      <w:bookmarkStart w:id="684" w:name="_Toc124259675"/>
      <w:bookmarkStart w:id="685" w:name="_Toc130584746"/>
      <w:bookmarkStart w:id="686" w:name="_Toc137464402"/>
      <w:bookmarkStart w:id="687" w:name="_Toc138884071"/>
      <w:bookmarkStart w:id="688" w:name="_Toc145643272"/>
      <w:r>
        <w:rPr>
          <w:lang w:eastAsia="zh-CN"/>
        </w:rPr>
        <w:t>6.3.1</w:t>
      </w:r>
      <w:r>
        <w:rPr>
          <w:lang w:eastAsia="zh-CN"/>
        </w:rPr>
        <w:tab/>
        <w:t>General</w:t>
      </w:r>
      <w:bookmarkEnd w:id="678"/>
      <w:bookmarkEnd w:id="679"/>
      <w:bookmarkEnd w:id="680"/>
      <w:bookmarkEnd w:id="681"/>
      <w:bookmarkEnd w:id="682"/>
      <w:bookmarkEnd w:id="683"/>
      <w:bookmarkEnd w:id="684"/>
      <w:bookmarkEnd w:id="685"/>
      <w:bookmarkEnd w:id="686"/>
      <w:bookmarkEnd w:id="687"/>
      <w:bookmarkEnd w:id="68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689" w:name="_Toc104310988"/>
      <w:bookmarkStart w:id="690" w:name="_Toc106126689"/>
      <w:bookmarkStart w:id="691" w:name="_Toc106177002"/>
      <w:bookmarkStart w:id="692" w:name="_Toc114242170"/>
      <w:bookmarkStart w:id="693" w:name="_Toc123044114"/>
      <w:bookmarkStart w:id="694" w:name="_Toc124157753"/>
      <w:bookmarkStart w:id="695" w:name="_Toc124259676"/>
      <w:bookmarkStart w:id="696" w:name="_Toc130584747"/>
      <w:bookmarkStart w:id="697" w:name="_Toc137464403"/>
      <w:bookmarkStart w:id="698" w:name="_Toc138884072"/>
      <w:bookmarkStart w:id="699" w:name="_Toc145643273"/>
      <w:r>
        <w:rPr>
          <w:lang w:eastAsia="zh-CN"/>
        </w:rPr>
        <w:t>6.3.2</w:t>
      </w:r>
      <w:r>
        <w:rPr>
          <w:lang w:eastAsia="zh-CN"/>
        </w:rPr>
        <w:tab/>
        <w:t>RE power control dynamic range</w:t>
      </w:r>
      <w:bookmarkEnd w:id="689"/>
      <w:bookmarkEnd w:id="690"/>
      <w:bookmarkEnd w:id="691"/>
      <w:bookmarkEnd w:id="692"/>
      <w:bookmarkEnd w:id="693"/>
      <w:bookmarkEnd w:id="694"/>
      <w:bookmarkEnd w:id="695"/>
      <w:bookmarkEnd w:id="696"/>
      <w:bookmarkEnd w:id="697"/>
      <w:bookmarkEnd w:id="698"/>
      <w:bookmarkEnd w:id="699"/>
    </w:p>
    <w:p w14:paraId="01049586" w14:textId="3DF4F0D8" w:rsidR="0021325A" w:rsidRDefault="0021325A" w:rsidP="008F0723">
      <w:pPr>
        <w:pStyle w:val="Heading4"/>
      </w:pPr>
      <w:bookmarkStart w:id="700" w:name="_Toc61178838"/>
      <w:bookmarkStart w:id="701" w:name="_Toc82621742"/>
      <w:bookmarkStart w:id="702" w:name="_Toc21127457"/>
      <w:bookmarkStart w:id="703" w:name="_Toc36817215"/>
      <w:bookmarkStart w:id="704" w:name="_Toc29811663"/>
      <w:bookmarkStart w:id="705" w:name="_Toc53178161"/>
      <w:bookmarkStart w:id="706" w:name="_Toc74663202"/>
      <w:bookmarkStart w:id="707" w:name="_Toc44712121"/>
      <w:bookmarkStart w:id="708" w:name="_Toc61179308"/>
      <w:bookmarkStart w:id="709" w:name="_Toc45893434"/>
      <w:bookmarkStart w:id="710" w:name="_Toc37260131"/>
      <w:bookmarkStart w:id="711" w:name="_Toc37267519"/>
      <w:bookmarkStart w:id="712" w:name="_Toc53178612"/>
      <w:bookmarkStart w:id="713" w:name="_Toc67916604"/>
      <w:bookmarkStart w:id="714" w:name="_Toc90422589"/>
      <w:bookmarkStart w:id="715" w:name="_Toc104310989"/>
      <w:bookmarkStart w:id="716" w:name="_Toc106126690"/>
      <w:bookmarkStart w:id="717" w:name="_Toc106177003"/>
      <w:bookmarkStart w:id="718" w:name="_Toc114242171"/>
      <w:bookmarkStart w:id="719" w:name="_Toc123044115"/>
      <w:bookmarkStart w:id="720" w:name="_Toc124157754"/>
      <w:bookmarkStart w:id="721" w:name="_Toc124259677"/>
      <w:bookmarkStart w:id="722" w:name="_Toc130584748"/>
      <w:bookmarkStart w:id="723" w:name="_Toc137464404"/>
      <w:bookmarkStart w:id="724" w:name="_Toc138884073"/>
      <w:bookmarkStart w:id="725" w:name="_Toc145643274"/>
      <w:bookmarkStart w:id="726" w:name="_Hlk503810786"/>
      <w:r>
        <w:t>6.3.2.1</w:t>
      </w:r>
      <w: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727" w:name="_Toc74663203"/>
      <w:bookmarkStart w:id="728" w:name="_Toc37260132"/>
      <w:bookmarkStart w:id="729" w:name="_Toc53178162"/>
      <w:bookmarkStart w:id="730" w:name="_Toc45893435"/>
      <w:bookmarkStart w:id="731" w:name="_Toc90422590"/>
      <w:bookmarkStart w:id="732" w:name="_Toc37267520"/>
      <w:bookmarkStart w:id="733" w:name="_Toc82621743"/>
      <w:bookmarkStart w:id="734" w:name="_Toc53178613"/>
      <w:bookmarkStart w:id="735" w:name="_Toc29811664"/>
      <w:bookmarkStart w:id="736" w:name="_Toc61179309"/>
      <w:bookmarkStart w:id="737" w:name="_Toc67916605"/>
      <w:bookmarkStart w:id="738" w:name="_Toc36817216"/>
      <w:bookmarkStart w:id="739" w:name="_Toc44712122"/>
      <w:bookmarkStart w:id="740" w:name="_Toc61178839"/>
      <w:bookmarkStart w:id="741" w:name="_Toc21127458"/>
      <w:bookmarkStart w:id="742" w:name="_Toc104310990"/>
      <w:bookmarkStart w:id="743" w:name="_Toc106126691"/>
      <w:bookmarkStart w:id="744" w:name="_Toc106177004"/>
      <w:bookmarkStart w:id="745" w:name="_Toc114242172"/>
      <w:bookmarkStart w:id="746" w:name="_Toc123044116"/>
      <w:bookmarkStart w:id="747" w:name="_Toc124157755"/>
      <w:bookmarkStart w:id="748" w:name="_Toc124259678"/>
      <w:bookmarkStart w:id="749" w:name="_Toc130584749"/>
      <w:bookmarkStart w:id="750" w:name="_Toc137464405"/>
      <w:bookmarkStart w:id="751" w:name="_Toc138884074"/>
      <w:bookmarkStart w:id="752" w:name="_Toc145643275"/>
      <w:r>
        <w:t>6.3.2.2</w:t>
      </w:r>
      <w:r>
        <w:tab/>
        <w:t xml:space="preserve">Minimum requirement for </w:t>
      </w:r>
      <w:r>
        <w:rPr>
          <w:rFonts w:hint="eastAsia"/>
          <w:i/>
          <w:iCs/>
          <w:lang w:val="en-US" w:eastAsia="zh-CN"/>
        </w:rPr>
        <w:t>SAN</w:t>
      </w:r>
      <w:r>
        <w:rPr>
          <w:i/>
        </w:rPr>
        <w:t xml:space="preserve"> type 1-H</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753" w:name="_Toc104310991"/>
      <w:bookmarkStart w:id="754" w:name="_Toc106126692"/>
      <w:bookmarkStart w:id="755" w:name="_Toc106177005"/>
      <w:bookmarkStart w:id="756" w:name="_Toc114242173"/>
      <w:bookmarkStart w:id="757" w:name="_Toc123044117"/>
      <w:bookmarkStart w:id="758" w:name="_Toc124157756"/>
      <w:bookmarkStart w:id="759" w:name="_Toc124259679"/>
      <w:bookmarkStart w:id="760" w:name="_Toc130584750"/>
      <w:bookmarkStart w:id="761" w:name="_Toc137464406"/>
      <w:bookmarkStart w:id="762" w:name="_Toc138884075"/>
      <w:bookmarkStart w:id="763" w:name="_Toc145643276"/>
      <w:r>
        <w:rPr>
          <w:lang w:eastAsia="zh-CN"/>
        </w:rPr>
        <w:t>6.3.3</w:t>
      </w:r>
      <w:r>
        <w:rPr>
          <w:lang w:eastAsia="zh-CN"/>
        </w:rPr>
        <w:tab/>
        <w:t>Total power dynamic range</w:t>
      </w:r>
      <w:bookmarkEnd w:id="753"/>
      <w:bookmarkEnd w:id="754"/>
      <w:bookmarkEnd w:id="755"/>
      <w:bookmarkEnd w:id="756"/>
      <w:bookmarkEnd w:id="757"/>
      <w:bookmarkEnd w:id="758"/>
      <w:bookmarkEnd w:id="759"/>
      <w:bookmarkEnd w:id="760"/>
      <w:bookmarkEnd w:id="761"/>
      <w:bookmarkEnd w:id="762"/>
      <w:bookmarkEnd w:id="763"/>
    </w:p>
    <w:p w14:paraId="2024DBA5" w14:textId="1E404BC8" w:rsidR="0021325A" w:rsidRDefault="0021325A" w:rsidP="008F0723">
      <w:pPr>
        <w:pStyle w:val="Heading4"/>
      </w:pPr>
      <w:bookmarkStart w:id="764" w:name="_Toc37267522"/>
      <w:bookmarkStart w:id="765" w:name="_Toc61179311"/>
      <w:bookmarkStart w:id="766" w:name="_Toc21127460"/>
      <w:bookmarkStart w:id="767" w:name="_Toc82621745"/>
      <w:bookmarkStart w:id="768" w:name="_Toc67916607"/>
      <w:bookmarkStart w:id="769" w:name="_Toc90422592"/>
      <w:bookmarkStart w:id="770" w:name="_Toc37260134"/>
      <w:bookmarkStart w:id="771" w:name="_Toc53178164"/>
      <w:bookmarkStart w:id="772" w:name="_Toc44712124"/>
      <w:bookmarkStart w:id="773" w:name="_Toc53178615"/>
      <w:bookmarkStart w:id="774" w:name="_Toc74663205"/>
      <w:bookmarkStart w:id="775" w:name="_Toc29811666"/>
      <w:bookmarkStart w:id="776" w:name="_Toc61178841"/>
      <w:bookmarkStart w:id="777" w:name="_Toc36817218"/>
      <w:bookmarkStart w:id="778" w:name="_Toc45893437"/>
      <w:bookmarkStart w:id="779" w:name="_Toc104310992"/>
      <w:bookmarkStart w:id="780" w:name="_Toc106126693"/>
      <w:bookmarkStart w:id="781" w:name="_Toc106177006"/>
      <w:bookmarkStart w:id="782" w:name="_Toc114242174"/>
      <w:bookmarkStart w:id="783" w:name="_Toc123044118"/>
      <w:bookmarkStart w:id="784" w:name="_Toc124157757"/>
      <w:bookmarkStart w:id="785" w:name="_Toc124259680"/>
      <w:bookmarkStart w:id="786" w:name="_Toc130584751"/>
      <w:bookmarkStart w:id="787" w:name="_Toc137464407"/>
      <w:bookmarkStart w:id="788" w:name="_Toc138884076"/>
      <w:bookmarkStart w:id="789" w:name="_Toc145643277"/>
      <w:r>
        <w:t>6.3.3.1</w:t>
      </w:r>
      <w:r>
        <w:tab/>
        <w:t>General</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790" w:name="_Toc36817219"/>
      <w:bookmarkStart w:id="791" w:name="_Toc53178616"/>
      <w:bookmarkStart w:id="792" w:name="_Toc29811667"/>
      <w:bookmarkStart w:id="793" w:name="_Toc45893438"/>
      <w:bookmarkStart w:id="794" w:name="_Toc61178842"/>
      <w:bookmarkStart w:id="795" w:name="_Toc37260135"/>
      <w:bookmarkStart w:id="796" w:name="_Toc53178165"/>
      <w:bookmarkStart w:id="797" w:name="_Toc67916608"/>
      <w:bookmarkStart w:id="798" w:name="_Toc44712125"/>
      <w:bookmarkStart w:id="799" w:name="_Toc21127461"/>
      <w:bookmarkStart w:id="800" w:name="_Toc74663206"/>
      <w:bookmarkStart w:id="801" w:name="_Toc61179312"/>
      <w:bookmarkStart w:id="802" w:name="_Toc90422593"/>
      <w:bookmarkStart w:id="803" w:name="_Toc37267523"/>
      <w:bookmarkStart w:id="804" w:name="_Toc82621746"/>
      <w:bookmarkStart w:id="805" w:name="_Toc104310993"/>
      <w:bookmarkStart w:id="806" w:name="_Toc106126694"/>
      <w:bookmarkStart w:id="807" w:name="_Toc106177007"/>
      <w:bookmarkStart w:id="808" w:name="_Toc114242175"/>
      <w:bookmarkStart w:id="809" w:name="_Toc123044119"/>
      <w:bookmarkStart w:id="810" w:name="_Toc124157758"/>
      <w:bookmarkStart w:id="811" w:name="_Toc124259681"/>
      <w:bookmarkStart w:id="812" w:name="_Toc130584752"/>
      <w:bookmarkStart w:id="813" w:name="_Toc137464408"/>
      <w:bookmarkStart w:id="814" w:name="_Toc138884077"/>
      <w:bookmarkStart w:id="815" w:name="_Toc145643278"/>
      <w:r>
        <w:t>6.3.3.2</w:t>
      </w:r>
      <w:r>
        <w:tab/>
        <w:t xml:space="preserve">Minimum requirement for </w:t>
      </w:r>
      <w:r>
        <w:rPr>
          <w:rFonts w:hint="eastAsia"/>
          <w:i/>
          <w:lang w:val="en-US" w:eastAsia="zh-CN"/>
        </w:rPr>
        <w:t>SAN</w:t>
      </w:r>
      <w:r>
        <w:rPr>
          <w:i/>
        </w:rPr>
        <w:t xml:space="preserve"> type 1-H</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816" w:name="_Toc104310994"/>
      <w:bookmarkStart w:id="817" w:name="_Toc106126695"/>
      <w:bookmarkStart w:id="818" w:name="_Toc106177008"/>
      <w:bookmarkStart w:id="819" w:name="_Toc114242176"/>
      <w:bookmarkStart w:id="820" w:name="_Toc123044120"/>
      <w:bookmarkStart w:id="821" w:name="_Toc124157759"/>
      <w:bookmarkStart w:id="822" w:name="_Toc124259682"/>
      <w:bookmarkStart w:id="823" w:name="_Toc130584753"/>
      <w:bookmarkStart w:id="824" w:name="_Toc137464409"/>
      <w:bookmarkStart w:id="825" w:name="_Toc138884078"/>
      <w:bookmarkStart w:id="826" w:name="_Toc145643279"/>
      <w:r w:rsidRPr="00E80AD8">
        <w:rPr>
          <w:lang w:eastAsia="zh-CN"/>
        </w:rPr>
        <w:t>6.4</w:t>
      </w:r>
      <w:r w:rsidRPr="00E80AD8">
        <w:rPr>
          <w:lang w:eastAsia="zh-CN"/>
        </w:rPr>
        <w:tab/>
        <w:t>Transmit ON/OFF power</w:t>
      </w:r>
      <w:bookmarkEnd w:id="816"/>
      <w:bookmarkEnd w:id="817"/>
      <w:bookmarkEnd w:id="818"/>
      <w:bookmarkEnd w:id="819"/>
      <w:bookmarkEnd w:id="820"/>
      <w:bookmarkEnd w:id="821"/>
      <w:bookmarkEnd w:id="822"/>
      <w:bookmarkEnd w:id="823"/>
      <w:bookmarkEnd w:id="824"/>
      <w:bookmarkEnd w:id="825"/>
      <w:bookmarkEnd w:id="826"/>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827" w:name="_Toc104310995"/>
      <w:bookmarkStart w:id="828" w:name="_Toc106126696"/>
      <w:bookmarkStart w:id="829" w:name="_Toc106177009"/>
      <w:bookmarkStart w:id="830" w:name="_Toc114242177"/>
      <w:bookmarkStart w:id="831" w:name="_Toc123044121"/>
      <w:bookmarkStart w:id="832" w:name="_Toc124157760"/>
      <w:bookmarkStart w:id="833" w:name="_Toc124259683"/>
      <w:bookmarkStart w:id="834" w:name="_Toc130584754"/>
      <w:bookmarkStart w:id="835" w:name="_Toc137464410"/>
      <w:bookmarkStart w:id="836" w:name="_Toc138884079"/>
      <w:bookmarkStart w:id="837" w:name="_Toc145643280"/>
      <w:r>
        <w:rPr>
          <w:lang w:eastAsia="zh-CN"/>
        </w:rPr>
        <w:t>6.5</w:t>
      </w:r>
      <w:r>
        <w:rPr>
          <w:lang w:eastAsia="zh-CN"/>
        </w:rPr>
        <w:tab/>
        <w:t>Transmitted signal quality</w:t>
      </w:r>
      <w:bookmarkEnd w:id="827"/>
      <w:bookmarkEnd w:id="828"/>
      <w:bookmarkEnd w:id="829"/>
      <w:bookmarkEnd w:id="830"/>
      <w:bookmarkEnd w:id="831"/>
      <w:bookmarkEnd w:id="832"/>
      <w:bookmarkEnd w:id="833"/>
      <w:bookmarkEnd w:id="834"/>
      <w:bookmarkEnd w:id="835"/>
      <w:bookmarkEnd w:id="836"/>
      <w:bookmarkEnd w:id="837"/>
    </w:p>
    <w:p w14:paraId="0112E387" w14:textId="413CFCDE" w:rsidR="00E91954" w:rsidRDefault="00E91954" w:rsidP="00E91954">
      <w:pPr>
        <w:pStyle w:val="Heading3"/>
        <w:rPr>
          <w:lang w:eastAsia="zh-CN"/>
        </w:rPr>
      </w:pPr>
      <w:bookmarkStart w:id="838" w:name="_Toc104310996"/>
      <w:bookmarkStart w:id="839" w:name="_Toc106126697"/>
      <w:bookmarkStart w:id="840" w:name="_Toc106177010"/>
      <w:bookmarkStart w:id="841" w:name="_Toc114242178"/>
      <w:bookmarkStart w:id="842" w:name="_Toc123044122"/>
      <w:bookmarkStart w:id="843" w:name="_Toc124157761"/>
      <w:bookmarkStart w:id="844" w:name="_Toc124259684"/>
      <w:bookmarkStart w:id="845" w:name="_Toc130584755"/>
      <w:bookmarkStart w:id="846" w:name="_Toc137464411"/>
      <w:bookmarkStart w:id="847" w:name="_Toc138884080"/>
      <w:bookmarkStart w:id="848" w:name="_Toc145643281"/>
      <w:r>
        <w:rPr>
          <w:lang w:eastAsia="zh-CN"/>
        </w:rPr>
        <w:t>6.5.1</w:t>
      </w:r>
      <w:r>
        <w:rPr>
          <w:lang w:eastAsia="zh-CN"/>
        </w:rPr>
        <w:tab/>
        <w:t>Frequency error</w:t>
      </w:r>
      <w:bookmarkEnd w:id="838"/>
      <w:bookmarkEnd w:id="839"/>
      <w:bookmarkEnd w:id="840"/>
      <w:bookmarkEnd w:id="841"/>
      <w:bookmarkEnd w:id="842"/>
      <w:bookmarkEnd w:id="843"/>
      <w:bookmarkEnd w:id="844"/>
      <w:bookmarkEnd w:id="845"/>
      <w:bookmarkEnd w:id="846"/>
      <w:bookmarkEnd w:id="847"/>
      <w:bookmarkEnd w:id="848"/>
    </w:p>
    <w:p w14:paraId="467A9EA2" w14:textId="23F63AE1" w:rsidR="00F510F5" w:rsidRPr="00C75B91" w:rsidRDefault="00F510F5" w:rsidP="00F510F5">
      <w:pPr>
        <w:pStyle w:val="Heading4"/>
        <w:rPr>
          <w:lang w:eastAsia="zh-CN"/>
        </w:rPr>
      </w:pPr>
      <w:bookmarkStart w:id="849" w:name="_Toc21127473"/>
      <w:bookmarkStart w:id="850" w:name="_Toc29811682"/>
      <w:bookmarkStart w:id="851" w:name="_Toc36817234"/>
      <w:bookmarkStart w:id="852" w:name="_Toc37260150"/>
      <w:bookmarkStart w:id="853" w:name="_Toc37267538"/>
      <w:bookmarkStart w:id="854" w:name="_Toc44712140"/>
      <w:bookmarkStart w:id="855" w:name="_Toc45893453"/>
      <w:bookmarkStart w:id="856" w:name="_Toc53178180"/>
      <w:bookmarkStart w:id="857" w:name="_Toc53178631"/>
      <w:bookmarkStart w:id="858" w:name="_Toc61178857"/>
      <w:bookmarkStart w:id="859" w:name="_Toc61179327"/>
      <w:bookmarkStart w:id="860" w:name="_Toc67916623"/>
      <w:bookmarkStart w:id="861" w:name="_Toc74663221"/>
      <w:bookmarkStart w:id="862" w:name="_Toc82621761"/>
      <w:bookmarkStart w:id="863" w:name="_Toc90422608"/>
      <w:bookmarkStart w:id="864" w:name="_Toc104310997"/>
      <w:bookmarkStart w:id="865" w:name="_Toc106126698"/>
      <w:bookmarkStart w:id="866" w:name="_Toc106177011"/>
      <w:bookmarkStart w:id="867" w:name="_Toc114242179"/>
      <w:bookmarkStart w:id="868" w:name="_Toc123044123"/>
      <w:bookmarkStart w:id="869" w:name="_Toc124157762"/>
      <w:bookmarkStart w:id="870" w:name="_Toc124259685"/>
      <w:bookmarkStart w:id="871" w:name="_Toc130584756"/>
      <w:bookmarkStart w:id="872" w:name="_Toc137464412"/>
      <w:bookmarkStart w:id="873" w:name="_Toc138884081"/>
      <w:bookmarkStart w:id="874" w:name="_Toc145643282"/>
      <w:r w:rsidRPr="00C75B91">
        <w:t>6.5.1.1</w:t>
      </w:r>
      <w:r w:rsidRPr="00C75B91">
        <w:tab/>
      </w:r>
      <w:r w:rsidRPr="00C75B91">
        <w:rPr>
          <w:lang w:eastAsia="zh-CN"/>
        </w:rPr>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875" w:name="_Toc21127474"/>
      <w:bookmarkStart w:id="876" w:name="_Toc29811683"/>
      <w:bookmarkStart w:id="877" w:name="_Toc36817235"/>
      <w:bookmarkStart w:id="878" w:name="_Toc37260151"/>
      <w:bookmarkStart w:id="879" w:name="_Toc37267539"/>
      <w:bookmarkStart w:id="880" w:name="_Toc44712141"/>
      <w:bookmarkStart w:id="881" w:name="_Toc45893454"/>
      <w:bookmarkStart w:id="882" w:name="_Toc53178181"/>
      <w:bookmarkStart w:id="883" w:name="_Toc53178632"/>
      <w:bookmarkStart w:id="884" w:name="_Toc61178858"/>
      <w:bookmarkStart w:id="885" w:name="_Toc61179328"/>
      <w:bookmarkStart w:id="886" w:name="_Toc67916624"/>
      <w:bookmarkStart w:id="887" w:name="_Toc74663222"/>
      <w:bookmarkStart w:id="888" w:name="_Toc82621762"/>
      <w:bookmarkStart w:id="889" w:name="_Toc90422609"/>
      <w:bookmarkStart w:id="890" w:name="_Toc104310998"/>
      <w:bookmarkStart w:id="891" w:name="_Toc106126699"/>
      <w:bookmarkStart w:id="892" w:name="_Toc106177012"/>
      <w:bookmarkStart w:id="893" w:name="_Toc114242180"/>
      <w:bookmarkStart w:id="894" w:name="_Toc123044124"/>
      <w:bookmarkStart w:id="895" w:name="_Toc124157763"/>
      <w:bookmarkStart w:id="896" w:name="_Toc124259686"/>
      <w:bookmarkStart w:id="897" w:name="_Toc130584757"/>
      <w:bookmarkStart w:id="898" w:name="_Toc137464413"/>
      <w:bookmarkStart w:id="899" w:name="_Toc138884082"/>
      <w:bookmarkStart w:id="900" w:name="_Toc145643283"/>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901" w:name="_Toc104310999"/>
      <w:bookmarkStart w:id="902" w:name="_Toc106126700"/>
      <w:bookmarkStart w:id="903" w:name="_Toc106177013"/>
      <w:bookmarkStart w:id="904" w:name="_Toc114242181"/>
      <w:bookmarkStart w:id="905" w:name="_Toc123044125"/>
      <w:bookmarkStart w:id="906" w:name="_Toc124157764"/>
      <w:bookmarkStart w:id="907" w:name="_Toc124259687"/>
      <w:bookmarkStart w:id="908" w:name="_Toc130584758"/>
      <w:bookmarkStart w:id="909" w:name="_Toc137464414"/>
      <w:bookmarkStart w:id="910" w:name="_Toc138884083"/>
      <w:bookmarkStart w:id="911" w:name="_Toc145643284"/>
      <w:r>
        <w:rPr>
          <w:lang w:eastAsia="zh-CN"/>
        </w:rPr>
        <w:t>6.5.2</w:t>
      </w:r>
      <w:r>
        <w:rPr>
          <w:lang w:eastAsia="zh-CN"/>
        </w:rPr>
        <w:tab/>
        <w:t>Modulation quality</w:t>
      </w:r>
      <w:bookmarkEnd w:id="901"/>
      <w:bookmarkEnd w:id="902"/>
      <w:bookmarkEnd w:id="903"/>
      <w:bookmarkEnd w:id="904"/>
      <w:bookmarkEnd w:id="905"/>
      <w:bookmarkEnd w:id="906"/>
      <w:bookmarkEnd w:id="907"/>
      <w:bookmarkEnd w:id="908"/>
      <w:bookmarkEnd w:id="909"/>
      <w:bookmarkEnd w:id="910"/>
      <w:bookmarkEnd w:id="911"/>
    </w:p>
    <w:p w14:paraId="2B17193D" w14:textId="77777777" w:rsidR="00F510F5" w:rsidRPr="00C75B91" w:rsidRDefault="00F510F5" w:rsidP="008F0723">
      <w:pPr>
        <w:pStyle w:val="Heading4"/>
      </w:pPr>
      <w:bookmarkStart w:id="912" w:name="_Toc21127476"/>
      <w:bookmarkStart w:id="913" w:name="_Toc29811685"/>
      <w:bookmarkStart w:id="914" w:name="_Toc36817237"/>
      <w:bookmarkStart w:id="915" w:name="_Toc37260153"/>
      <w:bookmarkStart w:id="916" w:name="_Toc37267541"/>
      <w:bookmarkStart w:id="917" w:name="_Toc44712143"/>
      <w:bookmarkStart w:id="918" w:name="_Toc45893456"/>
      <w:bookmarkStart w:id="919" w:name="_Toc53178183"/>
      <w:bookmarkStart w:id="920" w:name="_Toc53178634"/>
      <w:bookmarkStart w:id="921" w:name="_Toc61178860"/>
      <w:bookmarkStart w:id="922" w:name="_Toc61179330"/>
      <w:bookmarkStart w:id="923" w:name="_Toc67916626"/>
      <w:bookmarkStart w:id="924" w:name="_Toc74663224"/>
      <w:bookmarkStart w:id="925" w:name="_Toc82621764"/>
      <w:bookmarkStart w:id="926" w:name="_Toc90422611"/>
      <w:bookmarkStart w:id="927" w:name="_Toc104311000"/>
      <w:bookmarkStart w:id="928" w:name="_Toc106126701"/>
      <w:bookmarkStart w:id="929" w:name="_Toc106177014"/>
      <w:bookmarkStart w:id="930" w:name="_Toc114242182"/>
      <w:bookmarkStart w:id="931" w:name="_Toc123044126"/>
      <w:bookmarkStart w:id="932" w:name="_Toc124157765"/>
      <w:bookmarkStart w:id="933" w:name="_Toc124259688"/>
      <w:bookmarkStart w:id="934" w:name="_Toc130584759"/>
      <w:bookmarkStart w:id="935" w:name="_Toc137464415"/>
      <w:bookmarkStart w:id="936" w:name="_Toc138884084"/>
      <w:bookmarkStart w:id="937" w:name="_Toc145643285"/>
      <w:r w:rsidRPr="00C75B91">
        <w:t>6.5.2.1</w:t>
      </w:r>
      <w:r w:rsidRPr="00C75B91">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938" w:name="_Toc21127477"/>
      <w:bookmarkStart w:id="939" w:name="_Toc29811686"/>
      <w:bookmarkStart w:id="940" w:name="_Toc36817238"/>
      <w:bookmarkStart w:id="941" w:name="_Toc37260154"/>
      <w:bookmarkStart w:id="942" w:name="_Toc37267542"/>
      <w:bookmarkStart w:id="943" w:name="_Toc44712144"/>
      <w:bookmarkStart w:id="944" w:name="_Toc45893457"/>
      <w:bookmarkStart w:id="945" w:name="_Toc53178184"/>
      <w:bookmarkStart w:id="946" w:name="_Toc53178635"/>
      <w:bookmarkStart w:id="947" w:name="_Toc61178861"/>
      <w:bookmarkStart w:id="948" w:name="_Toc61179331"/>
      <w:bookmarkStart w:id="949" w:name="_Toc67916627"/>
      <w:bookmarkStart w:id="950" w:name="_Toc74663225"/>
      <w:bookmarkStart w:id="951" w:name="_Toc82621765"/>
      <w:bookmarkStart w:id="952" w:name="_Toc90422612"/>
      <w:bookmarkStart w:id="953" w:name="_Toc104311001"/>
      <w:bookmarkStart w:id="954" w:name="_Toc106126702"/>
      <w:bookmarkStart w:id="955" w:name="_Toc106177015"/>
      <w:bookmarkStart w:id="956" w:name="_Toc114242183"/>
      <w:bookmarkStart w:id="957" w:name="_Toc123044127"/>
      <w:bookmarkStart w:id="958" w:name="_Toc124157766"/>
      <w:bookmarkStart w:id="959" w:name="_Toc124259689"/>
      <w:bookmarkStart w:id="960" w:name="_Toc130584760"/>
      <w:bookmarkStart w:id="961" w:name="_Toc137464416"/>
      <w:bookmarkStart w:id="962" w:name="_Toc138884085"/>
      <w:bookmarkStart w:id="963" w:name="_Toc145643286"/>
      <w:r w:rsidRPr="00C75B91">
        <w:t>6.5.2.2</w:t>
      </w:r>
      <w:r w:rsidRPr="00C75B91">
        <w:tab/>
        <w:t xml:space="preserve">Minimum Requirement for </w:t>
      </w:r>
      <w:r w:rsidRPr="00C75B91">
        <w:rPr>
          <w:i/>
        </w:rPr>
        <w:t>SAN type 1-H</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964" w:name="_Toc21127478"/>
      <w:bookmarkStart w:id="965" w:name="_Toc29811687"/>
      <w:bookmarkStart w:id="966" w:name="_Toc36817239"/>
      <w:bookmarkStart w:id="967" w:name="_Toc37260155"/>
      <w:bookmarkStart w:id="968" w:name="_Toc37267543"/>
      <w:bookmarkStart w:id="969" w:name="_Toc44712145"/>
      <w:bookmarkStart w:id="970" w:name="_Toc45893458"/>
      <w:bookmarkStart w:id="971" w:name="_Toc53178185"/>
      <w:bookmarkStart w:id="972" w:name="_Toc53178636"/>
      <w:bookmarkStart w:id="973" w:name="_Toc61178862"/>
      <w:bookmarkStart w:id="974" w:name="_Toc61179332"/>
      <w:bookmarkStart w:id="975" w:name="_Toc67916628"/>
      <w:bookmarkStart w:id="976" w:name="_Toc74663226"/>
      <w:bookmarkStart w:id="977" w:name="_Toc82621766"/>
      <w:bookmarkStart w:id="978" w:name="_Toc90422613"/>
    </w:p>
    <w:p w14:paraId="687DE492" w14:textId="77777777" w:rsidR="00F510F5" w:rsidRPr="00B30A2A" w:rsidRDefault="00F510F5" w:rsidP="00F510F5">
      <w:pPr>
        <w:pStyle w:val="Heading4"/>
      </w:pPr>
      <w:bookmarkStart w:id="979" w:name="_Toc104311002"/>
      <w:bookmarkStart w:id="980" w:name="_Toc106126703"/>
      <w:bookmarkStart w:id="981" w:name="_Toc106177016"/>
      <w:bookmarkStart w:id="982" w:name="_Toc114242184"/>
      <w:bookmarkStart w:id="983" w:name="_Toc123044128"/>
      <w:bookmarkStart w:id="984" w:name="_Toc124157767"/>
      <w:bookmarkStart w:id="985" w:name="_Toc124259690"/>
      <w:bookmarkStart w:id="986" w:name="_Toc130584761"/>
      <w:bookmarkStart w:id="987" w:name="_Toc137464417"/>
      <w:bookmarkStart w:id="988" w:name="_Toc138884086"/>
      <w:bookmarkStart w:id="989" w:name="_Toc145643287"/>
      <w:r w:rsidRPr="00B30A2A">
        <w:t>6.5.2.3</w:t>
      </w:r>
      <w:r w:rsidRPr="00B30A2A">
        <w:tab/>
        <w:t>EVM frame structure for measurement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990" w:name="_Toc104311003"/>
      <w:bookmarkStart w:id="991" w:name="_Toc106126704"/>
      <w:bookmarkStart w:id="992" w:name="_Toc106177017"/>
      <w:bookmarkStart w:id="993" w:name="_Toc114242185"/>
      <w:bookmarkStart w:id="994" w:name="_Toc123044129"/>
      <w:bookmarkStart w:id="995" w:name="_Toc124157768"/>
      <w:bookmarkStart w:id="996" w:name="_Toc124259691"/>
      <w:bookmarkStart w:id="997" w:name="_Toc130584762"/>
      <w:bookmarkStart w:id="998" w:name="_Toc137464418"/>
      <w:bookmarkStart w:id="999" w:name="_Toc138884087"/>
      <w:bookmarkStart w:id="1000" w:name="_Toc145643288"/>
      <w:r>
        <w:rPr>
          <w:lang w:eastAsia="zh-CN"/>
        </w:rPr>
        <w:t>6.5.3</w:t>
      </w:r>
      <w:r>
        <w:rPr>
          <w:lang w:eastAsia="zh-CN"/>
        </w:rPr>
        <w:tab/>
        <w:t>Time alignment error</w:t>
      </w:r>
      <w:bookmarkEnd w:id="990"/>
      <w:bookmarkEnd w:id="991"/>
      <w:bookmarkEnd w:id="992"/>
      <w:bookmarkEnd w:id="993"/>
      <w:bookmarkEnd w:id="994"/>
      <w:bookmarkEnd w:id="995"/>
      <w:bookmarkEnd w:id="996"/>
      <w:bookmarkEnd w:id="997"/>
      <w:bookmarkEnd w:id="998"/>
      <w:bookmarkEnd w:id="999"/>
      <w:bookmarkEnd w:id="100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001" w:name="_Toc104311004"/>
      <w:bookmarkStart w:id="1002" w:name="_Toc106126705"/>
      <w:bookmarkStart w:id="1003" w:name="_Toc106177018"/>
      <w:bookmarkStart w:id="1004" w:name="_Toc114242186"/>
      <w:bookmarkStart w:id="1005" w:name="_Toc123044130"/>
      <w:bookmarkStart w:id="1006" w:name="_Toc124157769"/>
      <w:bookmarkStart w:id="1007" w:name="_Toc124259692"/>
      <w:bookmarkStart w:id="1008" w:name="_Toc130584763"/>
      <w:bookmarkStart w:id="1009" w:name="_Toc137464419"/>
      <w:bookmarkStart w:id="1010" w:name="_Toc138884088"/>
      <w:bookmarkStart w:id="1011" w:name="_Toc145643289"/>
      <w:r>
        <w:rPr>
          <w:lang w:eastAsia="zh-CN"/>
        </w:rPr>
        <w:t>6.6</w:t>
      </w:r>
      <w:r>
        <w:rPr>
          <w:lang w:eastAsia="zh-CN"/>
        </w:rPr>
        <w:tab/>
        <w:t>Unwanted emissions</w:t>
      </w:r>
      <w:bookmarkEnd w:id="1001"/>
      <w:bookmarkEnd w:id="1002"/>
      <w:bookmarkEnd w:id="1003"/>
      <w:bookmarkEnd w:id="1004"/>
      <w:bookmarkEnd w:id="1005"/>
      <w:bookmarkEnd w:id="1006"/>
      <w:bookmarkEnd w:id="1007"/>
      <w:bookmarkEnd w:id="1008"/>
      <w:bookmarkEnd w:id="1009"/>
      <w:bookmarkEnd w:id="1010"/>
      <w:bookmarkEnd w:id="1011"/>
    </w:p>
    <w:p w14:paraId="5AFCA72C" w14:textId="6AC2659A" w:rsidR="008C5D68" w:rsidRDefault="008C5D68" w:rsidP="00FA1729">
      <w:pPr>
        <w:pStyle w:val="Heading3"/>
        <w:rPr>
          <w:lang w:eastAsia="zh-CN"/>
        </w:rPr>
      </w:pPr>
      <w:bookmarkStart w:id="1012" w:name="_Toc104311005"/>
      <w:bookmarkStart w:id="1013" w:name="_Toc106126706"/>
      <w:bookmarkStart w:id="1014" w:name="_Toc106177019"/>
      <w:bookmarkStart w:id="1015" w:name="_Toc114242187"/>
      <w:bookmarkStart w:id="1016" w:name="_Toc123044131"/>
      <w:bookmarkStart w:id="1017" w:name="_Toc124157770"/>
      <w:bookmarkStart w:id="1018" w:name="_Toc124259693"/>
      <w:bookmarkStart w:id="1019" w:name="_Toc130584764"/>
      <w:bookmarkStart w:id="1020" w:name="_Toc137464420"/>
      <w:bookmarkStart w:id="1021" w:name="_Toc138884089"/>
      <w:bookmarkStart w:id="1022" w:name="_Toc145643290"/>
      <w:r>
        <w:rPr>
          <w:lang w:eastAsia="zh-CN"/>
        </w:rPr>
        <w:t>6.6.1</w:t>
      </w:r>
      <w:r>
        <w:rPr>
          <w:lang w:eastAsia="zh-CN"/>
        </w:rPr>
        <w:tab/>
        <w:t>General</w:t>
      </w:r>
      <w:bookmarkEnd w:id="1012"/>
      <w:bookmarkEnd w:id="1013"/>
      <w:bookmarkEnd w:id="1014"/>
      <w:bookmarkEnd w:id="1015"/>
      <w:bookmarkEnd w:id="1016"/>
      <w:bookmarkEnd w:id="1017"/>
      <w:bookmarkEnd w:id="1018"/>
      <w:bookmarkEnd w:id="1019"/>
      <w:bookmarkEnd w:id="1020"/>
      <w:bookmarkEnd w:id="1021"/>
      <w:bookmarkEnd w:id="1022"/>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023" w:name="_Hlk497217795"/>
      <w:r>
        <w:rPr>
          <w:rFonts w:cs="v5.0.0"/>
        </w:rPr>
        <w:t xml:space="preserve">Adjacent Channel Leakage power Ratio </w:t>
      </w:r>
      <w:bookmarkEnd w:id="1023"/>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lastRenderedPageBreak/>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024" w:name="_Toc104311006"/>
      <w:bookmarkStart w:id="1025" w:name="_Toc106126707"/>
      <w:bookmarkStart w:id="1026" w:name="_Toc106177020"/>
      <w:bookmarkStart w:id="1027" w:name="_Toc114242188"/>
      <w:bookmarkStart w:id="1028" w:name="_Toc123044132"/>
      <w:bookmarkStart w:id="1029" w:name="_Toc124157771"/>
      <w:bookmarkStart w:id="1030" w:name="_Toc124259694"/>
      <w:bookmarkStart w:id="1031" w:name="_Toc130584765"/>
      <w:bookmarkStart w:id="1032" w:name="_Toc137464421"/>
      <w:bookmarkStart w:id="1033" w:name="_Toc138884090"/>
      <w:bookmarkStart w:id="1034" w:name="_Toc145643291"/>
      <w:r>
        <w:rPr>
          <w:lang w:eastAsia="zh-CN"/>
        </w:rPr>
        <w:t>6.6.2</w:t>
      </w:r>
      <w:r>
        <w:rPr>
          <w:lang w:eastAsia="zh-CN"/>
        </w:rPr>
        <w:tab/>
        <w:t>Occupied bandwidth</w:t>
      </w:r>
      <w:bookmarkEnd w:id="1024"/>
      <w:bookmarkEnd w:id="1025"/>
      <w:bookmarkEnd w:id="1026"/>
      <w:bookmarkEnd w:id="1027"/>
      <w:bookmarkEnd w:id="1028"/>
      <w:bookmarkEnd w:id="1029"/>
      <w:bookmarkEnd w:id="1030"/>
      <w:bookmarkEnd w:id="1031"/>
      <w:bookmarkEnd w:id="1032"/>
      <w:bookmarkEnd w:id="1033"/>
      <w:bookmarkEnd w:id="1034"/>
    </w:p>
    <w:p w14:paraId="17103AA8" w14:textId="469C3036" w:rsidR="008C5D68" w:rsidRDefault="008C5D68" w:rsidP="00E203D6">
      <w:pPr>
        <w:pStyle w:val="Heading4"/>
        <w:rPr>
          <w:lang w:eastAsia="zh-CN"/>
        </w:rPr>
      </w:pPr>
      <w:bookmarkStart w:id="1035" w:name="_Toc104311007"/>
      <w:bookmarkStart w:id="1036" w:name="_Toc106126708"/>
      <w:bookmarkStart w:id="1037" w:name="_Toc106177021"/>
      <w:bookmarkStart w:id="1038" w:name="_Toc114242189"/>
      <w:bookmarkStart w:id="1039" w:name="_Toc123044133"/>
      <w:bookmarkStart w:id="1040" w:name="_Toc124157772"/>
      <w:bookmarkStart w:id="1041" w:name="_Toc124259695"/>
      <w:bookmarkStart w:id="1042" w:name="_Toc130584766"/>
      <w:bookmarkStart w:id="1043" w:name="_Toc137464422"/>
      <w:bookmarkStart w:id="1044" w:name="_Toc138884091"/>
      <w:bookmarkStart w:id="1045" w:name="_Toc145643292"/>
      <w:r w:rsidRPr="00FA1729">
        <w:rPr>
          <w:lang w:eastAsia="zh-CN"/>
        </w:rPr>
        <w:t>6.6.2</w:t>
      </w:r>
      <w:r w:rsidR="00E203D6">
        <w:rPr>
          <w:lang w:eastAsia="zh-CN"/>
        </w:rPr>
        <w:t>.1</w:t>
      </w:r>
      <w:r w:rsidR="00FA1729" w:rsidRPr="00FA1729">
        <w:rPr>
          <w:lang w:eastAsia="zh-CN"/>
        </w:rPr>
        <w:tab/>
      </w:r>
      <w:r w:rsidRPr="00FA1729">
        <w:rPr>
          <w:lang w:eastAsia="zh-CN"/>
        </w:rPr>
        <w:t>General</w:t>
      </w:r>
      <w:bookmarkEnd w:id="1035"/>
      <w:bookmarkEnd w:id="1036"/>
      <w:bookmarkEnd w:id="1037"/>
      <w:bookmarkEnd w:id="1038"/>
      <w:bookmarkEnd w:id="1039"/>
      <w:bookmarkEnd w:id="1040"/>
      <w:bookmarkEnd w:id="1041"/>
      <w:bookmarkEnd w:id="1042"/>
      <w:bookmarkEnd w:id="1043"/>
      <w:bookmarkEnd w:id="1044"/>
      <w:bookmarkEnd w:id="104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046" w:name="_Toc104311008"/>
      <w:bookmarkStart w:id="1047" w:name="_Toc106126709"/>
      <w:bookmarkStart w:id="1048" w:name="_Toc106177022"/>
      <w:bookmarkStart w:id="1049" w:name="_Toc114242190"/>
      <w:bookmarkStart w:id="1050" w:name="_Toc123044134"/>
      <w:bookmarkStart w:id="1051" w:name="_Toc124157773"/>
      <w:bookmarkStart w:id="1052" w:name="_Toc124259696"/>
      <w:bookmarkStart w:id="1053" w:name="_Toc130584767"/>
      <w:bookmarkStart w:id="1054" w:name="_Toc137464423"/>
      <w:bookmarkStart w:id="1055" w:name="_Toc138884092"/>
      <w:bookmarkStart w:id="1056" w:name="_Toc145643293"/>
      <w:r>
        <w:rPr>
          <w:lang w:eastAsia="zh-CN"/>
        </w:rPr>
        <w:t>6.6.2.2</w:t>
      </w:r>
      <w:r w:rsidRPr="00FA1729">
        <w:rPr>
          <w:lang w:eastAsia="zh-CN"/>
        </w:rPr>
        <w:tab/>
        <w:t>Minimum requirement</w:t>
      </w:r>
      <w:bookmarkEnd w:id="1046"/>
      <w:bookmarkEnd w:id="1047"/>
      <w:bookmarkEnd w:id="1048"/>
      <w:r>
        <w:rPr>
          <w:lang w:eastAsia="zh-CN"/>
        </w:rPr>
        <w:t xml:space="preserve"> </w:t>
      </w:r>
      <w:r>
        <w:t xml:space="preserve">for </w:t>
      </w:r>
      <w:r>
        <w:rPr>
          <w:i/>
        </w:rPr>
        <w:t>SAN type 1-H</w:t>
      </w:r>
      <w:bookmarkEnd w:id="1049"/>
      <w:bookmarkEnd w:id="1050"/>
      <w:bookmarkEnd w:id="1051"/>
      <w:bookmarkEnd w:id="1052"/>
      <w:bookmarkEnd w:id="1053"/>
      <w:bookmarkEnd w:id="1054"/>
      <w:bookmarkEnd w:id="1055"/>
      <w:bookmarkEnd w:id="105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057" w:name="_Toc104311009"/>
      <w:bookmarkStart w:id="1058" w:name="_Toc106126710"/>
      <w:bookmarkStart w:id="1059" w:name="_Toc106177023"/>
      <w:bookmarkStart w:id="1060" w:name="_Toc114242191"/>
      <w:bookmarkStart w:id="1061" w:name="_Toc123044135"/>
      <w:bookmarkStart w:id="1062" w:name="_Toc124157774"/>
      <w:bookmarkStart w:id="1063" w:name="_Toc124259697"/>
      <w:bookmarkStart w:id="1064" w:name="_Toc130584768"/>
      <w:bookmarkStart w:id="1065" w:name="_Toc137464424"/>
      <w:bookmarkStart w:id="1066" w:name="_Toc138884093"/>
      <w:bookmarkStart w:id="1067" w:name="_Toc145643294"/>
      <w:r>
        <w:rPr>
          <w:lang w:eastAsia="zh-CN"/>
        </w:rPr>
        <w:t>6.6.3</w:t>
      </w:r>
      <w:r>
        <w:rPr>
          <w:lang w:eastAsia="zh-CN"/>
        </w:rPr>
        <w:tab/>
      </w:r>
      <w:r w:rsidR="00736494">
        <w:rPr>
          <w:lang w:eastAsia="zh-CN"/>
        </w:rPr>
        <w:t>Adjacent Channel Leakage Power Ratio</w:t>
      </w:r>
      <w:bookmarkEnd w:id="1057"/>
      <w:bookmarkEnd w:id="1058"/>
      <w:bookmarkEnd w:id="1059"/>
      <w:bookmarkEnd w:id="1060"/>
      <w:bookmarkEnd w:id="1061"/>
      <w:bookmarkEnd w:id="1062"/>
      <w:bookmarkEnd w:id="1063"/>
      <w:bookmarkEnd w:id="1064"/>
      <w:bookmarkEnd w:id="1065"/>
      <w:bookmarkEnd w:id="1066"/>
      <w:bookmarkEnd w:id="1067"/>
    </w:p>
    <w:p w14:paraId="0B995395" w14:textId="57E14AB8" w:rsidR="00736494" w:rsidRPr="00FA1729" w:rsidRDefault="00E203D6" w:rsidP="00E203D6">
      <w:pPr>
        <w:pStyle w:val="Heading4"/>
        <w:rPr>
          <w:lang w:eastAsia="zh-CN"/>
        </w:rPr>
      </w:pPr>
      <w:bookmarkStart w:id="1068" w:name="_Toc104311010"/>
      <w:bookmarkStart w:id="1069" w:name="_Toc106126711"/>
      <w:bookmarkStart w:id="1070" w:name="_Toc106177024"/>
      <w:bookmarkStart w:id="1071" w:name="_Toc114242192"/>
      <w:bookmarkStart w:id="1072" w:name="_Toc123044136"/>
      <w:bookmarkStart w:id="1073" w:name="_Toc124157775"/>
      <w:bookmarkStart w:id="1074" w:name="_Toc124259698"/>
      <w:bookmarkStart w:id="1075" w:name="_Toc130584769"/>
      <w:bookmarkStart w:id="1076" w:name="_Toc137464425"/>
      <w:bookmarkStart w:id="1077" w:name="_Toc138884094"/>
      <w:bookmarkStart w:id="1078" w:name="_Toc145643295"/>
      <w:r>
        <w:rPr>
          <w:lang w:eastAsia="zh-CN"/>
        </w:rPr>
        <w:t>6.6.3.1</w:t>
      </w:r>
      <w:r w:rsidR="00FA1729" w:rsidRPr="00FA1729">
        <w:rPr>
          <w:lang w:eastAsia="zh-CN"/>
        </w:rPr>
        <w:tab/>
      </w:r>
      <w:r w:rsidR="00736494" w:rsidRPr="00FA1729">
        <w:rPr>
          <w:lang w:eastAsia="zh-CN"/>
        </w:rPr>
        <w:t>General</w:t>
      </w:r>
      <w:bookmarkEnd w:id="1068"/>
      <w:bookmarkEnd w:id="1069"/>
      <w:bookmarkEnd w:id="1070"/>
      <w:bookmarkEnd w:id="1071"/>
      <w:bookmarkEnd w:id="1072"/>
      <w:bookmarkEnd w:id="1073"/>
      <w:bookmarkEnd w:id="1074"/>
      <w:bookmarkEnd w:id="1075"/>
      <w:bookmarkEnd w:id="1076"/>
      <w:bookmarkEnd w:id="1077"/>
      <w:bookmarkEnd w:id="1078"/>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079" w:name="_Toc90422624"/>
      <w:bookmarkStart w:id="1080" w:name="_Toc82621777"/>
      <w:bookmarkStart w:id="1081" w:name="_Toc74663237"/>
      <w:bookmarkStart w:id="1082" w:name="_Toc67916639"/>
      <w:bookmarkStart w:id="1083" w:name="_Toc61179343"/>
      <w:bookmarkStart w:id="1084" w:name="_Toc61178873"/>
      <w:bookmarkStart w:id="1085" w:name="_Toc53178647"/>
      <w:bookmarkStart w:id="1086" w:name="_Toc53178196"/>
      <w:bookmarkStart w:id="1087" w:name="_Toc45893469"/>
      <w:bookmarkStart w:id="1088" w:name="_Toc44712156"/>
      <w:bookmarkStart w:id="1089" w:name="_Toc37267554"/>
      <w:bookmarkStart w:id="1090" w:name="_Toc37260166"/>
      <w:bookmarkStart w:id="1091" w:name="_Toc36817250"/>
      <w:bookmarkStart w:id="1092" w:name="_Toc29811698"/>
      <w:bookmarkStart w:id="1093" w:name="_Toc13080199"/>
      <w:bookmarkStart w:id="1094" w:name="_Toc104311011"/>
      <w:bookmarkStart w:id="1095" w:name="_Toc106126712"/>
      <w:bookmarkStart w:id="1096" w:name="_Toc106177025"/>
      <w:bookmarkStart w:id="1097" w:name="_Toc114242193"/>
      <w:bookmarkStart w:id="1098" w:name="_Toc123044137"/>
      <w:bookmarkStart w:id="1099" w:name="_Toc124157776"/>
      <w:bookmarkStart w:id="1100" w:name="_Toc124259699"/>
      <w:bookmarkStart w:id="1101" w:name="_Toc130584770"/>
      <w:bookmarkStart w:id="1102" w:name="_Toc137464426"/>
      <w:bookmarkStart w:id="1103" w:name="_Toc138884095"/>
      <w:bookmarkStart w:id="1104" w:name="_Toc145643296"/>
      <w:r>
        <w:t>6.6.3.2</w:t>
      </w:r>
      <w:r>
        <w:tab/>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Pr>
          <w:rFonts w:hint="eastAsia"/>
          <w:lang w:val="en-US"/>
        </w:rPr>
        <w:t>Minimum requirement</w:t>
      </w:r>
      <w:bookmarkEnd w:id="1094"/>
      <w:bookmarkEnd w:id="1095"/>
      <w:bookmarkEnd w:id="1096"/>
      <w:r>
        <w:rPr>
          <w:lang w:eastAsia="zh-CN"/>
        </w:rPr>
        <w:t xml:space="preserve"> </w:t>
      </w:r>
      <w:r>
        <w:t xml:space="preserve">for </w:t>
      </w:r>
      <w:r>
        <w:rPr>
          <w:i/>
        </w:rPr>
        <w:t>SAN type 1-H</w:t>
      </w:r>
      <w:bookmarkEnd w:id="1097"/>
      <w:bookmarkEnd w:id="1098"/>
      <w:bookmarkEnd w:id="1099"/>
      <w:bookmarkEnd w:id="1100"/>
      <w:bookmarkEnd w:id="1101"/>
      <w:bookmarkEnd w:id="1102"/>
      <w:bookmarkEnd w:id="1103"/>
      <w:bookmarkEnd w:id="1104"/>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105" w:name="_Toc104311012"/>
      <w:bookmarkStart w:id="1106" w:name="_Toc106126713"/>
      <w:bookmarkStart w:id="1107" w:name="_Toc106177026"/>
      <w:bookmarkStart w:id="1108" w:name="_Toc114242194"/>
      <w:bookmarkStart w:id="1109" w:name="_Toc123044138"/>
      <w:bookmarkStart w:id="1110" w:name="_Toc124157777"/>
      <w:bookmarkStart w:id="1111" w:name="_Toc124259700"/>
      <w:bookmarkStart w:id="1112" w:name="_Toc130584771"/>
      <w:bookmarkStart w:id="1113" w:name="_Toc137464427"/>
      <w:bookmarkStart w:id="1114" w:name="_Toc138884096"/>
      <w:bookmarkStart w:id="1115" w:name="_Toc145643297"/>
      <w:r>
        <w:rPr>
          <w:lang w:eastAsia="zh-CN"/>
        </w:rPr>
        <w:t>6.6.4</w:t>
      </w:r>
      <w:r>
        <w:rPr>
          <w:lang w:eastAsia="zh-CN"/>
        </w:rPr>
        <w:tab/>
      </w:r>
      <w:bookmarkEnd w:id="1105"/>
      <w:bookmarkEnd w:id="1106"/>
      <w:bookmarkEnd w:id="1107"/>
      <w:bookmarkEnd w:id="1108"/>
      <w:bookmarkEnd w:id="1109"/>
      <w:bookmarkEnd w:id="1110"/>
      <w:bookmarkEnd w:id="1111"/>
      <w:r w:rsidR="00991DDB">
        <w:rPr>
          <w:lang w:eastAsia="zh-CN"/>
        </w:rPr>
        <w:t>Out-of-band emissions</w:t>
      </w:r>
      <w:bookmarkEnd w:id="1112"/>
      <w:bookmarkEnd w:id="1113"/>
      <w:bookmarkEnd w:id="1114"/>
      <w:bookmarkEnd w:id="1115"/>
    </w:p>
    <w:p w14:paraId="5A71AA04" w14:textId="5D37F10B" w:rsidR="000A4698" w:rsidRPr="00FA1729" w:rsidRDefault="00E203D6" w:rsidP="00E203D6">
      <w:pPr>
        <w:pStyle w:val="Heading4"/>
        <w:rPr>
          <w:lang w:eastAsia="zh-CN"/>
        </w:rPr>
      </w:pPr>
      <w:bookmarkStart w:id="1116" w:name="_Toc104311013"/>
      <w:bookmarkStart w:id="1117" w:name="_Toc106126714"/>
      <w:bookmarkStart w:id="1118" w:name="_Toc106177027"/>
      <w:bookmarkStart w:id="1119" w:name="_Toc114242195"/>
      <w:bookmarkStart w:id="1120" w:name="_Toc123044139"/>
      <w:bookmarkStart w:id="1121" w:name="_Toc124157778"/>
      <w:bookmarkStart w:id="1122" w:name="_Toc124259701"/>
      <w:bookmarkStart w:id="1123" w:name="_Toc130584772"/>
      <w:bookmarkStart w:id="1124" w:name="_Toc137464428"/>
      <w:bookmarkStart w:id="1125" w:name="_Toc138884097"/>
      <w:bookmarkStart w:id="1126" w:name="_Toc145643298"/>
      <w:r>
        <w:rPr>
          <w:lang w:eastAsia="zh-CN"/>
        </w:rPr>
        <w:t>6.6.4.1</w:t>
      </w:r>
      <w:r w:rsidR="00FA1729" w:rsidRPr="00FA1729">
        <w:rPr>
          <w:lang w:eastAsia="zh-CN"/>
        </w:rPr>
        <w:tab/>
      </w:r>
      <w:r w:rsidR="000A4698" w:rsidRPr="00FA1729">
        <w:rPr>
          <w:lang w:eastAsia="zh-CN"/>
        </w:rPr>
        <w:t>General</w:t>
      </w:r>
      <w:bookmarkEnd w:id="1116"/>
      <w:bookmarkEnd w:id="1117"/>
      <w:bookmarkEnd w:id="1118"/>
      <w:bookmarkEnd w:id="1119"/>
      <w:bookmarkEnd w:id="1120"/>
      <w:bookmarkEnd w:id="1121"/>
      <w:bookmarkEnd w:id="1122"/>
      <w:bookmarkEnd w:id="1123"/>
      <w:bookmarkEnd w:id="1124"/>
      <w:bookmarkEnd w:id="1125"/>
      <w:bookmarkEnd w:id="1126"/>
    </w:p>
    <w:p w14:paraId="2F058619" w14:textId="14A71A72"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127" w:name="_Hlk497218315"/>
      <w:r w:rsidRPr="00347785">
        <w:sym w:font="Symbol" w:char="F044"/>
      </w:r>
      <w:r w:rsidRPr="00347785">
        <w:t>f</w:t>
      </w:r>
      <w:bookmarkEnd w:id="1127"/>
      <w:r w:rsidRPr="00347785">
        <w:t xml:space="preserve"> is the </w:t>
      </w:r>
      <w:bookmarkStart w:id="112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128"/>
      <w:r w:rsidRPr="00347785">
        <w:t>.</w:t>
      </w:r>
    </w:p>
    <w:p w14:paraId="35ED220C" w14:textId="77777777" w:rsidR="00991DDB" w:rsidRPr="002D095A" w:rsidRDefault="00991DDB" w:rsidP="00991DDB">
      <w:pPr>
        <w:pStyle w:val="B1"/>
      </w:pPr>
      <w:r w:rsidRPr="00347785">
        <w:t>-</w:t>
      </w:r>
      <w:r w:rsidRPr="00347785">
        <w:tab/>
      </w:r>
      <w:bookmarkStart w:id="1129" w:name="_Hlk497218343"/>
      <w:r w:rsidRPr="002D095A">
        <w:t xml:space="preserve">f_offset </w:t>
      </w:r>
      <w:bookmarkEnd w:id="1129"/>
      <w:r w:rsidRPr="002D095A">
        <w:t xml:space="preserve">is the </w:t>
      </w:r>
      <w:bookmarkStart w:id="1130" w:name="_Hlk497218356"/>
      <w:r w:rsidRPr="002D095A">
        <w:t xml:space="preserve">separation between the </w:t>
      </w:r>
      <w:r w:rsidRPr="002D095A">
        <w:rPr>
          <w:i/>
        </w:rPr>
        <w:t>channel edge</w:t>
      </w:r>
      <w:r w:rsidRPr="002D095A">
        <w:t xml:space="preserve"> frequency and the centre of the measuring filter</w:t>
      </w:r>
      <w:bookmarkEnd w:id="1130"/>
      <w:r w:rsidRPr="002D095A">
        <w:t>.</w:t>
      </w:r>
    </w:p>
    <w:p w14:paraId="653FE90B" w14:textId="1E3426FB" w:rsidR="00991DDB" w:rsidRPr="002D095A" w:rsidRDefault="00991DDB" w:rsidP="00991DDB">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131" w:name="_Toc13080204"/>
      <w:bookmarkStart w:id="1132" w:name="_Toc29811703"/>
      <w:bookmarkStart w:id="1133" w:name="_Toc36817255"/>
      <w:bookmarkStart w:id="1134" w:name="_Toc37260171"/>
      <w:bookmarkStart w:id="1135" w:name="_Toc37267559"/>
      <w:bookmarkStart w:id="1136" w:name="_Toc44712161"/>
      <w:bookmarkStart w:id="1137" w:name="_Toc45893474"/>
      <w:bookmarkStart w:id="1138" w:name="_Toc53178201"/>
      <w:bookmarkStart w:id="1139" w:name="_Toc53178652"/>
      <w:bookmarkStart w:id="1140" w:name="_Toc61178878"/>
      <w:bookmarkStart w:id="1141" w:name="_Toc61179348"/>
      <w:bookmarkStart w:id="1142" w:name="_Toc67916644"/>
      <w:bookmarkStart w:id="1143" w:name="_Toc74663242"/>
      <w:bookmarkStart w:id="1144" w:name="_Toc82621782"/>
      <w:bookmarkStart w:id="1145"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lastRenderedPageBreak/>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1146" w:name="_Toc104311014"/>
      <w:bookmarkStart w:id="1147" w:name="_Toc106126715"/>
      <w:bookmarkStart w:id="1148"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F8B6EA2"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Pr>
                <w:vertAlign w:val="subscript"/>
                <w:lang w:val="en-US"/>
              </w:rPr>
              <w:t>SAN</w:t>
            </w:r>
            <w:r w:rsidRPr="00911583">
              <w:rPr>
                <w:lang w:val="en-US"/>
              </w:rPr>
              <w:t>) – 24, unit dBm/4kHz.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149" w:name="_Toc114242196"/>
      <w:bookmarkStart w:id="1150" w:name="_Toc123044140"/>
      <w:bookmarkStart w:id="1151" w:name="_Toc124157779"/>
      <w:bookmarkStart w:id="1152" w:name="_Toc124259702"/>
      <w:bookmarkStart w:id="1153" w:name="_Toc130584773"/>
      <w:bookmarkStart w:id="1154" w:name="_Toc137464429"/>
      <w:bookmarkStart w:id="1155" w:name="_Toc138884098"/>
      <w:bookmarkStart w:id="1156" w:name="_Toc145643299"/>
      <w:r>
        <w:rPr>
          <w:lang w:eastAsia="zh-CN"/>
        </w:rPr>
        <w:t>6.6.</w:t>
      </w:r>
      <w:r w:rsidR="000A4698">
        <w:rPr>
          <w:lang w:eastAsia="zh-CN"/>
        </w:rPr>
        <w:t>5</w:t>
      </w:r>
      <w:r>
        <w:rPr>
          <w:lang w:eastAsia="zh-CN"/>
        </w:rPr>
        <w:tab/>
        <w:t>Transmitter spurious emissions</w:t>
      </w:r>
      <w:bookmarkEnd w:id="1146"/>
      <w:bookmarkEnd w:id="1147"/>
      <w:bookmarkEnd w:id="1148"/>
      <w:bookmarkEnd w:id="1149"/>
      <w:bookmarkEnd w:id="1150"/>
      <w:bookmarkEnd w:id="1151"/>
      <w:bookmarkEnd w:id="1152"/>
      <w:bookmarkEnd w:id="1153"/>
      <w:bookmarkEnd w:id="1154"/>
      <w:bookmarkEnd w:id="1155"/>
      <w:bookmarkEnd w:id="1156"/>
    </w:p>
    <w:p w14:paraId="0BF97827" w14:textId="006B83E9" w:rsidR="000A4698" w:rsidRDefault="00736494" w:rsidP="00E203D6">
      <w:pPr>
        <w:pStyle w:val="Heading4"/>
        <w:rPr>
          <w:lang w:eastAsia="zh-CN"/>
        </w:rPr>
      </w:pPr>
      <w:bookmarkStart w:id="1157" w:name="_Toc104311015"/>
      <w:bookmarkStart w:id="1158" w:name="_Toc106126716"/>
      <w:bookmarkStart w:id="1159" w:name="_Toc106177029"/>
      <w:bookmarkStart w:id="1160" w:name="_Toc114242197"/>
      <w:bookmarkStart w:id="1161" w:name="_Toc123044141"/>
      <w:bookmarkStart w:id="1162" w:name="_Toc124157780"/>
      <w:bookmarkStart w:id="1163" w:name="_Toc124259703"/>
      <w:bookmarkStart w:id="1164" w:name="_Toc130584774"/>
      <w:bookmarkStart w:id="1165" w:name="_Toc137464430"/>
      <w:bookmarkStart w:id="1166" w:name="_Toc138884099"/>
      <w:bookmarkStart w:id="1167" w:name="_Toc14564330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157"/>
      <w:bookmarkEnd w:id="1158"/>
      <w:bookmarkEnd w:id="1159"/>
      <w:bookmarkEnd w:id="1160"/>
      <w:bookmarkEnd w:id="1161"/>
      <w:bookmarkEnd w:id="1162"/>
      <w:bookmarkEnd w:id="1163"/>
      <w:bookmarkEnd w:id="1164"/>
      <w:bookmarkEnd w:id="1165"/>
      <w:bookmarkEnd w:id="1166"/>
      <w:bookmarkEnd w:id="1167"/>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168" w:name="_Toc104311016"/>
      <w:bookmarkStart w:id="1169" w:name="_Toc106126717"/>
      <w:bookmarkStart w:id="1170" w:name="_Toc106177030"/>
      <w:bookmarkStart w:id="1171" w:name="_Toc114242198"/>
      <w:bookmarkStart w:id="1172" w:name="_Toc123044142"/>
      <w:bookmarkStart w:id="1173" w:name="_Toc124157781"/>
      <w:bookmarkStart w:id="1174" w:name="_Toc124259704"/>
      <w:bookmarkStart w:id="1175" w:name="_Toc130584775"/>
      <w:bookmarkStart w:id="1176" w:name="_Toc137464431"/>
      <w:bookmarkStart w:id="1177" w:name="_Toc138884100"/>
      <w:bookmarkStart w:id="1178" w:name="_Toc14564330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168"/>
      <w:bookmarkEnd w:id="1169"/>
      <w:bookmarkEnd w:id="1170"/>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171"/>
      <w:bookmarkEnd w:id="1172"/>
      <w:bookmarkEnd w:id="1173"/>
      <w:bookmarkEnd w:id="1174"/>
      <w:bookmarkEnd w:id="1175"/>
      <w:bookmarkEnd w:id="1176"/>
      <w:bookmarkEnd w:id="1177"/>
      <w:bookmarkEnd w:id="1178"/>
    </w:p>
    <w:p w14:paraId="56586BE3" w14:textId="1BB5980F" w:rsidR="00736494" w:rsidRDefault="00FA1729" w:rsidP="00E203D6">
      <w:pPr>
        <w:pStyle w:val="Heading5"/>
        <w:rPr>
          <w:lang w:eastAsia="zh-CN"/>
        </w:rPr>
      </w:pPr>
      <w:bookmarkStart w:id="1179" w:name="_Toc104311017"/>
      <w:bookmarkStart w:id="1180" w:name="_Toc106126718"/>
      <w:bookmarkStart w:id="1181" w:name="_Toc106177031"/>
      <w:bookmarkStart w:id="1182" w:name="_Toc114242199"/>
      <w:bookmarkStart w:id="1183" w:name="_Toc123044143"/>
      <w:bookmarkStart w:id="1184" w:name="_Toc124157782"/>
      <w:bookmarkStart w:id="1185" w:name="_Toc124259705"/>
      <w:bookmarkStart w:id="1186" w:name="_Toc130584776"/>
      <w:bookmarkStart w:id="1187" w:name="_Toc137464432"/>
      <w:bookmarkStart w:id="1188" w:name="_Toc138884101"/>
      <w:bookmarkStart w:id="1189" w:name="_Toc145643302"/>
      <w:r w:rsidRPr="00FA1729">
        <w:rPr>
          <w:lang w:eastAsia="zh-CN"/>
        </w:rPr>
        <w:t>6.6.5.2.1</w:t>
      </w:r>
      <w:r w:rsidRPr="00FA1729">
        <w:rPr>
          <w:lang w:eastAsia="zh-CN"/>
        </w:rPr>
        <w:tab/>
      </w:r>
      <w:r w:rsidR="005B4244" w:rsidRPr="00FA1729">
        <w:rPr>
          <w:lang w:eastAsia="zh-CN"/>
        </w:rPr>
        <w:t>General transmitter spurious emissions requirements</w:t>
      </w:r>
      <w:bookmarkEnd w:id="1179"/>
      <w:bookmarkEnd w:id="1180"/>
      <w:bookmarkEnd w:id="1181"/>
      <w:bookmarkEnd w:id="1182"/>
      <w:bookmarkEnd w:id="1183"/>
      <w:bookmarkEnd w:id="1184"/>
      <w:bookmarkEnd w:id="1185"/>
      <w:bookmarkEnd w:id="1186"/>
      <w:bookmarkEnd w:id="1187"/>
      <w:bookmarkEnd w:id="1188"/>
      <w:bookmarkEnd w:id="1189"/>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190" w:name="_Toc106126719"/>
      <w:bookmarkStart w:id="1191" w:name="_Toc106177032"/>
      <w:bookmarkStart w:id="1192" w:name="_Toc114242200"/>
      <w:bookmarkStart w:id="1193" w:name="_Toc123044144"/>
      <w:bookmarkStart w:id="1194" w:name="_Toc124157783"/>
      <w:bookmarkStart w:id="1195" w:name="_Toc124259706"/>
      <w:bookmarkStart w:id="1196" w:name="_Toc130584777"/>
      <w:bookmarkStart w:id="1197" w:name="_Toc137464433"/>
      <w:bookmarkStart w:id="1198" w:name="_Toc138884102"/>
      <w:bookmarkStart w:id="1199" w:name="_Toc145643303"/>
      <w:bookmarkStart w:id="1200"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190"/>
      <w:bookmarkEnd w:id="1191"/>
      <w:bookmarkEnd w:id="1192"/>
      <w:bookmarkEnd w:id="1193"/>
      <w:bookmarkEnd w:id="1194"/>
      <w:bookmarkEnd w:id="1195"/>
      <w:bookmarkEnd w:id="1196"/>
      <w:bookmarkEnd w:id="1197"/>
      <w:bookmarkEnd w:id="1198"/>
      <w:bookmarkEnd w:id="1199"/>
      <w:r w:rsidR="005B4244" w:rsidRPr="00FA1729">
        <w:rPr>
          <w:lang w:eastAsia="zh-CN"/>
        </w:rPr>
        <w:t xml:space="preserve"> </w:t>
      </w:r>
      <w:bookmarkEnd w:id="120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201" w:name="_Toc104311019"/>
      <w:bookmarkStart w:id="1202" w:name="_Toc106126720"/>
      <w:bookmarkStart w:id="1203" w:name="_Toc106177033"/>
      <w:bookmarkStart w:id="1204" w:name="_Toc114242201"/>
      <w:bookmarkStart w:id="1205" w:name="_Toc123044145"/>
      <w:bookmarkStart w:id="1206" w:name="_Toc124157784"/>
      <w:bookmarkStart w:id="1207" w:name="_Toc124259707"/>
      <w:bookmarkStart w:id="1208" w:name="_Toc130584778"/>
      <w:bookmarkStart w:id="1209" w:name="_Toc137464434"/>
      <w:bookmarkStart w:id="1210" w:name="_Toc138884103"/>
      <w:bookmarkStart w:id="1211" w:name="_Toc145643304"/>
      <w:r w:rsidRPr="00FA1729">
        <w:rPr>
          <w:lang w:eastAsia="zh-CN"/>
        </w:rPr>
        <w:t>6.6.5.2.</w:t>
      </w:r>
      <w:r>
        <w:rPr>
          <w:lang w:eastAsia="zh-CN"/>
        </w:rPr>
        <w:t>3</w:t>
      </w:r>
      <w:r w:rsidRPr="00FA1729">
        <w:rPr>
          <w:lang w:eastAsia="zh-CN"/>
        </w:rPr>
        <w:tab/>
      </w:r>
      <w:r w:rsidRPr="00F95B02">
        <w:t>Additional spurious emissions requirements</w:t>
      </w:r>
      <w:bookmarkEnd w:id="1201"/>
      <w:bookmarkEnd w:id="1202"/>
      <w:bookmarkEnd w:id="1203"/>
      <w:bookmarkEnd w:id="1204"/>
      <w:bookmarkEnd w:id="1205"/>
      <w:bookmarkEnd w:id="1206"/>
      <w:bookmarkEnd w:id="1207"/>
      <w:bookmarkEnd w:id="1208"/>
      <w:bookmarkEnd w:id="1209"/>
      <w:bookmarkEnd w:id="1210"/>
      <w:bookmarkEnd w:id="121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212" w:name="_Toc104311020"/>
      <w:bookmarkStart w:id="1213" w:name="_Toc106126721"/>
      <w:bookmarkStart w:id="1214" w:name="_Toc106177034"/>
      <w:bookmarkStart w:id="1215" w:name="_Toc114242202"/>
      <w:bookmarkStart w:id="1216" w:name="_Toc123044146"/>
      <w:bookmarkStart w:id="1217" w:name="_Toc124157785"/>
      <w:bookmarkStart w:id="1218" w:name="_Toc124259708"/>
      <w:bookmarkStart w:id="1219" w:name="_Toc130584779"/>
      <w:bookmarkStart w:id="1220" w:name="_Toc137464435"/>
      <w:bookmarkStart w:id="1221" w:name="_Toc138884104"/>
      <w:bookmarkStart w:id="1222" w:name="_Toc14564330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212"/>
      <w:bookmarkEnd w:id="1213"/>
      <w:bookmarkEnd w:id="1214"/>
      <w:bookmarkEnd w:id="1215"/>
      <w:bookmarkEnd w:id="1216"/>
      <w:bookmarkEnd w:id="1217"/>
      <w:bookmarkEnd w:id="1218"/>
      <w:bookmarkEnd w:id="1219"/>
      <w:bookmarkEnd w:id="1220"/>
      <w:bookmarkEnd w:id="1221"/>
      <w:bookmarkEnd w:id="1222"/>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223" w:name="_Toc104311021"/>
      <w:bookmarkStart w:id="1224" w:name="_Toc106126722"/>
      <w:bookmarkStart w:id="1225" w:name="_Toc106177035"/>
      <w:bookmarkStart w:id="1226" w:name="_Toc114242203"/>
      <w:bookmarkStart w:id="1227" w:name="_Toc123044147"/>
      <w:bookmarkStart w:id="1228" w:name="_Toc124157786"/>
      <w:bookmarkStart w:id="1229" w:name="_Toc124259709"/>
      <w:bookmarkStart w:id="1230" w:name="_Toc130584780"/>
      <w:bookmarkStart w:id="1231" w:name="_Toc137464436"/>
      <w:bookmarkStart w:id="1232" w:name="_Toc138884105"/>
      <w:bookmarkStart w:id="1233" w:name="_Toc145643306"/>
      <w:r w:rsidRPr="00E80AD8">
        <w:rPr>
          <w:lang w:eastAsia="zh-CN"/>
        </w:rPr>
        <w:t>6.7</w:t>
      </w:r>
      <w:r w:rsidRPr="00E80AD8">
        <w:rPr>
          <w:lang w:eastAsia="zh-CN"/>
        </w:rPr>
        <w:tab/>
        <w:t>Transmitter intermodulation</w:t>
      </w:r>
      <w:bookmarkEnd w:id="1223"/>
      <w:bookmarkEnd w:id="1224"/>
      <w:bookmarkEnd w:id="1225"/>
      <w:bookmarkEnd w:id="1226"/>
      <w:bookmarkEnd w:id="1227"/>
      <w:bookmarkEnd w:id="1228"/>
      <w:bookmarkEnd w:id="1229"/>
      <w:bookmarkEnd w:id="1230"/>
      <w:bookmarkEnd w:id="1231"/>
      <w:bookmarkEnd w:id="1232"/>
      <w:bookmarkEnd w:id="1233"/>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234" w:name="_Toc104311022"/>
      <w:bookmarkStart w:id="1235" w:name="_Toc106126723"/>
      <w:bookmarkStart w:id="1236" w:name="_Toc106177036"/>
      <w:bookmarkStart w:id="1237" w:name="_Toc114242204"/>
      <w:bookmarkStart w:id="1238" w:name="_Toc123044148"/>
      <w:bookmarkStart w:id="1239" w:name="_Toc124157787"/>
      <w:bookmarkStart w:id="1240" w:name="_Toc124259710"/>
      <w:bookmarkStart w:id="1241" w:name="_Toc130584781"/>
      <w:bookmarkStart w:id="1242" w:name="_Toc137464437"/>
      <w:bookmarkStart w:id="1243" w:name="_Toc138884106"/>
      <w:bookmarkStart w:id="1244" w:name="_Toc145643307"/>
      <w:r>
        <w:rPr>
          <w:lang w:eastAsia="zh-CN"/>
        </w:rPr>
        <w:t>7</w:t>
      </w:r>
      <w:r>
        <w:rPr>
          <w:lang w:eastAsia="zh-CN"/>
        </w:rPr>
        <w:tab/>
        <w:t>Conducted receiver characteristics</w:t>
      </w:r>
      <w:bookmarkEnd w:id="1234"/>
      <w:bookmarkEnd w:id="1235"/>
      <w:bookmarkEnd w:id="1236"/>
      <w:bookmarkEnd w:id="1237"/>
      <w:bookmarkEnd w:id="1238"/>
      <w:bookmarkEnd w:id="1239"/>
      <w:bookmarkEnd w:id="1240"/>
      <w:bookmarkEnd w:id="1241"/>
      <w:bookmarkEnd w:id="1242"/>
      <w:bookmarkEnd w:id="1243"/>
      <w:bookmarkEnd w:id="1244"/>
    </w:p>
    <w:p w14:paraId="1DE189DF" w14:textId="70721F50" w:rsidR="001F6D06" w:rsidRDefault="001F6D06" w:rsidP="001F6D06">
      <w:pPr>
        <w:pStyle w:val="Heading2"/>
        <w:rPr>
          <w:lang w:eastAsia="zh-CN"/>
        </w:rPr>
      </w:pPr>
      <w:bookmarkStart w:id="1245" w:name="_Toc104311023"/>
      <w:bookmarkStart w:id="1246" w:name="_Toc106126724"/>
      <w:bookmarkStart w:id="1247" w:name="_Toc106177037"/>
      <w:bookmarkStart w:id="1248" w:name="_Toc114242205"/>
      <w:bookmarkStart w:id="1249" w:name="_Toc123044149"/>
      <w:bookmarkStart w:id="1250" w:name="_Toc124157788"/>
      <w:bookmarkStart w:id="1251" w:name="_Toc124259711"/>
      <w:bookmarkStart w:id="1252" w:name="_Toc130584782"/>
      <w:bookmarkStart w:id="1253" w:name="_Toc137464438"/>
      <w:bookmarkStart w:id="1254" w:name="_Toc138884107"/>
      <w:bookmarkStart w:id="1255" w:name="_Toc145643308"/>
      <w:r>
        <w:rPr>
          <w:lang w:eastAsia="zh-CN"/>
        </w:rPr>
        <w:t>7.1</w:t>
      </w:r>
      <w:r>
        <w:rPr>
          <w:lang w:eastAsia="zh-CN"/>
        </w:rPr>
        <w:tab/>
        <w:t>General</w:t>
      </w:r>
      <w:bookmarkEnd w:id="1245"/>
      <w:bookmarkEnd w:id="1246"/>
      <w:bookmarkEnd w:id="1247"/>
      <w:bookmarkEnd w:id="1248"/>
      <w:bookmarkEnd w:id="1249"/>
      <w:bookmarkEnd w:id="1250"/>
      <w:bookmarkEnd w:id="1251"/>
      <w:bookmarkEnd w:id="1252"/>
      <w:bookmarkEnd w:id="1253"/>
      <w:bookmarkEnd w:id="1254"/>
      <w:bookmarkEnd w:id="1255"/>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256" w:name="_Toc104311024"/>
      <w:bookmarkStart w:id="1257" w:name="_Toc106126725"/>
      <w:bookmarkStart w:id="1258" w:name="_Toc106177038"/>
      <w:bookmarkStart w:id="1259" w:name="_Toc114242206"/>
      <w:bookmarkStart w:id="1260" w:name="_Toc123044150"/>
      <w:bookmarkStart w:id="1261" w:name="_Toc124157789"/>
      <w:bookmarkStart w:id="1262" w:name="_Toc124259712"/>
      <w:bookmarkStart w:id="1263" w:name="_Toc130584783"/>
      <w:bookmarkStart w:id="1264" w:name="_Toc137464439"/>
      <w:bookmarkStart w:id="1265" w:name="_Toc138884108"/>
      <w:bookmarkStart w:id="1266" w:name="_Toc145643309"/>
      <w:r>
        <w:rPr>
          <w:lang w:eastAsia="zh-CN"/>
        </w:rPr>
        <w:lastRenderedPageBreak/>
        <w:t>7.2</w:t>
      </w:r>
      <w:r>
        <w:rPr>
          <w:lang w:eastAsia="zh-CN"/>
        </w:rPr>
        <w:tab/>
      </w:r>
      <w:r w:rsidR="000A4698">
        <w:rPr>
          <w:lang w:eastAsia="zh-CN"/>
        </w:rPr>
        <w:t>Reference sensitivity level</w:t>
      </w:r>
      <w:bookmarkEnd w:id="1256"/>
      <w:bookmarkEnd w:id="1257"/>
      <w:bookmarkEnd w:id="1258"/>
      <w:bookmarkEnd w:id="1259"/>
      <w:bookmarkEnd w:id="1260"/>
      <w:bookmarkEnd w:id="1261"/>
      <w:bookmarkEnd w:id="1262"/>
      <w:bookmarkEnd w:id="1263"/>
      <w:bookmarkEnd w:id="1264"/>
      <w:bookmarkEnd w:id="1265"/>
      <w:bookmarkEnd w:id="1266"/>
      <w:r>
        <w:rPr>
          <w:lang w:eastAsia="zh-CN"/>
        </w:rPr>
        <w:t xml:space="preserve"> </w:t>
      </w:r>
    </w:p>
    <w:p w14:paraId="117FDC4A" w14:textId="48D22DA3" w:rsidR="000A4698" w:rsidRDefault="000A4698" w:rsidP="000A4698">
      <w:pPr>
        <w:pStyle w:val="Heading3"/>
        <w:rPr>
          <w:lang w:eastAsia="zh-CN"/>
        </w:rPr>
      </w:pPr>
      <w:bookmarkStart w:id="1267" w:name="_Toc104311025"/>
      <w:bookmarkStart w:id="1268" w:name="_Toc106126726"/>
      <w:bookmarkStart w:id="1269" w:name="_Toc106177039"/>
      <w:bookmarkStart w:id="1270" w:name="_Toc114242207"/>
      <w:bookmarkStart w:id="1271" w:name="_Toc123044151"/>
      <w:bookmarkStart w:id="1272" w:name="_Toc124157790"/>
      <w:bookmarkStart w:id="1273" w:name="_Toc124259713"/>
      <w:bookmarkStart w:id="1274" w:name="_Toc130584784"/>
      <w:bookmarkStart w:id="1275" w:name="_Toc137464440"/>
      <w:bookmarkStart w:id="1276" w:name="_Toc138884109"/>
      <w:bookmarkStart w:id="1277" w:name="_Toc145643310"/>
      <w:r>
        <w:rPr>
          <w:lang w:eastAsia="zh-CN"/>
        </w:rPr>
        <w:t>7.2.1</w:t>
      </w:r>
      <w:r>
        <w:rPr>
          <w:lang w:eastAsia="zh-CN"/>
        </w:rPr>
        <w:tab/>
        <w:t>General</w:t>
      </w:r>
      <w:bookmarkEnd w:id="1267"/>
      <w:bookmarkEnd w:id="1268"/>
      <w:bookmarkEnd w:id="1269"/>
      <w:bookmarkEnd w:id="1270"/>
      <w:bookmarkEnd w:id="1271"/>
      <w:bookmarkEnd w:id="1272"/>
      <w:bookmarkEnd w:id="1273"/>
      <w:bookmarkEnd w:id="1274"/>
      <w:bookmarkEnd w:id="1275"/>
      <w:bookmarkEnd w:id="1276"/>
      <w:bookmarkEnd w:id="1277"/>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278"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278"/>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279" w:name="_Toc114242208"/>
      <w:bookmarkStart w:id="1280" w:name="_Toc123044152"/>
      <w:bookmarkStart w:id="1281" w:name="_Toc124157791"/>
      <w:bookmarkStart w:id="1282" w:name="_Toc124259714"/>
      <w:bookmarkStart w:id="1283" w:name="_Toc130584785"/>
      <w:bookmarkStart w:id="1284" w:name="_Toc137464441"/>
      <w:bookmarkStart w:id="1285" w:name="_Toc138884110"/>
      <w:bookmarkStart w:id="1286" w:name="_Toc145643311"/>
      <w:r>
        <w:rPr>
          <w:lang w:eastAsia="zh-CN"/>
        </w:rPr>
        <w:t>7.2.2</w:t>
      </w:r>
      <w:r>
        <w:rPr>
          <w:lang w:eastAsia="zh-CN"/>
        </w:rPr>
        <w:tab/>
        <w:t xml:space="preserve">Minimum requirements for </w:t>
      </w:r>
      <w:r>
        <w:rPr>
          <w:i/>
        </w:rPr>
        <w:t>SAN type 1-H</w:t>
      </w:r>
      <w:bookmarkEnd w:id="1279"/>
      <w:bookmarkEnd w:id="1280"/>
      <w:bookmarkEnd w:id="1281"/>
      <w:bookmarkEnd w:id="1282"/>
      <w:bookmarkEnd w:id="1283"/>
      <w:bookmarkEnd w:id="1284"/>
      <w:bookmarkEnd w:id="1285"/>
      <w:bookmarkEnd w:id="1286"/>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287" w:name="_Toc104311027"/>
      <w:bookmarkStart w:id="1288" w:name="_Toc106126728"/>
      <w:bookmarkStart w:id="1289" w:name="_Toc106177041"/>
      <w:bookmarkStart w:id="1290" w:name="_Toc114242209"/>
      <w:bookmarkStart w:id="1291" w:name="_Toc123044153"/>
      <w:bookmarkStart w:id="1292" w:name="_Toc124157792"/>
      <w:bookmarkStart w:id="1293" w:name="_Toc124259715"/>
      <w:bookmarkStart w:id="1294" w:name="_Toc130584786"/>
      <w:bookmarkStart w:id="1295" w:name="_Toc137464442"/>
      <w:bookmarkStart w:id="1296" w:name="_Toc138884111"/>
      <w:bookmarkStart w:id="1297" w:name="_Toc145643312"/>
      <w:r>
        <w:rPr>
          <w:lang w:eastAsia="zh-CN"/>
        </w:rPr>
        <w:t>7.3</w:t>
      </w:r>
      <w:r>
        <w:rPr>
          <w:lang w:eastAsia="zh-CN"/>
        </w:rPr>
        <w:tab/>
      </w:r>
      <w:r w:rsidR="000A4698">
        <w:rPr>
          <w:lang w:eastAsia="zh-CN"/>
        </w:rPr>
        <w:t>Dynamic range</w:t>
      </w:r>
      <w:bookmarkEnd w:id="1287"/>
      <w:bookmarkEnd w:id="1288"/>
      <w:bookmarkEnd w:id="1289"/>
      <w:bookmarkEnd w:id="1290"/>
      <w:bookmarkEnd w:id="1291"/>
      <w:bookmarkEnd w:id="1292"/>
      <w:bookmarkEnd w:id="1293"/>
      <w:bookmarkEnd w:id="1294"/>
      <w:bookmarkEnd w:id="1295"/>
      <w:bookmarkEnd w:id="1296"/>
      <w:bookmarkEnd w:id="1297"/>
    </w:p>
    <w:p w14:paraId="02D1FE37" w14:textId="0908C67C" w:rsidR="000A4698" w:rsidRDefault="000A4698" w:rsidP="000A4698">
      <w:pPr>
        <w:pStyle w:val="Heading3"/>
        <w:rPr>
          <w:lang w:eastAsia="zh-CN"/>
        </w:rPr>
      </w:pPr>
      <w:bookmarkStart w:id="1298" w:name="_Toc104311028"/>
      <w:bookmarkStart w:id="1299" w:name="_Toc106126729"/>
      <w:bookmarkStart w:id="1300" w:name="_Toc106177042"/>
      <w:bookmarkStart w:id="1301" w:name="_Toc114242210"/>
      <w:bookmarkStart w:id="1302" w:name="_Toc123044154"/>
      <w:bookmarkStart w:id="1303" w:name="_Toc124157793"/>
      <w:bookmarkStart w:id="1304" w:name="_Toc124259716"/>
      <w:bookmarkStart w:id="1305" w:name="_Toc130584787"/>
      <w:bookmarkStart w:id="1306" w:name="_Toc137464443"/>
      <w:bookmarkStart w:id="1307" w:name="_Toc138884112"/>
      <w:bookmarkStart w:id="1308" w:name="_Toc145643313"/>
      <w:r>
        <w:rPr>
          <w:lang w:eastAsia="zh-CN"/>
        </w:rPr>
        <w:t>7.3.1</w:t>
      </w:r>
      <w:r>
        <w:rPr>
          <w:lang w:eastAsia="zh-CN"/>
        </w:rPr>
        <w:tab/>
        <w:t>General</w:t>
      </w:r>
      <w:bookmarkEnd w:id="1298"/>
      <w:bookmarkEnd w:id="1299"/>
      <w:bookmarkEnd w:id="1300"/>
      <w:bookmarkEnd w:id="1301"/>
      <w:bookmarkEnd w:id="1302"/>
      <w:bookmarkEnd w:id="1303"/>
      <w:bookmarkEnd w:id="1304"/>
      <w:bookmarkEnd w:id="1305"/>
      <w:bookmarkEnd w:id="1306"/>
      <w:bookmarkEnd w:id="1307"/>
      <w:bookmarkEnd w:id="1308"/>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309"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309"/>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310" w:name="_Toc104311029"/>
      <w:bookmarkStart w:id="1311" w:name="_Toc106126730"/>
      <w:bookmarkStart w:id="1312" w:name="_Toc106177043"/>
      <w:bookmarkStart w:id="1313" w:name="_Toc114242211"/>
      <w:bookmarkStart w:id="1314" w:name="_Toc123044155"/>
      <w:bookmarkStart w:id="1315" w:name="_Toc124157794"/>
      <w:bookmarkStart w:id="1316" w:name="_Toc124259717"/>
      <w:bookmarkStart w:id="1317" w:name="_Toc130584788"/>
      <w:bookmarkStart w:id="1318" w:name="_Toc137464444"/>
      <w:bookmarkStart w:id="1319" w:name="_Toc138884113"/>
      <w:bookmarkStart w:id="1320" w:name="_Toc145643314"/>
      <w:r>
        <w:rPr>
          <w:lang w:eastAsia="zh-CN"/>
        </w:rPr>
        <w:lastRenderedPageBreak/>
        <w:t>7.3.2</w:t>
      </w:r>
      <w:r>
        <w:rPr>
          <w:lang w:eastAsia="zh-CN"/>
        </w:rPr>
        <w:tab/>
        <w:t xml:space="preserve">Minimum requirements for </w:t>
      </w:r>
      <w:r>
        <w:rPr>
          <w:i/>
        </w:rPr>
        <w:t>SAN type 1-H</w:t>
      </w:r>
      <w:bookmarkEnd w:id="1310"/>
      <w:bookmarkEnd w:id="1311"/>
      <w:bookmarkEnd w:id="1312"/>
      <w:bookmarkEnd w:id="1313"/>
      <w:bookmarkEnd w:id="1314"/>
      <w:bookmarkEnd w:id="1315"/>
      <w:bookmarkEnd w:id="1316"/>
      <w:bookmarkEnd w:id="1317"/>
      <w:bookmarkEnd w:id="1318"/>
      <w:bookmarkEnd w:id="1319"/>
      <w:bookmarkEnd w:id="1320"/>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321" w:name="_Toc104311030"/>
      <w:bookmarkStart w:id="1322" w:name="_Toc106126731"/>
      <w:bookmarkStart w:id="1323" w:name="_Toc106177044"/>
      <w:bookmarkStart w:id="1324" w:name="_Toc114242212"/>
      <w:bookmarkStart w:id="1325" w:name="_Toc123044156"/>
      <w:bookmarkStart w:id="1326" w:name="_Toc124157795"/>
      <w:bookmarkStart w:id="1327" w:name="_Toc124259718"/>
      <w:bookmarkStart w:id="1328" w:name="_Toc130584789"/>
      <w:bookmarkStart w:id="1329" w:name="_Toc137464445"/>
      <w:bookmarkStart w:id="1330" w:name="_Toc138884114"/>
      <w:bookmarkStart w:id="1331" w:name="_Toc145643315"/>
      <w:r>
        <w:rPr>
          <w:lang w:eastAsia="zh-CN"/>
        </w:rPr>
        <w:t>7.4</w:t>
      </w:r>
      <w:r>
        <w:rPr>
          <w:lang w:eastAsia="zh-CN"/>
        </w:rPr>
        <w:tab/>
        <w:t>In-band selectivity and blocking</w:t>
      </w:r>
      <w:bookmarkEnd w:id="1321"/>
      <w:bookmarkEnd w:id="1322"/>
      <w:bookmarkEnd w:id="1323"/>
      <w:bookmarkEnd w:id="1324"/>
      <w:bookmarkEnd w:id="1325"/>
      <w:bookmarkEnd w:id="1326"/>
      <w:bookmarkEnd w:id="1327"/>
      <w:bookmarkEnd w:id="1328"/>
      <w:bookmarkEnd w:id="1329"/>
      <w:bookmarkEnd w:id="1330"/>
      <w:bookmarkEnd w:id="1331"/>
    </w:p>
    <w:p w14:paraId="636FB9E9" w14:textId="0B6EBB8D" w:rsidR="000A4698" w:rsidRDefault="000A4698" w:rsidP="000A4698">
      <w:pPr>
        <w:pStyle w:val="Heading3"/>
        <w:rPr>
          <w:lang w:eastAsia="zh-CN"/>
        </w:rPr>
      </w:pPr>
      <w:bookmarkStart w:id="1332" w:name="_Toc104311031"/>
      <w:bookmarkStart w:id="1333" w:name="_Toc106126732"/>
      <w:bookmarkStart w:id="1334" w:name="_Toc106177045"/>
      <w:bookmarkStart w:id="1335" w:name="_Toc114242213"/>
      <w:bookmarkStart w:id="1336" w:name="_Toc123044157"/>
      <w:bookmarkStart w:id="1337" w:name="_Toc124157796"/>
      <w:bookmarkStart w:id="1338" w:name="_Toc124259719"/>
      <w:bookmarkStart w:id="1339" w:name="_Toc130584790"/>
      <w:bookmarkStart w:id="1340" w:name="_Toc137464446"/>
      <w:bookmarkStart w:id="1341" w:name="_Toc138884115"/>
      <w:bookmarkStart w:id="1342" w:name="_Toc145643316"/>
      <w:r>
        <w:rPr>
          <w:lang w:eastAsia="zh-CN"/>
        </w:rPr>
        <w:t>7.4.1</w:t>
      </w:r>
      <w:r>
        <w:rPr>
          <w:lang w:eastAsia="zh-CN"/>
        </w:rPr>
        <w:tab/>
        <w:t>Adjacent Channel Selectivity (ACS)</w:t>
      </w:r>
      <w:bookmarkEnd w:id="1332"/>
      <w:bookmarkEnd w:id="1333"/>
      <w:bookmarkEnd w:id="1334"/>
      <w:bookmarkEnd w:id="1335"/>
      <w:bookmarkEnd w:id="1336"/>
      <w:bookmarkEnd w:id="1337"/>
      <w:bookmarkEnd w:id="1338"/>
      <w:bookmarkEnd w:id="1339"/>
      <w:bookmarkEnd w:id="1340"/>
      <w:bookmarkEnd w:id="1341"/>
      <w:bookmarkEnd w:id="1342"/>
    </w:p>
    <w:p w14:paraId="580D2DEB" w14:textId="4BA0370A" w:rsidR="000A4698" w:rsidRDefault="00E203D6" w:rsidP="00E203D6">
      <w:pPr>
        <w:pStyle w:val="Heading4"/>
        <w:rPr>
          <w:lang w:eastAsia="zh-CN"/>
        </w:rPr>
      </w:pPr>
      <w:bookmarkStart w:id="1343" w:name="_Toc104311032"/>
      <w:bookmarkStart w:id="1344" w:name="_Toc106126733"/>
      <w:bookmarkStart w:id="1345" w:name="_Toc106177046"/>
      <w:bookmarkStart w:id="1346" w:name="_Toc114242214"/>
      <w:bookmarkStart w:id="1347" w:name="_Toc123044158"/>
      <w:bookmarkStart w:id="1348" w:name="_Toc124157797"/>
      <w:bookmarkStart w:id="1349" w:name="_Toc124259720"/>
      <w:bookmarkStart w:id="1350" w:name="_Toc130584791"/>
      <w:bookmarkStart w:id="1351" w:name="_Toc137464447"/>
      <w:bookmarkStart w:id="1352" w:name="_Toc138884116"/>
      <w:bookmarkStart w:id="1353" w:name="_Toc145643317"/>
      <w:r>
        <w:rPr>
          <w:lang w:eastAsia="zh-CN"/>
        </w:rPr>
        <w:t>7.4.1.1</w:t>
      </w:r>
      <w:r w:rsidR="00FA1729" w:rsidRPr="00FA1729">
        <w:rPr>
          <w:lang w:eastAsia="zh-CN"/>
        </w:rPr>
        <w:tab/>
      </w:r>
      <w:r w:rsidR="000A4698" w:rsidRPr="00FA1729">
        <w:rPr>
          <w:lang w:eastAsia="zh-CN"/>
        </w:rPr>
        <w:t>General</w:t>
      </w:r>
      <w:bookmarkEnd w:id="1343"/>
      <w:bookmarkEnd w:id="1344"/>
      <w:bookmarkEnd w:id="1345"/>
      <w:bookmarkEnd w:id="1346"/>
      <w:bookmarkEnd w:id="1347"/>
      <w:bookmarkEnd w:id="1348"/>
      <w:bookmarkEnd w:id="1349"/>
      <w:bookmarkEnd w:id="1350"/>
      <w:bookmarkEnd w:id="1351"/>
      <w:bookmarkEnd w:id="1352"/>
      <w:bookmarkEnd w:id="1353"/>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354" w:name="_Toc104311033"/>
      <w:bookmarkStart w:id="1355" w:name="_Toc106126734"/>
      <w:bookmarkStart w:id="1356" w:name="_Toc106177047"/>
      <w:bookmarkStart w:id="1357" w:name="_Toc114242215"/>
      <w:bookmarkStart w:id="1358" w:name="_Toc123044159"/>
      <w:bookmarkStart w:id="1359" w:name="_Toc124157798"/>
      <w:bookmarkStart w:id="1360" w:name="_Toc124259721"/>
      <w:bookmarkStart w:id="1361" w:name="_Toc130584792"/>
      <w:bookmarkStart w:id="1362" w:name="_Toc137464448"/>
      <w:bookmarkStart w:id="1363" w:name="_Toc138884117"/>
      <w:bookmarkStart w:id="1364" w:name="_Toc145643318"/>
      <w:r>
        <w:rPr>
          <w:lang w:eastAsia="zh-CN"/>
        </w:rPr>
        <w:t>7.4.1.2</w:t>
      </w:r>
      <w:r w:rsidRPr="00FA1729">
        <w:rPr>
          <w:lang w:eastAsia="zh-CN"/>
        </w:rPr>
        <w:tab/>
        <w:t xml:space="preserve">Minimum requirements for </w:t>
      </w:r>
      <w:r>
        <w:rPr>
          <w:i/>
        </w:rPr>
        <w:t>SAN type 1-H</w:t>
      </w:r>
      <w:bookmarkEnd w:id="1354"/>
      <w:bookmarkEnd w:id="1355"/>
      <w:bookmarkEnd w:id="1356"/>
      <w:bookmarkEnd w:id="1357"/>
      <w:bookmarkEnd w:id="1358"/>
      <w:bookmarkEnd w:id="1359"/>
      <w:bookmarkEnd w:id="1360"/>
      <w:bookmarkEnd w:id="1361"/>
      <w:bookmarkEnd w:id="1362"/>
      <w:bookmarkEnd w:id="1363"/>
      <w:bookmarkEnd w:id="136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365" w:name="_Toc104311034"/>
      <w:bookmarkStart w:id="1366" w:name="_Toc106126735"/>
      <w:bookmarkStart w:id="1367" w:name="_Toc106177048"/>
      <w:bookmarkStart w:id="1368" w:name="_Toc114242216"/>
      <w:bookmarkStart w:id="1369" w:name="_Toc123044160"/>
      <w:bookmarkStart w:id="1370" w:name="_Toc124157799"/>
      <w:bookmarkStart w:id="1371" w:name="_Toc124259722"/>
      <w:bookmarkStart w:id="1372" w:name="_Toc130584793"/>
      <w:bookmarkStart w:id="1373" w:name="_Toc137464449"/>
      <w:bookmarkStart w:id="1374" w:name="_Toc138884118"/>
      <w:bookmarkStart w:id="1375" w:name="_Toc145643319"/>
      <w:r>
        <w:rPr>
          <w:lang w:eastAsia="zh-CN"/>
        </w:rPr>
        <w:t>7.4.2</w:t>
      </w:r>
      <w:r>
        <w:rPr>
          <w:lang w:eastAsia="zh-CN"/>
        </w:rPr>
        <w:tab/>
      </w:r>
      <w:r w:rsidR="000A4698">
        <w:rPr>
          <w:lang w:eastAsia="zh-CN"/>
        </w:rPr>
        <w:t>In-band blocking</w:t>
      </w:r>
      <w:bookmarkEnd w:id="1365"/>
      <w:bookmarkEnd w:id="1366"/>
      <w:bookmarkEnd w:id="1367"/>
      <w:bookmarkEnd w:id="1368"/>
      <w:bookmarkEnd w:id="1369"/>
      <w:bookmarkEnd w:id="1370"/>
      <w:bookmarkEnd w:id="1371"/>
      <w:bookmarkEnd w:id="1372"/>
      <w:bookmarkEnd w:id="1373"/>
      <w:bookmarkEnd w:id="1374"/>
      <w:bookmarkEnd w:id="1375"/>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376" w:name="_Toc104311035"/>
      <w:bookmarkStart w:id="1377" w:name="_Toc106126736"/>
      <w:bookmarkStart w:id="1378" w:name="_Toc106177049"/>
      <w:bookmarkStart w:id="1379" w:name="_Toc114242217"/>
      <w:bookmarkStart w:id="1380" w:name="_Toc123044161"/>
      <w:bookmarkStart w:id="1381" w:name="_Toc124157800"/>
      <w:bookmarkStart w:id="1382" w:name="_Toc124259723"/>
      <w:bookmarkStart w:id="1383" w:name="_Toc130584794"/>
      <w:bookmarkStart w:id="1384" w:name="_Toc137464450"/>
      <w:bookmarkStart w:id="1385" w:name="_Toc138884119"/>
      <w:bookmarkStart w:id="1386" w:name="_Toc145643320"/>
      <w:r>
        <w:rPr>
          <w:lang w:eastAsia="zh-CN"/>
        </w:rPr>
        <w:t>7.5</w:t>
      </w:r>
      <w:r>
        <w:rPr>
          <w:lang w:eastAsia="zh-CN"/>
        </w:rPr>
        <w:tab/>
        <w:t>Out-of-band blocking</w:t>
      </w:r>
      <w:bookmarkEnd w:id="1376"/>
      <w:bookmarkEnd w:id="1377"/>
      <w:bookmarkEnd w:id="1378"/>
      <w:bookmarkEnd w:id="1379"/>
      <w:bookmarkEnd w:id="1380"/>
      <w:bookmarkEnd w:id="1381"/>
      <w:bookmarkEnd w:id="1382"/>
      <w:bookmarkEnd w:id="1383"/>
      <w:bookmarkEnd w:id="1384"/>
      <w:bookmarkEnd w:id="1385"/>
      <w:bookmarkEnd w:id="1386"/>
    </w:p>
    <w:p w14:paraId="7758F94D" w14:textId="7E7453F4" w:rsidR="000A4698" w:rsidRDefault="000A4698" w:rsidP="000A4698">
      <w:pPr>
        <w:pStyle w:val="Heading3"/>
        <w:rPr>
          <w:lang w:eastAsia="zh-CN"/>
        </w:rPr>
      </w:pPr>
      <w:bookmarkStart w:id="1387" w:name="_Toc104311036"/>
      <w:bookmarkStart w:id="1388" w:name="_Toc106126737"/>
      <w:bookmarkStart w:id="1389" w:name="_Toc106177050"/>
      <w:bookmarkStart w:id="1390" w:name="_Toc114242218"/>
      <w:bookmarkStart w:id="1391" w:name="_Toc123044162"/>
      <w:bookmarkStart w:id="1392" w:name="_Toc124157801"/>
      <w:bookmarkStart w:id="1393" w:name="_Toc124259724"/>
      <w:bookmarkStart w:id="1394" w:name="_Toc130584795"/>
      <w:bookmarkStart w:id="1395" w:name="_Toc137464451"/>
      <w:bookmarkStart w:id="1396" w:name="_Toc138884120"/>
      <w:bookmarkStart w:id="1397" w:name="_Toc145643321"/>
      <w:r>
        <w:rPr>
          <w:lang w:eastAsia="zh-CN"/>
        </w:rPr>
        <w:t>7.5.1</w:t>
      </w:r>
      <w:r>
        <w:rPr>
          <w:lang w:eastAsia="zh-CN"/>
        </w:rPr>
        <w:tab/>
        <w:t>General</w:t>
      </w:r>
      <w:bookmarkEnd w:id="1387"/>
      <w:bookmarkEnd w:id="1388"/>
      <w:bookmarkEnd w:id="1389"/>
      <w:bookmarkEnd w:id="1390"/>
      <w:bookmarkEnd w:id="1391"/>
      <w:bookmarkEnd w:id="1392"/>
      <w:bookmarkEnd w:id="1393"/>
      <w:bookmarkEnd w:id="1394"/>
      <w:bookmarkEnd w:id="1395"/>
      <w:bookmarkEnd w:id="1396"/>
      <w:bookmarkEnd w:id="13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398" w:name="_Toc104311037"/>
      <w:bookmarkStart w:id="1399" w:name="_Toc106126738"/>
      <w:bookmarkStart w:id="1400" w:name="_Toc106177051"/>
      <w:bookmarkStart w:id="1401" w:name="_Toc114242219"/>
      <w:bookmarkStart w:id="1402" w:name="_Toc123044163"/>
      <w:bookmarkStart w:id="1403" w:name="_Toc124157802"/>
      <w:bookmarkStart w:id="1404" w:name="_Toc124259725"/>
      <w:bookmarkStart w:id="1405" w:name="_Toc130584796"/>
      <w:bookmarkStart w:id="1406" w:name="_Toc137464452"/>
      <w:bookmarkStart w:id="1407" w:name="_Toc138884121"/>
      <w:bookmarkStart w:id="1408" w:name="_Toc145643322"/>
      <w:r>
        <w:rPr>
          <w:lang w:eastAsia="zh-CN"/>
        </w:rPr>
        <w:t>7.5.2</w:t>
      </w:r>
      <w:r>
        <w:rPr>
          <w:lang w:eastAsia="zh-CN"/>
        </w:rPr>
        <w:tab/>
        <w:t xml:space="preserve">Minimum requirements for </w:t>
      </w:r>
      <w:r>
        <w:rPr>
          <w:i/>
        </w:rPr>
        <w:t>SAN type 1-H</w:t>
      </w:r>
      <w:bookmarkEnd w:id="1398"/>
      <w:bookmarkEnd w:id="1399"/>
      <w:bookmarkEnd w:id="1400"/>
      <w:bookmarkEnd w:id="1401"/>
      <w:bookmarkEnd w:id="1402"/>
      <w:bookmarkEnd w:id="1403"/>
      <w:bookmarkEnd w:id="1404"/>
      <w:bookmarkEnd w:id="1405"/>
      <w:bookmarkEnd w:id="1406"/>
      <w:bookmarkEnd w:id="1407"/>
      <w:bookmarkEnd w:id="1408"/>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409" w:name="_Toc104311038"/>
      <w:bookmarkStart w:id="1410" w:name="_Toc106126739"/>
      <w:bookmarkStart w:id="1411" w:name="_Toc106177052"/>
      <w:bookmarkStart w:id="1412" w:name="_Toc114242220"/>
      <w:bookmarkStart w:id="1413" w:name="_Toc123044164"/>
      <w:bookmarkStart w:id="1414" w:name="_Toc124157803"/>
      <w:bookmarkStart w:id="1415" w:name="_Toc124259726"/>
      <w:bookmarkStart w:id="1416" w:name="_Toc130584797"/>
      <w:bookmarkStart w:id="1417" w:name="_Toc137464453"/>
      <w:bookmarkStart w:id="1418" w:name="_Toc138884122"/>
      <w:bookmarkStart w:id="1419" w:name="_Toc145643323"/>
      <w:r>
        <w:rPr>
          <w:lang w:eastAsia="zh-CN"/>
        </w:rPr>
        <w:t>7.6</w:t>
      </w:r>
      <w:r>
        <w:rPr>
          <w:lang w:eastAsia="zh-CN"/>
        </w:rPr>
        <w:tab/>
      </w:r>
      <w:r w:rsidR="000A4698">
        <w:rPr>
          <w:lang w:eastAsia="zh-CN"/>
        </w:rPr>
        <w:t>Receiver spurious emissions</w:t>
      </w:r>
      <w:bookmarkEnd w:id="1409"/>
      <w:bookmarkEnd w:id="1410"/>
      <w:bookmarkEnd w:id="1411"/>
      <w:bookmarkEnd w:id="1412"/>
      <w:bookmarkEnd w:id="1413"/>
      <w:bookmarkEnd w:id="1414"/>
      <w:bookmarkEnd w:id="1415"/>
      <w:bookmarkEnd w:id="1416"/>
      <w:bookmarkEnd w:id="1417"/>
      <w:bookmarkEnd w:id="1418"/>
      <w:bookmarkEnd w:id="1419"/>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420" w:name="_Toc104311039"/>
      <w:bookmarkStart w:id="1421" w:name="_Toc106126740"/>
      <w:bookmarkStart w:id="1422" w:name="_Toc106177053"/>
      <w:bookmarkStart w:id="1423" w:name="_Toc114242221"/>
      <w:bookmarkStart w:id="1424" w:name="_Toc123044165"/>
      <w:bookmarkStart w:id="1425" w:name="_Toc124157804"/>
      <w:bookmarkStart w:id="1426" w:name="_Toc124259727"/>
      <w:bookmarkStart w:id="1427" w:name="_Toc130584798"/>
      <w:bookmarkStart w:id="1428" w:name="_Toc137464454"/>
      <w:bookmarkStart w:id="1429" w:name="_Toc138884123"/>
      <w:bookmarkStart w:id="1430" w:name="_Toc145643324"/>
      <w:r>
        <w:rPr>
          <w:lang w:eastAsia="zh-CN"/>
        </w:rPr>
        <w:t>7.6.1</w:t>
      </w:r>
      <w:r>
        <w:rPr>
          <w:lang w:eastAsia="zh-CN"/>
        </w:rPr>
        <w:tab/>
      </w:r>
      <w:bookmarkEnd w:id="1420"/>
      <w:bookmarkEnd w:id="1421"/>
      <w:bookmarkEnd w:id="1422"/>
      <w:r w:rsidR="009141E2">
        <w:rPr>
          <w:lang w:eastAsia="zh-CN"/>
        </w:rPr>
        <w:t>Void</w:t>
      </w:r>
      <w:bookmarkEnd w:id="1423"/>
      <w:bookmarkEnd w:id="1424"/>
      <w:bookmarkEnd w:id="1425"/>
      <w:bookmarkEnd w:id="1426"/>
      <w:bookmarkEnd w:id="1427"/>
      <w:bookmarkEnd w:id="1428"/>
      <w:bookmarkEnd w:id="1429"/>
      <w:bookmarkEnd w:id="1430"/>
    </w:p>
    <w:p w14:paraId="1ECCBDCD" w14:textId="77777777" w:rsidR="00BE7F01" w:rsidRPr="00755D7B" w:rsidRDefault="00BE7F01" w:rsidP="006E7E86"/>
    <w:p w14:paraId="2F9A31DF" w14:textId="379388BC" w:rsidR="00BE7F01" w:rsidRPr="00755D7B" w:rsidRDefault="00BE7F01" w:rsidP="00BE7F01">
      <w:pPr>
        <w:pStyle w:val="Heading3"/>
      </w:pPr>
      <w:bookmarkStart w:id="1431" w:name="_Toc13080261"/>
      <w:bookmarkStart w:id="1432" w:name="_Toc29811760"/>
      <w:bookmarkStart w:id="1433" w:name="_Toc36817312"/>
      <w:bookmarkStart w:id="1434" w:name="_Toc37260229"/>
      <w:bookmarkStart w:id="1435" w:name="_Toc37267617"/>
      <w:bookmarkStart w:id="1436" w:name="_Toc44712219"/>
      <w:bookmarkStart w:id="1437" w:name="_Toc45893532"/>
      <w:bookmarkStart w:id="1438" w:name="_Toc53178254"/>
      <w:bookmarkStart w:id="1439" w:name="_Toc53178705"/>
      <w:bookmarkStart w:id="1440" w:name="_Toc61178931"/>
      <w:bookmarkStart w:id="1441" w:name="_Toc61179401"/>
      <w:bookmarkStart w:id="1442" w:name="_Toc67916697"/>
      <w:bookmarkStart w:id="1443" w:name="_Toc74663295"/>
      <w:bookmarkStart w:id="1444" w:name="_Toc82621835"/>
      <w:bookmarkStart w:id="1445" w:name="_Toc90422682"/>
      <w:bookmarkStart w:id="1446" w:name="_Toc104311040"/>
      <w:bookmarkStart w:id="1447" w:name="_Toc106126741"/>
      <w:bookmarkStart w:id="1448" w:name="_Toc106177054"/>
      <w:bookmarkStart w:id="1449" w:name="_Toc114242222"/>
      <w:bookmarkStart w:id="1450" w:name="_Toc123044166"/>
      <w:bookmarkStart w:id="1451" w:name="_Toc124157805"/>
      <w:bookmarkStart w:id="1452" w:name="_Toc124259728"/>
      <w:bookmarkStart w:id="1453" w:name="_Toc130584799"/>
      <w:bookmarkStart w:id="1454" w:name="_Toc137464455"/>
      <w:bookmarkStart w:id="1455" w:name="_Toc138884124"/>
      <w:bookmarkStart w:id="1456" w:name="_Toc145643325"/>
      <w:r w:rsidRPr="00755D7B">
        <w:t>7.6.2</w:t>
      </w:r>
      <w:r w:rsidRPr="00755D7B">
        <w:tab/>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r w:rsidR="009141E2">
        <w:t>Void</w:t>
      </w:r>
      <w:bookmarkEnd w:id="1449"/>
      <w:bookmarkEnd w:id="1450"/>
      <w:bookmarkEnd w:id="1451"/>
      <w:bookmarkEnd w:id="1452"/>
      <w:bookmarkEnd w:id="1453"/>
      <w:bookmarkEnd w:id="1454"/>
      <w:bookmarkEnd w:id="1455"/>
      <w:bookmarkEnd w:id="1456"/>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457" w:name="_Toc104311041"/>
      <w:bookmarkStart w:id="1458" w:name="_Toc106126742"/>
      <w:bookmarkStart w:id="1459" w:name="_Toc106177055"/>
      <w:bookmarkStart w:id="1460" w:name="_Toc114242223"/>
      <w:bookmarkStart w:id="1461" w:name="_Toc123044167"/>
      <w:bookmarkStart w:id="1462" w:name="_Toc124157806"/>
      <w:bookmarkStart w:id="1463" w:name="_Toc124259729"/>
      <w:bookmarkStart w:id="1464" w:name="_Toc130584800"/>
      <w:bookmarkStart w:id="1465" w:name="_Toc137464456"/>
      <w:bookmarkStart w:id="1466" w:name="_Toc138884125"/>
      <w:bookmarkStart w:id="1467" w:name="_Toc145643326"/>
      <w:r w:rsidRPr="00E80AD8">
        <w:rPr>
          <w:lang w:eastAsia="zh-CN"/>
        </w:rPr>
        <w:t>7.7</w:t>
      </w:r>
      <w:r w:rsidRPr="00E80AD8">
        <w:rPr>
          <w:lang w:eastAsia="zh-CN"/>
        </w:rPr>
        <w:tab/>
        <w:t>Receiver intermodulation</w:t>
      </w:r>
      <w:bookmarkEnd w:id="1457"/>
      <w:bookmarkEnd w:id="1458"/>
      <w:bookmarkEnd w:id="1459"/>
      <w:bookmarkEnd w:id="1460"/>
      <w:bookmarkEnd w:id="1461"/>
      <w:bookmarkEnd w:id="1462"/>
      <w:bookmarkEnd w:id="1463"/>
      <w:bookmarkEnd w:id="1464"/>
      <w:bookmarkEnd w:id="1465"/>
      <w:bookmarkEnd w:id="1466"/>
      <w:bookmarkEnd w:id="1467"/>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468" w:name="_Toc104311042"/>
      <w:bookmarkStart w:id="1469" w:name="_Toc106126743"/>
      <w:bookmarkStart w:id="1470" w:name="_Toc106177056"/>
      <w:bookmarkStart w:id="1471" w:name="_Toc114242224"/>
      <w:bookmarkStart w:id="1472" w:name="_Toc123044168"/>
      <w:bookmarkStart w:id="1473" w:name="_Toc124157807"/>
      <w:bookmarkStart w:id="1474" w:name="_Toc124259730"/>
      <w:bookmarkStart w:id="1475" w:name="_Toc130584801"/>
      <w:bookmarkStart w:id="1476" w:name="_Toc137464457"/>
      <w:bookmarkStart w:id="1477" w:name="_Toc138884126"/>
      <w:bookmarkStart w:id="1478" w:name="_Toc145643327"/>
      <w:r>
        <w:rPr>
          <w:lang w:eastAsia="zh-CN"/>
        </w:rPr>
        <w:t>7.8</w:t>
      </w:r>
      <w:r>
        <w:rPr>
          <w:lang w:eastAsia="zh-CN"/>
        </w:rPr>
        <w:tab/>
        <w:t>In-channel selectivity</w:t>
      </w:r>
      <w:bookmarkEnd w:id="1468"/>
      <w:bookmarkEnd w:id="1469"/>
      <w:bookmarkEnd w:id="1470"/>
      <w:bookmarkEnd w:id="1471"/>
      <w:bookmarkEnd w:id="1472"/>
      <w:bookmarkEnd w:id="1473"/>
      <w:bookmarkEnd w:id="1474"/>
      <w:bookmarkEnd w:id="1475"/>
      <w:bookmarkEnd w:id="1476"/>
      <w:bookmarkEnd w:id="1477"/>
      <w:bookmarkEnd w:id="1478"/>
    </w:p>
    <w:p w14:paraId="2EC3C552" w14:textId="4C443862" w:rsidR="00E71843" w:rsidRDefault="00E71843" w:rsidP="00E71843">
      <w:pPr>
        <w:pStyle w:val="Heading3"/>
        <w:rPr>
          <w:lang w:eastAsia="zh-CN"/>
        </w:rPr>
      </w:pPr>
      <w:bookmarkStart w:id="1479" w:name="_Toc104311043"/>
      <w:bookmarkStart w:id="1480" w:name="_Toc106126744"/>
      <w:bookmarkStart w:id="1481" w:name="_Toc106177057"/>
      <w:bookmarkStart w:id="1482" w:name="_Toc114242225"/>
      <w:bookmarkStart w:id="1483" w:name="_Toc123044169"/>
      <w:bookmarkStart w:id="1484" w:name="_Toc124157808"/>
      <w:bookmarkStart w:id="1485" w:name="_Toc124259731"/>
      <w:bookmarkStart w:id="1486" w:name="_Toc130584802"/>
      <w:bookmarkStart w:id="1487" w:name="_Toc137464458"/>
      <w:bookmarkStart w:id="1488" w:name="_Toc138884127"/>
      <w:bookmarkStart w:id="1489" w:name="_Toc145643328"/>
      <w:r>
        <w:rPr>
          <w:lang w:eastAsia="zh-CN"/>
        </w:rPr>
        <w:t>7.8.1</w:t>
      </w:r>
      <w:r>
        <w:rPr>
          <w:lang w:eastAsia="zh-CN"/>
        </w:rPr>
        <w:tab/>
        <w:t>General</w:t>
      </w:r>
      <w:bookmarkEnd w:id="1479"/>
      <w:bookmarkEnd w:id="1480"/>
      <w:bookmarkEnd w:id="1481"/>
      <w:bookmarkEnd w:id="1482"/>
      <w:bookmarkEnd w:id="1483"/>
      <w:bookmarkEnd w:id="1484"/>
      <w:bookmarkEnd w:id="1485"/>
      <w:bookmarkEnd w:id="1486"/>
      <w:bookmarkEnd w:id="1487"/>
      <w:bookmarkEnd w:id="1488"/>
      <w:bookmarkEnd w:id="1489"/>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490" w:name="_Toc104311044"/>
      <w:bookmarkStart w:id="1491" w:name="_Toc106126745"/>
      <w:bookmarkStart w:id="1492" w:name="_Toc106177058"/>
      <w:bookmarkStart w:id="1493" w:name="_Toc114242226"/>
      <w:bookmarkStart w:id="1494" w:name="_Toc123044170"/>
      <w:bookmarkStart w:id="1495" w:name="_Toc124157809"/>
      <w:bookmarkStart w:id="1496" w:name="_Toc124259732"/>
      <w:bookmarkStart w:id="1497" w:name="_Toc130584803"/>
      <w:bookmarkStart w:id="1498" w:name="_Toc137464459"/>
      <w:bookmarkStart w:id="1499" w:name="_Toc138884128"/>
      <w:bookmarkStart w:id="1500" w:name="_Toc145643329"/>
      <w:r>
        <w:rPr>
          <w:lang w:eastAsia="zh-CN"/>
        </w:rPr>
        <w:t>7.8.2</w:t>
      </w:r>
      <w:r>
        <w:rPr>
          <w:lang w:eastAsia="zh-CN"/>
        </w:rPr>
        <w:tab/>
        <w:t xml:space="preserve">Minimum requirements for </w:t>
      </w:r>
      <w:r>
        <w:rPr>
          <w:i/>
        </w:rPr>
        <w:t>SAN type 1-H</w:t>
      </w:r>
      <w:bookmarkEnd w:id="1490"/>
      <w:bookmarkEnd w:id="1491"/>
      <w:bookmarkEnd w:id="1492"/>
      <w:bookmarkEnd w:id="1493"/>
      <w:bookmarkEnd w:id="1494"/>
      <w:bookmarkEnd w:id="1495"/>
      <w:bookmarkEnd w:id="1496"/>
      <w:bookmarkEnd w:id="1497"/>
      <w:bookmarkEnd w:id="1498"/>
      <w:bookmarkEnd w:id="1499"/>
      <w:bookmarkEnd w:id="1500"/>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501" w:name="_Toc104311045"/>
      <w:bookmarkStart w:id="1502" w:name="_Toc106126746"/>
      <w:bookmarkStart w:id="1503"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504" w:name="_Toc114242227"/>
      <w:bookmarkStart w:id="1505" w:name="_Toc123044171"/>
      <w:bookmarkStart w:id="1506" w:name="_Toc124157810"/>
      <w:bookmarkStart w:id="1507" w:name="_Toc124259733"/>
      <w:bookmarkStart w:id="1508" w:name="_Toc130584804"/>
      <w:bookmarkStart w:id="1509" w:name="_Toc137464460"/>
      <w:bookmarkStart w:id="1510" w:name="_Toc138884129"/>
      <w:bookmarkStart w:id="1511" w:name="_Toc145643330"/>
      <w:r>
        <w:rPr>
          <w:lang w:eastAsia="zh-CN"/>
        </w:rPr>
        <w:t>8</w:t>
      </w:r>
      <w:r>
        <w:rPr>
          <w:lang w:eastAsia="zh-CN"/>
        </w:rPr>
        <w:tab/>
        <w:t>Conducted performance requirements</w:t>
      </w:r>
      <w:bookmarkEnd w:id="1501"/>
      <w:bookmarkEnd w:id="1502"/>
      <w:bookmarkEnd w:id="1503"/>
      <w:bookmarkEnd w:id="1504"/>
      <w:bookmarkEnd w:id="1505"/>
      <w:bookmarkEnd w:id="1506"/>
      <w:bookmarkEnd w:id="1507"/>
      <w:bookmarkEnd w:id="1508"/>
      <w:bookmarkEnd w:id="1509"/>
      <w:bookmarkEnd w:id="1510"/>
      <w:bookmarkEnd w:id="1511"/>
    </w:p>
    <w:p w14:paraId="26255C4E" w14:textId="77777777" w:rsidR="001F6D06" w:rsidRDefault="001F6D06" w:rsidP="001F6D06">
      <w:pPr>
        <w:pStyle w:val="Heading2"/>
        <w:rPr>
          <w:lang w:eastAsia="zh-CN"/>
        </w:rPr>
      </w:pPr>
      <w:bookmarkStart w:id="1512" w:name="_Toc104311046"/>
      <w:bookmarkStart w:id="1513" w:name="_Toc106126747"/>
      <w:bookmarkStart w:id="1514" w:name="_Toc106177060"/>
      <w:bookmarkStart w:id="1515" w:name="_Toc114242228"/>
      <w:bookmarkStart w:id="1516" w:name="_Toc123044172"/>
      <w:bookmarkStart w:id="1517" w:name="_Toc124157811"/>
      <w:bookmarkStart w:id="1518" w:name="_Toc124259734"/>
      <w:bookmarkStart w:id="1519" w:name="_Toc130584805"/>
      <w:bookmarkStart w:id="1520" w:name="_Toc137464461"/>
      <w:bookmarkStart w:id="1521" w:name="_Toc138884130"/>
      <w:bookmarkStart w:id="1522" w:name="_Toc145643331"/>
      <w:r>
        <w:rPr>
          <w:lang w:eastAsia="zh-CN"/>
        </w:rPr>
        <w:t>8.1</w:t>
      </w:r>
      <w:r>
        <w:rPr>
          <w:lang w:eastAsia="zh-CN"/>
        </w:rPr>
        <w:tab/>
        <w:t>General</w:t>
      </w:r>
      <w:bookmarkEnd w:id="1512"/>
      <w:bookmarkEnd w:id="1513"/>
      <w:bookmarkEnd w:id="1514"/>
      <w:bookmarkEnd w:id="1515"/>
      <w:bookmarkEnd w:id="1516"/>
      <w:bookmarkEnd w:id="1517"/>
      <w:bookmarkEnd w:id="1518"/>
      <w:bookmarkEnd w:id="1519"/>
      <w:bookmarkEnd w:id="1520"/>
      <w:bookmarkEnd w:id="1521"/>
      <w:bookmarkEnd w:id="152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523" w:name="_Toc104311047"/>
      <w:bookmarkStart w:id="1524" w:name="_Toc106126748"/>
      <w:bookmarkStart w:id="1525" w:name="_Toc106177061"/>
      <w:bookmarkStart w:id="1526" w:name="_Toc114242229"/>
      <w:bookmarkStart w:id="1527" w:name="_Toc123044173"/>
      <w:bookmarkStart w:id="1528" w:name="_Toc124157812"/>
      <w:bookmarkStart w:id="1529" w:name="_Toc124259735"/>
      <w:bookmarkStart w:id="1530" w:name="_Toc130584806"/>
      <w:bookmarkStart w:id="1531" w:name="_Toc137464462"/>
      <w:bookmarkStart w:id="1532" w:name="_Toc138884131"/>
      <w:bookmarkStart w:id="1533" w:name="_Toc145643332"/>
      <w:r>
        <w:rPr>
          <w:lang w:eastAsia="zh-CN"/>
        </w:rPr>
        <w:t>8.2</w:t>
      </w:r>
      <w:r>
        <w:rPr>
          <w:lang w:eastAsia="zh-CN"/>
        </w:rPr>
        <w:tab/>
      </w:r>
      <w:r w:rsidR="000A4698">
        <w:rPr>
          <w:lang w:eastAsia="zh-CN"/>
        </w:rPr>
        <w:t>Performance requirements for PUSCH</w:t>
      </w:r>
      <w:bookmarkEnd w:id="1523"/>
      <w:bookmarkEnd w:id="1524"/>
      <w:bookmarkEnd w:id="1525"/>
      <w:bookmarkEnd w:id="1526"/>
      <w:bookmarkEnd w:id="1527"/>
      <w:bookmarkEnd w:id="1528"/>
      <w:bookmarkEnd w:id="1529"/>
      <w:bookmarkEnd w:id="1530"/>
      <w:bookmarkEnd w:id="1531"/>
      <w:bookmarkEnd w:id="1532"/>
      <w:bookmarkEnd w:id="1533"/>
    </w:p>
    <w:p w14:paraId="72BAEB6B" w14:textId="77777777" w:rsidR="00F400A3" w:rsidRPr="007464A4" w:rsidRDefault="00F400A3" w:rsidP="00F400A3">
      <w:pPr>
        <w:pStyle w:val="Heading3"/>
      </w:pPr>
      <w:bookmarkStart w:id="1534" w:name="_Toc21127565"/>
      <w:bookmarkStart w:id="1535" w:name="_Toc29811774"/>
      <w:bookmarkStart w:id="1536" w:name="_Toc36817326"/>
      <w:bookmarkStart w:id="1537" w:name="_Toc37260243"/>
      <w:bookmarkStart w:id="1538" w:name="_Toc37267631"/>
      <w:bookmarkStart w:id="1539" w:name="_Toc44712233"/>
      <w:bookmarkStart w:id="1540" w:name="_Toc45893546"/>
      <w:bookmarkStart w:id="1541" w:name="_Toc53178268"/>
      <w:bookmarkStart w:id="1542" w:name="_Toc53178719"/>
      <w:bookmarkStart w:id="1543" w:name="_Toc61178945"/>
      <w:bookmarkStart w:id="1544" w:name="_Toc61179415"/>
      <w:bookmarkStart w:id="1545" w:name="_Toc67916711"/>
      <w:bookmarkStart w:id="1546" w:name="_Toc74663309"/>
      <w:bookmarkStart w:id="1547" w:name="_Toc82621849"/>
      <w:bookmarkStart w:id="1548" w:name="_Toc90422696"/>
      <w:bookmarkStart w:id="1549" w:name="_Toc106782892"/>
      <w:bookmarkStart w:id="1550" w:name="_Toc107311783"/>
      <w:bookmarkStart w:id="1551" w:name="_Toc107419367"/>
      <w:bookmarkStart w:id="1552" w:name="_Toc107474994"/>
      <w:bookmarkStart w:id="1553" w:name="_Toc114255587"/>
      <w:bookmarkStart w:id="1554" w:name="_Toc115186267"/>
      <w:bookmarkStart w:id="1555" w:name="_Toc123044174"/>
      <w:bookmarkStart w:id="1556" w:name="_Toc124157813"/>
      <w:bookmarkStart w:id="1557" w:name="_Toc124259736"/>
      <w:bookmarkStart w:id="1558" w:name="_Toc130584807"/>
      <w:bookmarkStart w:id="1559" w:name="_Toc137464463"/>
      <w:bookmarkStart w:id="1560" w:name="_Toc138884132"/>
      <w:bookmarkStart w:id="1561" w:name="_Toc145643333"/>
      <w:r w:rsidRPr="007464A4">
        <w:t>8.2.1</w:t>
      </w:r>
      <w:r w:rsidRPr="007464A4">
        <w:tab/>
        <w:t>Requirements for PUSCH with transform precoding disabled</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7E66E4C" w14:textId="77777777" w:rsidR="00F400A3" w:rsidRPr="007464A4" w:rsidRDefault="00F400A3" w:rsidP="00F400A3">
      <w:pPr>
        <w:pStyle w:val="Heading4"/>
      </w:pPr>
      <w:bookmarkStart w:id="1562" w:name="_Toc21127566"/>
      <w:bookmarkStart w:id="1563" w:name="_Toc29811775"/>
      <w:bookmarkStart w:id="1564" w:name="_Toc36817327"/>
      <w:bookmarkStart w:id="1565" w:name="_Toc37260244"/>
      <w:bookmarkStart w:id="1566" w:name="_Toc37267632"/>
      <w:bookmarkStart w:id="1567" w:name="_Toc44712234"/>
      <w:bookmarkStart w:id="1568" w:name="_Toc45893547"/>
      <w:bookmarkStart w:id="1569" w:name="_Toc53178269"/>
      <w:bookmarkStart w:id="1570" w:name="_Toc53178720"/>
      <w:bookmarkStart w:id="1571" w:name="_Toc61178946"/>
      <w:bookmarkStart w:id="1572" w:name="_Toc61179416"/>
      <w:bookmarkStart w:id="1573" w:name="_Toc67916712"/>
      <w:bookmarkStart w:id="1574" w:name="_Toc74663310"/>
      <w:bookmarkStart w:id="1575" w:name="_Toc82621850"/>
      <w:bookmarkStart w:id="1576" w:name="_Toc90422697"/>
      <w:bookmarkStart w:id="1577" w:name="_Toc106782893"/>
      <w:bookmarkStart w:id="1578" w:name="_Toc107311784"/>
      <w:bookmarkStart w:id="1579" w:name="_Toc107419368"/>
      <w:bookmarkStart w:id="1580" w:name="_Toc107474995"/>
      <w:bookmarkStart w:id="1581" w:name="_Toc114255588"/>
      <w:bookmarkStart w:id="1582" w:name="_Toc115186268"/>
      <w:bookmarkStart w:id="1583" w:name="_Toc123044175"/>
      <w:bookmarkStart w:id="1584" w:name="_Toc124157814"/>
      <w:bookmarkStart w:id="1585" w:name="_Toc124259737"/>
      <w:bookmarkStart w:id="1586" w:name="_Toc130584808"/>
      <w:bookmarkStart w:id="1587" w:name="_Toc137464464"/>
      <w:bookmarkStart w:id="1588" w:name="_Toc138884133"/>
      <w:bookmarkStart w:id="1589" w:name="_Toc145643334"/>
      <w:r w:rsidRPr="007464A4">
        <w:t>8.2.1.1</w:t>
      </w:r>
      <w:r w:rsidRPr="007464A4">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590" w:name="_Toc21127567"/>
      <w:bookmarkStart w:id="1591" w:name="_Toc29811776"/>
      <w:bookmarkStart w:id="1592" w:name="_Toc36817328"/>
      <w:bookmarkStart w:id="1593" w:name="_Toc37260245"/>
      <w:bookmarkStart w:id="1594" w:name="_Toc37267633"/>
      <w:bookmarkStart w:id="1595" w:name="_Toc44712235"/>
      <w:bookmarkStart w:id="1596" w:name="_Toc45893548"/>
      <w:bookmarkStart w:id="1597" w:name="_Toc53178270"/>
      <w:bookmarkStart w:id="1598" w:name="_Toc53178721"/>
      <w:bookmarkStart w:id="1599" w:name="_Toc61178947"/>
      <w:bookmarkStart w:id="1600" w:name="_Toc61179417"/>
      <w:bookmarkStart w:id="1601" w:name="_Toc67916713"/>
      <w:bookmarkStart w:id="1602" w:name="_Toc74663311"/>
      <w:bookmarkStart w:id="1603" w:name="_Toc82621851"/>
      <w:bookmarkStart w:id="1604" w:name="_Toc90422698"/>
      <w:bookmarkStart w:id="1605" w:name="_Toc106782894"/>
      <w:bookmarkStart w:id="1606" w:name="_Toc107311785"/>
      <w:bookmarkStart w:id="1607" w:name="_Toc107419369"/>
      <w:bookmarkStart w:id="1608" w:name="_Toc107474996"/>
      <w:bookmarkStart w:id="1609" w:name="_Toc114255589"/>
      <w:bookmarkStart w:id="1610" w:name="_Toc115186269"/>
      <w:bookmarkStart w:id="1611" w:name="_Toc123044176"/>
      <w:bookmarkStart w:id="1612" w:name="_Toc124157815"/>
      <w:bookmarkStart w:id="1613" w:name="_Toc124259738"/>
      <w:bookmarkStart w:id="1614" w:name="_Toc130584809"/>
      <w:bookmarkStart w:id="1615" w:name="_Toc137464465"/>
      <w:bookmarkStart w:id="1616" w:name="_Toc138884134"/>
      <w:bookmarkStart w:id="1617" w:name="_Toc145643335"/>
      <w:r w:rsidRPr="007464A4">
        <w:lastRenderedPageBreak/>
        <w:t>8.2.1</w:t>
      </w:r>
      <w:r w:rsidRPr="007464A4">
        <w:rPr>
          <w:rFonts w:eastAsia="DengXian"/>
          <w:lang w:eastAsia="zh-CN"/>
        </w:rPr>
        <w:t>.2</w:t>
      </w:r>
      <w:r w:rsidRPr="007464A4">
        <w:tab/>
        <w:t>Minimum requirements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618" w:name="_Toc21127568"/>
      <w:bookmarkStart w:id="1619" w:name="_Toc29811777"/>
      <w:bookmarkStart w:id="1620" w:name="_Toc36817329"/>
      <w:bookmarkStart w:id="1621" w:name="_Toc37260246"/>
      <w:bookmarkStart w:id="1622" w:name="_Toc37267634"/>
      <w:bookmarkStart w:id="1623" w:name="_Toc44712236"/>
      <w:bookmarkStart w:id="1624" w:name="_Toc45893549"/>
      <w:bookmarkStart w:id="1625" w:name="_Toc53178271"/>
      <w:bookmarkStart w:id="1626" w:name="_Toc53178722"/>
      <w:bookmarkStart w:id="1627" w:name="_Toc61178948"/>
      <w:bookmarkStart w:id="1628" w:name="_Toc61179418"/>
      <w:bookmarkStart w:id="1629" w:name="_Toc67916714"/>
      <w:bookmarkStart w:id="1630" w:name="_Toc74663312"/>
      <w:bookmarkStart w:id="1631" w:name="_Toc82621852"/>
      <w:bookmarkStart w:id="1632" w:name="_Toc90422699"/>
      <w:bookmarkStart w:id="1633" w:name="_Toc106782895"/>
      <w:bookmarkStart w:id="1634" w:name="_Toc107311786"/>
      <w:bookmarkStart w:id="1635" w:name="_Toc107419370"/>
      <w:bookmarkStart w:id="1636" w:name="_Toc107474997"/>
      <w:bookmarkStart w:id="1637" w:name="_Toc114255590"/>
      <w:bookmarkStart w:id="1638" w:name="_Toc115186270"/>
      <w:bookmarkStart w:id="1639" w:name="_Toc123044177"/>
      <w:bookmarkStart w:id="1640" w:name="_Toc124157816"/>
      <w:bookmarkStart w:id="1641" w:name="_Toc124259739"/>
      <w:bookmarkStart w:id="1642" w:name="_Toc130584810"/>
      <w:bookmarkStart w:id="1643" w:name="_Toc137464466"/>
      <w:bookmarkStart w:id="1644" w:name="_Toc138884135"/>
      <w:bookmarkStart w:id="1645" w:name="_Toc145643336"/>
      <w:r w:rsidRPr="007464A4">
        <w:t>8.2.</w:t>
      </w:r>
      <w:r w:rsidRPr="007464A4">
        <w:rPr>
          <w:lang w:eastAsia="zh-CN"/>
        </w:rPr>
        <w:t>2</w:t>
      </w:r>
      <w:r w:rsidRPr="007464A4">
        <w:tab/>
        <w:t>Requirements for PUSCH with transform precoding enabled</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3A378620" w14:textId="77777777" w:rsidR="00F400A3" w:rsidRPr="007464A4" w:rsidRDefault="00F400A3" w:rsidP="00F400A3">
      <w:pPr>
        <w:pStyle w:val="Heading4"/>
      </w:pPr>
      <w:bookmarkStart w:id="1646" w:name="_Toc21127569"/>
      <w:bookmarkStart w:id="1647" w:name="_Toc29811778"/>
      <w:bookmarkStart w:id="1648" w:name="_Toc36817330"/>
      <w:bookmarkStart w:id="1649" w:name="_Toc37260247"/>
      <w:bookmarkStart w:id="1650" w:name="_Toc37267635"/>
      <w:bookmarkStart w:id="1651" w:name="_Toc44712237"/>
      <w:bookmarkStart w:id="1652" w:name="_Toc45893550"/>
      <w:bookmarkStart w:id="1653" w:name="_Toc53178272"/>
      <w:bookmarkStart w:id="1654" w:name="_Toc53178723"/>
      <w:bookmarkStart w:id="1655" w:name="_Toc61178949"/>
      <w:bookmarkStart w:id="1656" w:name="_Toc61179419"/>
      <w:bookmarkStart w:id="1657" w:name="_Toc67916715"/>
      <w:bookmarkStart w:id="1658" w:name="_Toc74663313"/>
      <w:bookmarkStart w:id="1659" w:name="_Toc82621853"/>
      <w:bookmarkStart w:id="1660" w:name="_Toc90422700"/>
      <w:bookmarkStart w:id="1661" w:name="_Toc106782896"/>
      <w:bookmarkStart w:id="1662" w:name="_Toc107311787"/>
      <w:bookmarkStart w:id="1663" w:name="_Toc107419371"/>
      <w:bookmarkStart w:id="1664" w:name="_Toc107474998"/>
      <w:bookmarkStart w:id="1665" w:name="_Toc114255591"/>
      <w:bookmarkStart w:id="1666" w:name="_Toc115186271"/>
      <w:bookmarkStart w:id="1667" w:name="_Toc123044178"/>
      <w:bookmarkStart w:id="1668" w:name="_Toc124157817"/>
      <w:bookmarkStart w:id="1669" w:name="_Toc124259740"/>
      <w:bookmarkStart w:id="1670" w:name="_Toc130584811"/>
      <w:bookmarkStart w:id="1671" w:name="_Toc137464467"/>
      <w:bookmarkStart w:id="1672" w:name="_Toc138884136"/>
      <w:bookmarkStart w:id="1673" w:name="_Toc145643337"/>
      <w:r w:rsidRPr="007464A4">
        <w:t>8.2.</w:t>
      </w:r>
      <w:r w:rsidRPr="007464A4">
        <w:rPr>
          <w:rFonts w:eastAsia="DengXian"/>
          <w:lang w:eastAsia="zh-CN"/>
        </w:rPr>
        <w:t>2</w:t>
      </w:r>
      <w:r w:rsidRPr="007464A4">
        <w:t>.1</w:t>
      </w:r>
      <w:r w:rsidRPr="007464A4">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674" w:name="_Toc21127570"/>
      <w:bookmarkStart w:id="1675" w:name="_Toc29811779"/>
      <w:bookmarkStart w:id="1676" w:name="_Toc36817331"/>
      <w:bookmarkStart w:id="1677" w:name="_Toc37260248"/>
      <w:bookmarkStart w:id="1678" w:name="_Toc37267636"/>
      <w:bookmarkStart w:id="1679" w:name="_Toc44712238"/>
      <w:bookmarkStart w:id="1680" w:name="_Toc45893551"/>
      <w:bookmarkStart w:id="1681" w:name="_Toc53178273"/>
      <w:bookmarkStart w:id="1682" w:name="_Toc53178724"/>
      <w:bookmarkStart w:id="1683" w:name="_Toc61178950"/>
      <w:bookmarkStart w:id="1684" w:name="_Toc61179420"/>
      <w:bookmarkStart w:id="1685" w:name="_Toc67916716"/>
      <w:bookmarkStart w:id="1686" w:name="_Toc74663314"/>
      <w:bookmarkStart w:id="1687" w:name="_Toc82621854"/>
      <w:bookmarkStart w:id="1688" w:name="_Toc90422701"/>
      <w:bookmarkStart w:id="1689" w:name="_Toc106782897"/>
      <w:bookmarkStart w:id="1690" w:name="_Toc107311788"/>
      <w:bookmarkStart w:id="1691" w:name="_Toc107419372"/>
      <w:bookmarkStart w:id="1692" w:name="_Toc107474999"/>
      <w:bookmarkStart w:id="1693" w:name="_Toc114255592"/>
      <w:bookmarkStart w:id="1694" w:name="_Toc115186272"/>
      <w:bookmarkStart w:id="1695" w:name="_Toc123044179"/>
      <w:bookmarkStart w:id="1696" w:name="_Toc124157818"/>
      <w:bookmarkStart w:id="1697" w:name="_Toc124259741"/>
      <w:bookmarkStart w:id="1698" w:name="_Toc130584812"/>
      <w:bookmarkStart w:id="1699" w:name="_Toc137464468"/>
      <w:bookmarkStart w:id="1700" w:name="_Toc138884137"/>
      <w:bookmarkStart w:id="1701" w:name="_Toc145643338"/>
      <w:r w:rsidRPr="007464A4">
        <w:t>8.2.</w:t>
      </w:r>
      <w:r w:rsidRPr="007464A4">
        <w:rPr>
          <w:rFonts w:eastAsia="DengXian"/>
          <w:lang w:eastAsia="zh-CN"/>
        </w:rPr>
        <w:t>2.2</w:t>
      </w:r>
      <w:r w:rsidRPr="007464A4">
        <w:tab/>
        <w:t>Minimum requirements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702" w:name="_Toc53178280"/>
      <w:bookmarkStart w:id="1703" w:name="_Toc53178731"/>
      <w:bookmarkStart w:id="1704" w:name="_Toc61178957"/>
      <w:bookmarkStart w:id="1705" w:name="_Toc61179427"/>
      <w:bookmarkStart w:id="1706" w:name="_Toc67916723"/>
      <w:bookmarkStart w:id="1707" w:name="_Toc74663321"/>
      <w:bookmarkStart w:id="1708" w:name="_Toc82621861"/>
      <w:bookmarkStart w:id="1709" w:name="_Toc90422708"/>
      <w:bookmarkStart w:id="1710" w:name="_Toc106782904"/>
      <w:bookmarkStart w:id="1711" w:name="_Toc107311795"/>
      <w:bookmarkStart w:id="1712" w:name="_Toc107419379"/>
      <w:bookmarkStart w:id="1713" w:name="_Toc107475006"/>
      <w:bookmarkStart w:id="1714" w:name="_Toc114255599"/>
      <w:bookmarkStart w:id="1715" w:name="_Toc115186279"/>
      <w:bookmarkStart w:id="1716" w:name="_Toc123044180"/>
      <w:bookmarkStart w:id="1717" w:name="_Toc124157819"/>
      <w:bookmarkStart w:id="1718" w:name="_Toc124259742"/>
      <w:bookmarkStart w:id="1719" w:name="_Toc130584813"/>
      <w:bookmarkStart w:id="1720" w:name="_Toc137464469"/>
      <w:bookmarkStart w:id="1721" w:name="_Toc138884138"/>
      <w:bookmarkStart w:id="1722" w:name="_Toc145643339"/>
      <w:r w:rsidRPr="007464A4">
        <w:t>8.2.</w:t>
      </w:r>
      <w:r>
        <w:t>3</w:t>
      </w:r>
      <w:r w:rsidRPr="007464A4">
        <w:tab/>
        <w:t>Requirements for UL timing adjustment</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723" w:name="_Toc82621863"/>
      <w:bookmarkStart w:id="1724" w:name="_Toc90422710"/>
      <w:bookmarkStart w:id="1725" w:name="_Toc106782906"/>
      <w:bookmarkStart w:id="1726" w:name="_Toc107311797"/>
      <w:bookmarkStart w:id="1727" w:name="_Toc107419381"/>
      <w:bookmarkStart w:id="1728" w:name="_Toc107475008"/>
      <w:bookmarkStart w:id="1729" w:name="_Toc114255601"/>
      <w:bookmarkStart w:id="1730" w:name="_Toc115186281"/>
      <w:bookmarkStart w:id="1731" w:name="_Toc123044181"/>
      <w:bookmarkStart w:id="1732" w:name="_Toc124157820"/>
      <w:bookmarkStart w:id="1733" w:name="_Toc124259743"/>
      <w:bookmarkStart w:id="1734" w:name="_Toc130584814"/>
      <w:bookmarkStart w:id="1735" w:name="_Toc137464470"/>
      <w:bookmarkStart w:id="1736" w:name="_Toc138884139"/>
      <w:bookmarkStart w:id="1737" w:name="_Toc145643340"/>
      <w:r w:rsidRPr="007464A4">
        <w:t>8.2.</w:t>
      </w:r>
      <w:r>
        <w:t>3</w:t>
      </w:r>
      <w:r w:rsidRPr="007464A4">
        <w:t>.2</w:t>
      </w:r>
      <w:r w:rsidRPr="007464A4">
        <w:tab/>
        <w:t>Minimum requirements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738" w:name="_Toc61178962"/>
      <w:bookmarkStart w:id="1739" w:name="_Toc61179432"/>
      <w:bookmarkStart w:id="1740" w:name="_Toc67916728"/>
      <w:bookmarkStart w:id="1741" w:name="_Toc74663326"/>
      <w:bookmarkStart w:id="1742" w:name="_Toc82621867"/>
      <w:bookmarkStart w:id="1743" w:name="_Toc90422714"/>
      <w:bookmarkStart w:id="1744" w:name="_Toc106782910"/>
      <w:bookmarkStart w:id="1745" w:name="_Toc107311801"/>
      <w:bookmarkStart w:id="1746" w:name="_Toc107419385"/>
      <w:bookmarkStart w:id="1747" w:name="_Toc107475012"/>
      <w:bookmarkStart w:id="1748" w:name="_Toc114255605"/>
      <w:bookmarkStart w:id="1749" w:name="_Toc115186285"/>
      <w:bookmarkStart w:id="1750" w:name="_Toc123044182"/>
      <w:bookmarkStart w:id="1751" w:name="_Toc124157821"/>
      <w:bookmarkStart w:id="1752" w:name="_Toc124259744"/>
      <w:bookmarkStart w:id="1753" w:name="_Toc130584815"/>
      <w:bookmarkStart w:id="1754" w:name="_Toc137464471"/>
      <w:bookmarkStart w:id="1755" w:name="_Toc138884140"/>
      <w:bookmarkStart w:id="1756" w:name="_Toc145643341"/>
      <w:r>
        <w:t>8.2.4</w:t>
      </w:r>
      <w:r w:rsidRPr="007464A4">
        <w:tab/>
        <w:t>Requirements for PUSCH repetition Type A</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BF5A231" w14:textId="77777777" w:rsidR="00F400A3" w:rsidRPr="007464A4" w:rsidRDefault="00F400A3" w:rsidP="00F400A3">
      <w:pPr>
        <w:pStyle w:val="Heading4"/>
      </w:pPr>
      <w:bookmarkStart w:id="1757" w:name="_Toc61178963"/>
      <w:bookmarkStart w:id="1758" w:name="_Toc61179433"/>
      <w:bookmarkStart w:id="1759" w:name="_Toc67916729"/>
      <w:bookmarkStart w:id="1760" w:name="_Toc74663327"/>
      <w:bookmarkStart w:id="1761" w:name="_Toc82621868"/>
      <w:bookmarkStart w:id="1762" w:name="_Toc90422715"/>
      <w:bookmarkStart w:id="1763" w:name="_Toc106782911"/>
      <w:bookmarkStart w:id="1764" w:name="_Toc107311802"/>
      <w:bookmarkStart w:id="1765" w:name="_Toc107419386"/>
      <w:bookmarkStart w:id="1766" w:name="_Toc107475013"/>
      <w:bookmarkStart w:id="1767" w:name="_Toc114255606"/>
      <w:bookmarkStart w:id="1768" w:name="_Toc115186286"/>
      <w:bookmarkStart w:id="1769" w:name="_Toc123044183"/>
      <w:bookmarkStart w:id="1770" w:name="_Toc124157822"/>
      <w:bookmarkStart w:id="1771" w:name="_Toc124259745"/>
      <w:bookmarkStart w:id="1772" w:name="_Toc130584816"/>
      <w:bookmarkStart w:id="1773" w:name="_Toc137464472"/>
      <w:bookmarkStart w:id="1774" w:name="_Toc138884141"/>
      <w:bookmarkStart w:id="1775" w:name="_Toc145643342"/>
      <w:r>
        <w:t>8.2.4</w:t>
      </w:r>
      <w:r w:rsidRPr="007464A4">
        <w:t>.1</w:t>
      </w:r>
      <w:r w:rsidRPr="007464A4">
        <w:tab/>
        <w:t>General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776" w:name="_Toc61178964"/>
      <w:bookmarkStart w:id="1777" w:name="_Toc61179434"/>
      <w:bookmarkStart w:id="1778" w:name="_Toc67916730"/>
      <w:bookmarkStart w:id="1779" w:name="_Toc74663328"/>
      <w:bookmarkStart w:id="1780" w:name="_Toc82621869"/>
      <w:bookmarkStart w:id="1781" w:name="_Toc90422716"/>
      <w:bookmarkStart w:id="1782" w:name="_Toc106782912"/>
      <w:bookmarkStart w:id="1783" w:name="_Toc107311803"/>
      <w:bookmarkStart w:id="1784" w:name="_Toc107419387"/>
      <w:bookmarkStart w:id="1785" w:name="_Toc107475014"/>
      <w:bookmarkStart w:id="1786" w:name="_Toc114255607"/>
      <w:bookmarkStart w:id="1787" w:name="_Toc115186287"/>
      <w:bookmarkStart w:id="1788" w:name="_Toc123044184"/>
      <w:bookmarkStart w:id="1789" w:name="_Toc124157823"/>
      <w:bookmarkStart w:id="1790" w:name="_Toc124259746"/>
      <w:bookmarkStart w:id="1791" w:name="_Toc130584817"/>
      <w:bookmarkStart w:id="1792" w:name="_Toc137464473"/>
      <w:bookmarkStart w:id="1793" w:name="_Toc138884142"/>
      <w:bookmarkStart w:id="1794" w:name="_Toc145643343"/>
      <w:r>
        <w:t>8.2.4</w:t>
      </w:r>
      <w:r w:rsidRPr="007464A4">
        <w:rPr>
          <w:rFonts w:eastAsia="DengXian"/>
          <w:lang w:eastAsia="zh-CN"/>
        </w:rPr>
        <w:t>.2</w:t>
      </w:r>
      <w:r w:rsidRPr="007464A4">
        <w:tab/>
        <w:t>Minimum requirements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795" w:name="_Toc104311048"/>
      <w:bookmarkStart w:id="1796" w:name="_Toc106126749"/>
      <w:bookmarkStart w:id="1797" w:name="_Toc106177062"/>
      <w:bookmarkStart w:id="1798" w:name="_Toc114242230"/>
      <w:bookmarkStart w:id="1799" w:name="_Toc123044185"/>
      <w:bookmarkStart w:id="1800" w:name="_Toc124157824"/>
      <w:bookmarkStart w:id="1801" w:name="_Toc124259747"/>
      <w:bookmarkStart w:id="1802" w:name="_Toc130584818"/>
      <w:bookmarkStart w:id="1803" w:name="_Toc137464474"/>
      <w:bookmarkStart w:id="1804" w:name="_Toc138884143"/>
      <w:bookmarkStart w:id="1805" w:name="_Toc145643344"/>
      <w:r>
        <w:rPr>
          <w:lang w:eastAsia="zh-CN"/>
        </w:rPr>
        <w:t>8.3</w:t>
      </w:r>
      <w:r>
        <w:rPr>
          <w:lang w:eastAsia="zh-CN"/>
        </w:rPr>
        <w:tab/>
      </w:r>
      <w:r w:rsidR="000A4698">
        <w:rPr>
          <w:lang w:eastAsia="zh-CN"/>
        </w:rPr>
        <w:t>Performance requirements for PUCCH</w:t>
      </w:r>
      <w:bookmarkEnd w:id="1795"/>
      <w:bookmarkEnd w:id="1796"/>
      <w:bookmarkEnd w:id="1797"/>
      <w:bookmarkEnd w:id="1798"/>
      <w:bookmarkEnd w:id="1799"/>
      <w:bookmarkEnd w:id="1800"/>
      <w:bookmarkEnd w:id="1801"/>
      <w:bookmarkEnd w:id="1802"/>
      <w:bookmarkEnd w:id="1803"/>
      <w:bookmarkEnd w:id="1804"/>
      <w:bookmarkEnd w:id="1805"/>
    </w:p>
    <w:p w14:paraId="3B7E529B" w14:textId="77777777" w:rsidR="00A32616" w:rsidRPr="00F95B02" w:rsidRDefault="00A32616" w:rsidP="00A32616">
      <w:pPr>
        <w:pStyle w:val="Heading3"/>
      </w:pPr>
      <w:bookmarkStart w:id="1806" w:name="_Toc21127575"/>
      <w:bookmarkStart w:id="1807" w:name="_Toc29811784"/>
      <w:bookmarkStart w:id="1808" w:name="_Toc36817336"/>
      <w:bookmarkStart w:id="1809" w:name="_Toc37260258"/>
      <w:bookmarkStart w:id="1810" w:name="_Toc37267646"/>
      <w:bookmarkStart w:id="1811" w:name="_Toc44712248"/>
      <w:bookmarkStart w:id="1812" w:name="_Toc45893561"/>
      <w:bookmarkStart w:id="1813" w:name="_Toc53178283"/>
      <w:bookmarkStart w:id="1814" w:name="_Toc53178734"/>
      <w:bookmarkStart w:id="1815" w:name="_Toc61178972"/>
      <w:bookmarkStart w:id="1816" w:name="_Toc61179442"/>
      <w:bookmarkStart w:id="1817" w:name="_Toc67916738"/>
      <w:bookmarkStart w:id="1818" w:name="_Toc74663342"/>
      <w:bookmarkStart w:id="1819" w:name="_Toc82621883"/>
      <w:bookmarkStart w:id="1820" w:name="_Toc90422730"/>
      <w:bookmarkStart w:id="1821" w:name="_Toc106782926"/>
      <w:bookmarkStart w:id="1822" w:name="_Toc107311817"/>
      <w:bookmarkStart w:id="1823" w:name="_Toc107419401"/>
      <w:bookmarkStart w:id="1824" w:name="_Toc107475028"/>
      <w:bookmarkStart w:id="1825" w:name="_Toc123044186"/>
      <w:bookmarkStart w:id="1826" w:name="_Toc124157825"/>
      <w:bookmarkStart w:id="1827" w:name="_Toc124259748"/>
      <w:bookmarkStart w:id="1828" w:name="_Toc130584819"/>
      <w:bookmarkStart w:id="1829" w:name="_Toc137464475"/>
      <w:bookmarkStart w:id="1830" w:name="_Toc138884144"/>
      <w:bookmarkStart w:id="1831" w:name="_Toc145643345"/>
      <w:r w:rsidRPr="00F95B02">
        <w:t>8.3.1</w:t>
      </w:r>
      <w:r w:rsidRPr="00F95B02">
        <w:tab/>
        <w:t>DTX to ACK probability</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7833CCB0" w14:textId="77777777" w:rsidR="00A32616" w:rsidRPr="00F95B02" w:rsidRDefault="00A32616" w:rsidP="00A32616">
      <w:pPr>
        <w:pStyle w:val="Heading4"/>
      </w:pPr>
      <w:bookmarkStart w:id="1832" w:name="_Toc21127576"/>
      <w:bookmarkStart w:id="1833" w:name="_Toc29811785"/>
      <w:bookmarkStart w:id="1834" w:name="_Toc36817337"/>
      <w:bookmarkStart w:id="1835" w:name="_Toc37260259"/>
      <w:bookmarkStart w:id="1836" w:name="_Toc37267647"/>
      <w:bookmarkStart w:id="1837" w:name="_Toc44712249"/>
      <w:bookmarkStart w:id="1838" w:name="_Toc45893562"/>
      <w:bookmarkStart w:id="1839" w:name="_Toc53178284"/>
      <w:bookmarkStart w:id="1840" w:name="_Toc53178735"/>
      <w:bookmarkStart w:id="1841" w:name="_Toc61178973"/>
      <w:bookmarkStart w:id="1842" w:name="_Toc61179443"/>
      <w:bookmarkStart w:id="1843" w:name="_Toc67916739"/>
      <w:bookmarkStart w:id="1844" w:name="_Toc74663343"/>
      <w:bookmarkStart w:id="1845" w:name="_Toc82621884"/>
      <w:bookmarkStart w:id="1846" w:name="_Toc90422731"/>
      <w:bookmarkStart w:id="1847" w:name="_Toc106782927"/>
      <w:bookmarkStart w:id="1848" w:name="_Toc107311818"/>
      <w:bookmarkStart w:id="1849" w:name="_Toc107419402"/>
      <w:bookmarkStart w:id="1850" w:name="_Toc107475029"/>
      <w:bookmarkStart w:id="1851" w:name="_Toc123044187"/>
      <w:bookmarkStart w:id="1852" w:name="_Toc124157826"/>
      <w:bookmarkStart w:id="1853" w:name="_Toc124259749"/>
      <w:bookmarkStart w:id="1854" w:name="_Toc130584820"/>
      <w:bookmarkStart w:id="1855" w:name="_Toc137464476"/>
      <w:bookmarkStart w:id="1856" w:name="_Toc138884145"/>
      <w:bookmarkStart w:id="1857" w:name="_Toc145643346"/>
      <w:r w:rsidRPr="00F95B02">
        <w:t>8.3.1.1</w:t>
      </w:r>
      <w:r w:rsidRPr="00F95B02">
        <w:tab/>
        <w:t>General</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858" w:name="_Toc21127577"/>
      <w:bookmarkStart w:id="1859" w:name="_Toc29811786"/>
      <w:bookmarkStart w:id="1860" w:name="_Toc36817338"/>
      <w:bookmarkStart w:id="1861" w:name="_Toc37260260"/>
      <w:bookmarkStart w:id="1862" w:name="_Toc37267648"/>
      <w:bookmarkStart w:id="1863" w:name="_Toc44712250"/>
      <w:bookmarkStart w:id="1864" w:name="_Toc45893563"/>
      <w:bookmarkStart w:id="1865" w:name="_Toc53178285"/>
      <w:bookmarkStart w:id="1866" w:name="_Toc53178736"/>
      <w:bookmarkStart w:id="1867" w:name="_Toc61178974"/>
      <w:bookmarkStart w:id="1868" w:name="_Toc61179444"/>
      <w:bookmarkStart w:id="1869" w:name="_Toc67916740"/>
      <w:bookmarkStart w:id="1870" w:name="_Toc74663344"/>
      <w:bookmarkStart w:id="1871" w:name="_Toc82621885"/>
      <w:bookmarkStart w:id="1872" w:name="_Toc90422732"/>
      <w:bookmarkStart w:id="1873" w:name="_Toc106782928"/>
      <w:bookmarkStart w:id="1874" w:name="_Toc107311819"/>
      <w:bookmarkStart w:id="1875" w:name="_Toc107419403"/>
      <w:bookmarkStart w:id="1876" w:name="_Toc107475030"/>
      <w:bookmarkStart w:id="1877" w:name="_Toc123044188"/>
      <w:bookmarkStart w:id="1878" w:name="_Toc124157827"/>
      <w:bookmarkStart w:id="1879" w:name="_Toc124259750"/>
      <w:bookmarkStart w:id="1880" w:name="_Toc130584821"/>
      <w:bookmarkStart w:id="1881" w:name="_Toc137464477"/>
      <w:bookmarkStart w:id="1882" w:name="_Toc138884146"/>
      <w:bookmarkStart w:id="1883" w:name="_Toc145643347"/>
      <w:r w:rsidRPr="00F95B02">
        <w:t>8.3.1.2</w:t>
      </w:r>
      <w:r w:rsidRPr="00F95B02">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1884" w:name="_Toc21127578"/>
      <w:bookmarkStart w:id="1885" w:name="_Toc29811787"/>
      <w:bookmarkStart w:id="1886" w:name="_Toc36817339"/>
      <w:bookmarkStart w:id="1887" w:name="_Toc37260261"/>
      <w:bookmarkStart w:id="1888" w:name="_Toc37267649"/>
      <w:bookmarkStart w:id="1889" w:name="_Toc44712251"/>
      <w:bookmarkStart w:id="1890" w:name="_Toc45893564"/>
      <w:bookmarkStart w:id="1891" w:name="_Toc53178286"/>
      <w:bookmarkStart w:id="1892" w:name="_Toc53178737"/>
      <w:bookmarkStart w:id="1893" w:name="_Toc61178975"/>
      <w:bookmarkStart w:id="1894" w:name="_Toc61179445"/>
      <w:bookmarkStart w:id="1895" w:name="_Toc67916741"/>
      <w:bookmarkStart w:id="1896" w:name="_Toc74663345"/>
      <w:bookmarkStart w:id="1897" w:name="_Toc82621886"/>
      <w:bookmarkStart w:id="1898" w:name="_Toc90422733"/>
      <w:bookmarkStart w:id="1899" w:name="_Toc106782929"/>
      <w:bookmarkStart w:id="1900" w:name="_Toc107311820"/>
      <w:bookmarkStart w:id="1901" w:name="_Toc107419404"/>
      <w:bookmarkStart w:id="1902" w:name="_Toc107475031"/>
      <w:bookmarkStart w:id="1903" w:name="_Toc123044189"/>
      <w:bookmarkStart w:id="1904" w:name="_Toc124157828"/>
      <w:bookmarkStart w:id="1905" w:name="_Toc124259751"/>
      <w:bookmarkStart w:id="1906" w:name="_Toc130584822"/>
      <w:bookmarkStart w:id="1907" w:name="_Toc137464478"/>
      <w:bookmarkStart w:id="1908" w:name="_Toc138884147"/>
      <w:bookmarkStart w:id="1909" w:name="_Toc145643348"/>
      <w:r w:rsidRPr="00F95B02">
        <w:t>8.3.2</w:t>
      </w:r>
      <w:r w:rsidRPr="00F95B02">
        <w:tab/>
        <w:t xml:space="preserve">Performance requirements for PUCCH format </w:t>
      </w:r>
      <w:r w:rsidRPr="00F95B02">
        <w:rPr>
          <w:lang w:eastAsia="zh-CN"/>
        </w:rPr>
        <w:t>0</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A96EA78" w14:textId="77777777" w:rsidR="00A32616" w:rsidRPr="00F95B02" w:rsidRDefault="00A32616" w:rsidP="00A32616">
      <w:pPr>
        <w:pStyle w:val="Heading4"/>
      </w:pPr>
      <w:bookmarkStart w:id="1910" w:name="_Toc21127579"/>
      <w:bookmarkStart w:id="1911" w:name="_Toc29811788"/>
      <w:bookmarkStart w:id="1912" w:name="_Toc36817340"/>
      <w:bookmarkStart w:id="1913" w:name="_Toc37260262"/>
      <w:bookmarkStart w:id="1914" w:name="_Toc37267650"/>
      <w:bookmarkStart w:id="1915" w:name="_Toc44712252"/>
      <w:bookmarkStart w:id="1916" w:name="_Toc45893565"/>
      <w:bookmarkStart w:id="1917" w:name="_Toc53178287"/>
      <w:bookmarkStart w:id="1918" w:name="_Toc53178738"/>
      <w:bookmarkStart w:id="1919" w:name="_Toc61178976"/>
      <w:bookmarkStart w:id="1920" w:name="_Toc61179446"/>
      <w:bookmarkStart w:id="1921" w:name="_Toc67916742"/>
      <w:bookmarkStart w:id="1922" w:name="_Toc74663346"/>
      <w:bookmarkStart w:id="1923" w:name="_Toc82621887"/>
      <w:bookmarkStart w:id="1924" w:name="_Toc90422734"/>
      <w:bookmarkStart w:id="1925" w:name="_Toc106782930"/>
      <w:bookmarkStart w:id="1926" w:name="_Toc107311821"/>
      <w:bookmarkStart w:id="1927" w:name="_Toc107419405"/>
      <w:bookmarkStart w:id="1928" w:name="_Toc107475032"/>
      <w:bookmarkStart w:id="1929" w:name="_Toc123044190"/>
      <w:bookmarkStart w:id="1930" w:name="_Toc124157829"/>
      <w:bookmarkStart w:id="1931" w:name="_Toc124259752"/>
      <w:bookmarkStart w:id="1932" w:name="_Toc130584823"/>
      <w:bookmarkStart w:id="1933" w:name="_Toc137464479"/>
      <w:bookmarkStart w:id="1934" w:name="_Toc138884148"/>
      <w:bookmarkStart w:id="1935" w:name="_Toc145643349"/>
      <w:r w:rsidRPr="00F95B02">
        <w:t>8.3.2.1</w:t>
      </w:r>
      <w:r w:rsidRPr="00F95B02">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1936" w:name="_Toc21127580"/>
      <w:bookmarkStart w:id="1937" w:name="_Toc29811789"/>
      <w:bookmarkStart w:id="1938" w:name="_Toc36817341"/>
      <w:bookmarkStart w:id="1939" w:name="_Toc37260263"/>
      <w:bookmarkStart w:id="1940" w:name="_Toc37267651"/>
      <w:bookmarkStart w:id="1941" w:name="_Toc44712253"/>
      <w:bookmarkStart w:id="1942" w:name="_Toc45893566"/>
      <w:bookmarkStart w:id="1943" w:name="_Toc53178288"/>
      <w:bookmarkStart w:id="1944" w:name="_Toc53178739"/>
      <w:bookmarkStart w:id="1945" w:name="_Toc61178977"/>
      <w:bookmarkStart w:id="1946" w:name="_Toc61179447"/>
      <w:bookmarkStart w:id="1947" w:name="_Toc67916743"/>
      <w:bookmarkStart w:id="1948" w:name="_Toc74663347"/>
      <w:bookmarkStart w:id="1949" w:name="_Toc82621888"/>
      <w:bookmarkStart w:id="1950" w:name="_Toc90422735"/>
      <w:bookmarkStart w:id="1951" w:name="_Toc106782931"/>
      <w:bookmarkStart w:id="1952" w:name="_Toc107311822"/>
      <w:bookmarkStart w:id="1953" w:name="_Toc107419406"/>
      <w:bookmarkStart w:id="1954" w:name="_Toc107475033"/>
      <w:bookmarkStart w:id="1955" w:name="_Toc123044191"/>
      <w:bookmarkStart w:id="1956" w:name="_Toc124157830"/>
      <w:bookmarkStart w:id="1957" w:name="_Toc124259753"/>
      <w:bookmarkStart w:id="1958" w:name="_Toc130584824"/>
      <w:bookmarkStart w:id="1959" w:name="_Toc137464480"/>
      <w:bookmarkStart w:id="1960" w:name="_Toc138884149"/>
      <w:bookmarkStart w:id="1961" w:name="_Toc145643350"/>
      <w:r w:rsidRPr="00F95B02">
        <w:t>8.3.2.2</w:t>
      </w:r>
      <w:r w:rsidRPr="00F95B02">
        <w:tab/>
        <w:t>Minimum requirements</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1962" w:name="_Toc21127581"/>
      <w:bookmarkStart w:id="1963" w:name="_Toc29811790"/>
      <w:bookmarkStart w:id="1964" w:name="_Toc36817342"/>
      <w:bookmarkStart w:id="1965" w:name="_Toc37260264"/>
      <w:bookmarkStart w:id="1966" w:name="_Toc37267652"/>
      <w:bookmarkStart w:id="1967" w:name="_Toc44712254"/>
      <w:bookmarkStart w:id="1968" w:name="_Toc45893567"/>
      <w:bookmarkStart w:id="1969" w:name="_Toc53178289"/>
      <w:bookmarkStart w:id="1970" w:name="_Toc53178740"/>
      <w:bookmarkStart w:id="1971" w:name="_Toc61178978"/>
      <w:bookmarkStart w:id="1972" w:name="_Toc61179448"/>
      <w:bookmarkStart w:id="1973" w:name="_Toc67916744"/>
      <w:bookmarkStart w:id="1974" w:name="_Toc74663348"/>
      <w:bookmarkStart w:id="1975" w:name="_Toc82621889"/>
      <w:bookmarkStart w:id="1976" w:name="_Toc90422736"/>
      <w:bookmarkStart w:id="1977" w:name="_Toc106782932"/>
      <w:bookmarkStart w:id="1978" w:name="_Toc107311823"/>
      <w:bookmarkStart w:id="1979" w:name="_Toc107419407"/>
      <w:bookmarkStart w:id="1980" w:name="_Toc107475034"/>
      <w:bookmarkStart w:id="1981" w:name="_Toc123044192"/>
      <w:bookmarkStart w:id="1982" w:name="_Toc124157831"/>
      <w:bookmarkStart w:id="1983" w:name="_Toc124259754"/>
      <w:bookmarkStart w:id="1984" w:name="_Toc130584825"/>
      <w:bookmarkStart w:id="1985" w:name="_Toc137464481"/>
      <w:bookmarkStart w:id="1986" w:name="_Toc138884150"/>
      <w:bookmarkStart w:id="1987" w:name="_Toc145643351"/>
      <w:r w:rsidRPr="00F95B02">
        <w:t>8.3.</w:t>
      </w:r>
      <w:r w:rsidRPr="00F95B02">
        <w:rPr>
          <w:lang w:eastAsia="zh-CN"/>
        </w:rPr>
        <w:t>3</w:t>
      </w:r>
      <w:r w:rsidRPr="00F95B02">
        <w:tab/>
        <w:t>Performance requirements for PUCCH format 1</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77A5EE8" w14:textId="77777777" w:rsidR="00A32616" w:rsidRPr="00F95B02" w:rsidRDefault="00A32616" w:rsidP="00A32616">
      <w:pPr>
        <w:pStyle w:val="Heading4"/>
        <w:rPr>
          <w:lang w:eastAsia="ko-KR"/>
        </w:rPr>
      </w:pPr>
      <w:bookmarkStart w:id="1988" w:name="_Toc21127582"/>
      <w:bookmarkStart w:id="1989" w:name="_Toc29811791"/>
      <w:bookmarkStart w:id="1990" w:name="_Toc36817343"/>
      <w:bookmarkStart w:id="1991" w:name="_Toc37260265"/>
      <w:bookmarkStart w:id="1992" w:name="_Toc37267653"/>
      <w:bookmarkStart w:id="1993" w:name="_Toc44712255"/>
      <w:bookmarkStart w:id="1994" w:name="_Toc45893568"/>
      <w:bookmarkStart w:id="1995" w:name="_Toc53178290"/>
      <w:bookmarkStart w:id="1996" w:name="_Toc53178741"/>
      <w:bookmarkStart w:id="1997" w:name="_Toc61178979"/>
      <w:bookmarkStart w:id="1998" w:name="_Toc61179449"/>
      <w:bookmarkStart w:id="1999" w:name="_Toc67916745"/>
      <w:bookmarkStart w:id="2000" w:name="_Toc74663349"/>
      <w:bookmarkStart w:id="2001" w:name="_Toc82621890"/>
      <w:bookmarkStart w:id="2002" w:name="_Toc90422737"/>
      <w:bookmarkStart w:id="2003" w:name="_Toc106782933"/>
      <w:bookmarkStart w:id="2004" w:name="_Toc107311824"/>
      <w:bookmarkStart w:id="2005" w:name="_Toc107419408"/>
      <w:bookmarkStart w:id="2006" w:name="_Toc107475035"/>
      <w:bookmarkStart w:id="2007" w:name="_Toc123044193"/>
      <w:bookmarkStart w:id="2008" w:name="_Toc124157832"/>
      <w:bookmarkStart w:id="2009" w:name="_Toc124259755"/>
      <w:bookmarkStart w:id="2010" w:name="_Toc130584826"/>
      <w:bookmarkStart w:id="2011" w:name="_Toc137464482"/>
      <w:bookmarkStart w:id="2012" w:name="_Toc138884151"/>
      <w:bookmarkStart w:id="2013" w:name="_Toc145643352"/>
      <w:r w:rsidRPr="00F95B02">
        <w:t>8.3.3.1</w:t>
      </w:r>
      <w:r w:rsidRPr="00F95B02">
        <w:tab/>
        <w:t>NACK to ACK requirements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6C97B582" w14:textId="77777777" w:rsidR="00A32616" w:rsidRPr="00F95B02" w:rsidRDefault="00A32616" w:rsidP="00A32616">
      <w:pPr>
        <w:pStyle w:val="Heading5"/>
      </w:pPr>
      <w:bookmarkStart w:id="2014" w:name="_Toc21127583"/>
      <w:bookmarkStart w:id="2015" w:name="_Toc29811792"/>
      <w:bookmarkStart w:id="2016" w:name="_Toc36817344"/>
      <w:bookmarkStart w:id="2017" w:name="_Toc37260266"/>
      <w:bookmarkStart w:id="2018" w:name="_Toc37267654"/>
      <w:bookmarkStart w:id="2019" w:name="_Toc44712256"/>
      <w:bookmarkStart w:id="2020" w:name="_Toc45893569"/>
      <w:bookmarkStart w:id="2021" w:name="_Toc53178291"/>
      <w:bookmarkStart w:id="2022" w:name="_Toc53178742"/>
      <w:bookmarkStart w:id="2023" w:name="_Toc61178980"/>
      <w:bookmarkStart w:id="2024" w:name="_Toc61179450"/>
      <w:bookmarkStart w:id="2025" w:name="_Toc67916746"/>
      <w:bookmarkStart w:id="2026" w:name="_Toc74663350"/>
      <w:bookmarkStart w:id="2027" w:name="_Toc82621891"/>
      <w:bookmarkStart w:id="2028" w:name="_Toc90422738"/>
      <w:bookmarkStart w:id="2029" w:name="_Toc106782934"/>
      <w:bookmarkStart w:id="2030" w:name="_Toc107311825"/>
      <w:bookmarkStart w:id="2031" w:name="_Toc107419409"/>
      <w:bookmarkStart w:id="2032" w:name="_Toc107475036"/>
      <w:bookmarkStart w:id="2033" w:name="_Toc123044194"/>
      <w:bookmarkStart w:id="2034" w:name="_Toc124157833"/>
      <w:bookmarkStart w:id="2035" w:name="_Toc124259756"/>
      <w:bookmarkStart w:id="2036" w:name="_Toc130584827"/>
      <w:bookmarkStart w:id="2037" w:name="_Toc137464483"/>
      <w:bookmarkStart w:id="2038" w:name="_Toc138884152"/>
      <w:bookmarkStart w:id="2039" w:name="_Toc145643353"/>
      <w:r w:rsidRPr="00F95B02">
        <w:t>8.3.3.1.1</w:t>
      </w:r>
      <w:r w:rsidRPr="00F95B02">
        <w:tab/>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lastRenderedPageBreak/>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040" w:name="_Toc21127584"/>
      <w:bookmarkStart w:id="2041" w:name="_Toc29811793"/>
      <w:bookmarkStart w:id="2042" w:name="_Toc36817345"/>
      <w:bookmarkStart w:id="2043" w:name="_Toc37260267"/>
      <w:bookmarkStart w:id="2044" w:name="_Toc37267655"/>
      <w:bookmarkStart w:id="2045" w:name="_Toc44712257"/>
      <w:bookmarkStart w:id="2046" w:name="_Toc45893570"/>
      <w:bookmarkStart w:id="2047" w:name="_Toc53178292"/>
      <w:bookmarkStart w:id="2048" w:name="_Toc53178743"/>
      <w:bookmarkStart w:id="2049" w:name="_Toc61178981"/>
      <w:bookmarkStart w:id="2050" w:name="_Toc61179451"/>
      <w:bookmarkStart w:id="2051" w:name="_Toc67916747"/>
      <w:bookmarkStart w:id="2052" w:name="_Toc74663351"/>
      <w:bookmarkStart w:id="2053" w:name="_Toc82621892"/>
      <w:bookmarkStart w:id="2054" w:name="_Toc90422739"/>
      <w:bookmarkStart w:id="2055" w:name="_Toc106782935"/>
      <w:bookmarkStart w:id="2056" w:name="_Toc107311826"/>
      <w:bookmarkStart w:id="2057" w:name="_Toc107419410"/>
      <w:bookmarkStart w:id="2058" w:name="_Toc107475037"/>
      <w:bookmarkStart w:id="2059" w:name="_Toc123044195"/>
      <w:bookmarkStart w:id="2060" w:name="_Toc124157834"/>
      <w:bookmarkStart w:id="2061" w:name="_Toc124259757"/>
      <w:bookmarkStart w:id="2062" w:name="_Toc130584828"/>
      <w:bookmarkStart w:id="2063" w:name="_Toc137464484"/>
      <w:bookmarkStart w:id="2064" w:name="_Toc138884153"/>
      <w:bookmarkStart w:id="2065" w:name="_Toc145643354"/>
      <w:r w:rsidRPr="00F95B02">
        <w:t>8.3.3.1.2</w:t>
      </w:r>
      <w:r w:rsidRPr="00F95B02">
        <w:tab/>
        <w:t>Minimum requirements</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066" w:name="_Toc21127585"/>
      <w:bookmarkStart w:id="2067" w:name="_Toc29811794"/>
      <w:bookmarkStart w:id="2068" w:name="_Toc36817346"/>
      <w:bookmarkStart w:id="2069" w:name="_Toc37260268"/>
      <w:bookmarkStart w:id="2070" w:name="_Toc37267656"/>
      <w:bookmarkStart w:id="2071" w:name="_Toc44712258"/>
      <w:bookmarkStart w:id="2072" w:name="_Toc45893571"/>
      <w:bookmarkStart w:id="2073" w:name="_Toc53178293"/>
      <w:bookmarkStart w:id="2074" w:name="_Toc53178744"/>
      <w:bookmarkStart w:id="2075" w:name="_Toc61178982"/>
      <w:bookmarkStart w:id="2076" w:name="_Toc61179452"/>
      <w:bookmarkStart w:id="2077" w:name="_Toc67916748"/>
      <w:bookmarkStart w:id="2078" w:name="_Toc74663352"/>
      <w:bookmarkStart w:id="2079" w:name="_Toc82621893"/>
      <w:bookmarkStart w:id="2080" w:name="_Toc90422740"/>
      <w:bookmarkStart w:id="2081" w:name="_Toc106782936"/>
      <w:bookmarkStart w:id="2082" w:name="_Toc107311827"/>
      <w:bookmarkStart w:id="2083" w:name="_Toc107419411"/>
      <w:bookmarkStart w:id="2084" w:name="_Toc107475038"/>
      <w:bookmarkStart w:id="2085" w:name="_Toc123044196"/>
      <w:bookmarkStart w:id="2086" w:name="_Toc124157835"/>
      <w:bookmarkStart w:id="2087" w:name="_Toc124259758"/>
      <w:bookmarkStart w:id="2088" w:name="_Toc130584829"/>
      <w:bookmarkStart w:id="2089" w:name="_Toc137464485"/>
      <w:bookmarkStart w:id="2090" w:name="_Toc138884154"/>
      <w:bookmarkStart w:id="2091" w:name="_Toc145643355"/>
      <w:r w:rsidRPr="00F95B02">
        <w:t>8.3.3.2</w:t>
      </w:r>
      <w:r w:rsidRPr="00F95B02">
        <w:tab/>
        <w:t>ACK missed detection requirements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3A3E13A" w14:textId="77777777" w:rsidR="00A32616" w:rsidRPr="00F95B02" w:rsidRDefault="00A32616" w:rsidP="00A32616">
      <w:pPr>
        <w:pStyle w:val="Heading5"/>
      </w:pPr>
      <w:bookmarkStart w:id="2092" w:name="_Toc21127586"/>
      <w:bookmarkStart w:id="2093" w:name="_Toc29811795"/>
      <w:bookmarkStart w:id="2094" w:name="_Toc36817347"/>
      <w:bookmarkStart w:id="2095" w:name="_Toc37260269"/>
      <w:bookmarkStart w:id="2096" w:name="_Toc37267657"/>
      <w:bookmarkStart w:id="2097" w:name="_Toc44712259"/>
      <w:bookmarkStart w:id="2098" w:name="_Toc45893572"/>
      <w:bookmarkStart w:id="2099" w:name="_Toc53178294"/>
      <w:bookmarkStart w:id="2100" w:name="_Toc53178745"/>
      <w:bookmarkStart w:id="2101" w:name="_Toc61178983"/>
      <w:bookmarkStart w:id="2102" w:name="_Toc61179453"/>
      <w:bookmarkStart w:id="2103" w:name="_Toc67916749"/>
      <w:bookmarkStart w:id="2104" w:name="_Toc74663353"/>
      <w:bookmarkStart w:id="2105" w:name="_Toc82621894"/>
      <w:bookmarkStart w:id="2106" w:name="_Toc90422741"/>
      <w:bookmarkStart w:id="2107" w:name="_Toc106782937"/>
      <w:bookmarkStart w:id="2108" w:name="_Toc107311828"/>
      <w:bookmarkStart w:id="2109" w:name="_Toc107419412"/>
      <w:bookmarkStart w:id="2110" w:name="_Toc107475039"/>
      <w:bookmarkStart w:id="2111" w:name="_Toc123044197"/>
      <w:bookmarkStart w:id="2112" w:name="_Toc124157836"/>
      <w:bookmarkStart w:id="2113" w:name="_Toc124259759"/>
      <w:bookmarkStart w:id="2114" w:name="_Toc130584830"/>
      <w:bookmarkStart w:id="2115" w:name="_Toc137464486"/>
      <w:bookmarkStart w:id="2116" w:name="_Toc138884155"/>
      <w:bookmarkStart w:id="2117" w:name="_Toc145643356"/>
      <w:r w:rsidRPr="00F95B02">
        <w:t>8.3.3.2.1</w:t>
      </w:r>
      <w:r w:rsidRPr="00F95B02">
        <w:tab/>
        <w:t>General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118" w:name="_Toc21127587"/>
      <w:bookmarkStart w:id="2119" w:name="_Toc29811796"/>
      <w:bookmarkStart w:id="2120" w:name="_Toc36817348"/>
      <w:bookmarkStart w:id="2121" w:name="_Toc37260270"/>
      <w:bookmarkStart w:id="2122" w:name="_Toc37267658"/>
      <w:bookmarkStart w:id="2123" w:name="_Toc44712260"/>
      <w:bookmarkStart w:id="2124" w:name="_Toc45893573"/>
      <w:bookmarkStart w:id="2125" w:name="_Toc53178295"/>
      <w:bookmarkStart w:id="2126" w:name="_Toc53178746"/>
      <w:bookmarkStart w:id="2127" w:name="_Toc61178984"/>
      <w:bookmarkStart w:id="2128" w:name="_Toc61179454"/>
      <w:bookmarkStart w:id="2129" w:name="_Toc67916750"/>
      <w:bookmarkStart w:id="2130" w:name="_Toc74663354"/>
      <w:bookmarkStart w:id="2131" w:name="_Toc82621895"/>
      <w:bookmarkStart w:id="2132" w:name="_Toc90422742"/>
      <w:bookmarkStart w:id="2133" w:name="_Toc106782938"/>
      <w:bookmarkStart w:id="2134" w:name="_Toc107311829"/>
      <w:bookmarkStart w:id="2135" w:name="_Toc107419413"/>
      <w:bookmarkStart w:id="2136" w:name="_Toc107475040"/>
      <w:bookmarkStart w:id="2137" w:name="_Toc123044198"/>
      <w:bookmarkStart w:id="2138" w:name="_Toc124157837"/>
      <w:bookmarkStart w:id="2139" w:name="_Toc124259760"/>
      <w:bookmarkStart w:id="2140" w:name="_Toc130584831"/>
      <w:bookmarkStart w:id="2141" w:name="_Toc137464487"/>
      <w:bookmarkStart w:id="2142" w:name="_Toc138884156"/>
      <w:bookmarkStart w:id="2143" w:name="_Toc145643357"/>
      <w:r w:rsidRPr="00F95B02">
        <w:t>8.3.3.2.2</w:t>
      </w:r>
      <w:r w:rsidRPr="00F95B02">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144" w:name="_Toc21127588"/>
      <w:bookmarkStart w:id="2145" w:name="_Toc29811797"/>
      <w:bookmarkStart w:id="2146" w:name="_Toc36817349"/>
      <w:bookmarkStart w:id="2147" w:name="_Toc37260271"/>
      <w:bookmarkStart w:id="2148" w:name="_Toc37267659"/>
      <w:bookmarkStart w:id="2149" w:name="_Toc44712261"/>
      <w:bookmarkStart w:id="2150" w:name="_Toc45893574"/>
      <w:bookmarkStart w:id="2151" w:name="_Toc53178296"/>
      <w:bookmarkStart w:id="2152" w:name="_Toc53178747"/>
      <w:bookmarkStart w:id="2153" w:name="_Toc61178985"/>
      <w:bookmarkStart w:id="2154" w:name="_Toc61179455"/>
      <w:bookmarkStart w:id="2155" w:name="_Toc67916751"/>
      <w:bookmarkStart w:id="2156" w:name="_Toc74663355"/>
      <w:bookmarkStart w:id="2157" w:name="_Toc82621896"/>
      <w:bookmarkStart w:id="2158" w:name="_Toc90422743"/>
      <w:bookmarkStart w:id="2159" w:name="_Toc106782939"/>
      <w:bookmarkStart w:id="2160" w:name="_Toc107311830"/>
      <w:bookmarkStart w:id="2161" w:name="_Toc107419414"/>
      <w:bookmarkStart w:id="2162" w:name="_Toc107475041"/>
      <w:bookmarkStart w:id="2163" w:name="_Toc123044199"/>
      <w:bookmarkStart w:id="2164" w:name="_Toc124157838"/>
      <w:bookmarkStart w:id="2165" w:name="_Toc124259761"/>
      <w:bookmarkStart w:id="2166" w:name="_Toc130584832"/>
      <w:bookmarkStart w:id="2167" w:name="_Toc137464488"/>
      <w:bookmarkStart w:id="2168" w:name="_Toc138884157"/>
      <w:bookmarkStart w:id="2169" w:name="_Toc145643358"/>
      <w:r w:rsidRPr="00F95B02">
        <w:t>8.3.</w:t>
      </w:r>
      <w:r w:rsidRPr="00F95B02">
        <w:rPr>
          <w:lang w:eastAsia="zh-CN"/>
        </w:rPr>
        <w:t>4</w:t>
      </w:r>
      <w:r w:rsidRPr="00F95B02">
        <w:tab/>
        <w:t xml:space="preserve">Performance requirements for PUCCH format </w:t>
      </w:r>
      <w:r w:rsidRPr="00F95B02">
        <w:rPr>
          <w:lang w:eastAsia="zh-CN"/>
        </w:rPr>
        <w:t>2</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23121641" w14:textId="77777777" w:rsidR="00A32616" w:rsidRPr="00F95B02" w:rsidRDefault="00A32616" w:rsidP="00A32616">
      <w:pPr>
        <w:pStyle w:val="Heading4"/>
        <w:rPr>
          <w:rFonts w:eastAsia="DengXian"/>
          <w:lang w:eastAsia="zh-CN"/>
        </w:rPr>
      </w:pPr>
      <w:bookmarkStart w:id="2170" w:name="_Toc21127589"/>
      <w:bookmarkStart w:id="2171" w:name="_Toc29811798"/>
      <w:bookmarkStart w:id="2172" w:name="_Toc36817350"/>
      <w:bookmarkStart w:id="2173" w:name="_Toc37260272"/>
      <w:bookmarkStart w:id="2174" w:name="_Toc37267660"/>
      <w:bookmarkStart w:id="2175" w:name="_Toc44712262"/>
      <w:bookmarkStart w:id="2176" w:name="_Toc45893575"/>
      <w:bookmarkStart w:id="2177" w:name="_Toc53178297"/>
      <w:bookmarkStart w:id="2178" w:name="_Toc53178748"/>
      <w:bookmarkStart w:id="2179" w:name="_Toc61178986"/>
      <w:bookmarkStart w:id="2180" w:name="_Toc61179456"/>
      <w:bookmarkStart w:id="2181" w:name="_Toc67916752"/>
      <w:bookmarkStart w:id="2182" w:name="_Toc74663356"/>
      <w:bookmarkStart w:id="2183" w:name="_Toc82621897"/>
      <w:bookmarkStart w:id="2184" w:name="_Toc90422744"/>
      <w:bookmarkStart w:id="2185" w:name="_Toc106782940"/>
      <w:bookmarkStart w:id="2186" w:name="_Toc107311831"/>
      <w:bookmarkStart w:id="2187" w:name="_Toc107419415"/>
      <w:bookmarkStart w:id="2188" w:name="_Toc107475042"/>
      <w:bookmarkStart w:id="2189" w:name="_Toc123044200"/>
      <w:bookmarkStart w:id="2190" w:name="_Toc124157839"/>
      <w:bookmarkStart w:id="2191" w:name="_Toc124259762"/>
      <w:bookmarkStart w:id="2192" w:name="_Toc130584833"/>
      <w:bookmarkStart w:id="2193" w:name="_Toc137464489"/>
      <w:bookmarkStart w:id="2194" w:name="_Toc138884158"/>
      <w:bookmarkStart w:id="2195" w:name="_Toc145643359"/>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07EC6F8B" w14:textId="77777777" w:rsidR="00A32616" w:rsidRPr="00F95B02" w:rsidRDefault="00A32616" w:rsidP="00A32616">
      <w:pPr>
        <w:pStyle w:val="Heading5"/>
        <w:rPr>
          <w:rFonts w:eastAsia="DengXian"/>
          <w:lang w:eastAsia="zh-CN"/>
        </w:rPr>
      </w:pPr>
      <w:bookmarkStart w:id="2196" w:name="_Toc21127590"/>
      <w:bookmarkStart w:id="2197" w:name="_Toc29811799"/>
      <w:bookmarkStart w:id="2198" w:name="_Toc36817351"/>
      <w:bookmarkStart w:id="2199" w:name="_Toc37260273"/>
      <w:bookmarkStart w:id="2200" w:name="_Toc37267661"/>
      <w:bookmarkStart w:id="2201" w:name="_Toc44712263"/>
      <w:bookmarkStart w:id="2202" w:name="_Toc45893576"/>
      <w:bookmarkStart w:id="2203" w:name="_Toc53178298"/>
      <w:bookmarkStart w:id="2204" w:name="_Toc53178749"/>
      <w:bookmarkStart w:id="2205" w:name="_Toc61178987"/>
      <w:bookmarkStart w:id="2206" w:name="_Toc61179457"/>
      <w:bookmarkStart w:id="2207" w:name="_Toc67916753"/>
      <w:bookmarkStart w:id="2208" w:name="_Toc74663357"/>
      <w:bookmarkStart w:id="2209" w:name="_Toc82621898"/>
      <w:bookmarkStart w:id="2210" w:name="_Toc90422745"/>
      <w:bookmarkStart w:id="2211" w:name="_Toc106782941"/>
      <w:bookmarkStart w:id="2212" w:name="_Toc107311832"/>
      <w:bookmarkStart w:id="2213" w:name="_Toc107419416"/>
      <w:bookmarkStart w:id="2214" w:name="_Toc107475043"/>
      <w:bookmarkStart w:id="2215" w:name="_Toc123044201"/>
      <w:bookmarkStart w:id="2216" w:name="_Toc124157840"/>
      <w:bookmarkStart w:id="2217" w:name="_Toc124259763"/>
      <w:bookmarkStart w:id="2218" w:name="_Toc130584834"/>
      <w:bookmarkStart w:id="2219" w:name="_Toc137464490"/>
      <w:bookmarkStart w:id="2220" w:name="_Toc138884159"/>
      <w:bookmarkStart w:id="2221" w:name="_Toc145643360"/>
      <w:r w:rsidRPr="00F95B02">
        <w:t>8.3.</w:t>
      </w:r>
      <w:r w:rsidRPr="00F95B02">
        <w:rPr>
          <w:lang w:eastAsia="zh-CN"/>
        </w:rPr>
        <w:t>4</w:t>
      </w:r>
      <w:r w:rsidRPr="00F95B02">
        <w:t>.</w:t>
      </w:r>
      <w:r w:rsidRPr="00F95B02">
        <w:rPr>
          <w:lang w:eastAsia="zh-CN"/>
        </w:rPr>
        <w:t>1</w:t>
      </w:r>
      <w:r w:rsidRPr="00F95B02">
        <w:t>.1</w:t>
      </w:r>
      <w:r w:rsidRPr="00F95B02">
        <w:tab/>
        <w:t>General</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222" w:name="_Toc29811800"/>
      <w:bookmarkStart w:id="2223" w:name="_Toc36817352"/>
      <w:bookmarkStart w:id="222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225" w:name="_Toc37260274"/>
      <w:bookmarkStart w:id="2226" w:name="_Toc37267662"/>
      <w:bookmarkStart w:id="2227" w:name="_Toc44712264"/>
      <w:bookmarkStart w:id="2228" w:name="_Toc45893577"/>
      <w:bookmarkStart w:id="2229" w:name="_Toc53178299"/>
      <w:bookmarkStart w:id="2230" w:name="_Toc53178750"/>
      <w:bookmarkStart w:id="2231" w:name="_Toc61178988"/>
      <w:bookmarkStart w:id="2232" w:name="_Toc61179458"/>
      <w:bookmarkStart w:id="2233" w:name="_Toc67916754"/>
      <w:bookmarkStart w:id="2234" w:name="_Toc74663358"/>
      <w:bookmarkStart w:id="2235" w:name="_Toc82621899"/>
      <w:bookmarkStart w:id="2236" w:name="_Toc90422746"/>
      <w:bookmarkStart w:id="2237" w:name="_Toc106782942"/>
      <w:bookmarkStart w:id="2238" w:name="_Toc107311833"/>
      <w:bookmarkStart w:id="2239" w:name="_Toc107419417"/>
      <w:bookmarkStart w:id="2240" w:name="_Toc107475044"/>
      <w:bookmarkStart w:id="2241" w:name="_Toc123044202"/>
      <w:bookmarkStart w:id="2242" w:name="_Toc124157841"/>
      <w:bookmarkStart w:id="2243" w:name="_Toc124259764"/>
      <w:bookmarkStart w:id="2244" w:name="_Toc130584835"/>
      <w:bookmarkStart w:id="2245" w:name="_Toc137464491"/>
      <w:bookmarkStart w:id="2246" w:name="_Toc138884160"/>
      <w:bookmarkStart w:id="2247" w:name="_Toc145643361"/>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248" w:name="_Toc21127592"/>
      <w:bookmarkStart w:id="2249" w:name="_Toc29811801"/>
      <w:bookmarkStart w:id="2250" w:name="_Toc36817353"/>
      <w:bookmarkStart w:id="2251" w:name="_Toc37260275"/>
      <w:bookmarkStart w:id="2252" w:name="_Toc37267663"/>
      <w:bookmarkStart w:id="2253" w:name="_Toc44712265"/>
      <w:bookmarkStart w:id="2254" w:name="_Toc45893578"/>
      <w:bookmarkStart w:id="2255" w:name="_Toc53178300"/>
      <w:bookmarkStart w:id="2256" w:name="_Toc53178751"/>
      <w:bookmarkStart w:id="2257" w:name="_Toc61178989"/>
      <w:bookmarkStart w:id="2258" w:name="_Toc61179459"/>
      <w:bookmarkStart w:id="2259" w:name="_Toc67916755"/>
      <w:bookmarkStart w:id="2260" w:name="_Toc74663359"/>
      <w:bookmarkStart w:id="2261" w:name="_Toc82621900"/>
      <w:bookmarkStart w:id="2262" w:name="_Toc90422747"/>
      <w:bookmarkStart w:id="2263" w:name="_Toc106782943"/>
      <w:bookmarkStart w:id="2264" w:name="_Toc107311834"/>
      <w:bookmarkStart w:id="2265" w:name="_Toc107419418"/>
      <w:bookmarkStart w:id="2266" w:name="_Toc107475045"/>
      <w:bookmarkStart w:id="2267" w:name="_Toc123044203"/>
      <w:bookmarkStart w:id="2268" w:name="_Toc124157842"/>
      <w:bookmarkStart w:id="2269" w:name="_Toc124259765"/>
      <w:bookmarkStart w:id="2270" w:name="_Toc130584836"/>
      <w:bookmarkStart w:id="2271" w:name="_Toc137464492"/>
      <w:bookmarkStart w:id="2272" w:name="_Toc138884161"/>
      <w:bookmarkStart w:id="2273" w:name="_Toc145643362"/>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A1BBF2D" w14:textId="77777777" w:rsidR="00A32616" w:rsidRPr="00F95B02" w:rsidRDefault="00A32616" w:rsidP="00A32616">
      <w:pPr>
        <w:pStyle w:val="Heading5"/>
        <w:rPr>
          <w:rFonts w:eastAsia="DengXian"/>
          <w:lang w:eastAsia="zh-CN"/>
        </w:rPr>
      </w:pPr>
      <w:bookmarkStart w:id="2274" w:name="_Toc21127593"/>
      <w:bookmarkStart w:id="2275" w:name="_Toc29811802"/>
      <w:bookmarkStart w:id="2276" w:name="_Toc36817354"/>
      <w:bookmarkStart w:id="2277" w:name="_Toc37260276"/>
      <w:bookmarkStart w:id="2278" w:name="_Toc37267664"/>
      <w:bookmarkStart w:id="2279" w:name="_Toc44712266"/>
      <w:bookmarkStart w:id="2280" w:name="_Toc45893579"/>
      <w:bookmarkStart w:id="2281" w:name="_Toc53178301"/>
      <w:bookmarkStart w:id="2282" w:name="_Toc53178752"/>
      <w:bookmarkStart w:id="2283" w:name="_Toc61178990"/>
      <w:bookmarkStart w:id="2284" w:name="_Toc61179460"/>
      <w:bookmarkStart w:id="2285" w:name="_Toc67916756"/>
      <w:bookmarkStart w:id="2286" w:name="_Toc74663360"/>
      <w:bookmarkStart w:id="2287" w:name="_Toc82621901"/>
      <w:bookmarkStart w:id="2288" w:name="_Toc90422748"/>
      <w:bookmarkStart w:id="2289" w:name="_Toc106782944"/>
      <w:bookmarkStart w:id="2290" w:name="_Toc107311835"/>
      <w:bookmarkStart w:id="2291" w:name="_Toc107419419"/>
      <w:bookmarkStart w:id="2292" w:name="_Toc107475046"/>
      <w:bookmarkStart w:id="2293" w:name="_Toc123044204"/>
      <w:bookmarkStart w:id="2294" w:name="_Toc124157843"/>
      <w:bookmarkStart w:id="2295" w:name="_Toc124259766"/>
      <w:bookmarkStart w:id="2296" w:name="_Toc130584837"/>
      <w:bookmarkStart w:id="2297" w:name="_Toc137464493"/>
      <w:bookmarkStart w:id="2298" w:name="_Toc138884162"/>
      <w:bookmarkStart w:id="2299" w:name="_Toc145643363"/>
      <w:r w:rsidRPr="00F95B02">
        <w:t>8.3.</w:t>
      </w:r>
      <w:r w:rsidRPr="00F95B02">
        <w:rPr>
          <w:lang w:eastAsia="zh-CN"/>
        </w:rPr>
        <w:t>4</w:t>
      </w:r>
      <w:r w:rsidRPr="00F95B02">
        <w:t>.</w:t>
      </w:r>
      <w:r w:rsidRPr="00F95B02">
        <w:rPr>
          <w:lang w:eastAsia="zh-CN"/>
        </w:rPr>
        <w:t>2</w:t>
      </w:r>
      <w:r w:rsidRPr="00F95B02">
        <w:t>.1</w:t>
      </w:r>
      <w:r w:rsidRPr="00F95B02">
        <w:tab/>
        <w:t>General</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300" w:name="_Toc21127594"/>
      <w:bookmarkStart w:id="2301" w:name="_Toc29811803"/>
      <w:bookmarkStart w:id="2302" w:name="_Toc36817355"/>
      <w:bookmarkStart w:id="2303" w:name="_Toc37260277"/>
      <w:bookmarkStart w:id="2304" w:name="_Toc37267665"/>
      <w:bookmarkStart w:id="2305" w:name="_Toc44712267"/>
      <w:bookmarkStart w:id="2306" w:name="_Toc45893580"/>
      <w:bookmarkStart w:id="2307" w:name="_Toc53178302"/>
      <w:bookmarkStart w:id="2308" w:name="_Toc53178753"/>
      <w:bookmarkStart w:id="2309" w:name="_Toc61178991"/>
      <w:bookmarkStart w:id="2310" w:name="_Toc61179461"/>
      <w:bookmarkStart w:id="2311" w:name="_Toc67916757"/>
      <w:bookmarkStart w:id="2312" w:name="_Toc74663361"/>
      <w:bookmarkStart w:id="2313" w:name="_Toc82621902"/>
      <w:bookmarkStart w:id="2314" w:name="_Toc90422749"/>
      <w:bookmarkStart w:id="2315" w:name="_Toc106782945"/>
      <w:bookmarkStart w:id="2316" w:name="_Toc107311836"/>
      <w:bookmarkStart w:id="2317" w:name="_Toc107419420"/>
      <w:bookmarkStart w:id="2318" w:name="_Toc107475047"/>
      <w:bookmarkStart w:id="2319" w:name="_Toc123044205"/>
      <w:bookmarkStart w:id="2320" w:name="_Toc124157844"/>
      <w:bookmarkStart w:id="2321" w:name="_Toc124259767"/>
      <w:bookmarkStart w:id="2322" w:name="_Toc130584838"/>
      <w:bookmarkStart w:id="2323" w:name="_Toc137464494"/>
      <w:bookmarkStart w:id="2324" w:name="_Toc138884163"/>
      <w:bookmarkStart w:id="2325" w:name="_Toc145643364"/>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326" w:name="_Toc21127595"/>
      <w:bookmarkStart w:id="2327" w:name="_Toc29811804"/>
      <w:bookmarkStart w:id="2328" w:name="_Toc36817356"/>
      <w:bookmarkStart w:id="2329" w:name="_Toc37260278"/>
      <w:bookmarkStart w:id="2330" w:name="_Toc37267666"/>
      <w:bookmarkStart w:id="2331" w:name="_Toc44712268"/>
      <w:bookmarkStart w:id="2332" w:name="_Toc45893581"/>
      <w:bookmarkStart w:id="2333" w:name="_Toc53178303"/>
      <w:bookmarkStart w:id="2334" w:name="_Toc53178754"/>
      <w:bookmarkStart w:id="2335" w:name="_Toc61178992"/>
      <w:bookmarkStart w:id="2336" w:name="_Toc61179462"/>
      <w:bookmarkStart w:id="2337" w:name="_Toc67916758"/>
      <w:bookmarkStart w:id="2338" w:name="_Toc74663362"/>
      <w:bookmarkStart w:id="2339" w:name="_Toc82621903"/>
      <w:bookmarkStart w:id="2340" w:name="_Toc90422750"/>
      <w:bookmarkStart w:id="2341" w:name="_Toc106782946"/>
      <w:bookmarkStart w:id="2342" w:name="_Toc107311837"/>
      <w:bookmarkStart w:id="2343" w:name="_Toc107419421"/>
      <w:bookmarkStart w:id="2344" w:name="_Toc107475048"/>
      <w:bookmarkStart w:id="2345" w:name="_Toc123044206"/>
      <w:bookmarkStart w:id="2346" w:name="_Toc124157845"/>
      <w:bookmarkStart w:id="2347" w:name="_Toc124259768"/>
      <w:bookmarkStart w:id="2348" w:name="_Toc130584839"/>
      <w:bookmarkStart w:id="2349" w:name="_Toc137464495"/>
      <w:bookmarkStart w:id="2350" w:name="_Toc138884164"/>
      <w:bookmarkStart w:id="2351" w:name="_Toc145643365"/>
      <w:r w:rsidRPr="00F95B02">
        <w:lastRenderedPageBreak/>
        <w:t>8.3.5</w:t>
      </w:r>
      <w:r w:rsidRPr="00F95B02">
        <w:tab/>
        <w:t>Performance requirements for PUCCH format 3</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C0100EC" w14:textId="77777777" w:rsidR="00A32616" w:rsidRPr="00F95B02" w:rsidRDefault="00A32616" w:rsidP="00A32616">
      <w:pPr>
        <w:pStyle w:val="Heading4"/>
      </w:pPr>
      <w:bookmarkStart w:id="2352" w:name="_Toc21127596"/>
      <w:bookmarkStart w:id="2353" w:name="_Toc29811805"/>
      <w:bookmarkStart w:id="2354" w:name="_Toc36817357"/>
      <w:bookmarkStart w:id="2355" w:name="_Toc37260279"/>
      <w:bookmarkStart w:id="2356" w:name="_Toc37267667"/>
      <w:bookmarkStart w:id="2357" w:name="_Toc44712269"/>
      <w:bookmarkStart w:id="2358" w:name="_Toc45893582"/>
      <w:bookmarkStart w:id="2359" w:name="_Toc53178304"/>
      <w:bookmarkStart w:id="2360" w:name="_Toc53178755"/>
      <w:bookmarkStart w:id="2361" w:name="_Toc61178993"/>
      <w:bookmarkStart w:id="2362" w:name="_Toc61179463"/>
      <w:bookmarkStart w:id="2363" w:name="_Toc67916759"/>
      <w:bookmarkStart w:id="2364" w:name="_Toc74663363"/>
      <w:bookmarkStart w:id="2365" w:name="_Toc82621904"/>
      <w:bookmarkStart w:id="2366" w:name="_Toc90422751"/>
      <w:bookmarkStart w:id="2367" w:name="_Toc106782947"/>
      <w:bookmarkStart w:id="2368" w:name="_Toc107311838"/>
      <w:bookmarkStart w:id="2369" w:name="_Toc107419422"/>
      <w:bookmarkStart w:id="2370" w:name="_Toc107475049"/>
      <w:bookmarkStart w:id="2371" w:name="_Toc123044207"/>
      <w:bookmarkStart w:id="2372" w:name="_Toc124157846"/>
      <w:bookmarkStart w:id="2373" w:name="_Toc124259769"/>
      <w:bookmarkStart w:id="2374" w:name="_Toc130584840"/>
      <w:bookmarkStart w:id="2375" w:name="_Toc137464496"/>
      <w:bookmarkStart w:id="2376" w:name="_Toc138884165"/>
      <w:bookmarkStart w:id="2377" w:name="_Toc145643366"/>
      <w:r w:rsidRPr="00F95B02">
        <w:t>8.3.5.1</w:t>
      </w:r>
      <w:r w:rsidRPr="00F95B02">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378" w:name="_Toc21127597"/>
      <w:bookmarkStart w:id="2379" w:name="_Toc29811806"/>
      <w:bookmarkStart w:id="2380" w:name="_Toc36817358"/>
      <w:bookmarkStart w:id="2381" w:name="_Toc37260280"/>
      <w:bookmarkStart w:id="2382" w:name="_Toc37267668"/>
      <w:bookmarkStart w:id="2383" w:name="_Toc44712270"/>
      <w:bookmarkStart w:id="2384" w:name="_Toc45893583"/>
      <w:bookmarkStart w:id="2385" w:name="_Toc53178305"/>
      <w:bookmarkStart w:id="2386" w:name="_Toc53178756"/>
      <w:bookmarkStart w:id="2387" w:name="_Toc61178994"/>
      <w:bookmarkStart w:id="2388" w:name="_Toc61179464"/>
      <w:bookmarkStart w:id="2389" w:name="_Toc67916760"/>
      <w:bookmarkStart w:id="2390" w:name="_Toc74663364"/>
      <w:bookmarkStart w:id="2391" w:name="_Toc82621905"/>
      <w:bookmarkStart w:id="2392" w:name="_Toc90422752"/>
      <w:bookmarkStart w:id="2393" w:name="_Toc106782948"/>
      <w:bookmarkStart w:id="2394" w:name="_Toc107311839"/>
      <w:bookmarkStart w:id="2395" w:name="_Toc107419423"/>
      <w:bookmarkStart w:id="2396" w:name="_Toc107475050"/>
      <w:bookmarkStart w:id="2397" w:name="_Toc123044208"/>
      <w:bookmarkStart w:id="2398" w:name="_Toc124157847"/>
      <w:bookmarkStart w:id="2399" w:name="_Toc124259770"/>
      <w:bookmarkStart w:id="2400" w:name="_Toc130584841"/>
      <w:bookmarkStart w:id="2401" w:name="_Toc137464497"/>
      <w:bookmarkStart w:id="2402" w:name="_Toc138884166"/>
      <w:bookmarkStart w:id="2403" w:name="_Toc145643367"/>
      <w:r w:rsidRPr="00F95B02">
        <w:t>8.3.5.2</w:t>
      </w:r>
      <w:r w:rsidRPr="00F95B02">
        <w:tab/>
        <w:t>Minimum requirements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404" w:name="_Toc21127598"/>
      <w:bookmarkStart w:id="2405" w:name="_Toc29811807"/>
      <w:bookmarkStart w:id="2406" w:name="_Toc36817359"/>
      <w:bookmarkStart w:id="2407" w:name="_Toc37260281"/>
      <w:bookmarkStart w:id="2408" w:name="_Toc37267669"/>
      <w:bookmarkStart w:id="2409" w:name="_Toc44712271"/>
      <w:bookmarkStart w:id="2410" w:name="_Toc45893584"/>
      <w:bookmarkStart w:id="2411" w:name="_Toc53178306"/>
      <w:bookmarkStart w:id="2412" w:name="_Toc53178757"/>
      <w:bookmarkStart w:id="2413" w:name="_Toc61178995"/>
      <w:bookmarkStart w:id="2414" w:name="_Toc61179465"/>
      <w:bookmarkStart w:id="2415" w:name="_Toc67916761"/>
      <w:bookmarkStart w:id="2416" w:name="_Toc74663365"/>
      <w:bookmarkStart w:id="2417" w:name="_Toc82621906"/>
      <w:bookmarkStart w:id="2418" w:name="_Toc90422753"/>
      <w:bookmarkStart w:id="2419" w:name="_Toc106782949"/>
      <w:bookmarkStart w:id="2420" w:name="_Toc107311840"/>
      <w:bookmarkStart w:id="2421" w:name="_Toc107419424"/>
      <w:bookmarkStart w:id="2422" w:name="_Toc107475051"/>
      <w:bookmarkStart w:id="2423" w:name="_Toc123044209"/>
      <w:bookmarkStart w:id="2424" w:name="_Toc124157848"/>
      <w:bookmarkStart w:id="2425" w:name="_Toc124259771"/>
      <w:bookmarkStart w:id="2426" w:name="_Toc130584842"/>
      <w:bookmarkStart w:id="2427" w:name="_Toc137464498"/>
      <w:bookmarkStart w:id="2428" w:name="_Toc138884167"/>
      <w:bookmarkStart w:id="2429" w:name="_Toc145643368"/>
      <w:r w:rsidRPr="00F95B02">
        <w:t>8.3.6</w:t>
      </w:r>
      <w:r w:rsidRPr="00F95B02">
        <w:tab/>
        <w:t>Performance requirements for PUCCH format 4</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65018F0A" w14:textId="77777777" w:rsidR="00A32616" w:rsidRPr="00F95B02" w:rsidRDefault="00A32616" w:rsidP="00A32616">
      <w:pPr>
        <w:pStyle w:val="Heading4"/>
      </w:pPr>
      <w:bookmarkStart w:id="2430" w:name="_Toc21127599"/>
      <w:bookmarkStart w:id="2431" w:name="_Toc29811808"/>
      <w:bookmarkStart w:id="2432" w:name="_Toc36817360"/>
      <w:bookmarkStart w:id="2433" w:name="_Toc37260282"/>
      <w:bookmarkStart w:id="2434" w:name="_Toc37267670"/>
      <w:bookmarkStart w:id="2435" w:name="_Toc44712272"/>
      <w:bookmarkStart w:id="2436" w:name="_Toc45893585"/>
      <w:bookmarkStart w:id="2437" w:name="_Toc53178307"/>
      <w:bookmarkStart w:id="2438" w:name="_Toc53178758"/>
      <w:bookmarkStart w:id="2439" w:name="_Toc61178996"/>
      <w:bookmarkStart w:id="2440" w:name="_Toc61179466"/>
      <w:bookmarkStart w:id="2441" w:name="_Toc67916762"/>
      <w:bookmarkStart w:id="2442" w:name="_Toc74663366"/>
      <w:bookmarkStart w:id="2443" w:name="_Toc82621907"/>
      <w:bookmarkStart w:id="2444" w:name="_Toc90422754"/>
      <w:bookmarkStart w:id="2445" w:name="_Toc106782950"/>
      <w:bookmarkStart w:id="2446" w:name="_Toc107311841"/>
      <w:bookmarkStart w:id="2447" w:name="_Toc107419425"/>
      <w:bookmarkStart w:id="2448" w:name="_Toc107475052"/>
      <w:bookmarkStart w:id="2449" w:name="_Toc123044210"/>
      <w:bookmarkStart w:id="2450" w:name="_Toc124157849"/>
      <w:bookmarkStart w:id="2451" w:name="_Toc124259772"/>
      <w:bookmarkStart w:id="2452" w:name="_Toc130584843"/>
      <w:bookmarkStart w:id="2453" w:name="_Toc137464499"/>
      <w:bookmarkStart w:id="2454" w:name="_Toc138884168"/>
      <w:bookmarkStart w:id="2455" w:name="_Toc145643369"/>
      <w:r w:rsidRPr="00F95B02">
        <w:t>8.3.6.1</w:t>
      </w:r>
      <w:r w:rsidRPr="00F95B02">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456" w:name="_Toc21127600"/>
      <w:bookmarkStart w:id="2457" w:name="_Toc29811809"/>
      <w:bookmarkStart w:id="2458" w:name="_Toc36817361"/>
      <w:bookmarkStart w:id="2459" w:name="_Toc37260283"/>
      <w:bookmarkStart w:id="2460" w:name="_Toc37267671"/>
      <w:bookmarkStart w:id="2461" w:name="_Toc44712273"/>
      <w:bookmarkStart w:id="2462" w:name="_Toc45893586"/>
      <w:bookmarkStart w:id="2463" w:name="_Toc53178308"/>
      <w:bookmarkStart w:id="2464" w:name="_Toc53178759"/>
      <w:bookmarkStart w:id="2465" w:name="_Toc61178997"/>
      <w:bookmarkStart w:id="2466" w:name="_Toc61179467"/>
      <w:bookmarkStart w:id="2467" w:name="_Toc67916763"/>
      <w:bookmarkStart w:id="2468" w:name="_Toc74663367"/>
      <w:bookmarkStart w:id="2469" w:name="_Toc82621908"/>
      <w:bookmarkStart w:id="2470" w:name="_Toc90422755"/>
      <w:bookmarkStart w:id="2471" w:name="_Toc106782951"/>
      <w:bookmarkStart w:id="2472" w:name="_Toc107311842"/>
      <w:bookmarkStart w:id="2473" w:name="_Toc107419426"/>
      <w:bookmarkStart w:id="2474" w:name="_Toc107475053"/>
      <w:bookmarkStart w:id="2475" w:name="_Toc123044211"/>
      <w:bookmarkStart w:id="2476" w:name="_Toc124157850"/>
      <w:bookmarkStart w:id="2477" w:name="_Toc124259773"/>
      <w:bookmarkStart w:id="2478" w:name="_Toc130584844"/>
      <w:bookmarkStart w:id="2479" w:name="_Toc137464500"/>
      <w:bookmarkStart w:id="2480" w:name="_Toc138884169"/>
      <w:bookmarkStart w:id="2481" w:name="_Toc145643370"/>
      <w:r w:rsidRPr="00F95B02">
        <w:t>8.3.6.2</w:t>
      </w:r>
      <w:r w:rsidRPr="00F95B02">
        <w:tab/>
        <w:t>Minimum requirement</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482" w:name="_Toc21127601"/>
      <w:bookmarkStart w:id="2483" w:name="_Toc29811810"/>
      <w:bookmarkStart w:id="2484" w:name="_Toc36817362"/>
      <w:bookmarkStart w:id="2485" w:name="_Toc37260284"/>
      <w:bookmarkStart w:id="2486" w:name="_Toc37267672"/>
      <w:bookmarkStart w:id="2487" w:name="_Toc44712274"/>
      <w:bookmarkStart w:id="2488" w:name="_Toc45893587"/>
      <w:bookmarkStart w:id="2489" w:name="_Toc53178309"/>
      <w:bookmarkStart w:id="2490" w:name="_Toc53178760"/>
      <w:bookmarkStart w:id="2491" w:name="_Toc61178998"/>
      <w:bookmarkStart w:id="2492" w:name="_Toc61179468"/>
      <w:bookmarkStart w:id="2493" w:name="_Toc67916764"/>
      <w:bookmarkStart w:id="2494" w:name="_Toc74663368"/>
      <w:bookmarkStart w:id="2495" w:name="_Toc82621909"/>
      <w:bookmarkStart w:id="2496" w:name="_Toc90422756"/>
      <w:bookmarkStart w:id="2497" w:name="_Toc106782952"/>
      <w:bookmarkStart w:id="2498" w:name="_Toc107311843"/>
      <w:bookmarkStart w:id="2499" w:name="_Toc107419427"/>
      <w:bookmarkStart w:id="2500" w:name="_Toc107475054"/>
      <w:bookmarkStart w:id="2501" w:name="_Toc114255647"/>
      <w:bookmarkStart w:id="2502" w:name="_Toc115186327"/>
      <w:bookmarkStart w:id="2503" w:name="_Toc123044212"/>
      <w:bookmarkStart w:id="2504" w:name="_Toc124157851"/>
      <w:bookmarkStart w:id="2505" w:name="_Toc124259774"/>
      <w:bookmarkStart w:id="2506" w:name="_Toc130584845"/>
      <w:bookmarkStart w:id="2507" w:name="_Toc137464501"/>
      <w:bookmarkStart w:id="2508" w:name="_Toc138884170"/>
      <w:bookmarkStart w:id="2509" w:name="_Toc145643371"/>
      <w:r w:rsidRPr="00F95B02">
        <w:lastRenderedPageBreak/>
        <w:t>8.3.</w:t>
      </w:r>
      <w:r w:rsidRPr="00F95B02">
        <w:rPr>
          <w:lang w:eastAsia="zh-CN"/>
        </w:rPr>
        <w:t>7</w:t>
      </w:r>
      <w:r w:rsidRPr="00F95B02">
        <w:tab/>
        <w:t>Performance requirements for multi-slot PUCCH</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001C99A" w14:textId="77777777" w:rsidR="00A32616" w:rsidRPr="00F95B02" w:rsidRDefault="00A32616" w:rsidP="00A32616">
      <w:pPr>
        <w:pStyle w:val="Heading4"/>
      </w:pPr>
      <w:bookmarkStart w:id="2510" w:name="_Toc21127602"/>
      <w:bookmarkStart w:id="2511" w:name="_Toc29811811"/>
      <w:bookmarkStart w:id="2512" w:name="_Toc36817363"/>
      <w:bookmarkStart w:id="2513" w:name="_Toc37260285"/>
      <w:bookmarkStart w:id="2514" w:name="_Toc37267673"/>
      <w:bookmarkStart w:id="2515" w:name="_Toc44712275"/>
      <w:bookmarkStart w:id="2516" w:name="_Toc45893588"/>
      <w:bookmarkStart w:id="2517" w:name="_Toc53178310"/>
      <w:bookmarkStart w:id="2518" w:name="_Toc53178761"/>
      <w:bookmarkStart w:id="2519" w:name="_Toc61178999"/>
      <w:bookmarkStart w:id="2520" w:name="_Toc61179469"/>
      <w:bookmarkStart w:id="2521" w:name="_Toc67916765"/>
      <w:bookmarkStart w:id="2522" w:name="_Toc74663369"/>
      <w:bookmarkStart w:id="2523" w:name="_Toc82621910"/>
      <w:bookmarkStart w:id="2524" w:name="_Toc90422757"/>
      <w:bookmarkStart w:id="2525" w:name="_Toc106782953"/>
      <w:bookmarkStart w:id="2526" w:name="_Toc107311844"/>
      <w:bookmarkStart w:id="2527" w:name="_Toc107419428"/>
      <w:bookmarkStart w:id="2528" w:name="_Toc107475055"/>
      <w:bookmarkStart w:id="2529" w:name="_Toc114255648"/>
      <w:bookmarkStart w:id="2530" w:name="_Toc115186328"/>
      <w:bookmarkStart w:id="2531" w:name="_Toc123044213"/>
      <w:bookmarkStart w:id="2532" w:name="_Toc124157852"/>
      <w:bookmarkStart w:id="2533" w:name="_Toc124259775"/>
      <w:bookmarkStart w:id="2534" w:name="_Toc130584846"/>
      <w:bookmarkStart w:id="2535" w:name="_Toc137464502"/>
      <w:bookmarkStart w:id="2536" w:name="_Toc138884171"/>
      <w:bookmarkStart w:id="2537" w:name="_Toc145643372"/>
      <w:r w:rsidRPr="00F95B02">
        <w:t>8.3.7.1</w:t>
      </w:r>
      <w:r w:rsidRPr="00F95B02">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3F9FFFD2" w14:textId="77777777" w:rsidR="00A32616" w:rsidRPr="00F95B02" w:rsidRDefault="00A32616" w:rsidP="00A32616">
      <w:pPr>
        <w:pStyle w:val="Heading4"/>
        <w:rPr>
          <w:lang w:eastAsia="zh-CN"/>
        </w:rPr>
      </w:pPr>
      <w:bookmarkStart w:id="2538" w:name="_Toc21127603"/>
      <w:bookmarkStart w:id="2539" w:name="_Toc29811812"/>
      <w:bookmarkStart w:id="2540" w:name="_Toc36817364"/>
      <w:bookmarkStart w:id="2541" w:name="_Toc37260286"/>
      <w:bookmarkStart w:id="2542" w:name="_Toc37267674"/>
      <w:bookmarkStart w:id="2543" w:name="_Toc44712276"/>
      <w:bookmarkStart w:id="2544" w:name="_Toc45893589"/>
      <w:bookmarkStart w:id="2545" w:name="_Toc53178311"/>
      <w:bookmarkStart w:id="2546" w:name="_Toc53178762"/>
      <w:bookmarkStart w:id="2547" w:name="_Toc61179000"/>
      <w:bookmarkStart w:id="2548" w:name="_Toc61179470"/>
      <w:bookmarkStart w:id="2549" w:name="_Toc67916766"/>
      <w:bookmarkStart w:id="2550" w:name="_Toc74663370"/>
      <w:bookmarkStart w:id="2551" w:name="_Toc82621911"/>
      <w:bookmarkStart w:id="2552" w:name="_Toc90422758"/>
      <w:bookmarkStart w:id="2553" w:name="_Toc106782954"/>
      <w:bookmarkStart w:id="2554" w:name="_Toc107311845"/>
      <w:bookmarkStart w:id="2555" w:name="_Toc107419429"/>
      <w:bookmarkStart w:id="2556" w:name="_Toc107475056"/>
      <w:bookmarkStart w:id="2557" w:name="_Toc114255649"/>
      <w:bookmarkStart w:id="2558" w:name="_Toc115186329"/>
      <w:bookmarkStart w:id="2559" w:name="_Toc123044214"/>
      <w:bookmarkStart w:id="2560" w:name="_Toc124157853"/>
      <w:bookmarkStart w:id="2561" w:name="_Toc124259776"/>
      <w:bookmarkStart w:id="2562" w:name="_Toc130584847"/>
      <w:bookmarkStart w:id="2563" w:name="_Toc137464503"/>
      <w:bookmarkStart w:id="2564" w:name="_Toc138884172"/>
      <w:bookmarkStart w:id="2565" w:name="_Toc145643373"/>
      <w:r w:rsidRPr="00F95B02">
        <w:rPr>
          <w:lang w:eastAsia="zh-CN"/>
        </w:rPr>
        <w:t>8.3.7.2</w:t>
      </w:r>
      <w:r w:rsidRPr="00F95B02">
        <w:rPr>
          <w:lang w:eastAsia="zh-CN"/>
        </w:rPr>
        <w:tab/>
        <w:t>Performance requirements for multi-slot PUCCH format 1</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78260430" w14:textId="77777777" w:rsidR="00A32616" w:rsidRPr="00F95B02" w:rsidRDefault="00A32616" w:rsidP="00A32616">
      <w:pPr>
        <w:pStyle w:val="Heading5"/>
      </w:pPr>
      <w:bookmarkStart w:id="2566" w:name="_Toc21127604"/>
      <w:bookmarkStart w:id="2567" w:name="_Toc29811813"/>
      <w:bookmarkStart w:id="2568" w:name="_Toc36817365"/>
      <w:bookmarkStart w:id="2569" w:name="_Toc37260287"/>
      <w:bookmarkStart w:id="2570" w:name="_Toc37267675"/>
      <w:bookmarkStart w:id="2571" w:name="_Toc44712277"/>
      <w:bookmarkStart w:id="2572" w:name="_Toc45893590"/>
      <w:bookmarkStart w:id="2573" w:name="_Toc53178312"/>
      <w:bookmarkStart w:id="2574" w:name="_Toc53178763"/>
      <w:bookmarkStart w:id="2575" w:name="_Toc61179001"/>
      <w:bookmarkStart w:id="2576" w:name="_Toc61179471"/>
      <w:bookmarkStart w:id="2577" w:name="_Toc67916767"/>
      <w:bookmarkStart w:id="2578" w:name="_Toc74663371"/>
      <w:bookmarkStart w:id="2579" w:name="_Toc82621912"/>
      <w:bookmarkStart w:id="2580" w:name="_Toc90422759"/>
      <w:bookmarkStart w:id="2581" w:name="_Toc106782955"/>
      <w:bookmarkStart w:id="2582" w:name="_Toc107311846"/>
      <w:bookmarkStart w:id="2583" w:name="_Toc107419430"/>
      <w:bookmarkStart w:id="2584" w:name="_Toc107475057"/>
      <w:bookmarkStart w:id="2585" w:name="_Toc114255650"/>
      <w:bookmarkStart w:id="2586" w:name="_Toc115186330"/>
      <w:bookmarkStart w:id="2587" w:name="_Toc123044215"/>
      <w:bookmarkStart w:id="2588" w:name="_Toc124157854"/>
      <w:bookmarkStart w:id="2589" w:name="_Toc124259777"/>
      <w:bookmarkStart w:id="2590" w:name="_Toc130584848"/>
      <w:bookmarkStart w:id="2591" w:name="_Toc137464504"/>
      <w:bookmarkStart w:id="2592" w:name="_Toc138884173"/>
      <w:bookmarkStart w:id="2593" w:name="_Toc145643374"/>
      <w:r w:rsidRPr="00F95B02">
        <w:t>8.3.7.2.1</w:t>
      </w:r>
      <w:r w:rsidRPr="00F95B02">
        <w:tab/>
        <w:t>NACK to ACK requirements</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657B8AAA" w14:textId="77777777" w:rsidR="00A32616" w:rsidRPr="00F95B02" w:rsidRDefault="00A32616" w:rsidP="00A32616">
      <w:pPr>
        <w:pStyle w:val="Heading6"/>
      </w:pPr>
      <w:bookmarkStart w:id="2594" w:name="_Toc21127605"/>
      <w:bookmarkStart w:id="2595" w:name="_Toc29811814"/>
      <w:bookmarkStart w:id="2596" w:name="_Toc36817366"/>
      <w:bookmarkStart w:id="2597" w:name="_Toc37260288"/>
      <w:bookmarkStart w:id="2598" w:name="_Toc37267676"/>
      <w:bookmarkStart w:id="2599" w:name="_Toc44712278"/>
      <w:bookmarkStart w:id="2600" w:name="_Toc45893591"/>
      <w:bookmarkStart w:id="2601" w:name="_Toc53178313"/>
      <w:bookmarkStart w:id="2602" w:name="_Toc53178764"/>
      <w:bookmarkStart w:id="2603" w:name="_Toc61179002"/>
      <w:bookmarkStart w:id="2604" w:name="_Toc61179472"/>
      <w:bookmarkStart w:id="2605" w:name="_Toc67916768"/>
      <w:bookmarkStart w:id="2606" w:name="_Toc74663372"/>
      <w:bookmarkStart w:id="2607" w:name="_Toc82621913"/>
      <w:bookmarkStart w:id="2608" w:name="_Toc90422760"/>
      <w:bookmarkStart w:id="2609" w:name="_Toc106782956"/>
      <w:bookmarkStart w:id="2610" w:name="_Toc107311847"/>
      <w:bookmarkStart w:id="2611" w:name="_Toc107419431"/>
      <w:bookmarkStart w:id="2612" w:name="_Toc107475058"/>
      <w:bookmarkStart w:id="2613" w:name="_Toc114255651"/>
      <w:bookmarkStart w:id="2614" w:name="_Toc115186331"/>
      <w:bookmarkStart w:id="2615" w:name="_Toc123044216"/>
      <w:bookmarkStart w:id="2616" w:name="_Toc124157855"/>
      <w:bookmarkStart w:id="2617" w:name="_Toc124259778"/>
      <w:bookmarkStart w:id="2618" w:name="_Toc130584849"/>
      <w:bookmarkStart w:id="2619" w:name="_Toc137464505"/>
      <w:bookmarkStart w:id="2620" w:name="_Toc138884174"/>
      <w:bookmarkStart w:id="2621" w:name="_Toc145643375"/>
      <w:r w:rsidRPr="00F95B02">
        <w:t>8.3.7.2.1.1</w:t>
      </w:r>
      <w:r w:rsidRPr="00F95B02">
        <w:tab/>
        <w:t>General</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622" w:name="_Toc21127606"/>
      <w:bookmarkStart w:id="2623" w:name="_Toc29811815"/>
      <w:bookmarkStart w:id="2624" w:name="_Toc36817367"/>
      <w:bookmarkStart w:id="2625" w:name="_Toc37260289"/>
      <w:bookmarkStart w:id="2626" w:name="_Toc37267677"/>
      <w:bookmarkStart w:id="2627" w:name="_Toc44712279"/>
      <w:bookmarkStart w:id="2628" w:name="_Toc45893592"/>
      <w:bookmarkStart w:id="2629" w:name="_Toc53178314"/>
      <w:bookmarkStart w:id="2630" w:name="_Toc53178765"/>
      <w:bookmarkStart w:id="2631" w:name="_Toc61179003"/>
      <w:bookmarkStart w:id="2632" w:name="_Toc61179473"/>
      <w:bookmarkStart w:id="2633" w:name="_Toc67916769"/>
      <w:bookmarkStart w:id="2634" w:name="_Toc74663373"/>
      <w:bookmarkStart w:id="2635" w:name="_Toc82621914"/>
      <w:bookmarkStart w:id="2636" w:name="_Toc90422761"/>
      <w:bookmarkStart w:id="2637" w:name="_Toc106782957"/>
      <w:bookmarkStart w:id="2638" w:name="_Toc107311848"/>
      <w:bookmarkStart w:id="2639" w:name="_Toc107419432"/>
      <w:bookmarkStart w:id="2640" w:name="_Toc107475059"/>
      <w:bookmarkStart w:id="2641" w:name="_Toc114255652"/>
      <w:bookmarkStart w:id="2642" w:name="_Toc115186332"/>
      <w:bookmarkStart w:id="2643" w:name="_Toc123044217"/>
      <w:bookmarkStart w:id="2644" w:name="_Toc124157856"/>
      <w:bookmarkStart w:id="2645" w:name="_Toc124259779"/>
      <w:bookmarkStart w:id="2646" w:name="_Toc130584850"/>
      <w:bookmarkStart w:id="2647" w:name="_Toc137464506"/>
      <w:bookmarkStart w:id="2648" w:name="_Toc138884175"/>
      <w:bookmarkStart w:id="2649" w:name="_Toc145643376"/>
      <w:r w:rsidRPr="00F95B02">
        <w:t>8.3.7.2.1.2</w:t>
      </w:r>
      <w:r w:rsidRPr="00F95B02">
        <w:tab/>
        <w:t>Minimum requirements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650" w:name="_Toc21127607"/>
      <w:bookmarkStart w:id="2651" w:name="_Toc29811816"/>
      <w:bookmarkStart w:id="2652" w:name="_Toc36817368"/>
      <w:bookmarkStart w:id="2653" w:name="_Toc37260290"/>
      <w:bookmarkStart w:id="2654" w:name="_Toc37267678"/>
      <w:bookmarkStart w:id="2655" w:name="_Toc44712280"/>
      <w:bookmarkStart w:id="2656" w:name="_Toc45893593"/>
      <w:bookmarkStart w:id="2657" w:name="_Toc53178315"/>
      <w:bookmarkStart w:id="2658" w:name="_Toc53178766"/>
      <w:bookmarkStart w:id="2659" w:name="_Toc61179004"/>
      <w:bookmarkStart w:id="2660" w:name="_Toc61179474"/>
      <w:bookmarkStart w:id="2661" w:name="_Toc67916770"/>
      <w:bookmarkStart w:id="2662" w:name="_Toc74663374"/>
      <w:bookmarkStart w:id="2663" w:name="_Toc82621915"/>
      <w:bookmarkStart w:id="2664" w:name="_Toc90422762"/>
      <w:bookmarkStart w:id="2665" w:name="_Toc106782958"/>
      <w:bookmarkStart w:id="2666" w:name="_Toc107311849"/>
      <w:bookmarkStart w:id="2667" w:name="_Toc107419433"/>
      <w:bookmarkStart w:id="2668" w:name="_Toc107475060"/>
      <w:bookmarkStart w:id="2669" w:name="_Toc114255653"/>
      <w:bookmarkStart w:id="2670" w:name="_Toc115186333"/>
      <w:bookmarkStart w:id="2671" w:name="_Toc123044218"/>
      <w:bookmarkStart w:id="2672" w:name="_Toc124157857"/>
      <w:bookmarkStart w:id="2673" w:name="_Toc124259780"/>
      <w:bookmarkStart w:id="2674" w:name="_Toc130584851"/>
      <w:bookmarkStart w:id="2675" w:name="_Toc137464507"/>
      <w:bookmarkStart w:id="2676" w:name="_Toc138884176"/>
      <w:bookmarkStart w:id="2677" w:name="_Toc145643377"/>
      <w:r w:rsidRPr="00F95B02">
        <w:t>8.3.7.2.2</w:t>
      </w:r>
      <w:r w:rsidRPr="00F95B02">
        <w:tab/>
        <w:t>ACK missed detection requirements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BAFC841" w14:textId="77777777" w:rsidR="00A32616" w:rsidRPr="008307D3" w:rsidRDefault="00A32616" w:rsidP="00A32616">
      <w:pPr>
        <w:pStyle w:val="Heading6"/>
      </w:pPr>
      <w:bookmarkStart w:id="2678" w:name="_Toc21127608"/>
      <w:bookmarkStart w:id="2679" w:name="_Toc29811817"/>
      <w:bookmarkStart w:id="2680" w:name="_Toc36817369"/>
      <w:bookmarkStart w:id="2681" w:name="_Toc37260291"/>
      <w:bookmarkStart w:id="2682" w:name="_Toc37267679"/>
      <w:bookmarkStart w:id="2683" w:name="_Toc44712281"/>
      <w:bookmarkStart w:id="2684" w:name="_Toc45893594"/>
      <w:bookmarkStart w:id="2685" w:name="_Toc123044219"/>
      <w:bookmarkStart w:id="2686" w:name="_Toc124157858"/>
      <w:bookmarkStart w:id="2687" w:name="_Toc124259781"/>
      <w:bookmarkStart w:id="2688" w:name="_Toc130584852"/>
      <w:bookmarkStart w:id="2689" w:name="_Toc137464508"/>
      <w:bookmarkStart w:id="2690" w:name="_Toc138884177"/>
      <w:bookmarkStart w:id="2691" w:name="_Toc145643378"/>
      <w:r w:rsidRPr="008307D3">
        <w:t>8.3.7.2.2.1</w:t>
      </w:r>
      <w:r w:rsidRPr="008307D3">
        <w:tab/>
        <w:t>General</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692" w:name="_Toc21127609"/>
      <w:bookmarkStart w:id="2693" w:name="_Toc29811818"/>
      <w:bookmarkStart w:id="2694" w:name="_Toc36817370"/>
      <w:bookmarkStart w:id="2695" w:name="_Toc37260292"/>
      <w:bookmarkStart w:id="2696" w:name="_Toc37267680"/>
      <w:bookmarkStart w:id="2697" w:name="_Toc44712282"/>
      <w:bookmarkStart w:id="2698" w:name="_Toc45893595"/>
      <w:bookmarkStart w:id="2699" w:name="_Toc123044220"/>
      <w:bookmarkStart w:id="2700" w:name="_Toc124157859"/>
      <w:bookmarkStart w:id="2701" w:name="_Toc124259782"/>
      <w:bookmarkStart w:id="2702" w:name="_Toc130584853"/>
      <w:bookmarkStart w:id="2703" w:name="_Toc137464509"/>
      <w:bookmarkStart w:id="2704" w:name="_Toc138884178"/>
      <w:bookmarkStart w:id="2705" w:name="_Toc145643379"/>
      <w:r w:rsidRPr="008307D3">
        <w:t>8.3.7.2.2.2</w:t>
      </w:r>
      <w:r w:rsidRPr="008307D3">
        <w:tab/>
        <w:t>Minimum requirements</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706" w:name="_Toc104311049"/>
      <w:bookmarkStart w:id="2707" w:name="_Toc106126750"/>
      <w:bookmarkStart w:id="2708" w:name="_Toc106177063"/>
      <w:bookmarkStart w:id="2709" w:name="_Toc114242231"/>
      <w:bookmarkStart w:id="2710" w:name="_Toc123044221"/>
      <w:bookmarkStart w:id="2711" w:name="_Toc124157860"/>
      <w:bookmarkStart w:id="2712" w:name="_Toc124259783"/>
      <w:bookmarkStart w:id="2713" w:name="_Toc130584854"/>
      <w:bookmarkStart w:id="2714" w:name="_Toc137464510"/>
      <w:bookmarkStart w:id="2715" w:name="_Toc138884179"/>
      <w:bookmarkStart w:id="2716" w:name="_Toc145643380"/>
      <w:r>
        <w:rPr>
          <w:lang w:eastAsia="zh-CN"/>
        </w:rPr>
        <w:t>8.4</w:t>
      </w:r>
      <w:r>
        <w:rPr>
          <w:lang w:eastAsia="zh-CN"/>
        </w:rPr>
        <w:tab/>
        <w:t>Performance requirements for PRACH</w:t>
      </w:r>
      <w:bookmarkEnd w:id="2706"/>
      <w:bookmarkEnd w:id="2707"/>
      <w:bookmarkEnd w:id="2708"/>
      <w:bookmarkEnd w:id="2709"/>
      <w:bookmarkEnd w:id="2710"/>
      <w:bookmarkEnd w:id="2711"/>
      <w:bookmarkEnd w:id="2712"/>
      <w:bookmarkEnd w:id="2713"/>
      <w:bookmarkEnd w:id="2714"/>
      <w:bookmarkEnd w:id="2715"/>
      <w:bookmarkEnd w:id="2716"/>
    </w:p>
    <w:p w14:paraId="5F31DAC2" w14:textId="77777777" w:rsidR="00465EAA" w:rsidRPr="00C958DD" w:rsidRDefault="00465EAA" w:rsidP="00465EAA">
      <w:pPr>
        <w:pStyle w:val="Heading3"/>
      </w:pPr>
      <w:bookmarkStart w:id="2717" w:name="_Toc21127611"/>
      <w:bookmarkStart w:id="2718" w:name="_Toc29811820"/>
      <w:bookmarkStart w:id="2719" w:name="_Toc36817372"/>
      <w:bookmarkStart w:id="2720" w:name="_Toc37260294"/>
      <w:bookmarkStart w:id="2721" w:name="_Toc37267682"/>
      <w:bookmarkStart w:id="2722" w:name="_Toc44712284"/>
      <w:bookmarkStart w:id="2723" w:name="_Toc45893597"/>
      <w:bookmarkStart w:id="2724" w:name="_Toc53178317"/>
      <w:bookmarkStart w:id="2725" w:name="_Toc53178768"/>
      <w:bookmarkStart w:id="2726" w:name="_Toc61179006"/>
      <w:bookmarkStart w:id="2727" w:name="_Toc61179476"/>
      <w:bookmarkStart w:id="2728" w:name="_Toc67916772"/>
      <w:bookmarkStart w:id="2729" w:name="_Toc74663392"/>
      <w:bookmarkStart w:id="2730" w:name="_Toc82621933"/>
      <w:bookmarkStart w:id="2731" w:name="_Toc90422780"/>
      <w:bookmarkStart w:id="2732" w:name="_Toc106782976"/>
      <w:bookmarkStart w:id="2733" w:name="_Toc107311867"/>
      <w:bookmarkStart w:id="2734" w:name="_Toc107419451"/>
      <w:bookmarkStart w:id="2735" w:name="_Toc107475078"/>
      <w:bookmarkStart w:id="2736" w:name="_Toc114255671"/>
      <w:bookmarkStart w:id="2737" w:name="_Toc115186351"/>
      <w:bookmarkStart w:id="2738" w:name="_Toc123044222"/>
      <w:bookmarkStart w:id="2739" w:name="_Toc124157861"/>
      <w:bookmarkStart w:id="2740" w:name="_Toc124259784"/>
      <w:bookmarkStart w:id="2741" w:name="_Toc130584855"/>
      <w:bookmarkStart w:id="2742" w:name="_Toc137464511"/>
      <w:bookmarkStart w:id="2743" w:name="_Toc138884180"/>
      <w:bookmarkStart w:id="2744" w:name="_Toc145643381"/>
      <w:r w:rsidRPr="00C958DD">
        <w:t>8.4.1</w:t>
      </w:r>
      <w:r w:rsidRPr="00C958DD">
        <w:tab/>
        <w:t>PRACH False alarm probability</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6A2304D" w14:textId="77777777" w:rsidR="00465EAA" w:rsidRPr="00C958DD" w:rsidRDefault="00465EAA" w:rsidP="00465EAA">
      <w:pPr>
        <w:pStyle w:val="Heading4"/>
        <w:rPr>
          <w:lang w:eastAsia="zh-CN"/>
        </w:rPr>
      </w:pPr>
      <w:bookmarkStart w:id="2745" w:name="_Toc21127612"/>
      <w:bookmarkStart w:id="2746" w:name="_Toc29811821"/>
      <w:bookmarkStart w:id="2747" w:name="_Toc36817373"/>
      <w:bookmarkStart w:id="2748" w:name="_Toc37260295"/>
      <w:bookmarkStart w:id="2749" w:name="_Toc37267683"/>
      <w:bookmarkStart w:id="2750" w:name="_Toc44712285"/>
      <w:bookmarkStart w:id="2751" w:name="_Toc45893598"/>
      <w:bookmarkStart w:id="2752" w:name="_Toc53178318"/>
      <w:bookmarkStart w:id="2753" w:name="_Toc53178769"/>
      <w:bookmarkStart w:id="2754" w:name="_Toc61179007"/>
      <w:bookmarkStart w:id="2755" w:name="_Toc61179477"/>
      <w:bookmarkStart w:id="2756" w:name="_Toc67916773"/>
      <w:bookmarkStart w:id="2757" w:name="_Toc74663393"/>
      <w:bookmarkStart w:id="2758" w:name="_Toc82621934"/>
      <w:bookmarkStart w:id="2759" w:name="_Toc90422781"/>
      <w:bookmarkStart w:id="2760" w:name="_Toc106782977"/>
      <w:bookmarkStart w:id="2761" w:name="_Toc107311868"/>
      <w:bookmarkStart w:id="2762" w:name="_Toc107419452"/>
      <w:bookmarkStart w:id="2763" w:name="_Toc107475079"/>
      <w:bookmarkStart w:id="2764" w:name="_Toc114255672"/>
      <w:bookmarkStart w:id="2765" w:name="_Toc115186352"/>
      <w:bookmarkStart w:id="2766" w:name="_Toc123044223"/>
      <w:bookmarkStart w:id="2767" w:name="_Toc124157862"/>
      <w:bookmarkStart w:id="2768" w:name="_Toc124259785"/>
      <w:bookmarkStart w:id="2769" w:name="_Toc130584856"/>
      <w:bookmarkStart w:id="2770" w:name="_Toc137464512"/>
      <w:bookmarkStart w:id="2771" w:name="_Toc138884181"/>
      <w:bookmarkStart w:id="2772" w:name="_Toc145643382"/>
      <w:r w:rsidRPr="00C958DD">
        <w:t>8.4.1.1</w:t>
      </w:r>
      <w:r w:rsidRPr="00C958DD">
        <w:tab/>
      </w:r>
      <w:r w:rsidRPr="00C958DD">
        <w:rPr>
          <w:lang w:eastAsia="zh-CN"/>
        </w:rPr>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773" w:name="_Toc21127613"/>
      <w:bookmarkStart w:id="2774" w:name="_Toc29811822"/>
      <w:bookmarkStart w:id="2775" w:name="_Toc36817374"/>
      <w:bookmarkStart w:id="2776" w:name="_Toc37260296"/>
      <w:bookmarkStart w:id="2777" w:name="_Toc37267684"/>
      <w:bookmarkStart w:id="2778" w:name="_Toc44712286"/>
      <w:bookmarkStart w:id="2779" w:name="_Toc45893599"/>
      <w:bookmarkStart w:id="2780" w:name="_Toc53178319"/>
      <w:bookmarkStart w:id="2781" w:name="_Toc53178770"/>
      <w:bookmarkStart w:id="2782" w:name="_Toc61179008"/>
      <w:bookmarkStart w:id="2783" w:name="_Toc61179478"/>
      <w:bookmarkStart w:id="2784" w:name="_Toc67916774"/>
      <w:bookmarkStart w:id="2785" w:name="_Toc74663394"/>
      <w:bookmarkStart w:id="2786" w:name="_Toc82621935"/>
      <w:bookmarkStart w:id="2787" w:name="_Toc90422782"/>
      <w:bookmarkStart w:id="2788" w:name="_Toc106782978"/>
      <w:bookmarkStart w:id="2789" w:name="_Toc107311869"/>
      <w:bookmarkStart w:id="2790" w:name="_Toc107419453"/>
      <w:bookmarkStart w:id="2791" w:name="_Toc107475080"/>
      <w:bookmarkStart w:id="2792" w:name="_Toc114255673"/>
      <w:bookmarkStart w:id="2793" w:name="_Toc115186353"/>
      <w:bookmarkStart w:id="2794" w:name="_Toc123044224"/>
      <w:bookmarkStart w:id="2795" w:name="_Toc124157863"/>
      <w:bookmarkStart w:id="2796" w:name="_Toc124259786"/>
      <w:bookmarkStart w:id="2797" w:name="_Toc130584857"/>
      <w:bookmarkStart w:id="2798" w:name="_Toc137464513"/>
      <w:bookmarkStart w:id="2799" w:name="_Toc138884182"/>
      <w:bookmarkStart w:id="2800" w:name="_Toc145643383"/>
      <w:r w:rsidRPr="00C958DD">
        <w:t>8.4.1.2</w:t>
      </w:r>
      <w:r w:rsidRPr="00C958DD">
        <w:tab/>
        <w:t>Minimum requirement</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801" w:name="_Toc21127614"/>
      <w:bookmarkStart w:id="2802" w:name="_Toc29811823"/>
      <w:bookmarkStart w:id="2803" w:name="_Toc36817375"/>
      <w:bookmarkStart w:id="2804" w:name="_Toc37260297"/>
      <w:bookmarkStart w:id="2805" w:name="_Toc37267685"/>
      <w:bookmarkStart w:id="2806" w:name="_Toc44712287"/>
      <w:bookmarkStart w:id="2807" w:name="_Toc45893600"/>
      <w:bookmarkStart w:id="2808" w:name="_Toc53178320"/>
      <w:bookmarkStart w:id="2809" w:name="_Toc53178771"/>
      <w:bookmarkStart w:id="2810" w:name="_Toc61179009"/>
      <w:bookmarkStart w:id="2811" w:name="_Toc61179479"/>
      <w:bookmarkStart w:id="2812" w:name="_Toc67916775"/>
      <w:bookmarkStart w:id="2813" w:name="_Toc74663395"/>
      <w:bookmarkStart w:id="2814" w:name="_Toc82621936"/>
      <w:bookmarkStart w:id="2815" w:name="_Toc90422783"/>
      <w:bookmarkStart w:id="2816" w:name="_Toc106782979"/>
      <w:bookmarkStart w:id="2817" w:name="_Toc107311870"/>
      <w:bookmarkStart w:id="2818" w:name="_Toc107419454"/>
      <w:bookmarkStart w:id="2819" w:name="_Toc107475081"/>
      <w:bookmarkStart w:id="2820" w:name="_Toc114255674"/>
      <w:bookmarkStart w:id="2821" w:name="_Toc115186354"/>
      <w:bookmarkStart w:id="2822" w:name="_Toc123044225"/>
      <w:bookmarkStart w:id="2823" w:name="_Toc124157864"/>
      <w:bookmarkStart w:id="2824" w:name="_Toc124259787"/>
      <w:bookmarkStart w:id="2825" w:name="_Toc130584858"/>
      <w:bookmarkStart w:id="2826" w:name="_Toc137464514"/>
      <w:bookmarkStart w:id="2827" w:name="_Toc138884183"/>
      <w:bookmarkStart w:id="2828" w:name="_Toc145643384"/>
      <w:r w:rsidRPr="00C958DD">
        <w:t>8.4.2</w:t>
      </w:r>
      <w:r w:rsidRPr="00C958DD">
        <w:tab/>
        <w:t>PRACH detection requirements</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49D2F33A" w14:textId="77777777" w:rsidR="00465EAA" w:rsidRPr="00C958DD" w:rsidRDefault="00465EAA" w:rsidP="00465EAA">
      <w:pPr>
        <w:pStyle w:val="Heading4"/>
        <w:rPr>
          <w:lang w:eastAsia="zh-CN"/>
        </w:rPr>
      </w:pPr>
      <w:bookmarkStart w:id="2829" w:name="_Toc21127615"/>
      <w:bookmarkStart w:id="2830" w:name="_Toc29811824"/>
      <w:bookmarkStart w:id="2831" w:name="_Toc36817376"/>
      <w:bookmarkStart w:id="2832" w:name="_Toc37260298"/>
      <w:bookmarkStart w:id="2833" w:name="_Toc37267686"/>
      <w:bookmarkStart w:id="2834" w:name="_Toc44712288"/>
      <w:bookmarkStart w:id="2835" w:name="_Toc45893601"/>
      <w:bookmarkStart w:id="2836" w:name="_Toc53178321"/>
      <w:bookmarkStart w:id="2837" w:name="_Toc53178772"/>
      <w:bookmarkStart w:id="2838" w:name="_Toc61179010"/>
      <w:bookmarkStart w:id="2839" w:name="_Toc61179480"/>
      <w:bookmarkStart w:id="2840" w:name="_Toc67916776"/>
      <w:bookmarkStart w:id="2841" w:name="_Toc74663396"/>
      <w:bookmarkStart w:id="2842" w:name="_Toc82621937"/>
      <w:bookmarkStart w:id="2843" w:name="_Toc90422784"/>
      <w:bookmarkStart w:id="2844" w:name="_Toc106782980"/>
      <w:bookmarkStart w:id="2845" w:name="_Toc107311871"/>
      <w:bookmarkStart w:id="2846" w:name="_Toc107419455"/>
      <w:bookmarkStart w:id="2847" w:name="_Toc107475082"/>
      <w:bookmarkStart w:id="2848" w:name="_Toc114255675"/>
      <w:bookmarkStart w:id="2849" w:name="_Toc115186355"/>
      <w:bookmarkStart w:id="2850" w:name="_Toc123044226"/>
      <w:bookmarkStart w:id="2851" w:name="_Toc124157865"/>
      <w:bookmarkStart w:id="2852" w:name="_Toc124259788"/>
      <w:bookmarkStart w:id="2853" w:name="_Toc130584859"/>
      <w:bookmarkStart w:id="2854" w:name="_Toc137464515"/>
      <w:bookmarkStart w:id="2855" w:name="_Toc138884184"/>
      <w:bookmarkStart w:id="2856" w:name="_Toc145643385"/>
      <w:r w:rsidRPr="00C958DD">
        <w:t>8.4.2.1</w:t>
      </w:r>
      <w:r w:rsidRPr="00C958DD">
        <w:tab/>
      </w:r>
      <w:r w:rsidRPr="00C958DD">
        <w:rPr>
          <w:lang w:eastAsia="zh-CN"/>
        </w:rPr>
        <w:t>General</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2857" w:name="_Toc21127616"/>
      <w:bookmarkStart w:id="2858" w:name="_Toc29811825"/>
      <w:bookmarkStart w:id="2859" w:name="_Toc36817377"/>
      <w:bookmarkStart w:id="2860" w:name="_Toc37260299"/>
      <w:bookmarkStart w:id="2861" w:name="_Toc37267687"/>
      <w:bookmarkStart w:id="2862" w:name="_Toc44712289"/>
      <w:bookmarkStart w:id="2863" w:name="_Toc45893602"/>
      <w:bookmarkStart w:id="2864" w:name="_Toc53178322"/>
      <w:bookmarkStart w:id="2865" w:name="_Toc53178773"/>
      <w:bookmarkStart w:id="2866" w:name="_Toc61179011"/>
      <w:bookmarkStart w:id="2867" w:name="_Toc61179481"/>
      <w:bookmarkStart w:id="2868"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2869" w:name="_Toc74663397"/>
      <w:bookmarkStart w:id="2870" w:name="_Toc82621938"/>
      <w:bookmarkStart w:id="2871" w:name="_Toc90422785"/>
      <w:bookmarkStart w:id="2872" w:name="_Toc106782981"/>
      <w:bookmarkStart w:id="2873" w:name="_Toc107311872"/>
      <w:bookmarkStart w:id="2874" w:name="_Toc107419456"/>
      <w:bookmarkStart w:id="2875" w:name="_Toc107475083"/>
      <w:bookmarkStart w:id="2876" w:name="_Toc114255676"/>
      <w:bookmarkStart w:id="2877" w:name="_Toc115186356"/>
      <w:bookmarkStart w:id="2878" w:name="_Toc123044227"/>
      <w:bookmarkStart w:id="2879" w:name="_Toc124157866"/>
      <w:bookmarkStart w:id="2880" w:name="_Toc124259789"/>
      <w:bookmarkStart w:id="2881" w:name="_Toc130584860"/>
      <w:bookmarkStart w:id="2882" w:name="_Toc137464516"/>
      <w:bookmarkStart w:id="2883" w:name="_Toc138884185"/>
      <w:bookmarkStart w:id="2884" w:name="_Toc145643386"/>
      <w:r w:rsidRPr="00C958DD">
        <w:t>8.4.2.</w:t>
      </w:r>
      <w:r w:rsidRPr="00C958DD">
        <w:rPr>
          <w:lang w:eastAsia="zh-CN"/>
        </w:rPr>
        <w:t>2</w:t>
      </w:r>
      <w:r w:rsidRPr="00C958DD">
        <w:tab/>
        <w:t>Minimum requirements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2885" w:name="_Toc21127617"/>
      <w:bookmarkStart w:id="2886" w:name="_Toc29811826"/>
      <w:bookmarkStart w:id="2887" w:name="_Toc36817378"/>
      <w:bookmarkStart w:id="2888" w:name="_Toc37260300"/>
      <w:bookmarkStart w:id="2889" w:name="_Toc37267688"/>
      <w:bookmarkStart w:id="2890" w:name="_Toc44712291"/>
      <w:bookmarkStart w:id="2891" w:name="_Toc45893604"/>
      <w:bookmarkStart w:id="2892" w:name="_Toc53178324"/>
      <w:bookmarkStart w:id="2893" w:name="_Toc53178775"/>
      <w:bookmarkStart w:id="2894" w:name="_Toc61179013"/>
      <w:bookmarkStart w:id="2895" w:name="_Toc61179483"/>
      <w:bookmarkStart w:id="2896" w:name="_Toc67916779"/>
      <w:bookmarkStart w:id="2897" w:name="_Toc74663400"/>
      <w:bookmarkStart w:id="2898" w:name="_Toc104311050"/>
      <w:bookmarkStart w:id="2899" w:name="_Toc106126751"/>
      <w:bookmarkStart w:id="2900" w:name="_Toc106177064"/>
      <w:bookmarkStart w:id="2901" w:name="_Toc114242232"/>
      <w:bookmarkStart w:id="2902" w:name="_Toc123044228"/>
      <w:bookmarkStart w:id="2903" w:name="_Toc124157867"/>
      <w:bookmarkStart w:id="2904" w:name="_Toc124259790"/>
      <w:bookmarkStart w:id="2905" w:name="_Toc130584861"/>
      <w:bookmarkStart w:id="2906" w:name="_Toc137464517"/>
      <w:bookmarkStart w:id="2907" w:name="_Toc138884186"/>
      <w:bookmarkStart w:id="2908" w:name="_Toc145643387"/>
      <w:r w:rsidRPr="00F95B02">
        <w:t>9</w:t>
      </w:r>
      <w:r w:rsidRPr="00F95B02">
        <w:tab/>
        <w:t>Radiated transmitter characteristics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7AD0F26D" w14:textId="53E4F199" w:rsidR="00DA0CFA" w:rsidRDefault="00DA0CFA" w:rsidP="00DA0CFA">
      <w:pPr>
        <w:pStyle w:val="Heading2"/>
      </w:pPr>
      <w:bookmarkStart w:id="2909" w:name="_Toc21127618"/>
      <w:bookmarkStart w:id="2910" w:name="_Toc29811827"/>
      <w:bookmarkStart w:id="2911" w:name="_Toc36817379"/>
      <w:bookmarkStart w:id="2912" w:name="_Toc37260301"/>
      <w:bookmarkStart w:id="2913" w:name="_Toc37267689"/>
      <w:bookmarkStart w:id="2914" w:name="_Toc44712292"/>
      <w:bookmarkStart w:id="2915" w:name="_Toc45893605"/>
      <w:bookmarkStart w:id="2916" w:name="_Toc53178325"/>
      <w:bookmarkStart w:id="2917" w:name="_Toc53178776"/>
      <w:bookmarkStart w:id="2918" w:name="_Toc61179014"/>
      <w:bookmarkStart w:id="2919" w:name="_Toc61179484"/>
      <w:bookmarkStart w:id="2920" w:name="_Toc67916780"/>
      <w:bookmarkStart w:id="2921" w:name="_Toc74663401"/>
      <w:bookmarkStart w:id="2922" w:name="_Toc104311051"/>
      <w:bookmarkStart w:id="2923" w:name="_Toc106126752"/>
      <w:bookmarkStart w:id="2924" w:name="_Toc106177065"/>
      <w:bookmarkStart w:id="2925" w:name="_Toc114242233"/>
      <w:bookmarkStart w:id="2926" w:name="_Toc123044229"/>
      <w:bookmarkStart w:id="2927" w:name="_Toc124157868"/>
      <w:bookmarkStart w:id="2928" w:name="_Toc124259791"/>
      <w:bookmarkStart w:id="2929" w:name="_Toc130584862"/>
      <w:bookmarkStart w:id="2930" w:name="_Toc137464518"/>
      <w:bookmarkStart w:id="2931" w:name="_Toc138884187"/>
      <w:bookmarkStart w:id="2932" w:name="_Toc145643388"/>
      <w:r w:rsidRPr="00F95B02">
        <w:t>9.1</w:t>
      </w:r>
      <w:r w:rsidRPr="00F95B02">
        <w:tab/>
        <w:t>General</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2933" w:name="_Toc21127619"/>
      <w:bookmarkStart w:id="2934" w:name="_Toc29811828"/>
      <w:bookmarkStart w:id="2935" w:name="_Toc36817380"/>
      <w:bookmarkStart w:id="2936" w:name="_Toc37260302"/>
      <w:bookmarkStart w:id="2937" w:name="_Toc37267690"/>
      <w:bookmarkStart w:id="2938" w:name="_Toc44712293"/>
      <w:bookmarkStart w:id="2939" w:name="_Toc45893606"/>
      <w:bookmarkStart w:id="2940" w:name="_Toc53178326"/>
      <w:bookmarkStart w:id="2941" w:name="_Toc53178777"/>
      <w:bookmarkStart w:id="2942" w:name="_Toc61179015"/>
      <w:bookmarkStart w:id="2943" w:name="_Toc61179485"/>
      <w:bookmarkStart w:id="2944" w:name="_Toc67916781"/>
      <w:bookmarkStart w:id="2945" w:name="_Toc74663402"/>
      <w:bookmarkStart w:id="2946" w:name="_Toc104311052"/>
      <w:bookmarkStart w:id="2947" w:name="_Toc106126753"/>
      <w:bookmarkStart w:id="2948" w:name="_Toc106177066"/>
      <w:bookmarkStart w:id="2949" w:name="_Toc114242234"/>
      <w:bookmarkStart w:id="2950" w:name="_Toc123044230"/>
      <w:bookmarkStart w:id="2951" w:name="_Toc124157869"/>
      <w:bookmarkStart w:id="2952" w:name="_Toc124259792"/>
      <w:bookmarkStart w:id="2953" w:name="_Toc130584863"/>
      <w:bookmarkStart w:id="2954" w:name="_Toc137464519"/>
      <w:bookmarkStart w:id="2955" w:name="_Toc138884188"/>
      <w:bookmarkStart w:id="2956" w:name="_Toc145643389"/>
      <w:r w:rsidRPr="00F95B02">
        <w:t>9.2</w:t>
      </w:r>
      <w:r w:rsidRPr="00F95B02">
        <w:tab/>
        <w:t>Radiated transmit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3AF597F9" w14:textId="77777777" w:rsidR="00356079" w:rsidRPr="00F95B02" w:rsidRDefault="00356079" w:rsidP="006822DB">
      <w:pPr>
        <w:pStyle w:val="Heading3"/>
      </w:pPr>
      <w:bookmarkStart w:id="2957" w:name="_Toc104311053"/>
      <w:bookmarkStart w:id="2958" w:name="_Toc106126754"/>
      <w:bookmarkStart w:id="2959" w:name="_Toc106177067"/>
      <w:bookmarkStart w:id="2960" w:name="_Toc114242235"/>
      <w:bookmarkStart w:id="2961" w:name="_Toc123044231"/>
      <w:bookmarkStart w:id="2962" w:name="_Toc124157870"/>
      <w:bookmarkStart w:id="2963" w:name="_Toc124259793"/>
      <w:bookmarkStart w:id="2964" w:name="_Toc130584864"/>
      <w:bookmarkStart w:id="2965" w:name="_Toc137464520"/>
      <w:bookmarkStart w:id="2966" w:name="_Toc138884189"/>
      <w:bookmarkStart w:id="2967" w:name="_Toc145643390"/>
      <w:r w:rsidRPr="00F95B02">
        <w:t>9.2.1</w:t>
      </w:r>
      <w:r w:rsidRPr="00F95B02">
        <w:tab/>
        <w:t>General</w:t>
      </w:r>
      <w:bookmarkEnd w:id="2957"/>
      <w:bookmarkEnd w:id="2958"/>
      <w:bookmarkEnd w:id="2959"/>
      <w:bookmarkEnd w:id="2960"/>
      <w:bookmarkEnd w:id="2961"/>
      <w:bookmarkEnd w:id="2962"/>
      <w:bookmarkEnd w:id="2963"/>
      <w:bookmarkEnd w:id="2964"/>
      <w:bookmarkEnd w:id="2965"/>
      <w:bookmarkEnd w:id="2966"/>
      <w:bookmarkEnd w:id="2967"/>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2968" w:name="_Toc104311054"/>
      <w:bookmarkStart w:id="2969" w:name="_Toc106126755"/>
      <w:bookmarkStart w:id="2970" w:name="_Toc106177068"/>
      <w:bookmarkStart w:id="2971" w:name="_Toc114242236"/>
      <w:bookmarkStart w:id="2972" w:name="_Toc123044232"/>
      <w:bookmarkStart w:id="2973" w:name="_Toc124157871"/>
      <w:bookmarkStart w:id="2974" w:name="_Toc124259794"/>
      <w:bookmarkStart w:id="2975" w:name="_Toc130584865"/>
      <w:bookmarkStart w:id="2976" w:name="_Toc137464521"/>
      <w:bookmarkStart w:id="2977" w:name="_Toc138884190"/>
      <w:bookmarkStart w:id="2978" w:name="_Toc14564339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968"/>
      <w:bookmarkEnd w:id="2969"/>
      <w:bookmarkEnd w:id="2970"/>
      <w:bookmarkEnd w:id="2971"/>
      <w:bookmarkEnd w:id="2972"/>
      <w:bookmarkEnd w:id="2973"/>
      <w:bookmarkEnd w:id="2974"/>
      <w:bookmarkEnd w:id="2975"/>
      <w:bookmarkEnd w:id="2976"/>
      <w:bookmarkEnd w:id="2977"/>
      <w:bookmarkEnd w:id="2978"/>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2979" w:name="_Toc21127623"/>
      <w:bookmarkStart w:id="2980" w:name="_Toc29811832"/>
      <w:bookmarkStart w:id="2981" w:name="_Toc36817384"/>
      <w:bookmarkStart w:id="2982" w:name="_Toc37260306"/>
      <w:bookmarkStart w:id="2983" w:name="_Toc37267694"/>
      <w:bookmarkStart w:id="2984" w:name="_Toc44712297"/>
      <w:bookmarkStart w:id="2985" w:name="_Toc45893610"/>
      <w:bookmarkStart w:id="2986" w:name="_Toc53178330"/>
      <w:bookmarkStart w:id="2987" w:name="_Toc53178781"/>
      <w:bookmarkStart w:id="2988" w:name="_Toc61179019"/>
      <w:bookmarkStart w:id="2989" w:name="_Toc61179489"/>
      <w:bookmarkStart w:id="2990" w:name="_Toc67916785"/>
      <w:bookmarkStart w:id="2991" w:name="_Toc74663406"/>
      <w:bookmarkStart w:id="2992" w:name="_Toc104311055"/>
      <w:bookmarkStart w:id="2993" w:name="_Toc106126756"/>
      <w:bookmarkStart w:id="2994" w:name="_Toc106177069"/>
      <w:bookmarkStart w:id="2995" w:name="_Toc114242237"/>
      <w:bookmarkStart w:id="2996" w:name="_Toc123044233"/>
      <w:bookmarkStart w:id="2997" w:name="_Toc124157872"/>
      <w:bookmarkStart w:id="2998" w:name="_Toc124259795"/>
      <w:bookmarkStart w:id="2999" w:name="_Toc130584866"/>
      <w:bookmarkStart w:id="3000" w:name="_Toc137464522"/>
      <w:bookmarkStart w:id="3001" w:name="_Toc138884191"/>
      <w:bookmarkStart w:id="3002" w:name="_Toc145643392"/>
      <w:r w:rsidRPr="00F95B02">
        <w:t>9.3</w:t>
      </w:r>
      <w:r w:rsidRPr="00F95B02">
        <w:tab/>
        <w:t xml:space="preserve">OTA </w:t>
      </w:r>
      <w:r w:rsidR="00624CE1">
        <w:t>Satellite Access Node</w:t>
      </w:r>
      <w:r w:rsidRPr="00F95B02">
        <w:t xml:space="preserve"> output power</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CDFFC39" w14:textId="77777777" w:rsidR="00FE798D" w:rsidRDefault="00FE798D" w:rsidP="00FE798D">
      <w:pPr>
        <w:pStyle w:val="Heading3"/>
      </w:pPr>
      <w:bookmarkStart w:id="3003" w:name="_Toc90422795"/>
      <w:bookmarkStart w:id="3004" w:name="_Toc82621948"/>
      <w:bookmarkStart w:id="3005" w:name="_Toc74663407"/>
      <w:bookmarkStart w:id="3006" w:name="_Toc67916786"/>
      <w:bookmarkStart w:id="3007" w:name="_Toc61179490"/>
      <w:bookmarkStart w:id="3008" w:name="_Toc61179020"/>
      <w:bookmarkStart w:id="3009" w:name="_Toc53178782"/>
      <w:bookmarkStart w:id="3010" w:name="_Toc53178331"/>
      <w:bookmarkStart w:id="3011" w:name="_Toc45893611"/>
      <w:bookmarkStart w:id="3012" w:name="_Toc44712298"/>
      <w:bookmarkStart w:id="3013" w:name="_Toc37267695"/>
      <w:bookmarkStart w:id="3014" w:name="_Toc37260307"/>
      <w:bookmarkStart w:id="3015" w:name="_Toc36817385"/>
      <w:bookmarkStart w:id="3016" w:name="_Toc29811833"/>
      <w:bookmarkStart w:id="3017" w:name="_Toc21127624"/>
      <w:bookmarkStart w:id="3018" w:name="_Toc104311056"/>
      <w:bookmarkStart w:id="3019" w:name="_Toc106126757"/>
      <w:bookmarkStart w:id="3020" w:name="_Toc106177070"/>
      <w:bookmarkStart w:id="3021" w:name="_Toc114242238"/>
      <w:bookmarkStart w:id="3022" w:name="_Toc123044234"/>
      <w:bookmarkStart w:id="3023" w:name="_Toc124157873"/>
      <w:bookmarkStart w:id="3024" w:name="_Toc124259796"/>
      <w:bookmarkStart w:id="3025" w:name="_Toc130584867"/>
      <w:bookmarkStart w:id="3026" w:name="_Toc137464523"/>
      <w:bookmarkStart w:id="3027" w:name="_Toc138884192"/>
      <w:bookmarkStart w:id="3028" w:name="_Toc145643393"/>
      <w:r>
        <w:t>9.3.1</w:t>
      </w:r>
      <w:r>
        <w:tab/>
        <w:t>General</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029" w:name="_Toc90422796"/>
      <w:bookmarkStart w:id="3030" w:name="_Toc82621949"/>
      <w:bookmarkStart w:id="3031" w:name="_Toc74663408"/>
      <w:bookmarkStart w:id="3032" w:name="_Toc67916787"/>
      <w:bookmarkStart w:id="3033" w:name="_Toc61179491"/>
      <w:bookmarkStart w:id="3034" w:name="_Toc61179021"/>
      <w:bookmarkStart w:id="3035" w:name="_Toc53178783"/>
      <w:bookmarkStart w:id="3036" w:name="_Toc53178332"/>
      <w:bookmarkStart w:id="3037" w:name="_Toc45893612"/>
      <w:bookmarkStart w:id="3038" w:name="_Toc44712299"/>
      <w:bookmarkStart w:id="3039" w:name="_Toc37267696"/>
      <w:bookmarkStart w:id="3040" w:name="_Toc37260308"/>
      <w:bookmarkStart w:id="3041" w:name="_Toc36817386"/>
      <w:bookmarkStart w:id="3042" w:name="_Toc29811834"/>
      <w:bookmarkStart w:id="3043" w:name="_Toc21127625"/>
      <w:bookmarkStart w:id="3044" w:name="_Toc104311057"/>
      <w:bookmarkStart w:id="3045" w:name="_Toc106126758"/>
      <w:bookmarkStart w:id="3046" w:name="_Toc106177071"/>
      <w:bookmarkStart w:id="3047" w:name="_Toc114242239"/>
      <w:bookmarkStart w:id="3048" w:name="_Toc123044235"/>
      <w:bookmarkStart w:id="3049" w:name="_Toc124157874"/>
      <w:bookmarkStart w:id="3050" w:name="_Toc124259797"/>
      <w:bookmarkStart w:id="3051" w:name="_Toc130584868"/>
      <w:bookmarkStart w:id="3052" w:name="_Toc137464524"/>
      <w:bookmarkStart w:id="3053" w:name="_Toc138884193"/>
      <w:bookmarkStart w:id="3054" w:name="_Toc145643394"/>
      <w:r>
        <w:t>9.3.2</w:t>
      </w:r>
      <w:r>
        <w:tab/>
        <w:t xml:space="preserve">Minimum requirement for </w:t>
      </w:r>
      <w:r>
        <w:rPr>
          <w:i/>
        </w:rPr>
        <w:t>SAN type 1-O</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055" w:name="_Toc21127628"/>
      <w:bookmarkStart w:id="3056" w:name="_Toc29811837"/>
      <w:bookmarkStart w:id="3057" w:name="_Toc36817389"/>
      <w:bookmarkStart w:id="3058" w:name="_Toc37260311"/>
      <w:bookmarkStart w:id="3059" w:name="_Toc37267699"/>
      <w:bookmarkStart w:id="3060" w:name="_Toc44712302"/>
      <w:bookmarkStart w:id="3061" w:name="_Toc45893615"/>
      <w:bookmarkStart w:id="3062" w:name="_Toc53178335"/>
      <w:bookmarkStart w:id="3063" w:name="_Toc53178786"/>
      <w:bookmarkStart w:id="3064" w:name="_Toc61179024"/>
      <w:bookmarkStart w:id="3065" w:name="_Toc61179494"/>
      <w:bookmarkStart w:id="3066" w:name="_Toc67916790"/>
      <w:bookmarkStart w:id="3067" w:name="_Toc74663411"/>
      <w:bookmarkStart w:id="3068" w:name="_Toc104311058"/>
      <w:bookmarkStart w:id="3069" w:name="_Toc106126759"/>
      <w:bookmarkStart w:id="3070" w:name="_Toc106177072"/>
      <w:bookmarkStart w:id="3071" w:name="_Toc114242240"/>
      <w:bookmarkStart w:id="3072" w:name="_Toc123044236"/>
      <w:bookmarkStart w:id="3073" w:name="_Toc124157875"/>
      <w:bookmarkStart w:id="3074" w:name="_Toc124259798"/>
      <w:bookmarkStart w:id="3075" w:name="_Toc130584869"/>
      <w:bookmarkStart w:id="3076" w:name="_Toc137464525"/>
      <w:bookmarkStart w:id="3077" w:name="_Toc138884194"/>
      <w:bookmarkStart w:id="3078" w:name="_Toc145643395"/>
      <w:bookmarkStart w:id="3079" w:name="_Hlk500499328"/>
      <w:r w:rsidRPr="00F95B02">
        <w:t>9.4</w:t>
      </w:r>
      <w:r w:rsidRPr="00F95B02">
        <w:tab/>
        <w:t>OTA output power dynamics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3D2790D3" w14:textId="77777777" w:rsidR="000836C7" w:rsidRDefault="000836C7" w:rsidP="000836C7">
      <w:pPr>
        <w:pStyle w:val="Heading3"/>
      </w:pPr>
      <w:bookmarkStart w:id="3080" w:name="_Toc37267700"/>
      <w:bookmarkStart w:id="3081" w:name="_Toc21127629"/>
      <w:bookmarkStart w:id="3082" w:name="_Toc37260312"/>
      <w:bookmarkStart w:id="3083" w:name="_Toc29811838"/>
      <w:bookmarkStart w:id="3084" w:name="_Toc36817390"/>
      <w:bookmarkStart w:id="3085" w:name="_Toc53178336"/>
      <w:bookmarkStart w:id="3086" w:name="_Toc53178787"/>
      <w:bookmarkStart w:id="3087" w:name="_Toc90422800"/>
      <w:bookmarkStart w:id="3088" w:name="_Toc61179025"/>
      <w:bookmarkStart w:id="3089" w:name="_Toc44712303"/>
      <w:bookmarkStart w:id="3090" w:name="_Toc61179495"/>
      <w:bookmarkStart w:id="3091" w:name="_Toc74663412"/>
      <w:bookmarkStart w:id="3092" w:name="_Toc67916791"/>
      <w:bookmarkStart w:id="3093" w:name="_Toc82621953"/>
      <w:bookmarkStart w:id="3094" w:name="_Toc45893616"/>
      <w:bookmarkStart w:id="3095" w:name="_Toc104311059"/>
      <w:bookmarkStart w:id="3096" w:name="_Toc106126760"/>
      <w:bookmarkStart w:id="3097" w:name="_Toc106177073"/>
      <w:bookmarkStart w:id="3098" w:name="_Toc114242241"/>
      <w:bookmarkStart w:id="3099" w:name="_Toc123044237"/>
      <w:bookmarkStart w:id="3100" w:name="_Toc124157876"/>
      <w:bookmarkStart w:id="3101" w:name="_Toc124259799"/>
      <w:bookmarkStart w:id="3102" w:name="_Toc130584870"/>
      <w:bookmarkStart w:id="3103" w:name="_Toc137464526"/>
      <w:bookmarkStart w:id="3104" w:name="_Toc138884195"/>
      <w:bookmarkStart w:id="3105" w:name="_Toc145643396"/>
      <w:r>
        <w:t>9.4.1</w:t>
      </w:r>
      <w:r>
        <w:tab/>
        <w:t>General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106" w:name="_Toc67916792"/>
      <w:bookmarkStart w:id="3107" w:name="_Toc44712304"/>
      <w:bookmarkStart w:id="3108" w:name="_Toc82621954"/>
      <w:bookmarkStart w:id="3109" w:name="_Toc74663413"/>
      <w:bookmarkStart w:id="3110" w:name="_Toc61179496"/>
      <w:bookmarkStart w:id="3111" w:name="_Toc29811839"/>
      <w:bookmarkStart w:id="3112" w:name="_Toc21127630"/>
      <w:bookmarkStart w:id="3113" w:name="_Toc37267701"/>
      <w:bookmarkStart w:id="3114" w:name="_Toc61179026"/>
      <w:bookmarkStart w:id="3115" w:name="_Toc45893617"/>
      <w:bookmarkStart w:id="3116" w:name="_Toc36817391"/>
      <w:bookmarkStart w:id="3117" w:name="_Toc90422801"/>
      <w:bookmarkStart w:id="3118" w:name="_Toc53178788"/>
      <w:bookmarkStart w:id="3119" w:name="_Toc53178337"/>
      <w:bookmarkStart w:id="3120" w:name="_Toc37260313"/>
      <w:bookmarkStart w:id="3121" w:name="_Toc104311060"/>
      <w:bookmarkStart w:id="3122" w:name="_Toc106126761"/>
      <w:bookmarkStart w:id="3123" w:name="_Toc106177074"/>
      <w:bookmarkStart w:id="3124" w:name="_Toc114242242"/>
      <w:bookmarkStart w:id="3125" w:name="_Toc123044238"/>
      <w:bookmarkStart w:id="3126" w:name="_Toc124157877"/>
      <w:bookmarkStart w:id="3127" w:name="_Toc124259800"/>
      <w:bookmarkStart w:id="3128" w:name="_Toc130584871"/>
      <w:bookmarkStart w:id="3129" w:name="_Toc137464527"/>
      <w:bookmarkStart w:id="3130" w:name="_Toc138884196"/>
      <w:bookmarkStart w:id="3131" w:name="_Toc145643397"/>
      <w:r>
        <w:t>9.4.2</w:t>
      </w:r>
      <w:r>
        <w:tab/>
        <w:t>OTA RE power control dynamic range</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27541C8" w14:textId="77777777" w:rsidR="000836C7" w:rsidRDefault="000836C7" w:rsidP="000836C7">
      <w:pPr>
        <w:pStyle w:val="Heading4"/>
      </w:pPr>
      <w:bookmarkStart w:id="3132" w:name="_Toc45893618"/>
      <w:bookmarkStart w:id="3133" w:name="_Toc36817392"/>
      <w:bookmarkStart w:id="3134" w:name="_Toc53178338"/>
      <w:bookmarkStart w:id="3135" w:name="_Toc37267702"/>
      <w:bookmarkStart w:id="3136" w:name="_Toc61179027"/>
      <w:bookmarkStart w:id="3137" w:name="_Toc61179497"/>
      <w:bookmarkStart w:id="3138" w:name="_Toc44712305"/>
      <w:bookmarkStart w:id="3139" w:name="_Toc74663414"/>
      <w:bookmarkStart w:id="3140" w:name="_Toc82621955"/>
      <w:bookmarkStart w:id="3141" w:name="_Toc37260314"/>
      <w:bookmarkStart w:id="3142" w:name="_Toc90422802"/>
      <w:bookmarkStart w:id="3143" w:name="_Toc29811840"/>
      <w:bookmarkStart w:id="3144" w:name="_Toc21127631"/>
      <w:bookmarkStart w:id="3145" w:name="_Toc53178789"/>
      <w:bookmarkStart w:id="3146" w:name="_Toc67916793"/>
      <w:bookmarkStart w:id="3147" w:name="_Toc104311061"/>
      <w:bookmarkStart w:id="3148" w:name="_Toc106126762"/>
      <w:bookmarkStart w:id="3149" w:name="_Toc106177075"/>
      <w:bookmarkStart w:id="3150" w:name="_Toc114242243"/>
      <w:bookmarkStart w:id="3151" w:name="_Toc123044239"/>
      <w:bookmarkStart w:id="3152" w:name="_Toc124157878"/>
      <w:bookmarkStart w:id="3153" w:name="_Toc124259801"/>
      <w:bookmarkStart w:id="3154" w:name="_Toc130584872"/>
      <w:bookmarkStart w:id="3155" w:name="_Toc137464528"/>
      <w:bookmarkStart w:id="3156" w:name="_Toc138884197"/>
      <w:bookmarkStart w:id="3157" w:name="_Toc145643398"/>
      <w:r>
        <w:t>9.4.2.1</w:t>
      </w:r>
      <w:r>
        <w:tab/>
        <w:t>General</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158" w:name="_Toc53178790"/>
      <w:bookmarkStart w:id="3159" w:name="_Toc74663415"/>
      <w:bookmarkStart w:id="3160" w:name="_Toc90422803"/>
      <w:bookmarkStart w:id="3161" w:name="_Toc67916794"/>
      <w:bookmarkStart w:id="3162" w:name="_Toc61179028"/>
      <w:bookmarkStart w:id="3163" w:name="_Toc21127632"/>
      <w:bookmarkStart w:id="3164" w:name="_Toc53178339"/>
      <w:bookmarkStart w:id="3165" w:name="_Toc44712306"/>
      <w:bookmarkStart w:id="3166" w:name="_Toc29811841"/>
      <w:bookmarkStart w:id="3167" w:name="_Toc37267703"/>
      <w:bookmarkStart w:id="3168" w:name="_Toc61179498"/>
      <w:bookmarkStart w:id="3169" w:name="_Toc37260315"/>
      <w:bookmarkStart w:id="3170" w:name="_Toc36817393"/>
      <w:bookmarkStart w:id="3171" w:name="_Toc82621956"/>
      <w:bookmarkStart w:id="3172" w:name="_Toc45893619"/>
      <w:bookmarkStart w:id="3173" w:name="_Toc104311062"/>
      <w:bookmarkStart w:id="3174" w:name="_Toc106126763"/>
      <w:bookmarkStart w:id="3175" w:name="_Toc106177076"/>
      <w:bookmarkStart w:id="3176" w:name="_Toc114242244"/>
      <w:bookmarkStart w:id="3177" w:name="_Toc123044240"/>
      <w:bookmarkStart w:id="3178" w:name="_Toc124157879"/>
      <w:bookmarkStart w:id="3179" w:name="_Toc124259802"/>
      <w:bookmarkStart w:id="3180" w:name="_Toc130584873"/>
      <w:bookmarkStart w:id="3181" w:name="_Toc137464529"/>
      <w:bookmarkStart w:id="3182" w:name="_Toc138884198"/>
      <w:bookmarkStart w:id="3183" w:name="_Toc145643399"/>
      <w:r>
        <w:t>9.4.2.2</w:t>
      </w:r>
      <w:r>
        <w:tab/>
        <w:t xml:space="preserve">Minimum requirement for </w:t>
      </w:r>
      <w:r>
        <w:rPr>
          <w:rFonts w:eastAsia="SimSun" w:hint="eastAsia"/>
          <w:i/>
          <w:lang w:eastAsia="zh-CN"/>
        </w:rPr>
        <w:t>SAN</w:t>
      </w:r>
      <w:r>
        <w:rPr>
          <w:i/>
        </w:rPr>
        <w:t xml:space="preserve"> type 1-O</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184" w:name="_Toc45893620"/>
      <w:bookmarkStart w:id="3185" w:name="_Toc53178340"/>
      <w:bookmarkStart w:id="3186" w:name="_Toc74663416"/>
      <w:bookmarkStart w:id="3187" w:name="_Toc36817394"/>
      <w:bookmarkStart w:id="3188" w:name="_Toc61179029"/>
      <w:bookmarkStart w:id="3189" w:name="_Toc37260316"/>
      <w:bookmarkStart w:id="3190" w:name="_Toc29811842"/>
      <w:bookmarkStart w:id="3191" w:name="_Toc37267704"/>
      <w:bookmarkStart w:id="3192" w:name="_Toc44712307"/>
      <w:bookmarkStart w:id="3193" w:name="_Toc67916795"/>
      <w:bookmarkStart w:id="3194" w:name="_Toc82621957"/>
      <w:bookmarkStart w:id="3195" w:name="_Toc61179499"/>
      <w:bookmarkStart w:id="3196" w:name="_Toc90422804"/>
      <w:bookmarkStart w:id="3197" w:name="_Toc21127633"/>
      <w:bookmarkStart w:id="3198" w:name="_Toc53178791"/>
      <w:bookmarkStart w:id="3199" w:name="_Toc104311063"/>
      <w:bookmarkStart w:id="3200" w:name="_Toc106126764"/>
      <w:bookmarkStart w:id="3201" w:name="_Toc106177077"/>
      <w:bookmarkStart w:id="3202" w:name="_Toc114242245"/>
      <w:bookmarkStart w:id="3203" w:name="_Toc123044241"/>
      <w:bookmarkStart w:id="3204" w:name="_Toc124157880"/>
      <w:bookmarkStart w:id="3205" w:name="_Toc124259803"/>
      <w:bookmarkStart w:id="3206" w:name="_Toc130584874"/>
      <w:bookmarkStart w:id="3207" w:name="_Toc137464530"/>
      <w:bookmarkStart w:id="3208" w:name="_Toc138884199"/>
      <w:bookmarkStart w:id="3209" w:name="_Toc145643400"/>
      <w:r>
        <w:t>9.4.3</w:t>
      </w:r>
      <w:r>
        <w:tab/>
        <w:t>OTA total power dynamic range</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15582AA9" w14:textId="77777777" w:rsidR="000836C7" w:rsidRDefault="000836C7" w:rsidP="000836C7">
      <w:pPr>
        <w:pStyle w:val="Heading4"/>
      </w:pPr>
      <w:bookmarkStart w:id="3210" w:name="_Toc29811843"/>
      <w:bookmarkStart w:id="3211" w:name="_Toc21127634"/>
      <w:bookmarkStart w:id="3212" w:name="_Toc37260317"/>
      <w:bookmarkStart w:id="3213" w:name="_Toc44712308"/>
      <w:bookmarkStart w:id="3214" w:name="_Toc61179030"/>
      <w:bookmarkStart w:id="3215" w:name="_Toc53178792"/>
      <w:bookmarkStart w:id="3216" w:name="_Toc90422805"/>
      <w:bookmarkStart w:id="3217" w:name="_Toc82621958"/>
      <w:bookmarkStart w:id="3218" w:name="_Toc74663417"/>
      <w:bookmarkStart w:id="3219" w:name="_Toc67916796"/>
      <w:bookmarkStart w:id="3220" w:name="_Toc37267705"/>
      <w:bookmarkStart w:id="3221" w:name="_Toc36817395"/>
      <w:bookmarkStart w:id="3222" w:name="_Toc53178341"/>
      <w:bookmarkStart w:id="3223" w:name="_Toc61179500"/>
      <w:bookmarkStart w:id="3224" w:name="_Toc45893621"/>
      <w:bookmarkStart w:id="3225" w:name="_Toc104311064"/>
      <w:bookmarkStart w:id="3226" w:name="_Toc106126765"/>
      <w:bookmarkStart w:id="3227" w:name="_Toc106177078"/>
      <w:bookmarkStart w:id="3228" w:name="_Toc114242246"/>
      <w:bookmarkStart w:id="3229" w:name="_Toc123044242"/>
      <w:bookmarkStart w:id="3230" w:name="_Toc124157881"/>
      <w:bookmarkStart w:id="3231" w:name="_Toc124259804"/>
      <w:bookmarkStart w:id="3232" w:name="_Toc130584875"/>
      <w:bookmarkStart w:id="3233" w:name="_Toc137464531"/>
      <w:bookmarkStart w:id="3234" w:name="_Toc138884200"/>
      <w:bookmarkStart w:id="3235" w:name="_Toc145643401"/>
      <w:r>
        <w:t>9.4.3.1</w:t>
      </w:r>
      <w:r>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236" w:name="_Hlk528437478"/>
      <w:r>
        <w:t>when transmitting on all RBs</w:t>
      </w:r>
      <w:bookmarkEnd w:id="3236"/>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237" w:name="_Toc21127635"/>
      <w:bookmarkStart w:id="3238" w:name="_Toc53178793"/>
      <w:bookmarkStart w:id="3239" w:name="_Toc45893622"/>
      <w:bookmarkStart w:id="3240" w:name="_Toc90422806"/>
      <w:bookmarkStart w:id="3241" w:name="_Toc37267706"/>
      <w:bookmarkStart w:id="3242" w:name="_Toc74663418"/>
      <w:bookmarkStart w:id="3243" w:name="_Toc61179501"/>
      <w:bookmarkStart w:id="3244" w:name="_Toc44712309"/>
      <w:bookmarkStart w:id="3245" w:name="_Toc53178342"/>
      <w:bookmarkStart w:id="3246" w:name="_Toc82621959"/>
      <w:bookmarkStart w:id="3247" w:name="_Toc37260318"/>
      <w:bookmarkStart w:id="3248" w:name="_Toc67916797"/>
      <w:bookmarkStart w:id="3249" w:name="_Toc29811844"/>
      <w:bookmarkStart w:id="3250" w:name="_Toc36817396"/>
      <w:bookmarkStart w:id="3251" w:name="_Toc61179031"/>
      <w:bookmarkStart w:id="3252" w:name="_Toc104311065"/>
      <w:bookmarkStart w:id="3253" w:name="_Toc106126766"/>
      <w:bookmarkStart w:id="3254" w:name="_Toc106177079"/>
      <w:bookmarkStart w:id="3255" w:name="_Toc114242247"/>
      <w:bookmarkStart w:id="3256" w:name="_Toc123044243"/>
      <w:bookmarkStart w:id="3257" w:name="_Toc124157882"/>
      <w:bookmarkStart w:id="3258" w:name="_Toc124259805"/>
      <w:bookmarkStart w:id="3259" w:name="_Toc130584876"/>
      <w:bookmarkStart w:id="3260" w:name="_Toc137464532"/>
      <w:bookmarkStart w:id="3261" w:name="_Toc138884201"/>
      <w:bookmarkStart w:id="3262" w:name="_Toc145643402"/>
      <w:r>
        <w:t>9.4.3.2</w:t>
      </w:r>
      <w:r>
        <w:tab/>
        <w:t xml:space="preserve">Minimum requirement for </w:t>
      </w:r>
      <w:r>
        <w:rPr>
          <w:rFonts w:eastAsia="SimSun" w:hint="eastAsia"/>
          <w:i/>
          <w:lang w:eastAsia="zh-CN"/>
        </w:rPr>
        <w:t>SAN</w:t>
      </w:r>
      <w:r>
        <w:rPr>
          <w:i/>
        </w:rPr>
        <w:t xml:space="preserve"> type 1-O</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263" w:name="_Toc21127637"/>
      <w:bookmarkStart w:id="3264" w:name="_Toc29811846"/>
      <w:bookmarkStart w:id="3265" w:name="_Toc36817398"/>
      <w:bookmarkStart w:id="3266" w:name="_Toc37260320"/>
      <w:bookmarkStart w:id="3267" w:name="_Toc37267708"/>
      <w:bookmarkStart w:id="3268" w:name="_Toc44712311"/>
      <w:bookmarkStart w:id="3269" w:name="_Toc45893624"/>
      <w:bookmarkStart w:id="3270" w:name="_Toc53178344"/>
      <w:bookmarkStart w:id="3271" w:name="_Toc53178795"/>
      <w:bookmarkStart w:id="3272" w:name="_Toc61179033"/>
      <w:bookmarkStart w:id="3273" w:name="_Toc61179503"/>
      <w:bookmarkStart w:id="3274" w:name="_Toc67916799"/>
      <w:bookmarkStart w:id="3275" w:name="_Toc74663420"/>
      <w:bookmarkStart w:id="3276" w:name="_Toc104311066"/>
      <w:bookmarkStart w:id="3277" w:name="_Toc106126767"/>
      <w:bookmarkStart w:id="3278" w:name="_Toc106177080"/>
      <w:bookmarkStart w:id="3279" w:name="_Toc114242248"/>
      <w:bookmarkStart w:id="3280" w:name="_Toc123044244"/>
      <w:bookmarkStart w:id="3281" w:name="_Toc124157883"/>
      <w:bookmarkStart w:id="3282" w:name="_Toc124259806"/>
      <w:bookmarkStart w:id="3283" w:name="_Toc130584877"/>
      <w:bookmarkStart w:id="3284" w:name="_Toc137464533"/>
      <w:bookmarkStart w:id="3285" w:name="_Toc138884202"/>
      <w:bookmarkStart w:id="3286" w:name="_Toc145643403"/>
      <w:bookmarkEnd w:id="3079"/>
      <w:r w:rsidRPr="00E80AD8">
        <w:t>9.5</w:t>
      </w:r>
      <w:r w:rsidRPr="00E80AD8">
        <w:tab/>
        <w:t>OTA transmit ON/OFF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287" w:name="_Toc21127647"/>
      <w:bookmarkStart w:id="3288" w:name="_Toc29811856"/>
      <w:bookmarkStart w:id="3289" w:name="_Toc36817408"/>
      <w:bookmarkStart w:id="3290" w:name="_Toc37260330"/>
      <w:bookmarkStart w:id="3291" w:name="_Toc37267718"/>
      <w:bookmarkStart w:id="3292" w:name="_Toc44712321"/>
      <w:bookmarkStart w:id="3293" w:name="_Toc45893634"/>
      <w:bookmarkStart w:id="3294" w:name="_Toc53178354"/>
      <w:bookmarkStart w:id="3295" w:name="_Toc53178805"/>
      <w:bookmarkStart w:id="3296" w:name="_Toc61179043"/>
      <w:bookmarkStart w:id="3297" w:name="_Toc61179513"/>
      <w:bookmarkStart w:id="3298" w:name="_Toc67916809"/>
      <w:bookmarkStart w:id="3299" w:name="_Toc74663430"/>
      <w:bookmarkStart w:id="3300" w:name="_Toc104311067"/>
      <w:bookmarkStart w:id="3301" w:name="_Toc106126768"/>
      <w:bookmarkStart w:id="3302" w:name="_Toc106177081"/>
      <w:bookmarkStart w:id="3303" w:name="_Toc114242249"/>
      <w:bookmarkStart w:id="3304" w:name="_Toc123044245"/>
      <w:bookmarkStart w:id="3305" w:name="_Toc124157884"/>
      <w:bookmarkStart w:id="3306" w:name="_Toc124259807"/>
      <w:bookmarkStart w:id="3307" w:name="_Toc130584878"/>
      <w:bookmarkStart w:id="3308" w:name="_Toc137464534"/>
      <w:bookmarkStart w:id="3309" w:name="_Toc138884203"/>
      <w:bookmarkStart w:id="3310" w:name="_Toc145643404"/>
      <w:r w:rsidRPr="00F95B02">
        <w:t>9.6</w:t>
      </w:r>
      <w:r w:rsidRPr="00F95B02">
        <w:tab/>
        <w:t>OTA transmitted signal quality</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7253F343" w14:textId="77777777" w:rsidR="009C098A" w:rsidRPr="00F95B02" w:rsidRDefault="009C098A" w:rsidP="009C098A">
      <w:pPr>
        <w:pStyle w:val="Heading3"/>
      </w:pPr>
      <w:bookmarkStart w:id="3311" w:name="_Toc104311068"/>
      <w:bookmarkStart w:id="3312" w:name="_Toc106126769"/>
      <w:bookmarkStart w:id="3313" w:name="_Toc106177082"/>
      <w:bookmarkStart w:id="3314" w:name="_Toc114242250"/>
      <w:bookmarkStart w:id="3315" w:name="_Toc123044246"/>
      <w:bookmarkStart w:id="3316" w:name="_Toc124157885"/>
      <w:bookmarkStart w:id="3317" w:name="_Toc124259808"/>
      <w:bookmarkStart w:id="3318" w:name="_Toc130584879"/>
      <w:bookmarkStart w:id="3319" w:name="_Toc137464535"/>
      <w:bookmarkStart w:id="3320" w:name="_Toc138884204"/>
      <w:bookmarkStart w:id="3321" w:name="_Toc145643405"/>
      <w:r w:rsidRPr="00F566AD">
        <w:rPr>
          <w:lang w:eastAsia="zh-CN"/>
        </w:rPr>
        <w:t>9</w:t>
      </w:r>
      <w:r w:rsidRPr="00F566AD">
        <w:t>.</w:t>
      </w:r>
      <w:r w:rsidRPr="00F566AD">
        <w:rPr>
          <w:lang w:eastAsia="zh-CN"/>
        </w:rPr>
        <w:t>6</w:t>
      </w:r>
      <w:r w:rsidRPr="00F566AD">
        <w:t>.1</w:t>
      </w:r>
      <w:r w:rsidRPr="00F566AD">
        <w:tab/>
        <w:t>OTA frequency error</w:t>
      </w:r>
      <w:bookmarkEnd w:id="3311"/>
      <w:bookmarkEnd w:id="3312"/>
      <w:bookmarkEnd w:id="3313"/>
      <w:bookmarkEnd w:id="3314"/>
      <w:bookmarkEnd w:id="3315"/>
      <w:bookmarkEnd w:id="3316"/>
      <w:bookmarkEnd w:id="3317"/>
      <w:bookmarkEnd w:id="3318"/>
      <w:bookmarkEnd w:id="3319"/>
      <w:bookmarkEnd w:id="3320"/>
      <w:bookmarkEnd w:id="3321"/>
    </w:p>
    <w:p w14:paraId="19A852F8" w14:textId="77777777" w:rsidR="009C098A" w:rsidRPr="00F95B02" w:rsidRDefault="009C098A" w:rsidP="009C098A">
      <w:pPr>
        <w:pStyle w:val="Heading4"/>
        <w:rPr>
          <w:lang w:eastAsia="zh-CN"/>
        </w:rPr>
      </w:pPr>
      <w:bookmarkStart w:id="3322" w:name="_Toc21127649"/>
      <w:bookmarkStart w:id="3323" w:name="_Toc29811858"/>
      <w:bookmarkStart w:id="3324" w:name="_Toc36817410"/>
      <w:bookmarkStart w:id="3325" w:name="_Toc37260332"/>
      <w:bookmarkStart w:id="3326" w:name="_Toc37267720"/>
      <w:bookmarkStart w:id="3327" w:name="_Toc44712323"/>
      <w:bookmarkStart w:id="3328" w:name="_Toc45893636"/>
      <w:bookmarkStart w:id="3329" w:name="_Toc53178356"/>
      <w:bookmarkStart w:id="3330" w:name="_Toc53178807"/>
      <w:bookmarkStart w:id="3331" w:name="_Toc61179045"/>
      <w:bookmarkStart w:id="3332" w:name="_Toc61179515"/>
      <w:bookmarkStart w:id="3333" w:name="_Toc67916811"/>
      <w:bookmarkStart w:id="3334" w:name="_Toc74663432"/>
      <w:bookmarkStart w:id="3335" w:name="_Toc82621973"/>
      <w:bookmarkStart w:id="3336" w:name="_Toc90422820"/>
      <w:bookmarkStart w:id="3337" w:name="_Toc104311069"/>
      <w:bookmarkStart w:id="3338" w:name="_Toc106126770"/>
      <w:bookmarkStart w:id="3339" w:name="_Toc106177083"/>
      <w:bookmarkStart w:id="3340" w:name="_Toc114242251"/>
      <w:bookmarkStart w:id="3341" w:name="_Toc123044247"/>
      <w:bookmarkStart w:id="3342" w:name="_Toc124157886"/>
      <w:bookmarkStart w:id="3343" w:name="_Toc124259809"/>
      <w:bookmarkStart w:id="3344" w:name="_Toc130584880"/>
      <w:bookmarkStart w:id="3345" w:name="_Toc137464536"/>
      <w:bookmarkStart w:id="3346" w:name="_Toc138884205"/>
      <w:bookmarkStart w:id="3347" w:name="_Toc14564340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34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349" w:name="_Toc29811859"/>
      <w:bookmarkStart w:id="3350" w:name="_Toc36817411"/>
      <w:bookmarkStart w:id="3351" w:name="_Toc37260333"/>
      <w:bookmarkStart w:id="3352" w:name="_Toc37267721"/>
      <w:bookmarkStart w:id="3353" w:name="_Toc44712324"/>
      <w:bookmarkStart w:id="3354" w:name="_Toc45893637"/>
      <w:bookmarkStart w:id="3355" w:name="_Toc53178357"/>
      <w:bookmarkStart w:id="3356" w:name="_Toc53178808"/>
      <w:bookmarkStart w:id="3357" w:name="_Toc61179046"/>
      <w:bookmarkStart w:id="3358" w:name="_Toc61179516"/>
      <w:bookmarkStart w:id="3359" w:name="_Toc67916812"/>
      <w:bookmarkStart w:id="3360" w:name="_Toc74663433"/>
      <w:bookmarkStart w:id="3361" w:name="_Toc82621974"/>
      <w:bookmarkStart w:id="3362" w:name="_Toc90422821"/>
      <w:bookmarkStart w:id="3363" w:name="_Toc104311070"/>
      <w:bookmarkStart w:id="3364" w:name="_Toc106126771"/>
      <w:bookmarkStart w:id="3365" w:name="_Toc106177084"/>
      <w:bookmarkStart w:id="3366" w:name="_Toc114242252"/>
      <w:bookmarkStart w:id="3367" w:name="_Toc123044248"/>
      <w:bookmarkStart w:id="3368" w:name="_Toc124157887"/>
      <w:bookmarkStart w:id="3369" w:name="_Toc124259810"/>
      <w:bookmarkStart w:id="3370" w:name="_Toc130584881"/>
      <w:bookmarkStart w:id="3371" w:name="_Toc137464537"/>
      <w:bookmarkStart w:id="3372" w:name="_Toc138884206"/>
      <w:bookmarkStart w:id="3373" w:name="_Toc14564340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374" w:name="_Toc21127652"/>
      <w:bookmarkStart w:id="3375" w:name="_Toc29811861"/>
      <w:bookmarkStart w:id="3376" w:name="_Toc36817413"/>
      <w:bookmarkStart w:id="3377" w:name="_Toc37260335"/>
      <w:bookmarkStart w:id="3378" w:name="_Toc37267723"/>
      <w:bookmarkStart w:id="3379" w:name="_Toc44712326"/>
      <w:bookmarkStart w:id="3380" w:name="_Toc45893639"/>
      <w:bookmarkStart w:id="3381" w:name="_Toc53178359"/>
      <w:bookmarkStart w:id="3382" w:name="_Toc53178810"/>
      <w:bookmarkStart w:id="3383" w:name="_Toc61179048"/>
      <w:bookmarkStart w:id="3384" w:name="_Toc61179518"/>
      <w:bookmarkStart w:id="3385" w:name="_Toc67916814"/>
      <w:bookmarkStart w:id="3386" w:name="_Toc74663435"/>
      <w:bookmarkStart w:id="3387" w:name="_Toc82621976"/>
      <w:bookmarkStart w:id="3388" w:name="_Toc90422823"/>
      <w:bookmarkStart w:id="3389" w:name="_Toc104311071"/>
      <w:bookmarkStart w:id="3390" w:name="_Toc106126772"/>
      <w:bookmarkStart w:id="3391" w:name="_Toc106177085"/>
      <w:bookmarkStart w:id="3392" w:name="_Toc114242253"/>
      <w:bookmarkStart w:id="3393" w:name="_Toc123044249"/>
      <w:bookmarkStart w:id="3394" w:name="_Toc124157888"/>
      <w:bookmarkStart w:id="3395" w:name="_Toc124259811"/>
      <w:bookmarkStart w:id="3396" w:name="_Toc130584882"/>
      <w:bookmarkStart w:id="3397" w:name="_Toc137464538"/>
      <w:bookmarkStart w:id="3398" w:name="_Toc138884207"/>
      <w:bookmarkStart w:id="3399" w:name="_Toc145643408"/>
      <w:r w:rsidRPr="00F95B02">
        <w:t>9.6.2</w:t>
      </w:r>
      <w:r w:rsidRPr="00F95B02">
        <w:tab/>
        <w:t>OTA modulation quality</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32582176" w14:textId="77777777" w:rsidR="009C098A" w:rsidRPr="00F95B02" w:rsidRDefault="009C098A" w:rsidP="009C098A">
      <w:pPr>
        <w:pStyle w:val="Heading4"/>
      </w:pPr>
      <w:bookmarkStart w:id="3400" w:name="_Toc21127653"/>
      <w:bookmarkStart w:id="3401" w:name="_Toc29811862"/>
      <w:bookmarkStart w:id="3402" w:name="_Toc36817414"/>
      <w:bookmarkStart w:id="3403" w:name="_Toc37260336"/>
      <w:bookmarkStart w:id="3404" w:name="_Toc37267724"/>
      <w:bookmarkStart w:id="3405" w:name="_Toc44712327"/>
      <w:bookmarkStart w:id="3406" w:name="_Toc45893640"/>
      <w:bookmarkStart w:id="3407" w:name="_Toc53178360"/>
      <w:bookmarkStart w:id="3408" w:name="_Toc53178811"/>
      <w:bookmarkStart w:id="3409" w:name="_Toc61179049"/>
      <w:bookmarkStart w:id="3410" w:name="_Toc61179519"/>
      <w:bookmarkStart w:id="3411" w:name="_Toc67916815"/>
      <w:bookmarkStart w:id="3412" w:name="_Toc74663436"/>
      <w:bookmarkStart w:id="3413" w:name="_Toc82621977"/>
      <w:bookmarkStart w:id="3414" w:name="_Toc90422824"/>
      <w:bookmarkStart w:id="3415" w:name="_Toc104311072"/>
      <w:bookmarkStart w:id="3416" w:name="_Toc106126773"/>
      <w:bookmarkStart w:id="3417" w:name="_Toc106177086"/>
      <w:bookmarkStart w:id="3418" w:name="_Toc114242254"/>
      <w:bookmarkStart w:id="3419" w:name="_Toc123044250"/>
      <w:bookmarkStart w:id="3420" w:name="_Toc124157889"/>
      <w:bookmarkStart w:id="3421" w:name="_Toc124259812"/>
      <w:bookmarkStart w:id="3422" w:name="_Toc130584883"/>
      <w:bookmarkStart w:id="3423" w:name="_Toc137464539"/>
      <w:bookmarkStart w:id="3424" w:name="_Toc138884208"/>
      <w:bookmarkStart w:id="3425" w:name="_Toc145643409"/>
      <w:r w:rsidRPr="00F95B02">
        <w:t>9.6.2.1</w:t>
      </w:r>
      <w:r w:rsidRPr="00F95B02">
        <w:tab/>
        <w:t>General</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42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427" w:name="_Toc29811863"/>
      <w:bookmarkStart w:id="3428" w:name="_Toc36817415"/>
      <w:bookmarkStart w:id="3429" w:name="_Toc37260337"/>
      <w:bookmarkStart w:id="3430" w:name="_Toc37267725"/>
      <w:bookmarkStart w:id="3431" w:name="_Toc44712328"/>
      <w:bookmarkStart w:id="3432" w:name="_Toc45893641"/>
      <w:bookmarkStart w:id="3433" w:name="_Toc53178361"/>
      <w:bookmarkStart w:id="3434" w:name="_Toc53178812"/>
      <w:bookmarkStart w:id="3435" w:name="_Toc61179050"/>
      <w:bookmarkStart w:id="3436" w:name="_Toc61179520"/>
      <w:bookmarkStart w:id="3437" w:name="_Toc67916816"/>
      <w:bookmarkStart w:id="3438" w:name="_Toc74663437"/>
      <w:bookmarkStart w:id="3439" w:name="_Toc82621978"/>
      <w:bookmarkStart w:id="3440" w:name="_Toc90422825"/>
      <w:bookmarkStart w:id="3441" w:name="_Toc104311073"/>
      <w:bookmarkStart w:id="3442" w:name="_Toc106126774"/>
      <w:bookmarkStart w:id="3443" w:name="_Toc106177087"/>
      <w:bookmarkStart w:id="3444" w:name="_Toc114242255"/>
      <w:bookmarkStart w:id="3445" w:name="_Toc123044251"/>
      <w:bookmarkStart w:id="3446" w:name="_Toc124157890"/>
      <w:bookmarkStart w:id="3447" w:name="_Toc124259813"/>
      <w:bookmarkStart w:id="3448" w:name="_Toc130584884"/>
      <w:bookmarkStart w:id="3449" w:name="_Toc137464540"/>
      <w:bookmarkStart w:id="3450" w:name="_Toc138884209"/>
      <w:bookmarkStart w:id="3451" w:name="_Toc145643410"/>
      <w:r>
        <w:t>9.6.2.2</w:t>
      </w:r>
      <w:r>
        <w:tab/>
        <w:t>Minimum r</w:t>
      </w:r>
      <w:r w:rsidRPr="00F95B02">
        <w:t xml:space="preserve">equirement for </w:t>
      </w:r>
      <w:r>
        <w:rPr>
          <w:i/>
          <w:lang w:eastAsia="zh-CN"/>
        </w:rPr>
        <w:t xml:space="preserve">SAN </w:t>
      </w:r>
      <w:r w:rsidRPr="00F95B02">
        <w:rPr>
          <w:i/>
        </w:rPr>
        <w:t>type 1-O</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452" w:name="_Toc21127657"/>
      <w:bookmarkStart w:id="3453" w:name="_Toc29811866"/>
      <w:bookmarkStart w:id="3454" w:name="_Toc36817418"/>
      <w:bookmarkStart w:id="3455" w:name="_Toc37260340"/>
      <w:bookmarkStart w:id="3456" w:name="_Toc37267728"/>
      <w:bookmarkStart w:id="3457" w:name="_Toc44712331"/>
      <w:bookmarkStart w:id="3458" w:name="_Toc45893644"/>
      <w:bookmarkStart w:id="3459" w:name="_Toc53178364"/>
      <w:bookmarkStart w:id="3460" w:name="_Toc53178815"/>
      <w:bookmarkStart w:id="3461" w:name="_Toc61179053"/>
      <w:bookmarkStart w:id="3462" w:name="_Toc61179523"/>
      <w:bookmarkStart w:id="3463" w:name="_Toc67916819"/>
      <w:bookmarkStart w:id="3464" w:name="_Toc74663440"/>
      <w:bookmarkStart w:id="3465" w:name="_Toc82621981"/>
      <w:bookmarkStart w:id="3466" w:name="_Toc90422828"/>
      <w:bookmarkStart w:id="3467" w:name="_Toc104311074"/>
      <w:bookmarkStart w:id="3468" w:name="_Toc106126775"/>
      <w:bookmarkStart w:id="3469" w:name="_Toc106177088"/>
      <w:bookmarkStart w:id="3470" w:name="_Toc114242256"/>
      <w:bookmarkStart w:id="3471" w:name="_Toc123044252"/>
      <w:bookmarkStart w:id="3472" w:name="_Toc124157891"/>
      <w:bookmarkStart w:id="3473" w:name="_Toc124259814"/>
      <w:bookmarkStart w:id="3474" w:name="_Toc130584885"/>
      <w:bookmarkStart w:id="3475" w:name="_Toc137464541"/>
      <w:bookmarkStart w:id="3476" w:name="_Toc138884210"/>
      <w:bookmarkStart w:id="3477" w:name="_Toc145643411"/>
      <w:r w:rsidRPr="00F95B02">
        <w:rPr>
          <w:lang w:val="en-US"/>
        </w:rPr>
        <w:t>9.6.3</w:t>
      </w:r>
      <w:r w:rsidRPr="00F95B02">
        <w:rPr>
          <w:lang w:val="en-US"/>
        </w:rPr>
        <w:tab/>
        <w:t>OTA time alignment error</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478" w:name="_Toc21127661"/>
      <w:bookmarkStart w:id="3479" w:name="_Toc29811870"/>
      <w:bookmarkStart w:id="3480" w:name="_Toc36817422"/>
      <w:bookmarkStart w:id="3481" w:name="_Toc37260344"/>
      <w:bookmarkStart w:id="3482" w:name="_Toc37267732"/>
      <w:bookmarkStart w:id="3483" w:name="_Toc44712335"/>
      <w:bookmarkStart w:id="3484" w:name="_Toc45893648"/>
      <w:bookmarkStart w:id="3485" w:name="_Toc53178368"/>
      <w:bookmarkStart w:id="3486" w:name="_Toc53178819"/>
      <w:bookmarkStart w:id="3487" w:name="_Toc61179057"/>
      <w:bookmarkStart w:id="3488" w:name="_Toc61179527"/>
      <w:bookmarkStart w:id="3489" w:name="_Toc67916823"/>
      <w:bookmarkStart w:id="3490" w:name="_Toc74663444"/>
      <w:bookmarkStart w:id="3491" w:name="_Toc104311075"/>
      <w:bookmarkStart w:id="3492" w:name="_Toc106126776"/>
      <w:bookmarkStart w:id="3493" w:name="_Toc106177089"/>
      <w:bookmarkStart w:id="3494" w:name="_Toc114242257"/>
      <w:bookmarkStart w:id="3495" w:name="_Toc123044253"/>
      <w:bookmarkStart w:id="3496" w:name="_Toc124157892"/>
      <w:bookmarkStart w:id="3497" w:name="_Toc124259815"/>
      <w:bookmarkStart w:id="3498" w:name="_Toc130584886"/>
      <w:bookmarkStart w:id="3499" w:name="_Toc137464542"/>
      <w:bookmarkStart w:id="3500" w:name="_Toc138884211"/>
      <w:bookmarkStart w:id="3501" w:name="_Toc145643412"/>
      <w:r w:rsidRPr="00F95B02">
        <w:lastRenderedPageBreak/>
        <w:t>9.7</w:t>
      </w:r>
      <w:r w:rsidRPr="00F95B02">
        <w:tab/>
        <w:t>OTA unwanted emissions</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D80BE5E" w14:textId="65B0327A" w:rsidR="00E17859" w:rsidRDefault="00E17859" w:rsidP="00DB39F1">
      <w:pPr>
        <w:pStyle w:val="Heading3"/>
      </w:pPr>
      <w:bookmarkStart w:id="3502" w:name="_Toc90422833"/>
      <w:bookmarkStart w:id="3503" w:name="_Toc82621986"/>
      <w:bookmarkStart w:id="3504" w:name="_Toc74663445"/>
      <w:bookmarkStart w:id="3505" w:name="_Toc67916824"/>
      <w:bookmarkStart w:id="3506" w:name="_Toc61179528"/>
      <w:bookmarkStart w:id="3507" w:name="_Toc61179058"/>
      <w:bookmarkStart w:id="3508" w:name="_Toc53178820"/>
      <w:bookmarkStart w:id="3509" w:name="_Toc53178369"/>
      <w:bookmarkStart w:id="3510" w:name="_Toc45893649"/>
      <w:bookmarkStart w:id="3511" w:name="_Toc44712336"/>
      <w:bookmarkStart w:id="3512" w:name="_Toc37267733"/>
      <w:bookmarkStart w:id="3513" w:name="_Toc37260345"/>
      <w:bookmarkStart w:id="3514" w:name="_Toc36817423"/>
      <w:bookmarkStart w:id="3515" w:name="_Toc29811871"/>
      <w:bookmarkStart w:id="3516" w:name="_Toc21127662"/>
      <w:bookmarkStart w:id="3517" w:name="_Toc104311076"/>
      <w:bookmarkStart w:id="3518" w:name="_Toc106126777"/>
      <w:bookmarkStart w:id="3519" w:name="_Toc106177090"/>
      <w:bookmarkStart w:id="3520" w:name="_Toc114242258"/>
      <w:bookmarkStart w:id="3521" w:name="_Toc123044254"/>
      <w:bookmarkStart w:id="3522" w:name="_Toc124157893"/>
      <w:bookmarkStart w:id="3523" w:name="_Toc124259816"/>
      <w:bookmarkStart w:id="3524" w:name="_Toc130584887"/>
      <w:bookmarkStart w:id="3525" w:name="_Toc137464543"/>
      <w:bookmarkStart w:id="3526" w:name="_Toc138884212"/>
      <w:bookmarkStart w:id="3527" w:name="_Toc145643413"/>
      <w:r>
        <w:t>9.7.1</w:t>
      </w:r>
      <w:r>
        <w:tab/>
        <w:t>General</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5F13FB15" w14:textId="77777777" w:rsidR="00E17859" w:rsidRDefault="00E17859" w:rsidP="00E17859">
      <w:bookmarkStart w:id="352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528"/>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529" w:name="_Toc90422834"/>
      <w:bookmarkStart w:id="3530" w:name="_Toc82621987"/>
      <w:bookmarkStart w:id="3531" w:name="_Toc74663446"/>
      <w:bookmarkStart w:id="3532" w:name="_Toc67916825"/>
      <w:bookmarkStart w:id="3533" w:name="_Toc61179529"/>
      <w:bookmarkStart w:id="3534" w:name="_Toc61179059"/>
      <w:bookmarkStart w:id="3535" w:name="_Toc53178821"/>
      <w:bookmarkStart w:id="3536" w:name="_Toc53178370"/>
      <w:bookmarkStart w:id="3537" w:name="_Toc45893650"/>
      <w:bookmarkStart w:id="3538" w:name="_Toc44712337"/>
      <w:bookmarkStart w:id="3539" w:name="_Toc37267734"/>
      <w:bookmarkStart w:id="3540" w:name="_Toc37260346"/>
      <w:bookmarkStart w:id="3541" w:name="_Toc36817424"/>
      <w:bookmarkStart w:id="3542" w:name="_Toc29811872"/>
      <w:bookmarkStart w:id="3543" w:name="_Toc21127663"/>
      <w:bookmarkStart w:id="3544" w:name="_Toc104311077"/>
      <w:bookmarkStart w:id="3545" w:name="_Toc106126778"/>
      <w:bookmarkStart w:id="3546" w:name="_Toc106177091"/>
      <w:bookmarkStart w:id="3547" w:name="_Toc114242259"/>
      <w:bookmarkStart w:id="3548" w:name="_Toc123044255"/>
      <w:bookmarkStart w:id="3549" w:name="_Toc124157894"/>
      <w:bookmarkStart w:id="3550" w:name="_Toc124259817"/>
      <w:bookmarkStart w:id="3551" w:name="_Toc130584888"/>
      <w:bookmarkStart w:id="3552" w:name="_Toc137464544"/>
      <w:bookmarkStart w:id="3553" w:name="_Toc138884213"/>
      <w:bookmarkStart w:id="3554" w:name="_Toc145643414"/>
      <w:r>
        <w:t>9.7.2</w:t>
      </w:r>
      <w:r>
        <w:tab/>
        <w:t>OTA occupied bandwidth</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6F5F66C5" w14:textId="77777777" w:rsidR="00E17859" w:rsidRDefault="00E17859" w:rsidP="00DB39F1">
      <w:pPr>
        <w:pStyle w:val="Heading4"/>
      </w:pPr>
      <w:bookmarkStart w:id="3555" w:name="_Toc90422835"/>
      <w:bookmarkStart w:id="3556" w:name="_Toc82621988"/>
      <w:bookmarkStart w:id="3557" w:name="_Toc74663447"/>
      <w:bookmarkStart w:id="3558" w:name="_Toc67916826"/>
      <w:bookmarkStart w:id="3559" w:name="_Toc61179530"/>
      <w:bookmarkStart w:id="3560" w:name="_Toc61179060"/>
      <w:bookmarkStart w:id="3561" w:name="_Toc53178822"/>
      <w:bookmarkStart w:id="3562" w:name="_Toc53178371"/>
      <w:bookmarkStart w:id="3563" w:name="_Toc45893651"/>
      <w:bookmarkStart w:id="3564" w:name="_Toc44712338"/>
      <w:bookmarkStart w:id="3565" w:name="_Toc37267735"/>
      <w:bookmarkStart w:id="3566" w:name="_Toc37260347"/>
      <w:bookmarkStart w:id="3567" w:name="_Toc36817425"/>
      <w:bookmarkStart w:id="3568" w:name="_Toc29811873"/>
      <w:bookmarkStart w:id="3569" w:name="_Toc21127664"/>
      <w:bookmarkStart w:id="3570" w:name="_Toc104311078"/>
      <w:bookmarkStart w:id="3571" w:name="_Toc106126779"/>
      <w:bookmarkStart w:id="3572" w:name="_Toc106177092"/>
      <w:bookmarkStart w:id="3573" w:name="_Toc114242260"/>
      <w:bookmarkStart w:id="3574" w:name="_Toc123044256"/>
      <w:bookmarkStart w:id="3575" w:name="_Toc124157895"/>
      <w:bookmarkStart w:id="3576" w:name="_Toc124259818"/>
      <w:bookmarkStart w:id="3577" w:name="_Toc130584889"/>
      <w:bookmarkStart w:id="3578" w:name="_Toc137464545"/>
      <w:bookmarkStart w:id="3579" w:name="_Toc138884214"/>
      <w:bookmarkStart w:id="3580" w:name="_Toc145643415"/>
      <w:r>
        <w:t>9.7.2.1</w:t>
      </w:r>
      <w:r>
        <w:tab/>
        <w:t>General</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581" w:name="_Toc90422836"/>
      <w:bookmarkStart w:id="3582" w:name="_Toc82621989"/>
      <w:bookmarkStart w:id="3583" w:name="_Toc74663448"/>
      <w:bookmarkStart w:id="3584" w:name="_Toc67916827"/>
      <w:bookmarkStart w:id="3585" w:name="_Toc61179531"/>
      <w:bookmarkStart w:id="3586" w:name="_Toc61179061"/>
      <w:bookmarkStart w:id="3587" w:name="_Toc53178823"/>
      <w:bookmarkStart w:id="3588" w:name="_Toc53178372"/>
      <w:bookmarkStart w:id="3589" w:name="_Toc45893652"/>
      <w:bookmarkStart w:id="3590" w:name="_Toc44712339"/>
      <w:bookmarkStart w:id="3591" w:name="_Toc37267736"/>
      <w:bookmarkStart w:id="3592" w:name="_Toc37260348"/>
      <w:bookmarkStart w:id="3593" w:name="_Toc36817426"/>
      <w:bookmarkStart w:id="3594" w:name="_Toc29811874"/>
      <w:bookmarkStart w:id="3595" w:name="_Toc21127665"/>
      <w:bookmarkStart w:id="3596" w:name="_Toc104311079"/>
      <w:bookmarkStart w:id="3597" w:name="_Toc106126780"/>
      <w:bookmarkStart w:id="3598" w:name="_Toc106177093"/>
      <w:bookmarkStart w:id="3599" w:name="_Toc114242261"/>
      <w:bookmarkStart w:id="3600" w:name="_Toc123044257"/>
      <w:bookmarkStart w:id="3601" w:name="_Toc124157896"/>
      <w:bookmarkStart w:id="3602" w:name="_Toc124259819"/>
      <w:bookmarkStart w:id="3603" w:name="_Toc130584890"/>
      <w:bookmarkStart w:id="3604" w:name="_Toc137464546"/>
      <w:bookmarkStart w:id="3605" w:name="_Toc138884215"/>
      <w:bookmarkStart w:id="3606" w:name="_Toc145643416"/>
      <w:r>
        <w:t>9.7.2.2</w:t>
      </w:r>
      <w:r>
        <w:tab/>
        <w:t xml:space="preserve">Minimum requirement for </w:t>
      </w:r>
      <w:r>
        <w:rPr>
          <w:i/>
        </w:rPr>
        <w:t>SAN type 1-O</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607" w:name="_Toc90422837"/>
      <w:bookmarkStart w:id="3608" w:name="_Toc82621990"/>
      <w:bookmarkStart w:id="3609" w:name="_Toc74663449"/>
      <w:bookmarkStart w:id="3610" w:name="_Toc67916828"/>
      <w:bookmarkStart w:id="3611" w:name="_Toc61179532"/>
      <w:bookmarkStart w:id="3612" w:name="_Toc61179062"/>
      <w:bookmarkStart w:id="3613" w:name="_Toc53178824"/>
      <w:bookmarkStart w:id="3614" w:name="_Toc53178373"/>
      <w:bookmarkStart w:id="3615" w:name="_Toc45893653"/>
      <w:bookmarkStart w:id="3616" w:name="_Toc44712340"/>
      <w:bookmarkStart w:id="3617" w:name="_Toc37267737"/>
      <w:bookmarkStart w:id="3618" w:name="_Toc37260349"/>
      <w:bookmarkStart w:id="3619" w:name="_Toc36817427"/>
      <w:bookmarkStart w:id="3620" w:name="_Toc29811875"/>
      <w:bookmarkStart w:id="3621" w:name="_Toc21127666"/>
    </w:p>
    <w:p w14:paraId="400D7293" w14:textId="1E16F35A" w:rsidR="00E17859" w:rsidRDefault="00E17859" w:rsidP="00E17859">
      <w:pPr>
        <w:pStyle w:val="Heading3"/>
      </w:pPr>
      <w:bookmarkStart w:id="3622" w:name="_Toc104311080"/>
      <w:bookmarkStart w:id="3623" w:name="_Toc106126781"/>
      <w:bookmarkStart w:id="3624" w:name="_Toc106177094"/>
      <w:bookmarkStart w:id="3625" w:name="_Toc114242262"/>
      <w:bookmarkStart w:id="3626" w:name="_Toc123044258"/>
      <w:bookmarkStart w:id="3627" w:name="_Toc124157897"/>
      <w:bookmarkStart w:id="3628" w:name="_Toc124259820"/>
      <w:bookmarkStart w:id="3629" w:name="_Toc130584891"/>
      <w:bookmarkStart w:id="3630" w:name="_Toc137464547"/>
      <w:bookmarkStart w:id="3631" w:name="_Toc138884216"/>
      <w:bookmarkStart w:id="3632" w:name="_Toc145643417"/>
      <w:r>
        <w:t>9.7.3</w:t>
      </w:r>
      <w:r>
        <w:tab/>
        <w:t>OTA Adjacent Channel Leakage Power Ratio (ACLR)</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5EF15222" w14:textId="77777777" w:rsidR="00E17859" w:rsidRDefault="00E17859" w:rsidP="00E17859">
      <w:pPr>
        <w:pStyle w:val="Heading4"/>
      </w:pPr>
      <w:bookmarkStart w:id="3633" w:name="_Toc90422838"/>
      <w:bookmarkStart w:id="3634" w:name="_Toc82621991"/>
      <w:bookmarkStart w:id="3635" w:name="_Toc74663450"/>
      <w:bookmarkStart w:id="3636" w:name="_Toc67916829"/>
      <w:bookmarkStart w:id="3637" w:name="_Toc61179533"/>
      <w:bookmarkStart w:id="3638" w:name="_Toc61179063"/>
      <w:bookmarkStart w:id="3639" w:name="_Toc53178825"/>
      <w:bookmarkStart w:id="3640" w:name="_Toc53178374"/>
      <w:bookmarkStart w:id="3641" w:name="_Toc45893654"/>
      <w:bookmarkStart w:id="3642" w:name="_Toc44712341"/>
      <w:bookmarkStart w:id="3643" w:name="_Toc37267738"/>
      <w:bookmarkStart w:id="3644" w:name="_Toc37260350"/>
      <w:bookmarkStart w:id="3645" w:name="_Toc36817428"/>
      <w:bookmarkStart w:id="3646" w:name="_Toc29811876"/>
      <w:bookmarkStart w:id="3647" w:name="_Toc21127667"/>
      <w:bookmarkStart w:id="3648" w:name="_Toc104311081"/>
      <w:bookmarkStart w:id="3649" w:name="_Toc106126782"/>
      <w:bookmarkStart w:id="3650" w:name="_Toc106177095"/>
      <w:bookmarkStart w:id="3651" w:name="_Toc114242263"/>
      <w:bookmarkStart w:id="3652" w:name="_Toc123044259"/>
      <w:bookmarkStart w:id="3653" w:name="_Toc124157898"/>
      <w:bookmarkStart w:id="3654" w:name="_Toc124259821"/>
      <w:bookmarkStart w:id="3655" w:name="_Toc130584892"/>
      <w:bookmarkStart w:id="3656" w:name="_Toc137464548"/>
      <w:bookmarkStart w:id="3657" w:name="_Toc138884217"/>
      <w:bookmarkStart w:id="3658" w:name="_Toc145643418"/>
      <w:r>
        <w:t>9.7.3.1</w:t>
      </w:r>
      <w:r>
        <w:tab/>
        <w:t>General</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3659" w:name="_Toc90422839"/>
      <w:bookmarkStart w:id="3660" w:name="_Toc82621992"/>
      <w:bookmarkStart w:id="3661" w:name="_Toc74663451"/>
      <w:bookmarkStart w:id="3662" w:name="_Toc67916830"/>
      <w:bookmarkStart w:id="3663" w:name="_Toc61179534"/>
      <w:bookmarkStart w:id="3664" w:name="_Toc61179064"/>
      <w:bookmarkStart w:id="3665" w:name="_Toc53178826"/>
      <w:bookmarkStart w:id="3666" w:name="_Toc53178375"/>
      <w:bookmarkStart w:id="3667" w:name="_Toc45893655"/>
      <w:bookmarkStart w:id="3668" w:name="_Toc44712342"/>
      <w:bookmarkStart w:id="3669" w:name="_Toc37267739"/>
      <w:bookmarkStart w:id="3670" w:name="_Toc37260351"/>
      <w:bookmarkStart w:id="3671" w:name="_Toc36817429"/>
      <w:bookmarkStart w:id="3672" w:name="_Toc29811877"/>
      <w:bookmarkStart w:id="3673" w:name="_Toc21127668"/>
      <w:bookmarkStart w:id="3674" w:name="_Toc104311082"/>
      <w:bookmarkStart w:id="3675" w:name="_Toc106126783"/>
      <w:bookmarkStart w:id="3676" w:name="_Toc106177096"/>
      <w:bookmarkStart w:id="3677" w:name="_Toc114242264"/>
      <w:bookmarkStart w:id="3678" w:name="_Toc123044260"/>
      <w:bookmarkStart w:id="3679" w:name="_Toc124157899"/>
      <w:bookmarkStart w:id="3680" w:name="_Toc124259822"/>
      <w:bookmarkStart w:id="3681" w:name="_Toc130584893"/>
      <w:bookmarkStart w:id="3682" w:name="_Toc137464549"/>
      <w:bookmarkStart w:id="3683" w:name="_Toc138884218"/>
      <w:bookmarkStart w:id="3684" w:name="_Toc145643419"/>
      <w:r>
        <w:t>9.7.3.2</w:t>
      </w:r>
      <w:r>
        <w:tab/>
        <w:t xml:space="preserve">Minimum requirement for </w:t>
      </w:r>
      <w:r>
        <w:rPr>
          <w:i/>
        </w:rPr>
        <w:t>SAN type 1-O</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3685" w:name="_Toc21127670"/>
      <w:bookmarkStart w:id="3686" w:name="_Toc29811879"/>
      <w:bookmarkStart w:id="3687" w:name="_Toc36817431"/>
      <w:bookmarkStart w:id="3688" w:name="_Toc37260353"/>
      <w:bookmarkStart w:id="3689" w:name="_Toc37267741"/>
      <w:bookmarkStart w:id="3690" w:name="_Toc44712344"/>
      <w:bookmarkStart w:id="3691" w:name="_Toc45893657"/>
      <w:bookmarkStart w:id="3692" w:name="_Toc53178377"/>
      <w:bookmarkStart w:id="3693" w:name="_Toc53178828"/>
      <w:bookmarkStart w:id="3694" w:name="_Toc61179066"/>
      <w:bookmarkStart w:id="3695" w:name="_Toc61179536"/>
      <w:bookmarkStart w:id="3696" w:name="_Toc67916832"/>
      <w:bookmarkStart w:id="3697" w:name="_Toc74663453"/>
      <w:bookmarkStart w:id="3698" w:name="_Toc82621994"/>
      <w:bookmarkStart w:id="3699" w:name="_Toc90422841"/>
      <w:bookmarkStart w:id="3700" w:name="_Toc104311083"/>
      <w:bookmarkStart w:id="3701" w:name="_Toc106126784"/>
      <w:bookmarkStart w:id="3702" w:name="_Toc106177097"/>
      <w:bookmarkStart w:id="3703" w:name="_Toc114242265"/>
      <w:bookmarkStart w:id="3704" w:name="_Toc123044261"/>
      <w:bookmarkStart w:id="3705" w:name="_Toc124157900"/>
      <w:bookmarkStart w:id="3706" w:name="_Toc124259823"/>
      <w:bookmarkStart w:id="3707" w:name="_Toc130584894"/>
      <w:bookmarkStart w:id="3708" w:name="_Toc137464550"/>
      <w:bookmarkStart w:id="3709" w:name="_Toc138884219"/>
      <w:bookmarkStart w:id="3710" w:name="_Toc145643420"/>
      <w:r>
        <w:lastRenderedPageBreak/>
        <w:t>9.7.4</w:t>
      </w:r>
      <w:r>
        <w:tab/>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r w:rsidR="00C1584F">
        <w:t>OTA</w:t>
      </w:r>
      <w:bookmarkStart w:id="3711" w:name="_Hlk496084370"/>
      <w:r w:rsidR="00C1584F">
        <w:t xml:space="preserve"> out-of-band emissions</w:t>
      </w:r>
      <w:bookmarkEnd w:id="3707"/>
      <w:bookmarkEnd w:id="3708"/>
      <w:bookmarkEnd w:id="3709"/>
      <w:bookmarkEnd w:id="3710"/>
      <w:bookmarkEnd w:id="3711"/>
    </w:p>
    <w:p w14:paraId="20C6F4E5" w14:textId="77777777" w:rsidR="00E17859" w:rsidRDefault="00E17859" w:rsidP="00E17859">
      <w:pPr>
        <w:pStyle w:val="Heading4"/>
      </w:pPr>
      <w:bookmarkStart w:id="3712" w:name="_Toc90422842"/>
      <w:bookmarkStart w:id="3713" w:name="_Toc82621995"/>
      <w:bookmarkStart w:id="3714" w:name="_Toc74663454"/>
      <w:bookmarkStart w:id="3715" w:name="_Toc67916833"/>
      <w:bookmarkStart w:id="3716" w:name="_Toc61179537"/>
      <w:bookmarkStart w:id="3717" w:name="_Toc61179067"/>
      <w:bookmarkStart w:id="3718" w:name="_Toc53178829"/>
      <w:bookmarkStart w:id="3719" w:name="_Toc53178378"/>
      <w:bookmarkStart w:id="3720" w:name="_Toc45893658"/>
      <w:bookmarkStart w:id="3721" w:name="_Toc44712345"/>
      <w:bookmarkStart w:id="3722" w:name="_Toc37267742"/>
      <w:bookmarkStart w:id="3723" w:name="_Toc37260354"/>
      <w:bookmarkStart w:id="3724" w:name="_Toc36817432"/>
      <w:bookmarkStart w:id="3725" w:name="_Toc29811880"/>
      <w:bookmarkStart w:id="3726" w:name="_Toc21127671"/>
      <w:bookmarkStart w:id="3727" w:name="_Toc104311084"/>
      <w:bookmarkStart w:id="3728" w:name="_Toc106126785"/>
      <w:bookmarkStart w:id="3729" w:name="_Toc106177098"/>
      <w:bookmarkStart w:id="3730" w:name="_Toc114242266"/>
      <w:bookmarkStart w:id="3731" w:name="_Toc123044262"/>
      <w:bookmarkStart w:id="3732" w:name="_Toc124157901"/>
      <w:bookmarkStart w:id="3733" w:name="_Toc124259824"/>
      <w:bookmarkStart w:id="3734" w:name="_Toc130584895"/>
      <w:bookmarkStart w:id="3735" w:name="_Toc137464551"/>
      <w:bookmarkStart w:id="3736" w:name="_Toc138884220"/>
      <w:bookmarkStart w:id="3737" w:name="_Toc145643421"/>
      <w:r>
        <w:t>9.7.4.1</w:t>
      </w:r>
      <w:r>
        <w:tab/>
        <w:t>General</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3738" w:name="_Toc90422843"/>
      <w:bookmarkStart w:id="3739" w:name="_Toc82621996"/>
      <w:bookmarkStart w:id="3740" w:name="_Toc74663455"/>
      <w:bookmarkStart w:id="3741" w:name="_Toc67916834"/>
      <w:bookmarkStart w:id="3742" w:name="_Toc61179538"/>
      <w:bookmarkStart w:id="3743" w:name="_Toc61179068"/>
      <w:bookmarkStart w:id="3744" w:name="_Toc53178830"/>
      <w:bookmarkStart w:id="3745" w:name="_Toc53178379"/>
      <w:bookmarkStart w:id="3746" w:name="_Toc45893659"/>
      <w:bookmarkStart w:id="3747" w:name="_Toc44712346"/>
      <w:bookmarkStart w:id="3748" w:name="_Toc37267743"/>
      <w:bookmarkStart w:id="3749" w:name="_Toc37260355"/>
      <w:bookmarkStart w:id="3750" w:name="_Toc36817433"/>
      <w:bookmarkStart w:id="3751" w:name="_Toc29811881"/>
      <w:bookmarkStart w:id="3752" w:name="_Toc21127672"/>
      <w:bookmarkStart w:id="3753" w:name="_Toc104311085"/>
      <w:bookmarkStart w:id="3754" w:name="_Toc106126786"/>
      <w:bookmarkStart w:id="3755" w:name="_Toc106177099"/>
      <w:bookmarkStart w:id="3756" w:name="_Toc114242267"/>
      <w:bookmarkStart w:id="3757" w:name="_Toc123044263"/>
      <w:bookmarkStart w:id="3758" w:name="_Toc124157902"/>
      <w:bookmarkStart w:id="3759" w:name="_Toc124259825"/>
      <w:bookmarkStart w:id="3760" w:name="_Toc130584896"/>
      <w:bookmarkStart w:id="3761" w:name="_Toc137464552"/>
      <w:bookmarkStart w:id="3762" w:name="_Toc138884221"/>
      <w:bookmarkStart w:id="3763" w:name="_Toc145643422"/>
      <w:r>
        <w:t>9.7.4.2</w:t>
      </w:r>
      <w:r>
        <w:tab/>
        <w:t xml:space="preserve">Minimum requirement for </w:t>
      </w:r>
      <w:r>
        <w:rPr>
          <w:i/>
        </w:rPr>
        <w:t>SAN type 1-O</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3764" w:name="_Toc90422850"/>
      <w:bookmarkStart w:id="3765" w:name="_Toc82622003"/>
      <w:bookmarkStart w:id="3766" w:name="_Toc74663462"/>
      <w:bookmarkStart w:id="3767" w:name="_Toc67916841"/>
      <w:bookmarkStart w:id="3768" w:name="_Toc61179545"/>
      <w:bookmarkStart w:id="3769" w:name="_Toc61179075"/>
      <w:bookmarkStart w:id="3770" w:name="_Toc53178837"/>
      <w:bookmarkStart w:id="3771" w:name="_Toc53178386"/>
      <w:bookmarkStart w:id="3772" w:name="_Toc45893668"/>
      <w:bookmarkStart w:id="3773" w:name="_Toc44712356"/>
      <w:bookmarkStart w:id="3774" w:name="_Toc37267751"/>
      <w:bookmarkStart w:id="3775" w:name="_Toc37260363"/>
      <w:bookmarkStart w:id="3776" w:name="_Toc36817441"/>
      <w:bookmarkStart w:id="3777" w:name="_Toc29811889"/>
      <w:bookmarkStart w:id="3778" w:name="_Toc21127680"/>
      <w:bookmarkStart w:id="3779" w:name="_Toc104311086"/>
      <w:bookmarkStart w:id="3780" w:name="_Toc106126787"/>
      <w:bookmarkStart w:id="3781" w:name="_Toc106177100"/>
      <w:bookmarkStart w:id="3782" w:name="_Toc114242268"/>
      <w:bookmarkStart w:id="3783" w:name="_Toc123044264"/>
      <w:bookmarkStart w:id="3784" w:name="_Toc124157903"/>
      <w:bookmarkStart w:id="3785" w:name="_Toc124259826"/>
      <w:bookmarkStart w:id="3786" w:name="_Toc130584897"/>
      <w:bookmarkStart w:id="3787" w:name="_Toc137464553"/>
      <w:bookmarkStart w:id="3788" w:name="_Toc138884222"/>
      <w:bookmarkStart w:id="3789" w:name="_Toc145643423"/>
      <w:r>
        <w:t>9.7.5</w:t>
      </w:r>
      <w:r>
        <w:tab/>
        <w:t>OTA transmitter spurious emissions</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294EE3C0" w14:textId="77777777" w:rsidR="00E17859" w:rsidRDefault="00E17859" w:rsidP="00E17859">
      <w:pPr>
        <w:pStyle w:val="Heading4"/>
      </w:pPr>
      <w:bookmarkStart w:id="3790" w:name="_Toc90422851"/>
      <w:bookmarkStart w:id="3791" w:name="_Toc82622004"/>
      <w:bookmarkStart w:id="3792" w:name="_Toc74663463"/>
      <w:bookmarkStart w:id="3793" w:name="_Toc67916842"/>
      <w:bookmarkStart w:id="3794" w:name="_Toc61179546"/>
      <w:bookmarkStart w:id="3795" w:name="_Toc61179076"/>
      <w:bookmarkStart w:id="3796" w:name="_Toc53178838"/>
      <w:bookmarkStart w:id="3797" w:name="_Toc53178387"/>
      <w:bookmarkStart w:id="3798" w:name="_Toc45893669"/>
      <w:bookmarkStart w:id="3799" w:name="_Toc44712357"/>
      <w:bookmarkStart w:id="3800" w:name="_Toc37267752"/>
      <w:bookmarkStart w:id="3801" w:name="_Toc37260364"/>
      <w:bookmarkStart w:id="3802" w:name="_Toc36817442"/>
      <w:bookmarkStart w:id="3803" w:name="_Toc29811890"/>
      <w:bookmarkStart w:id="3804" w:name="_Toc21127681"/>
      <w:bookmarkStart w:id="3805" w:name="_Toc104311087"/>
      <w:bookmarkStart w:id="3806" w:name="_Toc106126788"/>
      <w:bookmarkStart w:id="3807" w:name="_Toc106177101"/>
      <w:bookmarkStart w:id="3808" w:name="_Toc114242269"/>
      <w:bookmarkStart w:id="3809" w:name="_Toc123044265"/>
      <w:bookmarkStart w:id="3810" w:name="_Toc124157904"/>
      <w:bookmarkStart w:id="3811" w:name="_Toc124259827"/>
      <w:bookmarkStart w:id="3812" w:name="_Toc130584898"/>
      <w:bookmarkStart w:id="3813" w:name="_Toc137464554"/>
      <w:bookmarkStart w:id="3814" w:name="_Toc138884223"/>
      <w:bookmarkStart w:id="3815" w:name="_Toc145643424"/>
      <w:r>
        <w:t>9.7.5.1</w:t>
      </w:r>
      <w:r>
        <w:tab/>
        <w:t>General</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3816" w:name="_Toc90422852"/>
      <w:bookmarkStart w:id="3817" w:name="_Toc82622005"/>
      <w:bookmarkStart w:id="3818" w:name="_Toc74663464"/>
      <w:bookmarkStart w:id="3819" w:name="_Toc67916843"/>
      <w:bookmarkStart w:id="3820" w:name="_Toc61179547"/>
      <w:bookmarkStart w:id="3821" w:name="_Toc61179077"/>
      <w:bookmarkStart w:id="3822" w:name="_Toc53178839"/>
      <w:bookmarkStart w:id="3823" w:name="_Toc53178388"/>
      <w:bookmarkStart w:id="3824" w:name="_Toc45893670"/>
      <w:bookmarkStart w:id="3825" w:name="_Toc44712358"/>
      <w:bookmarkStart w:id="3826" w:name="_Toc37267753"/>
      <w:bookmarkStart w:id="3827" w:name="_Toc37260365"/>
      <w:bookmarkStart w:id="3828" w:name="_Toc36817443"/>
      <w:bookmarkStart w:id="3829" w:name="_Toc29811891"/>
      <w:bookmarkStart w:id="3830" w:name="_Toc21127682"/>
      <w:bookmarkStart w:id="3831" w:name="_Toc104311088"/>
      <w:bookmarkStart w:id="3832" w:name="_Toc106126789"/>
      <w:bookmarkStart w:id="3833" w:name="_Toc106177102"/>
      <w:bookmarkStart w:id="3834" w:name="_Toc114242270"/>
      <w:bookmarkStart w:id="3835" w:name="_Toc123044266"/>
      <w:bookmarkStart w:id="3836" w:name="_Toc124157905"/>
      <w:bookmarkStart w:id="3837" w:name="_Toc124259828"/>
      <w:bookmarkStart w:id="3838" w:name="_Toc130584899"/>
      <w:bookmarkStart w:id="3839" w:name="_Toc137464555"/>
      <w:bookmarkStart w:id="3840" w:name="_Toc138884224"/>
      <w:bookmarkStart w:id="3841" w:name="_Toc145643425"/>
      <w:r>
        <w:t>9.7.5.2</w:t>
      </w:r>
      <w:r>
        <w:tab/>
        <w:t>Minimum requirement for</w:t>
      </w:r>
      <w:r>
        <w:rPr>
          <w:rFonts w:hint="eastAsia"/>
          <w:i/>
        </w:rPr>
        <w:t xml:space="preserve"> SAN</w:t>
      </w:r>
      <w:r>
        <w:rPr>
          <w:i/>
        </w:rPr>
        <w:t xml:space="preserve"> type 1-O</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3AEF6E1" w14:textId="77777777" w:rsidR="00E17859" w:rsidRDefault="00E17859" w:rsidP="00E17859">
      <w:pPr>
        <w:pStyle w:val="Heading5"/>
      </w:pPr>
      <w:bookmarkStart w:id="3842" w:name="_Toc90422853"/>
      <w:bookmarkStart w:id="3843" w:name="_Toc82622006"/>
      <w:bookmarkStart w:id="3844" w:name="_Toc74663465"/>
      <w:bookmarkStart w:id="3845" w:name="_Toc67916844"/>
      <w:bookmarkStart w:id="3846" w:name="_Toc61179548"/>
      <w:bookmarkStart w:id="3847" w:name="_Toc61179078"/>
      <w:bookmarkStart w:id="3848" w:name="_Toc53178840"/>
      <w:bookmarkStart w:id="3849" w:name="_Toc53178389"/>
      <w:bookmarkStart w:id="3850" w:name="_Toc45893671"/>
      <w:bookmarkStart w:id="3851" w:name="_Toc44712359"/>
      <w:bookmarkStart w:id="3852" w:name="_Toc37267754"/>
      <w:bookmarkStart w:id="3853" w:name="_Toc37260366"/>
      <w:bookmarkStart w:id="3854" w:name="_Toc36817444"/>
      <w:bookmarkStart w:id="3855" w:name="_Toc29811892"/>
      <w:bookmarkStart w:id="3856" w:name="_Toc21127683"/>
      <w:bookmarkStart w:id="3857" w:name="_Toc104311089"/>
      <w:bookmarkStart w:id="3858" w:name="_Toc106126790"/>
      <w:bookmarkStart w:id="3859" w:name="_Toc106177103"/>
      <w:bookmarkStart w:id="3860" w:name="_Toc114242271"/>
      <w:bookmarkStart w:id="3861" w:name="_Toc123044267"/>
      <w:bookmarkStart w:id="3862" w:name="_Toc124157906"/>
      <w:bookmarkStart w:id="3863" w:name="_Toc124259829"/>
      <w:bookmarkStart w:id="3864" w:name="_Toc130584900"/>
      <w:bookmarkStart w:id="3865" w:name="_Toc137464556"/>
      <w:bookmarkStart w:id="3866" w:name="_Toc138884225"/>
      <w:bookmarkStart w:id="3867" w:name="_Toc145643426"/>
      <w:r>
        <w:t>9.7.5.2.1</w:t>
      </w:r>
      <w:r>
        <w:tab/>
        <w:t>General</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3868" w:name="_Toc90422854"/>
      <w:bookmarkStart w:id="3869" w:name="_Toc82622007"/>
      <w:bookmarkStart w:id="3870" w:name="_Toc74663466"/>
      <w:bookmarkStart w:id="3871" w:name="_Toc67916845"/>
      <w:bookmarkStart w:id="3872" w:name="_Toc61179549"/>
      <w:bookmarkStart w:id="3873" w:name="_Toc61179079"/>
      <w:bookmarkStart w:id="3874" w:name="_Toc53178841"/>
      <w:bookmarkStart w:id="3875" w:name="_Toc53178390"/>
      <w:bookmarkStart w:id="3876" w:name="_Toc45893672"/>
      <w:bookmarkStart w:id="3877" w:name="_Toc44712360"/>
      <w:bookmarkStart w:id="3878" w:name="_Toc37267755"/>
      <w:bookmarkStart w:id="3879" w:name="_Toc37260367"/>
      <w:bookmarkStart w:id="3880" w:name="_Toc36817445"/>
      <w:bookmarkStart w:id="3881" w:name="_Toc29811893"/>
      <w:bookmarkStart w:id="3882" w:name="_Toc21127684"/>
      <w:bookmarkStart w:id="3883" w:name="_Toc104311090"/>
      <w:bookmarkStart w:id="3884" w:name="_Toc106126791"/>
      <w:bookmarkStart w:id="3885" w:name="_Toc106177104"/>
      <w:bookmarkStart w:id="3886" w:name="_Toc114242272"/>
      <w:bookmarkStart w:id="3887" w:name="_Toc123044268"/>
      <w:bookmarkStart w:id="3888" w:name="_Toc124157907"/>
      <w:bookmarkStart w:id="3889" w:name="_Toc124259830"/>
      <w:bookmarkStart w:id="3890" w:name="_Toc130584901"/>
      <w:bookmarkStart w:id="3891" w:name="_Toc137464557"/>
      <w:bookmarkStart w:id="3892" w:name="_Toc138884226"/>
      <w:bookmarkStart w:id="3893" w:name="_Toc145643427"/>
      <w:r>
        <w:lastRenderedPageBreak/>
        <w:t>9.7.5.2.2</w:t>
      </w:r>
      <w:r>
        <w:tab/>
        <w:t>General OTA transmitter spurious emissions requirements</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BB2B0B9" w14:textId="77777777" w:rsidR="001C30EA" w:rsidRPr="00A9637C" w:rsidRDefault="001C30EA" w:rsidP="001C30EA">
      <w:pPr>
        <w:keepNext/>
        <w:rPr>
          <w:rFonts w:cs="v5.0.0"/>
          <w:lang w:val="en-US"/>
        </w:rPr>
      </w:pPr>
      <w:bookmarkStart w:id="3894" w:name="_Toc90422855"/>
      <w:bookmarkStart w:id="3895" w:name="_Toc82622008"/>
      <w:bookmarkStart w:id="3896" w:name="_Toc74663467"/>
      <w:bookmarkStart w:id="3897" w:name="_Toc67916846"/>
      <w:bookmarkStart w:id="3898" w:name="_Toc61179550"/>
      <w:bookmarkStart w:id="3899" w:name="_Toc61179080"/>
      <w:bookmarkStart w:id="3900" w:name="_Toc53178842"/>
      <w:bookmarkStart w:id="3901" w:name="_Toc53178391"/>
      <w:bookmarkStart w:id="3902" w:name="_Toc45893673"/>
      <w:bookmarkStart w:id="3903" w:name="_Toc44712361"/>
      <w:bookmarkStart w:id="3904" w:name="_Toc37267756"/>
      <w:bookmarkStart w:id="3905" w:name="_Toc37260368"/>
      <w:bookmarkStart w:id="3906" w:name="_Toc36817446"/>
      <w:bookmarkStart w:id="3907" w:name="_Toc29811894"/>
      <w:bookmarkStart w:id="3908" w:name="_Toc21127685"/>
      <w:bookmarkStart w:id="3909" w:name="_Toc104311091"/>
      <w:bookmarkStart w:id="3910" w:name="_Toc106126792"/>
      <w:bookmarkStart w:id="391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3912" w:name="_Toc124157908"/>
      <w:bookmarkStart w:id="3913" w:name="_Toc124259831"/>
      <w:bookmarkStart w:id="3914" w:name="_Toc130584902"/>
      <w:bookmarkStart w:id="3915" w:name="_Toc137464558"/>
      <w:bookmarkStart w:id="3916" w:name="_Toc138884227"/>
      <w:bookmarkStart w:id="3917" w:name="_Toc145643428"/>
      <w:bookmarkStart w:id="3918" w:name="_Toc9532"/>
      <w:bookmarkStart w:id="3919" w:name="_Toc114242273"/>
      <w:bookmarkStart w:id="3920" w:name="_Toc123044269"/>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3912"/>
      <w:bookmarkEnd w:id="3913"/>
      <w:bookmarkEnd w:id="3914"/>
      <w:bookmarkEnd w:id="3915"/>
      <w:bookmarkEnd w:id="3916"/>
      <w:bookmarkEnd w:id="3917"/>
      <w:r w:rsidRPr="00F527E5">
        <w:rPr>
          <w:rFonts w:cs="Arial"/>
          <w:iCs/>
          <w:color w:val="000000" w:themeColor="text1"/>
        </w:rPr>
        <w:t xml:space="preserve"> </w:t>
      </w:r>
      <w:bookmarkEnd w:id="3918"/>
      <w:bookmarkEnd w:id="3919"/>
      <w:bookmarkEnd w:id="3920"/>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3921" w:name="_Toc130584903"/>
      <w:bookmarkStart w:id="3922" w:name="_Toc137464559"/>
      <w:bookmarkStart w:id="3923" w:name="_Toc138884228"/>
      <w:bookmarkStart w:id="3924" w:name="_Toc145643429"/>
      <w:r>
        <w:rPr>
          <w:lang w:eastAsia="zh-CN"/>
        </w:rPr>
        <w:t>9.7.5.2.4</w:t>
      </w:r>
      <w:r>
        <w:rPr>
          <w:lang w:eastAsia="zh-CN"/>
        </w:rPr>
        <w:tab/>
      </w:r>
      <w:r>
        <w:t>Additional spurious emissions requirements</w:t>
      </w:r>
      <w:bookmarkEnd w:id="3921"/>
      <w:bookmarkEnd w:id="3922"/>
      <w:bookmarkEnd w:id="3923"/>
      <w:bookmarkEnd w:id="3924"/>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3925" w:name="_Toc44712372"/>
      <w:bookmarkStart w:id="3926" w:name="_Toc45893684"/>
      <w:bookmarkStart w:id="3927" w:name="_Toc53178398"/>
      <w:bookmarkStart w:id="3928" w:name="_Toc53178849"/>
      <w:bookmarkStart w:id="3929" w:name="_Toc61179087"/>
      <w:bookmarkStart w:id="3930" w:name="_Toc61179557"/>
      <w:bookmarkStart w:id="3931" w:name="_Toc67916853"/>
      <w:bookmarkStart w:id="3932" w:name="_Toc74663474"/>
      <w:bookmarkStart w:id="3933" w:name="_Toc104311092"/>
      <w:bookmarkStart w:id="3934" w:name="_Toc106126793"/>
      <w:bookmarkStart w:id="3935" w:name="_Toc106177106"/>
      <w:bookmarkStart w:id="3936" w:name="_Toc114242274"/>
      <w:bookmarkStart w:id="3937" w:name="_Toc123044270"/>
      <w:bookmarkStart w:id="3938" w:name="_Toc124157909"/>
      <w:bookmarkStart w:id="3939" w:name="_Toc124259832"/>
      <w:bookmarkStart w:id="3940" w:name="_Toc130584904"/>
      <w:bookmarkStart w:id="3941" w:name="_Toc137464560"/>
      <w:bookmarkStart w:id="3942" w:name="_Toc138884229"/>
      <w:bookmarkStart w:id="3943" w:name="_Toc145643430"/>
      <w:r w:rsidRPr="00E80AD8">
        <w:t>9.8</w:t>
      </w:r>
      <w:r w:rsidRPr="00E80AD8">
        <w:tab/>
        <w:t>OTA transmitter intermodulation</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3944" w:name="_Toc21127698"/>
      <w:bookmarkStart w:id="3945" w:name="_Toc29811907"/>
      <w:bookmarkStart w:id="3946" w:name="_Toc36817459"/>
      <w:bookmarkStart w:id="3947" w:name="_Toc37260381"/>
      <w:bookmarkStart w:id="3948" w:name="_Toc37267769"/>
      <w:bookmarkStart w:id="3949" w:name="_Toc44712375"/>
      <w:bookmarkStart w:id="3950" w:name="_Toc45893687"/>
      <w:bookmarkStart w:id="3951" w:name="_Toc53178401"/>
      <w:bookmarkStart w:id="3952" w:name="_Toc53178852"/>
      <w:bookmarkStart w:id="3953" w:name="_Toc61179090"/>
      <w:bookmarkStart w:id="3954" w:name="_Toc61179560"/>
      <w:bookmarkStart w:id="3955" w:name="_Toc67916856"/>
      <w:bookmarkStart w:id="3956" w:name="_Toc74663477"/>
      <w:bookmarkStart w:id="3957" w:name="_Toc104311093"/>
      <w:bookmarkStart w:id="3958" w:name="_Toc106126794"/>
      <w:bookmarkStart w:id="3959" w:name="_Toc106177107"/>
      <w:bookmarkStart w:id="3960" w:name="_Toc114242275"/>
      <w:bookmarkStart w:id="3961" w:name="_Toc123044271"/>
      <w:bookmarkStart w:id="3962" w:name="_Toc124157910"/>
      <w:bookmarkStart w:id="3963" w:name="_Toc124259833"/>
      <w:bookmarkStart w:id="3964" w:name="_Toc130584905"/>
      <w:bookmarkStart w:id="3965" w:name="_Toc137464561"/>
      <w:bookmarkStart w:id="3966" w:name="_Toc138884230"/>
      <w:bookmarkStart w:id="3967" w:name="_Toc145643431"/>
      <w:r w:rsidRPr="00F95B02">
        <w:t>10</w:t>
      </w:r>
      <w:r w:rsidRPr="00F95B02">
        <w:tab/>
        <w:t>Radiated receiver characteristics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18EB76D" w14:textId="10C4F9B9" w:rsidR="00DA0CFA" w:rsidRDefault="00DA0CFA" w:rsidP="00DA0CFA">
      <w:pPr>
        <w:pStyle w:val="Heading2"/>
      </w:pPr>
      <w:bookmarkStart w:id="3968" w:name="_Toc21127699"/>
      <w:bookmarkStart w:id="3969" w:name="_Toc29811908"/>
      <w:bookmarkStart w:id="3970" w:name="_Toc36817460"/>
      <w:bookmarkStart w:id="3971" w:name="_Toc37260382"/>
      <w:bookmarkStart w:id="3972" w:name="_Toc37267770"/>
      <w:bookmarkStart w:id="3973" w:name="_Toc44712376"/>
      <w:bookmarkStart w:id="3974" w:name="_Toc45893688"/>
      <w:bookmarkStart w:id="3975" w:name="_Toc53178402"/>
      <w:bookmarkStart w:id="3976" w:name="_Toc53178853"/>
      <w:bookmarkStart w:id="3977" w:name="_Toc61179091"/>
      <w:bookmarkStart w:id="3978" w:name="_Toc61179561"/>
      <w:bookmarkStart w:id="3979" w:name="_Toc67916857"/>
      <w:bookmarkStart w:id="3980" w:name="_Toc74663478"/>
      <w:bookmarkStart w:id="3981" w:name="_Toc104311094"/>
      <w:bookmarkStart w:id="3982" w:name="_Toc106126795"/>
      <w:bookmarkStart w:id="3983" w:name="_Toc106177108"/>
      <w:bookmarkStart w:id="3984" w:name="_Toc114242276"/>
      <w:bookmarkStart w:id="3985" w:name="_Toc123044272"/>
      <w:bookmarkStart w:id="3986" w:name="_Toc124157911"/>
      <w:bookmarkStart w:id="3987" w:name="_Toc124259834"/>
      <w:bookmarkStart w:id="3988" w:name="_Toc130584906"/>
      <w:bookmarkStart w:id="3989" w:name="_Toc137464562"/>
      <w:bookmarkStart w:id="3990" w:name="_Toc138884231"/>
      <w:bookmarkStart w:id="3991" w:name="_Toc145643432"/>
      <w:r w:rsidRPr="00F95B02">
        <w:t>10.1</w:t>
      </w:r>
      <w:r w:rsidRPr="00F95B02">
        <w:tab/>
        <w:t>General</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3992" w:name="_Toc21127700"/>
      <w:bookmarkStart w:id="3993" w:name="_Toc29811909"/>
      <w:bookmarkStart w:id="3994" w:name="_Toc36817461"/>
      <w:bookmarkStart w:id="3995" w:name="_Toc37260383"/>
      <w:bookmarkStart w:id="3996" w:name="_Toc37267771"/>
      <w:bookmarkStart w:id="3997" w:name="_Toc44712377"/>
      <w:bookmarkStart w:id="3998" w:name="_Toc45893689"/>
      <w:bookmarkStart w:id="3999" w:name="_Toc53178403"/>
      <w:bookmarkStart w:id="4000" w:name="_Toc53178854"/>
      <w:bookmarkStart w:id="4001" w:name="_Toc61179092"/>
      <w:bookmarkStart w:id="4002" w:name="_Toc61179562"/>
      <w:bookmarkStart w:id="4003" w:name="_Toc67916858"/>
      <w:bookmarkStart w:id="4004" w:name="_Toc74663479"/>
      <w:bookmarkStart w:id="4005" w:name="_Toc104311095"/>
      <w:bookmarkStart w:id="4006" w:name="_Toc106126796"/>
    </w:p>
    <w:p w14:paraId="2C148CFE" w14:textId="300EE226" w:rsidR="00DA0CFA" w:rsidRDefault="00DA0CFA" w:rsidP="00DA0CFA">
      <w:pPr>
        <w:pStyle w:val="Heading2"/>
        <w:rPr>
          <w:lang w:val="en-US"/>
        </w:rPr>
      </w:pPr>
      <w:bookmarkStart w:id="4007" w:name="_Toc106177109"/>
      <w:bookmarkStart w:id="4008" w:name="_Toc114242277"/>
      <w:bookmarkStart w:id="4009" w:name="_Toc123044273"/>
      <w:bookmarkStart w:id="4010" w:name="_Toc124157912"/>
      <w:bookmarkStart w:id="4011" w:name="_Toc124259835"/>
      <w:bookmarkStart w:id="4012" w:name="_Toc130584907"/>
      <w:bookmarkStart w:id="4013" w:name="_Toc137464563"/>
      <w:bookmarkStart w:id="4014" w:name="_Toc138884232"/>
      <w:bookmarkStart w:id="4015" w:name="_Toc145643433"/>
      <w:r w:rsidRPr="00F95B02">
        <w:rPr>
          <w:lang w:val="en-US"/>
        </w:rPr>
        <w:t>10.2</w:t>
      </w:r>
      <w:r w:rsidRPr="00F95B02">
        <w:rPr>
          <w:lang w:val="en-US"/>
        </w:rPr>
        <w:tab/>
        <w:t>OTA sensitivity</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E237F64" w14:textId="77777777" w:rsidR="006D6925" w:rsidRPr="00FD0493" w:rsidRDefault="006D6925" w:rsidP="006822DB">
      <w:pPr>
        <w:pStyle w:val="Heading4"/>
        <w:ind w:left="1134" w:hanging="1134"/>
        <w:rPr>
          <w:sz w:val="28"/>
        </w:rPr>
      </w:pPr>
      <w:bookmarkStart w:id="4016" w:name="_Toc29811911"/>
      <w:bookmarkStart w:id="4017" w:name="_Toc36817463"/>
      <w:bookmarkStart w:id="4018" w:name="_Toc37260385"/>
      <w:bookmarkStart w:id="4019" w:name="_Toc37267773"/>
      <w:bookmarkStart w:id="4020" w:name="_Toc44712379"/>
      <w:bookmarkStart w:id="4021" w:name="_Toc45893691"/>
      <w:bookmarkStart w:id="4022" w:name="_Toc53178405"/>
      <w:bookmarkStart w:id="4023" w:name="_Toc53178856"/>
      <w:bookmarkStart w:id="4024" w:name="_Toc61179094"/>
      <w:bookmarkStart w:id="4025" w:name="_Toc61179564"/>
      <w:bookmarkStart w:id="4026" w:name="_Toc67916860"/>
      <w:bookmarkStart w:id="4027" w:name="_Toc74663481"/>
      <w:bookmarkStart w:id="4028" w:name="_Toc82622022"/>
      <w:bookmarkStart w:id="4029" w:name="_Toc90422869"/>
      <w:bookmarkStart w:id="4030" w:name="_Toc104311096"/>
      <w:bookmarkStart w:id="4031" w:name="_Toc106126797"/>
      <w:bookmarkStart w:id="4032" w:name="_Toc106177110"/>
      <w:bookmarkStart w:id="4033" w:name="_Toc114242278"/>
      <w:bookmarkStart w:id="4034" w:name="_Toc123044274"/>
      <w:bookmarkStart w:id="4035" w:name="_Toc124157913"/>
      <w:bookmarkStart w:id="4036" w:name="_Toc124259836"/>
      <w:bookmarkStart w:id="4037" w:name="_Toc130584908"/>
      <w:bookmarkStart w:id="4038" w:name="_Toc137464564"/>
      <w:bookmarkStart w:id="4039" w:name="_Toc138884233"/>
      <w:bookmarkStart w:id="4040" w:name="_Toc145643434"/>
      <w:r w:rsidRPr="00FD0493">
        <w:rPr>
          <w:sz w:val="28"/>
        </w:rPr>
        <w:t>10.2.1</w:t>
      </w:r>
      <w:r w:rsidRPr="00FD0493">
        <w:rPr>
          <w:sz w:val="28"/>
        </w:rPr>
        <w:tab/>
        <w:t>General</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72DB0441" w14:textId="77777777" w:rsidR="006D6925" w:rsidRPr="00CD4556" w:rsidRDefault="006D6925" w:rsidP="006D6925">
      <w:pPr>
        <w:rPr>
          <w:lang w:val="en-US"/>
        </w:rPr>
      </w:pPr>
      <w:r w:rsidRPr="00CD4556">
        <w:rPr>
          <w:lang w:val="en-US"/>
        </w:rPr>
        <w:t xml:space="preserve">The OTA sensitivity requirement is </w:t>
      </w:r>
      <w:bookmarkStart w:id="4041" w:name="_Hlk500328880"/>
      <w:r w:rsidRPr="00CD4556">
        <w:rPr>
          <w:lang w:val="en-US"/>
        </w:rPr>
        <w:t xml:space="preserve">a </w:t>
      </w:r>
      <w:r w:rsidRPr="00CD4556">
        <w:rPr>
          <w:i/>
          <w:lang w:val="en-US"/>
        </w:rPr>
        <w:t>directional requirement</w:t>
      </w:r>
      <w:bookmarkEnd w:id="4041"/>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042" w:name="_Toc21127703"/>
      <w:bookmarkStart w:id="4043" w:name="_Toc29811912"/>
      <w:bookmarkStart w:id="4044" w:name="_Toc36817464"/>
      <w:bookmarkStart w:id="4045" w:name="_Toc37260386"/>
      <w:bookmarkStart w:id="4046" w:name="_Toc37267774"/>
      <w:bookmarkStart w:id="4047" w:name="_Toc44712380"/>
      <w:bookmarkStart w:id="4048" w:name="_Toc45893692"/>
      <w:bookmarkStart w:id="4049" w:name="_Toc53178406"/>
      <w:bookmarkStart w:id="4050" w:name="_Toc53178857"/>
      <w:bookmarkStart w:id="4051" w:name="_Toc61179095"/>
      <w:bookmarkStart w:id="4052" w:name="_Toc61179565"/>
      <w:bookmarkStart w:id="4053" w:name="_Toc67916861"/>
      <w:bookmarkStart w:id="4054" w:name="_Toc74663482"/>
      <w:bookmarkStart w:id="4055" w:name="_Toc82622023"/>
      <w:bookmarkStart w:id="4056" w:name="_Toc90422870"/>
      <w:bookmarkStart w:id="4057" w:name="_Toc104311097"/>
      <w:bookmarkStart w:id="4058" w:name="_Toc106126798"/>
      <w:bookmarkStart w:id="4059" w:name="_Toc106177111"/>
      <w:bookmarkStart w:id="4060" w:name="_Toc114242279"/>
      <w:bookmarkStart w:id="4061" w:name="_Toc123044275"/>
      <w:bookmarkStart w:id="4062" w:name="_Toc124157914"/>
      <w:bookmarkStart w:id="4063" w:name="_Toc124259837"/>
      <w:bookmarkStart w:id="4064" w:name="_Toc130584909"/>
      <w:bookmarkStart w:id="4065" w:name="_Toc137464565"/>
      <w:bookmarkStart w:id="4066" w:name="_Toc138884234"/>
      <w:bookmarkStart w:id="4067" w:name="_Toc145643435"/>
      <w:r w:rsidRPr="00FD0493">
        <w:t>10.2.2</w:t>
      </w:r>
      <w:r w:rsidRPr="00FD0493">
        <w:tab/>
        <w:t>Minimum requirement</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r>
        <w:t xml:space="preserve"> for </w:t>
      </w:r>
      <w:r w:rsidRPr="003F69DC">
        <w:rPr>
          <w:i/>
          <w:iCs/>
        </w:rPr>
        <w:t>SAN type 1-O</w:t>
      </w:r>
      <w:bookmarkEnd w:id="4060"/>
      <w:bookmarkEnd w:id="4061"/>
      <w:bookmarkEnd w:id="4062"/>
      <w:bookmarkEnd w:id="4063"/>
      <w:bookmarkEnd w:id="4064"/>
      <w:bookmarkEnd w:id="4065"/>
      <w:bookmarkEnd w:id="4066"/>
      <w:bookmarkEnd w:id="4067"/>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068" w:name="_Toc21127705"/>
      <w:bookmarkStart w:id="4069" w:name="_Toc29811914"/>
      <w:bookmarkStart w:id="4070" w:name="_Toc36817466"/>
      <w:bookmarkStart w:id="4071" w:name="_Toc37260388"/>
      <w:bookmarkStart w:id="4072" w:name="_Toc37267776"/>
      <w:bookmarkStart w:id="4073" w:name="_Toc44712382"/>
      <w:bookmarkStart w:id="4074" w:name="_Toc45893694"/>
      <w:bookmarkStart w:id="4075" w:name="_Toc53178408"/>
      <w:bookmarkStart w:id="4076" w:name="_Toc53178859"/>
      <w:bookmarkStart w:id="4077" w:name="_Toc61179097"/>
      <w:bookmarkStart w:id="4078" w:name="_Toc61179567"/>
      <w:bookmarkStart w:id="4079" w:name="_Toc67916863"/>
      <w:bookmarkStart w:id="4080" w:name="_Toc74663484"/>
      <w:bookmarkStart w:id="4081" w:name="_Toc104311098"/>
      <w:bookmarkStart w:id="4082" w:name="_Toc106126799"/>
      <w:bookmarkStart w:id="4083" w:name="_Toc106177112"/>
      <w:bookmarkStart w:id="4084" w:name="_Toc114242280"/>
      <w:bookmarkStart w:id="4085" w:name="_Toc123044276"/>
      <w:bookmarkStart w:id="4086" w:name="_Toc124157915"/>
      <w:bookmarkStart w:id="4087" w:name="_Toc124259838"/>
      <w:bookmarkStart w:id="4088" w:name="_Toc130584910"/>
      <w:bookmarkStart w:id="4089" w:name="_Toc137464566"/>
      <w:bookmarkStart w:id="4090" w:name="_Toc138884235"/>
      <w:bookmarkStart w:id="4091" w:name="_Toc145643436"/>
      <w:r w:rsidRPr="00F95B02">
        <w:t>10.3</w:t>
      </w:r>
      <w:r w:rsidRPr="00F95B02">
        <w:tab/>
        <w:t>OTA reference sensitivity level</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45A8A559" w14:textId="77777777" w:rsidR="006D6925" w:rsidRDefault="006D6925" w:rsidP="00E61BAF">
      <w:pPr>
        <w:pStyle w:val="Heading3"/>
        <w:numPr>
          <w:ilvl w:val="2"/>
          <w:numId w:val="0"/>
        </w:numPr>
        <w:ind w:left="1134" w:hanging="1134"/>
      </w:pPr>
      <w:bookmarkStart w:id="4092" w:name="_Toc74663485"/>
      <w:bookmarkStart w:id="4093" w:name="_Toc29811915"/>
      <w:bookmarkStart w:id="4094" w:name="_Toc90422873"/>
      <w:bookmarkStart w:id="4095" w:name="_Toc67916864"/>
      <w:bookmarkStart w:id="4096" w:name="_Toc36817467"/>
      <w:bookmarkStart w:id="4097" w:name="_Toc37267777"/>
      <w:bookmarkStart w:id="4098" w:name="_Toc44712383"/>
      <w:bookmarkStart w:id="4099" w:name="_Toc53178409"/>
      <w:bookmarkStart w:id="4100" w:name="_Toc82622026"/>
      <w:bookmarkStart w:id="4101" w:name="_Toc53178860"/>
      <w:bookmarkStart w:id="4102" w:name="_Toc21127706"/>
      <w:bookmarkStart w:id="4103" w:name="_Toc45893695"/>
      <w:bookmarkStart w:id="4104" w:name="_Toc37260389"/>
      <w:bookmarkStart w:id="4105" w:name="_Toc61179568"/>
      <w:bookmarkStart w:id="4106" w:name="_Toc61179098"/>
      <w:bookmarkStart w:id="4107" w:name="_Toc104311099"/>
      <w:bookmarkStart w:id="4108" w:name="_Toc106126800"/>
      <w:bookmarkStart w:id="4109" w:name="_Toc106177113"/>
      <w:bookmarkStart w:id="4110" w:name="_Toc114242281"/>
      <w:bookmarkStart w:id="4111" w:name="_Toc123044277"/>
      <w:bookmarkStart w:id="4112" w:name="_Toc124157916"/>
      <w:bookmarkStart w:id="4113" w:name="_Toc124259839"/>
      <w:bookmarkStart w:id="4114" w:name="_Toc130584911"/>
      <w:bookmarkStart w:id="4115" w:name="_Toc137464567"/>
      <w:bookmarkStart w:id="4116" w:name="_Toc138884236"/>
      <w:bookmarkStart w:id="4117" w:name="_Toc145643437"/>
      <w:bookmarkStart w:id="4118" w:name="_Hlk500365921"/>
      <w:r>
        <w:t>10.3.1</w:t>
      </w:r>
      <w:r>
        <w:tab/>
      </w:r>
      <w:r>
        <w:rPr>
          <w:rFonts w:eastAsia="SimSun" w:hint="eastAsia"/>
          <w:lang w:val="en-US" w:eastAsia="zh-CN"/>
        </w:rPr>
        <w:tab/>
      </w:r>
      <w:r>
        <w:t>General</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4119" w:name="_Toc53178410"/>
      <w:bookmarkStart w:id="4120" w:name="_Toc37267778"/>
      <w:bookmarkStart w:id="4121" w:name="_Toc67916865"/>
      <w:bookmarkStart w:id="4122" w:name="_Toc44712384"/>
      <w:bookmarkStart w:id="4123" w:name="_Toc53178861"/>
      <w:bookmarkStart w:id="4124" w:name="_Toc45893696"/>
      <w:bookmarkStart w:id="4125" w:name="_Toc90422874"/>
      <w:bookmarkStart w:id="4126" w:name="_Toc82622027"/>
      <w:bookmarkStart w:id="4127" w:name="_Toc29811916"/>
      <w:bookmarkStart w:id="4128" w:name="_Toc74663486"/>
      <w:bookmarkStart w:id="4129" w:name="_Toc36817468"/>
      <w:bookmarkStart w:id="4130" w:name="_Toc61179569"/>
      <w:bookmarkStart w:id="4131" w:name="_Toc61179099"/>
      <w:bookmarkStart w:id="4132" w:name="_Toc21127707"/>
      <w:bookmarkStart w:id="4133" w:name="_Toc37260390"/>
      <w:bookmarkStart w:id="4134" w:name="_Toc104311100"/>
      <w:bookmarkStart w:id="4135" w:name="_Toc106126801"/>
      <w:bookmarkStart w:id="4136" w:name="_Toc106177114"/>
      <w:bookmarkStart w:id="4137" w:name="_Toc114242282"/>
      <w:bookmarkStart w:id="4138" w:name="_Toc123044278"/>
      <w:bookmarkStart w:id="4139" w:name="_Toc124157917"/>
      <w:bookmarkStart w:id="4140" w:name="_Toc124259840"/>
      <w:bookmarkStart w:id="4141" w:name="_Toc130584912"/>
      <w:bookmarkStart w:id="4142" w:name="_Toc137464568"/>
      <w:bookmarkStart w:id="4143" w:name="_Toc138884237"/>
      <w:bookmarkStart w:id="4144" w:name="_Toc145643438"/>
      <w:bookmarkEnd w:id="411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145" w:name="_Toc21127709"/>
      <w:bookmarkStart w:id="4146" w:name="_Toc29811918"/>
      <w:bookmarkStart w:id="4147" w:name="_Toc36817470"/>
      <w:bookmarkStart w:id="4148" w:name="_Toc37260392"/>
      <w:bookmarkStart w:id="4149" w:name="_Toc37267780"/>
      <w:bookmarkStart w:id="4150" w:name="_Toc44712386"/>
      <w:bookmarkStart w:id="4151" w:name="_Toc45893698"/>
      <w:bookmarkStart w:id="4152" w:name="_Toc53178412"/>
      <w:bookmarkStart w:id="4153" w:name="_Toc53178863"/>
      <w:bookmarkStart w:id="4154" w:name="_Toc61179101"/>
      <w:bookmarkStart w:id="4155" w:name="_Toc61179571"/>
      <w:bookmarkStart w:id="4156" w:name="_Toc67916867"/>
      <w:bookmarkStart w:id="4157" w:name="_Toc74663488"/>
      <w:bookmarkStart w:id="4158" w:name="_Toc104311101"/>
      <w:bookmarkStart w:id="4159" w:name="_Toc106126802"/>
      <w:bookmarkStart w:id="4160"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161" w:name="_Toc114242283"/>
      <w:bookmarkStart w:id="4162" w:name="_Toc123044279"/>
      <w:bookmarkStart w:id="4163" w:name="_Toc124157918"/>
      <w:bookmarkStart w:id="4164" w:name="_Toc124259841"/>
      <w:bookmarkStart w:id="4165" w:name="_Toc130584913"/>
      <w:bookmarkStart w:id="4166" w:name="_Toc137464569"/>
      <w:bookmarkStart w:id="4167" w:name="_Toc138884238"/>
      <w:bookmarkStart w:id="4168" w:name="_Toc145643439"/>
      <w:r w:rsidRPr="00F95B02">
        <w:t>10.4</w:t>
      </w:r>
      <w:r w:rsidRPr="00F95B02">
        <w:tab/>
        <w:t xml:space="preserve">OTA </w:t>
      </w:r>
      <w:bookmarkEnd w:id="4145"/>
      <w:r w:rsidRPr="00F95B02">
        <w:t>dynamic range</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211E055A" w14:textId="5DDB7946" w:rsidR="006D6925" w:rsidRDefault="006D6925" w:rsidP="0090261D">
      <w:pPr>
        <w:pStyle w:val="Heading2"/>
      </w:pPr>
      <w:bookmarkStart w:id="4169" w:name="_Toc37260393"/>
      <w:bookmarkStart w:id="4170" w:name="_Toc45893699"/>
      <w:bookmarkStart w:id="4171" w:name="_Toc74663489"/>
      <w:bookmarkStart w:id="4172" w:name="_Toc82622030"/>
      <w:bookmarkStart w:id="4173" w:name="_Toc67916868"/>
      <w:bookmarkStart w:id="4174" w:name="_Toc29811919"/>
      <w:bookmarkStart w:id="4175" w:name="_Toc61179572"/>
      <w:bookmarkStart w:id="4176" w:name="_Toc37267781"/>
      <w:bookmarkStart w:id="4177" w:name="_Toc21127710"/>
      <w:bookmarkStart w:id="4178" w:name="_Toc44712387"/>
      <w:bookmarkStart w:id="4179" w:name="_Toc61179102"/>
      <w:bookmarkStart w:id="4180" w:name="_Toc53178413"/>
      <w:bookmarkStart w:id="4181" w:name="_Toc90422877"/>
      <w:bookmarkStart w:id="4182" w:name="_Toc36817471"/>
      <w:bookmarkStart w:id="4183" w:name="_Toc53178864"/>
      <w:bookmarkStart w:id="4184" w:name="_Toc104311102"/>
      <w:bookmarkStart w:id="4185" w:name="_Toc106126803"/>
      <w:bookmarkStart w:id="4186" w:name="_Toc106177116"/>
      <w:bookmarkStart w:id="4187" w:name="_Toc114242284"/>
      <w:bookmarkStart w:id="4188" w:name="_Toc123044280"/>
      <w:bookmarkStart w:id="4189" w:name="_Toc124157919"/>
      <w:bookmarkStart w:id="4190" w:name="_Toc124259842"/>
      <w:bookmarkStart w:id="4191" w:name="_Toc130584914"/>
      <w:bookmarkStart w:id="4192" w:name="_Toc137464570"/>
      <w:bookmarkStart w:id="4193" w:name="_Toc138884239"/>
      <w:bookmarkStart w:id="4194" w:name="_Toc145643440"/>
      <w:r>
        <w:t>10.4.1</w:t>
      </w:r>
      <w:r>
        <w:tab/>
        <w:t>General</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195" w:name="_Toc61179573"/>
      <w:bookmarkStart w:id="4196" w:name="_Toc45893700"/>
      <w:bookmarkStart w:id="4197" w:name="_Toc44712388"/>
      <w:bookmarkStart w:id="4198" w:name="_Toc37267782"/>
      <w:bookmarkStart w:id="4199" w:name="_Toc90422878"/>
      <w:bookmarkStart w:id="4200" w:name="_Toc82622031"/>
      <w:bookmarkStart w:id="4201" w:name="_Toc67916869"/>
      <w:bookmarkStart w:id="4202" w:name="_Toc29811920"/>
      <w:bookmarkStart w:id="4203" w:name="_Toc61179103"/>
      <w:bookmarkStart w:id="4204" w:name="_Toc74663490"/>
      <w:bookmarkStart w:id="4205" w:name="_Toc21127711"/>
      <w:bookmarkStart w:id="4206" w:name="_Toc53178865"/>
      <w:bookmarkStart w:id="4207" w:name="_Toc53178414"/>
      <w:bookmarkStart w:id="4208" w:name="_Toc37260394"/>
      <w:bookmarkStart w:id="4209" w:name="_Toc36817472"/>
      <w:bookmarkStart w:id="4210" w:name="_Toc104311103"/>
      <w:bookmarkStart w:id="4211" w:name="_Toc106126804"/>
      <w:bookmarkStart w:id="4212" w:name="_Toc106177117"/>
      <w:bookmarkStart w:id="4213" w:name="_Toc114242285"/>
      <w:bookmarkStart w:id="4214" w:name="_Toc123044281"/>
      <w:bookmarkStart w:id="4215" w:name="_Toc124157920"/>
      <w:bookmarkStart w:id="4216" w:name="_Toc124259843"/>
      <w:bookmarkStart w:id="4217" w:name="_Toc130584915"/>
      <w:bookmarkStart w:id="4218" w:name="_Toc137464571"/>
      <w:bookmarkStart w:id="4219" w:name="_Toc138884240"/>
      <w:bookmarkStart w:id="4220" w:name="_Toc145643441"/>
      <w:r>
        <w:t>10.4.2</w:t>
      </w:r>
      <w:r>
        <w:tab/>
        <w:t xml:space="preserve">Minimum requirement for </w:t>
      </w:r>
      <w:r>
        <w:rPr>
          <w:rFonts w:hint="eastAsia"/>
          <w:i/>
          <w:iCs/>
          <w:lang w:val="en-US" w:eastAsia="zh-CN"/>
        </w:rPr>
        <w:t>SAN</w:t>
      </w:r>
      <w:r>
        <w:rPr>
          <w:i/>
        </w:rPr>
        <w:t xml:space="preserve"> type 1-O</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221" w:name="_Toc21127712"/>
      <w:bookmarkStart w:id="4222" w:name="_Toc29811921"/>
      <w:bookmarkStart w:id="4223" w:name="_Toc36817473"/>
      <w:bookmarkStart w:id="4224" w:name="_Toc37260395"/>
      <w:bookmarkStart w:id="4225" w:name="_Toc37267783"/>
      <w:bookmarkStart w:id="4226" w:name="_Toc44712389"/>
      <w:bookmarkStart w:id="4227" w:name="_Toc45893701"/>
      <w:bookmarkStart w:id="4228" w:name="_Toc53178415"/>
      <w:bookmarkStart w:id="4229" w:name="_Toc53178866"/>
      <w:bookmarkStart w:id="4230" w:name="_Toc61179104"/>
      <w:bookmarkStart w:id="4231" w:name="_Toc61179574"/>
      <w:bookmarkStart w:id="4232" w:name="_Toc67916870"/>
      <w:bookmarkStart w:id="4233" w:name="_Toc74663491"/>
      <w:bookmarkStart w:id="4234" w:name="_Toc104311104"/>
      <w:bookmarkStart w:id="4235" w:name="_Toc106126805"/>
      <w:bookmarkStart w:id="4236" w:name="_Toc106177118"/>
      <w:bookmarkStart w:id="4237" w:name="_Toc114242286"/>
      <w:bookmarkStart w:id="4238" w:name="_Toc123044282"/>
      <w:bookmarkStart w:id="4239" w:name="_Toc124157921"/>
      <w:bookmarkStart w:id="4240" w:name="_Toc124259844"/>
      <w:bookmarkStart w:id="4241" w:name="_Toc130584916"/>
      <w:bookmarkStart w:id="4242" w:name="_Toc137464572"/>
      <w:bookmarkStart w:id="4243" w:name="_Toc138884241"/>
      <w:bookmarkStart w:id="4244" w:name="_Toc145643442"/>
      <w:r w:rsidRPr="00F95B02">
        <w:t>10.5</w:t>
      </w:r>
      <w:r w:rsidRPr="00F95B02">
        <w:tab/>
        <w:t>OTA in-band selectivity and blocking</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29B1061C" w14:textId="77777777" w:rsidR="006D6925" w:rsidRDefault="006D6925" w:rsidP="0090261D">
      <w:pPr>
        <w:pStyle w:val="Heading3"/>
      </w:pPr>
      <w:bookmarkStart w:id="4245" w:name="_Toc90422880"/>
      <w:bookmarkStart w:id="4246" w:name="_Toc82622033"/>
      <w:bookmarkStart w:id="4247" w:name="_Toc74663492"/>
      <w:bookmarkStart w:id="4248" w:name="_Toc67916871"/>
      <w:bookmarkStart w:id="4249" w:name="_Toc61179575"/>
      <w:bookmarkStart w:id="4250" w:name="_Toc61179105"/>
      <w:bookmarkStart w:id="4251" w:name="_Toc53178867"/>
      <w:bookmarkStart w:id="4252" w:name="_Toc53178416"/>
      <w:bookmarkStart w:id="4253" w:name="_Toc45893702"/>
      <w:bookmarkStart w:id="4254" w:name="_Toc44712390"/>
      <w:bookmarkStart w:id="4255" w:name="_Toc37267784"/>
      <w:bookmarkStart w:id="4256" w:name="_Toc37260396"/>
      <w:bookmarkStart w:id="4257" w:name="_Toc36817474"/>
      <w:bookmarkStart w:id="4258" w:name="_Toc29811922"/>
      <w:bookmarkStart w:id="4259" w:name="_Toc21127713"/>
      <w:bookmarkStart w:id="4260" w:name="_Toc104311105"/>
      <w:bookmarkStart w:id="4261" w:name="_Toc106126806"/>
      <w:bookmarkStart w:id="4262" w:name="_Toc106177119"/>
      <w:bookmarkStart w:id="4263" w:name="_Toc114242287"/>
      <w:bookmarkStart w:id="4264" w:name="_Toc123044283"/>
      <w:bookmarkStart w:id="4265" w:name="_Toc124157922"/>
      <w:bookmarkStart w:id="4266" w:name="_Toc124259845"/>
      <w:bookmarkStart w:id="4267" w:name="_Toc130584917"/>
      <w:bookmarkStart w:id="4268" w:name="_Toc137464573"/>
      <w:bookmarkStart w:id="4269" w:name="_Toc138884242"/>
      <w:bookmarkStart w:id="4270" w:name="_Toc145643443"/>
      <w:r>
        <w:t>10.5.1</w:t>
      </w:r>
      <w:r>
        <w:tab/>
        <w:t>OTA adjacent channel selectivity</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74432AC" w14:textId="77777777" w:rsidR="006D6925" w:rsidRDefault="006D6925" w:rsidP="0090261D">
      <w:pPr>
        <w:pStyle w:val="Heading4"/>
      </w:pPr>
      <w:bookmarkStart w:id="4271" w:name="_Toc90422881"/>
      <w:bookmarkStart w:id="4272" w:name="_Toc82622034"/>
      <w:bookmarkStart w:id="4273" w:name="_Toc74663493"/>
      <w:bookmarkStart w:id="4274" w:name="_Toc67916872"/>
      <w:bookmarkStart w:id="4275" w:name="_Toc61179576"/>
      <w:bookmarkStart w:id="4276" w:name="_Toc61179106"/>
      <w:bookmarkStart w:id="4277" w:name="_Toc53178868"/>
      <w:bookmarkStart w:id="4278" w:name="_Toc53178417"/>
      <w:bookmarkStart w:id="4279" w:name="_Toc45893703"/>
      <w:bookmarkStart w:id="4280" w:name="_Toc44712391"/>
      <w:bookmarkStart w:id="4281" w:name="_Toc37267785"/>
      <w:bookmarkStart w:id="4282" w:name="_Toc37260397"/>
      <w:bookmarkStart w:id="4283" w:name="_Toc36817475"/>
      <w:bookmarkStart w:id="4284" w:name="_Toc29811923"/>
      <w:bookmarkStart w:id="4285" w:name="_Toc21127714"/>
      <w:bookmarkStart w:id="4286" w:name="_Toc104311106"/>
      <w:bookmarkStart w:id="4287" w:name="_Toc106126807"/>
      <w:bookmarkStart w:id="4288" w:name="_Toc106177120"/>
      <w:bookmarkStart w:id="4289" w:name="_Toc114242288"/>
      <w:bookmarkStart w:id="4290" w:name="_Toc123044284"/>
      <w:bookmarkStart w:id="4291" w:name="_Toc124157923"/>
      <w:bookmarkStart w:id="4292" w:name="_Toc124259846"/>
      <w:bookmarkStart w:id="4293" w:name="_Toc130584918"/>
      <w:bookmarkStart w:id="4294" w:name="_Toc137464574"/>
      <w:bookmarkStart w:id="4295" w:name="_Toc138884243"/>
      <w:bookmarkStart w:id="4296" w:name="_Toc145643444"/>
      <w:r>
        <w:t>10.5.1.1</w:t>
      </w:r>
      <w:r>
        <w:tab/>
        <w:t>General</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297" w:name="_Toc90422882"/>
      <w:bookmarkStart w:id="4298" w:name="_Toc82622035"/>
      <w:bookmarkStart w:id="4299" w:name="_Toc74663494"/>
      <w:bookmarkStart w:id="4300" w:name="_Toc67916873"/>
      <w:bookmarkStart w:id="4301" w:name="_Toc61179577"/>
      <w:bookmarkStart w:id="4302" w:name="_Toc61179107"/>
      <w:bookmarkStart w:id="4303" w:name="_Toc53178869"/>
      <w:bookmarkStart w:id="4304" w:name="_Toc53178418"/>
      <w:bookmarkStart w:id="4305" w:name="_Toc45893704"/>
      <w:bookmarkStart w:id="4306" w:name="_Toc44712392"/>
      <w:bookmarkStart w:id="4307" w:name="_Toc37267786"/>
      <w:bookmarkStart w:id="4308" w:name="_Toc37260398"/>
      <w:bookmarkStart w:id="4309" w:name="_Toc36817476"/>
      <w:bookmarkStart w:id="4310" w:name="_Toc29811924"/>
      <w:bookmarkStart w:id="4311" w:name="_Toc21127715"/>
      <w:bookmarkStart w:id="4312" w:name="_Toc104311107"/>
      <w:bookmarkStart w:id="4313" w:name="_Toc106126808"/>
      <w:bookmarkStart w:id="4314" w:name="_Toc106177121"/>
      <w:bookmarkStart w:id="4315" w:name="_Toc114242289"/>
      <w:bookmarkStart w:id="4316" w:name="_Toc123044285"/>
      <w:bookmarkStart w:id="4317" w:name="_Toc124157924"/>
      <w:bookmarkStart w:id="4318" w:name="_Toc124259847"/>
      <w:bookmarkStart w:id="4319" w:name="_Toc130584919"/>
      <w:bookmarkStart w:id="4320" w:name="_Toc137464575"/>
      <w:bookmarkStart w:id="4321" w:name="_Toc138884244"/>
      <w:bookmarkStart w:id="4322" w:name="_Toc145643445"/>
      <w:r>
        <w:t>10.5.1.2</w:t>
      </w:r>
      <w:r>
        <w:tab/>
        <w:t xml:space="preserve">Minimum requirement for </w:t>
      </w:r>
      <w:r>
        <w:rPr>
          <w:i/>
        </w:rPr>
        <w:t>SAN type 1-O</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323" w:name="_Toc104311108"/>
      <w:bookmarkStart w:id="4324" w:name="_Toc106126809"/>
      <w:bookmarkStart w:id="4325"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326" w:name="_Toc114242290"/>
      <w:bookmarkStart w:id="4327" w:name="_Toc123044286"/>
      <w:bookmarkStart w:id="4328" w:name="_Toc124157925"/>
      <w:bookmarkStart w:id="4329" w:name="_Toc124259848"/>
      <w:bookmarkStart w:id="4330" w:name="_Toc130584920"/>
      <w:bookmarkStart w:id="4331" w:name="_Toc137464576"/>
      <w:bookmarkStart w:id="4332" w:name="_Toc138884245"/>
      <w:bookmarkStart w:id="4333" w:name="_Toc145643446"/>
      <w:r>
        <w:t>10.5.2</w:t>
      </w:r>
      <w:r>
        <w:tab/>
        <w:t>OTA in-band blocking</w:t>
      </w:r>
      <w:bookmarkEnd w:id="4323"/>
      <w:bookmarkEnd w:id="4324"/>
      <w:bookmarkEnd w:id="4325"/>
      <w:bookmarkEnd w:id="4326"/>
      <w:bookmarkEnd w:id="4327"/>
      <w:bookmarkEnd w:id="4328"/>
      <w:bookmarkEnd w:id="4329"/>
      <w:bookmarkEnd w:id="4330"/>
      <w:bookmarkEnd w:id="4331"/>
      <w:bookmarkEnd w:id="4332"/>
      <w:bookmarkEnd w:id="4333"/>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4334" w:name="_Toc21127721"/>
      <w:bookmarkStart w:id="4335" w:name="_Toc29811930"/>
      <w:bookmarkStart w:id="4336" w:name="_Toc36817482"/>
      <w:bookmarkStart w:id="4337" w:name="_Toc37260404"/>
      <w:bookmarkStart w:id="4338" w:name="_Toc37267792"/>
      <w:bookmarkStart w:id="4339" w:name="_Toc44712398"/>
      <w:bookmarkStart w:id="4340" w:name="_Toc45893710"/>
      <w:bookmarkStart w:id="4341" w:name="_Toc53178424"/>
      <w:bookmarkStart w:id="4342" w:name="_Toc53178875"/>
      <w:bookmarkStart w:id="4343" w:name="_Toc61179113"/>
      <w:bookmarkStart w:id="4344" w:name="_Toc61179583"/>
      <w:bookmarkStart w:id="4345" w:name="_Toc67916879"/>
      <w:bookmarkStart w:id="4346" w:name="_Toc74663500"/>
      <w:bookmarkStart w:id="4347" w:name="_Toc104311109"/>
      <w:bookmarkStart w:id="4348" w:name="_Toc106126810"/>
      <w:bookmarkStart w:id="4349" w:name="_Toc106177123"/>
      <w:bookmarkStart w:id="4350" w:name="_Toc114242291"/>
      <w:bookmarkStart w:id="4351" w:name="_Toc123044287"/>
      <w:bookmarkStart w:id="4352" w:name="_Toc124157926"/>
      <w:bookmarkStart w:id="4353" w:name="_Toc124259849"/>
      <w:bookmarkStart w:id="4354" w:name="_Toc130584921"/>
      <w:bookmarkStart w:id="4355" w:name="_Toc137464577"/>
      <w:bookmarkStart w:id="4356" w:name="_Toc138884246"/>
      <w:bookmarkStart w:id="4357" w:name="_Toc145643447"/>
      <w:r w:rsidRPr="00F95B02">
        <w:t>10.6</w:t>
      </w:r>
      <w:r w:rsidRPr="00F95B02">
        <w:tab/>
        <w:t>OTA out-of-band blocking</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174D8760" w14:textId="38136C20" w:rsidR="006D6925" w:rsidRDefault="006D6925" w:rsidP="0090261D">
      <w:pPr>
        <w:pStyle w:val="Heading3"/>
      </w:pPr>
      <w:bookmarkStart w:id="4358" w:name="_Toc90422889"/>
      <w:bookmarkStart w:id="4359" w:name="_Toc74663501"/>
      <w:bookmarkStart w:id="4360" w:name="_Toc21127722"/>
      <w:bookmarkStart w:id="4361" w:name="_Toc61179584"/>
      <w:bookmarkStart w:id="4362" w:name="_Toc67916880"/>
      <w:bookmarkStart w:id="4363" w:name="_Toc44712399"/>
      <w:bookmarkStart w:id="4364" w:name="_Toc45893711"/>
      <w:bookmarkStart w:id="4365" w:name="_Toc29811931"/>
      <w:bookmarkStart w:id="4366" w:name="_Toc61179114"/>
      <w:bookmarkStart w:id="4367" w:name="_Toc37260405"/>
      <w:bookmarkStart w:id="4368" w:name="_Toc53178425"/>
      <w:bookmarkStart w:id="4369" w:name="_Toc82622042"/>
      <w:bookmarkStart w:id="4370" w:name="_Toc37267793"/>
      <w:bookmarkStart w:id="4371" w:name="_Toc53178876"/>
      <w:bookmarkStart w:id="4372" w:name="_Toc36817483"/>
      <w:bookmarkStart w:id="4373" w:name="_Toc104311110"/>
      <w:bookmarkStart w:id="4374" w:name="_Toc106126811"/>
      <w:bookmarkStart w:id="4375" w:name="_Toc106177124"/>
      <w:bookmarkStart w:id="4376" w:name="_Toc114242292"/>
      <w:bookmarkStart w:id="4377" w:name="_Toc123044288"/>
      <w:bookmarkStart w:id="4378" w:name="_Toc124157927"/>
      <w:bookmarkStart w:id="4379" w:name="_Toc124259850"/>
      <w:bookmarkStart w:id="4380" w:name="_Toc130584922"/>
      <w:bookmarkStart w:id="4381" w:name="_Toc137464578"/>
      <w:bookmarkStart w:id="4382" w:name="_Toc138884247"/>
      <w:bookmarkStart w:id="4383" w:name="_Toc145643448"/>
      <w:r>
        <w:t>10.6.1</w:t>
      </w:r>
      <w:r>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384" w:name="_Toc61179115"/>
      <w:bookmarkStart w:id="4385" w:name="_Toc37260406"/>
      <w:bookmarkStart w:id="4386" w:name="_Toc53178426"/>
      <w:bookmarkStart w:id="4387" w:name="_Toc61179585"/>
      <w:bookmarkStart w:id="4388" w:name="_Toc67916881"/>
      <w:bookmarkStart w:id="4389" w:name="_Toc45893712"/>
      <w:bookmarkStart w:id="4390" w:name="_Toc21127723"/>
      <w:bookmarkStart w:id="4391" w:name="_Toc82622043"/>
      <w:bookmarkStart w:id="4392" w:name="_Toc29811932"/>
      <w:bookmarkStart w:id="4393" w:name="_Toc37267794"/>
      <w:bookmarkStart w:id="4394" w:name="_Toc36817484"/>
      <w:bookmarkStart w:id="4395" w:name="_Toc74663502"/>
      <w:bookmarkStart w:id="4396" w:name="_Toc44712400"/>
      <w:bookmarkStart w:id="4397" w:name="_Toc90422890"/>
      <w:bookmarkStart w:id="4398" w:name="_Toc53178877"/>
      <w:bookmarkStart w:id="4399" w:name="_Toc104311111"/>
      <w:bookmarkStart w:id="4400" w:name="_Toc106126812"/>
      <w:bookmarkStart w:id="4401" w:name="_Toc106177125"/>
      <w:bookmarkStart w:id="4402" w:name="_Toc114242293"/>
      <w:bookmarkStart w:id="4403" w:name="_Toc123044289"/>
      <w:bookmarkStart w:id="4404" w:name="_Toc124157928"/>
      <w:bookmarkStart w:id="4405" w:name="_Toc124259851"/>
      <w:bookmarkStart w:id="4406" w:name="_Toc130584923"/>
      <w:bookmarkStart w:id="4407" w:name="_Toc137464579"/>
      <w:bookmarkStart w:id="4408" w:name="_Toc138884248"/>
      <w:bookmarkStart w:id="4409" w:name="_Toc145643449"/>
      <w:r>
        <w:t>10.6.2</w:t>
      </w:r>
      <w:r>
        <w:tab/>
        <w:t xml:space="preserve">Minimum requirement for </w:t>
      </w:r>
      <w:r>
        <w:rPr>
          <w:rFonts w:hint="eastAsia"/>
          <w:i/>
          <w:lang w:val="en-US" w:eastAsia="zh-CN"/>
        </w:rPr>
        <w:t>SAN</w:t>
      </w:r>
      <w:r>
        <w:rPr>
          <w:i/>
        </w:rPr>
        <w:t xml:space="preserve"> type 1-O</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7CD7049A" w14:textId="77777777" w:rsidR="006D6925" w:rsidRDefault="006D6925" w:rsidP="006D6925">
      <w:pPr>
        <w:pStyle w:val="Heading4"/>
        <w:numPr>
          <w:ilvl w:val="3"/>
          <w:numId w:val="0"/>
        </w:numPr>
      </w:pPr>
      <w:bookmarkStart w:id="4410" w:name="_Toc90422891"/>
      <w:bookmarkStart w:id="4411" w:name="_Toc44712401"/>
      <w:bookmarkStart w:id="4412" w:name="_Toc45893713"/>
      <w:bookmarkStart w:id="4413" w:name="_Toc61179586"/>
      <w:bookmarkStart w:id="4414" w:name="_Toc21127724"/>
      <w:bookmarkStart w:id="4415" w:name="_Toc36817485"/>
      <w:bookmarkStart w:id="4416" w:name="_Toc53178427"/>
      <w:bookmarkStart w:id="4417" w:name="_Toc29811933"/>
      <w:bookmarkStart w:id="4418" w:name="_Toc74663503"/>
      <w:bookmarkStart w:id="4419" w:name="_Toc37267795"/>
      <w:bookmarkStart w:id="4420" w:name="_Toc53178878"/>
      <w:bookmarkStart w:id="4421" w:name="_Toc67916882"/>
      <w:bookmarkStart w:id="4422" w:name="_Toc37260407"/>
      <w:bookmarkStart w:id="4423" w:name="_Toc61179116"/>
      <w:bookmarkStart w:id="4424" w:name="_Toc82622044"/>
      <w:bookmarkStart w:id="4425" w:name="_Toc104311112"/>
      <w:bookmarkStart w:id="4426" w:name="_Toc106126813"/>
      <w:bookmarkStart w:id="4427" w:name="_Toc106177126"/>
      <w:bookmarkStart w:id="4428" w:name="_Toc114242294"/>
      <w:bookmarkStart w:id="4429" w:name="_Toc123044290"/>
      <w:bookmarkStart w:id="4430" w:name="_Toc124157929"/>
      <w:bookmarkStart w:id="4431" w:name="_Toc124259852"/>
      <w:bookmarkStart w:id="4432" w:name="_Toc130584924"/>
      <w:bookmarkStart w:id="4433" w:name="_Toc137464580"/>
      <w:bookmarkStart w:id="4434" w:name="_Toc138884249"/>
      <w:bookmarkStart w:id="4435" w:name="_Toc145643450"/>
      <w:r>
        <w:t>10.6.2.1</w:t>
      </w:r>
      <w:r>
        <w:tab/>
        <w:t>General minimum requirement</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1pt;height:31pt" o:ole="">
                  <v:imagedata r:id="rId30" o:title=""/>
                </v:shape>
                <o:OLEObject Type="Embed" ProgID="Equation.3" ShapeID="_x0000_i1032" DrawAspect="Content" ObjectID="_1757326307"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436" w:name="_Toc21127728"/>
      <w:bookmarkStart w:id="4437" w:name="_Toc29811937"/>
      <w:bookmarkStart w:id="4438" w:name="_Toc36817489"/>
      <w:bookmarkStart w:id="4439" w:name="_Toc37260411"/>
      <w:bookmarkStart w:id="4440" w:name="_Toc37267799"/>
      <w:bookmarkStart w:id="4441" w:name="_Toc44712405"/>
      <w:bookmarkStart w:id="4442" w:name="_Toc45893717"/>
      <w:bookmarkStart w:id="4443" w:name="_Toc53178431"/>
      <w:bookmarkStart w:id="4444" w:name="_Toc53178882"/>
      <w:bookmarkStart w:id="4445" w:name="_Toc61179120"/>
      <w:bookmarkStart w:id="4446" w:name="_Toc61179590"/>
      <w:bookmarkStart w:id="4447" w:name="_Toc67916886"/>
      <w:bookmarkStart w:id="4448" w:name="_Toc74663507"/>
      <w:bookmarkStart w:id="4449" w:name="_Toc104311113"/>
      <w:bookmarkStart w:id="4450" w:name="_Toc106126814"/>
      <w:bookmarkStart w:id="4451" w:name="_Toc106177127"/>
      <w:bookmarkStart w:id="4452" w:name="_Toc114242295"/>
      <w:bookmarkStart w:id="4453" w:name="_Toc123044291"/>
      <w:bookmarkStart w:id="4454" w:name="_Toc124157930"/>
      <w:bookmarkStart w:id="4455" w:name="_Toc124259853"/>
      <w:bookmarkStart w:id="4456" w:name="_Toc130584925"/>
      <w:bookmarkStart w:id="4457" w:name="_Toc137464581"/>
      <w:bookmarkStart w:id="4458" w:name="_Toc138884250"/>
      <w:bookmarkStart w:id="4459" w:name="_Toc145643451"/>
      <w:r w:rsidRPr="00F95B02">
        <w:t>10.7</w:t>
      </w:r>
      <w:r w:rsidRPr="00F95B02">
        <w:tab/>
        <w:t>OTA receiver spurious emissions</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4460" w:name="_Toc21127729"/>
      <w:bookmarkStart w:id="4461" w:name="_Toc29811938"/>
      <w:bookmarkStart w:id="4462" w:name="_Toc36817490"/>
      <w:bookmarkStart w:id="4463" w:name="_Toc37260412"/>
      <w:bookmarkStart w:id="4464" w:name="_Toc37267800"/>
      <w:bookmarkStart w:id="4465" w:name="_Toc44712406"/>
      <w:bookmarkStart w:id="4466" w:name="_Toc45893718"/>
      <w:bookmarkStart w:id="4467" w:name="_Toc53178432"/>
      <w:bookmarkStart w:id="4468" w:name="_Toc53178883"/>
      <w:bookmarkStart w:id="4469" w:name="_Toc61179121"/>
      <w:bookmarkStart w:id="4470" w:name="_Toc61179591"/>
      <w:bookmarkStart w:id="4471" w:name="_Toc67916887"/>
      <w:bookmarkStart w:id="4472" w:name="_Toc74663508"/>
      <w:bookmarkStart w:id="4473" w:name="_Toc82622049"/>
      <w:bookmarkStart w:id="4474" w:name="_Toc90422896"/>
      <w:bookmarkStart w:id="4475" w:name="_Toc104311114"/>
      <w:bookmarkStart w:id="4476" w:name="_Toc106126815"/>
      <w:bookmarkStart w:id="4477" w:name="_Toc106177128"/>
      <w:bookmarkStart w:id="4478" w:name="_Toc114242296"/>
      <w:bookmarkStart w:id="4479" w:name="_Toc123044292"/>
      <w:bookmarkStart w:id="4480" w:name="_Toc124157931"/>
      <w:bookmarkStart w:id="4481" w:name="_Toc124259854"/>
      <w:bookmarkStart w:id="4482" w:name="_Toc130584926"/>
      <w:bookmarkStart w:id="4483" w:name="_Toc137464582"/>
      <w:bookmarkStart w:id="4484" w:name="_Toc138884251"/>
      <w:bookmarkStart w:id="4485" w:name="_Toc145643452"/>
      <w:r w:rsidRPr="00472C57">
        <w:t>10.7.1</w:t>
      </w:r>
      <w:r w:rsidRPr="00472C57">
        <w:tab/>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r w:rsidR="00EB6FA4">
        <w:t>Void</w:t>
      </w:r>
      <w:bookmarkEnd w:id="4478"/>
      <w:bookmarkEnd w:id="4479"/>
      <w:bookmarkEnd w:id="4480"/>
      <w:bookmarkEnd w:id="4481"/>
      <w:bookmarkEnd w:id="4482"/>
      <w:bookmarkEnd w:id="4483"/>
      <w:bookmarkEnd w:id="4484"/>
      <w:bookmarkEnd w:id="4485"/>
    </w:p>
    <w:p w14:paraId="713970A2" w14:textId="1C4D2804" w:rsidR="0021325A" w:rsidRPr="00F95B02" w:rsidRDefault="0021325A" w:rsidP="0021325A">
      <w:pPr>
        <w:pStyle w:val="Heading3"/>
      </w:pPr>
      <w:bookmarkStart w:id="4486" w:name="_Toc21127730"/>
      <w:bookmarkStart w:id="4487" w:name="_Toc29811939"/>
      <w:bookmarkStart w:id="4488" w:name="_Toc36817491"/>
      <w:bookmarkStart w:id="4489" w:name="_Toc37260413"/>
      <w:bookmarkStart w:id="4490" w:name="_Toc37267801"/>
      <w:bookmarkStart w:id="4491" w:name="_Toc44712407"/>
      <w:bookmarkStart w:id="4492" w:name="_Toc45893719"/>
      <w:bookmarkStart w:id="4493" w:name="_Toc53178433"/>
      <w:bookmarkStart w:id="4494" w:name="_Toc53178884"/>
      <w:bookmarkStart w:id="4495" w:name="_Toc61179122"/>
      <w:bookmarkStart w:id="4496" w:name="_Toc61179592"/>
      <w:bookmarkStart w:id="4497" w:name="_Toc67916888"/>
      <w:bookmarkStart w:id="4498" w:name="_Toc74663509"/>
      <w:bookmarkStart w:id="4499" w:name="_Toc82622050"/>
      <w:bookmarkStart w:id="4500" w:name="_Toc90422897"/>
      <w:bookmarkStart w:id="4501" w:name="_Toc104311115"/>
      <w:bookmarkStart w:id="4502" w:name="_Toc106126816"/>
      <w:bookmarkStart w:id="4503" w:name="_Toc106177129"/>
      <w:bookmarkStart w:id="4504" w:name="_Toc114242297"/>
      <w:bookmarkStart w:id="4505" w:name="_Toc123044293"/>
      <w:bookmarkStart w:id="4506" w:name="_Toc124157932"/>
      <w:bookmarkStart w:id="4507" w:name="_Toc124259855"/>
      <w:bookmarkStart w:id="4508" w:name="_Toc130584927"/>
      <w:bookmarkStart w:id="4509" w:name="_Toc137464583"/>
      <w:bookmarkStart w:id="4510" w:name="_Toc138884252"/>
      <w:bookmarkStart w:id="4511" w:name="_Toc145643453"/>
      <w:r w:rsidRPr="00472C57">
        <w:t>10.7.2</w:t>
      </w:r>
      <w:r w:rsidRPr="00472C57">
        <w:tab/>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r w:rsidR="00EB6FA4">
        <w:t>Void</w:t>
      </w:r>
      <w:bookmarkEnd w:id="4504"/>
      <w:bookmarkEnd w:id="4505"/>
      <w:bookmarkEnd w:id="4506"/>
      <w:bookmarkEnd w:id="4507"/>
      <w:bookmarkEnd w:id="4508"/>
      <w:bookmarkEnd w:id="4509"/>
      <w:bookmarkEnd w:id="4510"/>
      <w:bookmarkEnd w:id="4511"/>
    </w:p>
    <w:p w14:paraId="2359874F" w14:textId="77777777" w:rsidR="003B2FE6" w:rsidRPr="00A80688" w:rsidRDefault="003B2FE6" w:rsidP="00E80AD8"/>
    <w:p w14:paraId="7FE029A1" w14:textId="278A61C2" w:rsidR="00DA0CFA" w:rsidRPr="00E80AD8" w:rsidRDefault="00DA0CFA" w:rsidP="00DA0CFA">
      <w:pPr>
        <w:pStyle w:val="Heading2"/>
      </w:pPr>
      <w:bookmarkStart w:id="4512" w:name="_Toc21127732"/>
      <w:bookmarkStart w:id="4513" w:name="_Toc29811941"/>
      <w:bookmarkStart w:id="4514" w:name="_Toc36817493"/>
      <w:bookmarkStart w:id="4515" w:name="_Toc37260415"/>
      <w:bookmarkStart w:id="4516" w:name="_Toc37267803"/>
      <w:bookmarkStart w:id="4517" w:name="_Toc44712409"/>
      <w:bookmarkStart w:id="4518" w:name="_Toc45893721"/>
      <w:bookmarkStart w:id="4519" w:name="_Toc53178435"/>
      <w:bookmarkStart w:id="4520" w:name="_Toc53178886"/>
      <w:bookmarkStart w:id="4521" w:name="_Toc61179124"/>
      <w:bookmarkStart w:id="4522" w:name="_Toc61179594"/>
      <w:bookmarkStart w:id="4523" w:name="_Toc67916890"/>
      <w:bookmarkStart w:id="4524" w:name="_Toc74663511"/>
      <w:bookmarkStart w:id="4525" w:name="_Toc104311116"/>
      <w:bookmarkStart w:id="4526" w:name="_Toc106126817"/>
      <w:bookmarkStart w:id="4527" w:name="_Toc106177130"/>
      <w:bookmarkStart w:id="4528" w:name="_Toc114242298"/>
      <w:bookmarkStart w:id="4529" w:name="_Toc123044294"/>
      <w:bookmarkStart w:id="4530" w:name="_Toc124157933"/>
      <w:bookmarkStart w:id="4531" w:name="_Toc124259856"/>
      <w:bookmarkStart w:id="4532" w:name="_Toc130584928"/>
      <w:bookmarkStart w:id="4533" w:name="_Toc137464584"/>
      <w:bookmarkStart w:id="4534" w:name="_Toc138884253"/>
      <w:bookmarkStart w:id="4535" w:name="_Toc145643454"/>
      <w:r w:rsidRPr="00E80AD8">
        <w:t>10.8</w:t>
      </w:r>
      <w:r w:rsidRPr="00E80AD8">
        <w:tab/>
        <w:t>OTA receiver intermodulation</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4536" w:name="_Toc21127736"/>
      <w:bookmarkStart w:id="4537" w:name="_Toc29811945"/>
      <w:bookmarkStart w:id="4538" w:name="_Toc36817497"/>
      <w:bookmarkStart w:id="4539" w:name="_Toc37260419"/>
      <w:bookmarkStart w:id="4540" w:name="_Toc37267807"/>
      <w:bookmarkStart w:id="4541" w:name="_Toc44712413"/>
      <w:bookmarkStart w:id="4542" w:name="_Toc45893725"/>
      <w:bookmarkStart w:id="4543" w:name="_Toc53178439"/>
      <w:bookmarkStart w:id="4544" w:name="_Toc53178890"/>
      <w:bookmarkStart w:id="4545" w:name="_Toc61179128"/>
      <w:bookmarkStart w:id="4546" w:name="_Toc61179598"/>
      <w:bookmarkStart w:id="4547" w:name="_Toc67916894"/>
      <w:bookmarkStart w:id="4548" w:name="_Toc74663515"/>
      <w:bookmarkStart w:id="4549" w:name="_Toc104311117"/>
      <w:bookmarkStart w:id="4550" w:name="_Toc106126818"/>
      <w:bookmarkStart w:id="4551" w:name="_Toc106177131"/>
      <w:bookmarkStart w:id="4552" w:name="_Toc114242299"/>
      <w:bookmarkStart w:id="4553" w:name="_Toc123044295"/>
      <w:bookmarkStart w:id="4554" w:name="_Toc124157934"/>
      <w:bookmarkStart w:id="4555" w:name="_Toc124259857"/>
      <w:bookmarkStart w:id="4556" w:name="_Toc130584929"/>
      <w:bookmarkStart w:id="4557" w:name="_Toc137464585"/>
      <w:bookmarkStart w:id="4558" w:name="_Toc138884254"/>
      <w:bookmarkStart w:id="4559" w:name="_Toc145643455"/>
      <w:r w:rsidRPr="00F95B02">
        <w:t>10.9</w:t>
      </w:r>
      <w:r w:rsidRPr="00F95B02">
        <w:tab/>
        <w:t>OTA in-channel selectivity</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6EE9D939" w14:textId="067C19CF" w:rsidR="006D6925" w:rsidRDefault="006D6925" w:rsidP="0090261D">
      <w:pPr>
        <w:pStyle w:val="Heading3"/>
      </w:pPr>
      <w:bookmarkStart w:id="4560" w:name="_Toc36817498"/>
      <w:bookmarkStart w:id="4561" w:name="_Toc37267808"/>
      <w:bookmarkStart w:id="4562" w:name="_Toc53178440"/>
      <w:bookmarkStart w:id="4563" w:name="_Toc74663516"/>
      <w:bookmarkStart w:id="4564" w:name="_Toc61179129"/>
      <w:bookmarkStart w:id="4565" w:name="_Toc21127737"/>
      <w:bookmarkStart w:id="4566" w:name="_Toc44712414"/>
      <w:bookmarkStart w:id="4567" w:name="_Toc53178891"/>
      <w:bookmarkStart w:id="4568" w:name="_Toc45893726"/>
      <w:bookmarkStart w:id="4569" w:name="_Toc61179599"/>
      <w:bookmarkStart w:id="4570" w:name="_Toc29811946"/>
      <w:bookmarkStart w:id="4571" w:name="_Toc90422904"/>
      <w:bookmarkStart w:id="4572" w:name="_Toc37260420"/>
      <w:bookmarkStart w:id="4573" w:name="_Toc67916895"/>
      <w:bookmarkStart w:id="4574" w:name="_Toc82622057"/>
      <w:bookmarkStart w:id="4575" w:name="_Toc104311118"/>
      <w:bookmarkStart w:id="4576" w:name="_Toc106126819"/>
      <w:bookmarkStart w:id="4577" w:name="_Toc106177132"/>
      <w:bookmarkStart w:id="4578" w:name="_Toc114242300"/>
      <w:bookmarkStart w:id="4579" w:name="_Toc123044296"/>
      <w:bookmarkStart w:id="4580" w:name="_Toc124157935"/>
      <w:bookmarkStart w:id="4581" w:name="_Toc124259858"/>
      <w:bookmarkStart w:id="4582" w:name="_Toc130584930"/>
      <w:bookmarkStart w:id="4583" w:name="_Toc137464586"/>
      <w:bookmarkStart w:id="4584" w:name="_Toc138884255"/>
      <w:bookmarkStart w:id="4585" w:name="_Toc145643456"/>
      <w:r>
        <w:t>10.</w:t>
      </w:r>
      <w:r>
        <w:rPr>
          <w:lang w:eastAsia="zh-CN"/>
        </w:rPr>
        <w:t>9</w:t>
      </w:r>
      <w:r>
        <w:t>.1</w:t>
      </w:r>
      <w:r>
        <w:tab/>
        <w:t>General</w:t>
      </w:r>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4586" w:name="_Toc53178892"/>
      <w:bookmarkStart w:id="4587" w:name="_Toc61179130"/>
      <w:bookmarkStart w:id="4588" w:name="_Toc82622058"/>
      <w:bookmarkStart w:id="4589" w:name="_Toc37267809"/>
      <w:bookmarkStart w:id="4590" w:name="_Toc21127738"/>
      <w:bookmarkStart w:id="4591" w:name="_Toc37260421"/>
      <w:bookmarkStart w:id="4592" w:name="_Toc44712415"/>
      <w:bookmarkStart w:id="4593" w:name="_Toc67916896"/>
      <w:bookmarkStart w:id="4594" w:name="_Toc36817499"/>
      <w:bookmarkStart w:id="4595" w:name="_Toc29811947"/>
      <w:bookmarkStart w:id="4596" w:name="_Toc90422905"/>
      <w:bookmarkStart w:id="4597" w:name="_Toc74663517"/>
      <w:bookmarkStart w:id="4598" w:name="_Toc61179600"/>
      <w:bookmarkStart w:id="4599" w:name="_Toc45893727"/>
      <w:bookmarkStart w:id="4600" w:name="_Toc53178441"/>
      <w:bookmarkStart w:id="4601" w:name="_Toc104311119"/>
      <w:bookmarkStart w:id="4602" w:name="_Toc106126820"/>
      <w:bookmarkStart w:id="4603" w:name="_Toc106177133"/>
      <w:bookmarkStart w:id="4604" w:name="_Toc114242301"/>
      <w:bookmarkStart w:id="4605" w:name="_Toc123044297"/>
      <w:bookmarkStart w:id="4606" w:name="_Toc124157936"/>
      <w:bookmarkStart w:id="4607" w:name="_Toc124259859"/>
      <w:bookmarkStart w:id="4608" w:name="_Toc130584931"/>
      <w:bookmarkStart w:id="4609" w:name="_Toc137464587"/>
      <w:bookmarkStart w:id="4610" w:name="_Toc138884256"/>
      <w:bookmarkStart w:id="4611" w:name="_Toc14564345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4612" w:name="_Toc21127740"/>
      <w:bookmarkStart w:id="4613" w:name="_Toc29811949"/>
      <w:bookmarkStart w:id="4614" w:name="_Toc36817501"/>
      <w:bookmarkStart w:id="4615" w:name="_Toc37260423"/>
      <w:bookmarkStart w:id="4616" w:name="_Toc37267811"/>
      <w:bookmarkStart w:id="4617" w:name="_Toc44712417"/>
      <w:bookmarkStart w:id="4618" w:name="_Toc45893729"/>
      <w:bookmarkStart w:id="4619" w:name="_Toc53178443"/>
      <w:bookmarkStart w:id="4620" w:name="_Toc53178894"/>
      <w:bookmarkStart w:id="4621" w:name="_Toc61179132"/>
      <w:bookmarkStart w:id="4622" w:name="_Toc61179602"/>
      <w:bookmarkStart w:id="4623" w:name="_Toc67916898"/>
      <w:bookmarkStart w:id="4624" w:name="_Toc74663519"/>
      <w:bookmarkStart w:id="4625" w:name="_Toc104311120"/>
    </w:p>
    <w:p w14:paraId="03931269" w14:textId="3D6CDC74" w:rsidR="002F79EE" w:rsidRPr="00A80688" w:rsidRDefault="00DA0CFA" w:rsidP="00C90C60">
      <w:pPr>
        <w:pStyle w:val="Heading1"/>
      </w:pPr>
      <w:bookmarkStart w:id="4626" w:name="_Toc106126821"/>
      <w:bookmarkStart w:id="4627" w:name="_Toc106177134"/>
      <w:bookmarkStart w:id="4628" w:name="_Toc114242302"/>
      <w:bookmarkStart w:id="4629" w:name="_Toc123044298"/>
      <w:bookmarkStart w:id="4630" w:name="_Toc124157937"/>
      <w:bookmarkStart w:id="4631" w:name="_Toc124259860"/>
      <w:bookmarkStart w:id="4632" w:name="_Toc130584932"/>
      <w:bookmarkStart w:id="4633" w:name="_Toc137464588"/>
      <w:bookmarkStart w:id="4634" w:name="_Toc138884257"/>
      <w:bookmarkStart w:id="4635" w:name="_Toc145643458"/>
      <w:r w:rsidRPr="00F95B02">
        <w:t>11</w:t>
      </w:r>
      <w:r w:rsidRPr="00F95B02">
        <w:tab/>
        <w:t>Radiated performance requirements</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7457C0AC" w14:textId="041B7525" w:rsidR="00DA0CFA" w:rsidRDefault="00DA0CFA" w:rsidP="00DA0CFA">
      <w:pPr>
        <w:pStyle w:val="Heading2"/>
        <w:rPr>
          <w:noProof/>
        </w:rPr>
      </w:pPr>
      <w:bookmarkStart w:id="4636" w:name="_Toc21127741"/>
      <w:bookmarkStart w:id="4637" w:name="_Toc29811950"/>
      <w:bookmarkStart w:id="4638" w:name="_Toc36817502"/>
      <w:bookmarkStart w:id="4639" w:name="_Toc37260424"/>
      <w:bookmarkStart w:id="4640" w:name="_Toc37267812"/>
      <w:bookmarkStart w:id="4641" w:name="_Toc44712418"/>
      <w:bookmarkStart w:id="4642" w:name="_Toc45893730"/>
      <w:bookmarkStart w:id="4643" w:name="_Toc53178444"/>
      <w:bookmarkStart w:id="4644" w:name="_Toc53178895"/>
      <w:bookmarkStart w:id="4645" w:name="_Toc61179133"/>
      <w:bookmarkStart w:id="4646" w:name="_Toc61179603"/>
      <w:bookmarkStart w:id="4647" w:name="_Toc67916899"/>
      <w:bookmarkStart w:id="4648" w:name="_Toc74663520"/>
      <w:bookmarkStart w:id="4649" w:name="_Toc104311121"/>
      <w:bookmarkStart w:id="4650" w:name="_Toc106126822"/>
      <w:bookmarkStart w:id="4651" w:name="_Toc106177135"/>
      <w:bookmarkStart w:id="4652" w:name="_Toc114242303"/>
      <w:bookmarkStart w:id="4653" w:name="_Toc123044299"/>
      <w:bookmarkStart w:id="4654" w:name="_Toc124157938"/>
      <w:bookmarkStart w:id="4655" w:name="_Toc124259861"/>
      <w:bookmarkStart w:id="4656" w:name="_Toc130584933"/>
      <w:bookmarkStart w:id="4657" w:name="_Toc137464589"/>
      <w:bookmarkStart w:id="4658" w:name="_Toc138884258"/>
      <w:bookmarkStart w:id="4659" w:name="_Toc145643459"/>
      <w:r w:rsidRPr="00F95B02">
        <w:rPr>
          <w:noProof/>
        </w:rPr>
        <w:t>11.1</w:t>
      </w:r>
      <w:r w:rsidRPr="00F95B02">
        <w:rPr>
          <w:noProof/>
        </w:rPr>
        <w:tab/>
        <w:t>General</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
    <w:p w14:paraId="72A0B4D9" w14:textId="77777777" w:rsidR="005D74BC" w:rsidRPr="00F95B02" w:rsidRDefault="005D74BC" w:rsidP="005D74BC">
      <w:pPr>
        <w:pStyle w:val="Heading3"/>
        <w:rPr>
          <w:lang w:eastAsia="ko-KR"/>
        </w:rPr>
      </w:pPr>
      <w:bookmarkStart w:id="4660" w:name="_Toc123044300"/>
      <w:bookmarkStart w:id="4661" w:name="_Toc124157939"/>
      <w:bookmarkStart w:id="4662" w:name="_Toc124259862"/>
      <w:bookmarkStart w:id="4663" w:name="_Toc130584934"/>
      <w:bookmarkStart w:id="4664" w:name="_Toc137464590"/>
      <w:bookmarkStart w:id="4665" w:name="_Toc138884259"/>
      <w:bookmarkStart w:id="4666" w:name="_Toc145643460"/>
      <w:r w:rsidRPr="00F95B02">
        <w:rPr>
          <w:lang w:eastAsia="ko-KR"/>
        </w:rPr>
        <w:t>11.1.1</w:t>
      </w:r>
      <w:r w:rsidRPr="00F95B02">
        <w:rPr>
          <w:lang w:eastAsia="ko-KR"/>
        </w:rPr>
        <w:tab/>
        <w:t>Scope and definitions</w:t>
      </w:r>
      <w:bookmarkEnd w:id="4660"/>
      <w:bookmarkEnd w:id="4661"/>
      <w:bookmarkEnd w:id="4662"/>
      <w:bookmarkEnd w:id="4663"/>
      <w:bookmarkEnd w:id="4664"/>
      <w:bookmarkEnd w:id="4665"/>
      <w:bookmarkEnd w:id="4666"/>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4667" w:name="_Toc123044301"/>
      <w:bookmarkStart w:id="4668" w:name="_Toc124157940"/>
      <w:bookmarkStart w:id="4669" w:name="_Toc124259863"/>
      <w:bookmarkStart w:id="4670" w:name="_Toc130584935"/>
      <w:bookmarkStart w:id="4671" w:name="_Toc137464591"/>
      <w:bookmarkStart w:id="4672" w:name="_Toc138884260"/>
      <w:bookmarkStart w:id="4673" w:name="_Toc145643461"/>
      <w:r w:rsidRPr="00A1057A">
        <w:t>11.1.2</w:t>
      </w:r>
      <w:r w:rsidRPr="00A1057A">
        <w:tab/>
        <w:t>OTA demodulation branches</w:t>
      </w:r>
      <w:bookmarkEnd w:id="4667"/>
      <w:bookmarkEnd w:id="4668"/>
      <w:bookmarkEnd w:id="4669"/>
      <w:bookmarkEnd w:id="4670"/>
      <w:bookmarkEnd w:id="4671"/>
      <w:bookmarkEnd w:id="4672"/>
      <w:bookmarkEnd w:id="4673"/>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4674" w:name="_Toc21127745"/>
      <w:bookmarkStart w:id="4675" w:name="_Toc29811954"/>
      <w:bookmarkStart w:id="4676" w:name="_Toc36817506"/>
      <w:bookmarkStart w:id="4677" w:name="_Toc37260428"/>
      <w:bookmarkStart w:id="4678" w:name="_Toc37267816"/>
      <w:bookmarkStart w:id="4679" w:name="_Toc44712422"/>
      <w:bookmarkStart w:id="4680" w:name="_Toc45893734"/>
      <w:bookmarkStart w:id="4681" w:name="_Toc53178448"/>
      <w:bookmarkStart w:id="4682" w:name="_Toc53178899"/>
      <w:bookmarkStart w:id="4683" w:name="_Toc61179137"/>
      <w:bookmarkStart w:id="4684" w:name="_Toc61179607"/>
      <w:bookmarkStart w:id="4685" w:name="_Toc67916903"/>
      <w:bookmarkStart w:id="4686" w:name="_Toc74663524"/>
      <w:bookmarkStart w:id="4687" w:name="_Toc104311122"/>
      <w:bookmarkStart w:id="4688" w:name="_Toc106126823"/>
      <w:bookmarkStart w:id="4689" w:name="_Toc106177136"/>
      <w:bookmarkStart w:id="4690" w:name="_Toc114242304"/>
      <w:bookmarkStart w:id="4691" w:name="_Toc123044302"/>
      <w:bookmarkStart w:id="4692" w:name="_Toc124157941"/>
      <w:bookmarkStart w:id="4693" w:name="_Toc124259864"/>
      <w:bookmarkStart w:id="4694" w:name="_Toc130584936"/>
      <w:bookmarkStart w:id="4695" w:name="_Toc137464592"/>
      <w:bookmarkStart w:id="4696" w:name="_Toc138884261"/>
      <w:bookmarkStart w:id="4697" w:name="_Toc145643462"/>
      <w:r w:rsidRPr="00F95B02">
        <w:rPr>
          <w:noProof/>
        </w:rPr>
        <w:t>11.</w:t>
      </w:r>
      <w:r w:rsidRPr="00F95B02">
        <w:rPr>
          <w:rFonts w:eastAsia="DengXian"/>
          <w:noProof/>
          <w:lang w:eastAsia="zh-CN"/>
        </w:rPr>
        <w:t>2</w:t>
      </w:r>
      <w:r w:rsidRPr="00F95B02">
        <w:rPr>
          <w:noProof/>
        </w:rPr>
        <w:tab/>
        <w:t>Performance requirements for PUSCH</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4CB4BE05" w14:textId="77777777" w:rsidR="005D74BC" w:rsidRPr="00312333" w:rsidRDefault="005D74BC" w:rsidP="005D74BC">
      <w:pPr>
        <w:pStyle w:val="Heading3"/>
      </w:pPr>
      <w:bookmarkStart w:id="4698" w:name="_Toc21127747"/>
      <w:bookmarkStart w:id="4699" w:name="_Toc29811956"/>
      <w:bookmarkStart w:id="4700" w:name="_Toc36817508"/>
      <w:bookmarkStart w:id="4701" w:name="_Toc37260430"/>
      <w:bookmarkStart w:id="4702" w:name="_Toc37267818"/>
      <w:bookmarkStart w:id="4703" w:name="_Toc44712424"/>
      <w:bookmarkStart w:id="4704" w:name="_Toc45893736"/>
      <w:bookmarkStart w:id="4705" w:name="_Toc53178450"/>
      <w:bookmarkStart w:id="4706" w:name="_Toc53178901"/>
      <w:bookmarkStart w:id="4707" w:name="_Toc61179139"/>
      <w:bookmarkStart w:id="4708" w:name="_Toc61179609"/>
      <w:bookmarkStart w:id="4709" w:name="_Toc67916905"/>
      <w:bookmarkStart w:id="4710" w:name="_Toc74663526"/>
      <w:bookmarkStart w:id="4711" w:name="_Toc82622067"/>
      <w:bookmarkStart w:id="4712" w:name="_Toc90422914"/>
      <w:bookmarkStart w:id="4713" w:name="_Toc106783110"/>
      <w:bookmarkStart w:id="4714" w:name="_Toc107312001"/>
      <w:bookmarkStart w:id="4715" w:name="_Toc107419585"/>
      <w:bookmarkStart w:id="4716" w:name="_Toc107475214"/>
      <w:bookmarkStart w:id="4717" w:name="_Toc114255807"/>
      <w:bookmarkStart w:id="4718" w:name="_Toc115186487"/>
      <w:bookmarkStart w:id="4719" w:name="_Toc123044303"/>
      <w:bookmarkStart w:id="4720" w:name="_Toc124157942"/>
      <w:bookmarkStart w:id="4721" w:name="_Toc124259865"/>
      <w:bookmarkStart w:id="4722" w:name="_Toc130584937"/>
      <w:bookmarkStart w:id="4723" w:name="_Toc137464593"/>
      <w:bookmarkStart w:id="4724" w:name="_Toc138884262"/>
      <w:bookmarkStart w:id="4725" w:name="_Toc145643463"/>
      <w:r w:rsidRPr="00312333">
        <w:t>11.2.1</w:t>
      </w:r>
      <w:r w:rsidRPr="00312333">
        <w:tab/>
        <w:t>Requirements for PUSCH with transform precoding disabled</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4726" w:name="_Toc21127748"/>
      <w:bookmarkStart w:id="4727" w:name="_Toc29811957"/>
      <w:bookmarkStart w:id="4728" w:name="_Toc36817509"/>
      <w:bookmarkStart w:id="4729" w:name="_Toc37260431"/>
      <w:bookmarkStart w:id="4730" w:name="_Toc37267819"/>
      <w:bookmarkStart w:id="4731" w:name="_Toc44712425"/>
      <w:bookmarkStart w:id="4732" w:name="_Toc45893737"/>
      <w:bookmarkStart w:id="4733" w:name="_Toc53178451"/>
      <w:bookmarkStart w:id="4734" w:name="_Toc53178902"/>
      <w:bookmarkStart w:id="4735" w:name="_Toc61179140"/>
      <w:bookmarkStart w:id="4736" w:name="_Toc61179610"/>
      <w:bookmarkStart w:id="4737" w:name="_Toc67916906"/>
      <w:bookmarkStart w:id="4738" w:name="_Toc74663527"/>
      <w:bookmarkStart w:id="4739" w:name="_Toc82622068"/>
      <w:bookmarkStart w:id="4740" w:name="_Toc90422915"/>
      <w:bookmarkStart w:id="4741" w:name="_Toc106783111"/>
      <w:bookmarkStart w:id="4742" w:name="_Toc107312002"/>
      <w:bookmarkStart w:id="4743" w:name="_Toc107419586"/>
      <w:bookmarkStart w:id="4744" w:name="_Toc107475215"/>
      <w:bookmarkStart w:id="4745" w:name="_Toc114255808"/>
      <w:bookmarkStart w:id="4746" w:name="_Toc115186488"/>
      <w:bookmarkStart w:id="4747" w:name="_Toc123044304"/>
      <w:bookmarkStart w:id="4748" w:name="_Toc124157943"/>
      <w:bookmarkStart w:id="4749" w:name="_Toc124259866"/>
      <w:bookmarkStart w:id="4750" w:name="_Toc130584938"/>
      <w:bookmarkStart w:id="4751" w:name="_Toc137464594"/>
      <w:bookmarkStart w:id="4752" w:name="_Toc138884263"/>
      <w:bookmarkStart w:id="4753" w:name="_Toc145643464"/>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4754" w:name="_Toc44712428"/>
      <w:bookmarkStart w:id="4755" w:name="_Toc45893740"/>
      <w:bookmarkStart w:id="4756" w:name="_Toc53178454"/>
      <w:bookmarkStart w:id="4757" w:name="_Toc53178905"/>
      <w:bookmarkStart w:id="4758" w:name="_Toc61179143"/>
      <w:bookmarkStart w:id="4759" w:name="_Toc61179613"/>
      <w:bookmarkStart w:id="4760" w:name="_Toc67916909"/>
      <w:bookmarkStart w:id="4761" w:name="_Toc74663530"/>
      <w:bookmarkStart w:id="4762" w:name="_Toc82622071"/>
      <w:bookmarkStart w:id="4763" w:name="_Toc90422918"/>
      <w:bookmarkStart w:id="4764" w:name="_Toc106783114"/>
      <w:bookmarkStart w:id="4765" w:name="_Toc107312005"/>
      <w:bookmarkStart w:id="4766" w:name="_Toc107419589"/>
      <w:bookmarkStart w:id="4767" w:name="_Toc107475218"/>
      <w:bookmarkStart w:id="4768" w:name="_Toc114255811"/>
      <w:bookmarkStart w:id="4769" w:name="_Toc115186491"/>
      <w:bookmarkStart w:id="4770" w:name="_Toc123044305"/>
      <w:bookmarkStart w:id="4771" w:name="_Toc124157944"/>
      <w:bookmarkStart w:id="4772" w:name="_Toc124259867"/>
      <w:bookmarkStart w:id="4773" w:name="_Toc130584939"/>
      <w:bookmarkStart w:id="4774" w:name="_Toc137464595"/>
      <w:bookmarkStart w:id="4775" w:name="_Toc138884264"/>
      <w:bookmarkStart w:id="4776" w:name="_Toc145643465"/>
      <w:r w:rsidRPr="00312333">
        <w:rPr>
          <w:lang w:eastAsia="ko-KR"/>
        </w:rPr>
        <w:lastRenderedPageBreak/>
        <w:t>11.2.</w:t>
      </w:r>
      <w:r>
        <w:rPr>
          <w:lang w:eastAsia="zh-CN"/>
        </w:rPr>
        <w:t>3</w:t>
      </w:r>
      <w:r w:rsidRPr="00312333">
        <w:rPr>
          <w:lang w:eastAsia="ko-KR"/>
        </w:rPr>
        <w:tab/>
      </w:r>
      <w:r w:rsidRPr="00312333">
        <w:t>Requirements for UL timing adjustment</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4777" w:name="_Toc61179145"/>
      <w:bookmarkStart w:id="4778" w:name="_Toc61179615"/>
      <w:bookmarkStart w:id="4779" w:name="_Toc67916911"/>
      <w:bookmarkStart w:id="4780" w:name="_Toc74663532"/>
      <w:bookmarkStart w:id="4781" w:name="_Toc82622073"/>
      <w:bookmarkStart w:id="4782" w:name="_Toc90422920"/>
      <w:bookmarkStart w:id="4783" w:name="_Toc106783116"/>
      <w:bookmarkStart w:id="4784" w:name="_Toc107312007"/>
      <w:bookmarkStart w:id="4785" w:name="_Toc107419591"/>
      <w:bookmarkStart w:id="4786" w:name="_Toc107475220"/>
      <w:bookmarkStart w:id="4787" w:name="_Toc114255813"/>
      <w:bookmarkStart w:id="4788" w:name="_Toc115186493"/>
      <w:bookmarkStart w:id="4789" w:name="_Toc123044306"/>
      <w:bookmarkStart w:id="4790" w:name="_Toc124157945"/>
      <w:bookmarkStart w:id="4791" w:name="_Toc124259868"/>
      <w:bookmarkStart w:id="4792" w:name="_Toc130584940"/>
      <w:bookmarkStart w:id="4793" w:name="_Toc137464596"/>
      <w:bookmarkStart w:id="4794" w:name="_Toc138884265"/>
      <w:bookmarkStart w:id="4795" w:name="_Toc145643466"/>
      <w:r w:rsidRPr="00312333">
        <w:rPr>
          <w:lang w:eastAsia="ko-KR"/>
        </w:rPr>
        <w:t>11.2.</w:t>
      </w:r>
      <w:r>
        <w:rPr>
          <w:lang w:eastAsia="zh-CN"/>
        </w:rPr>
        <w:t>4</w:t>
      </w:r>
      <w:r w:rsidRPr="00312333">
        <w:rPr>
          <w:lang w:eastAsia="ko-KR"/>
        </w:rPr>
        <w:tab/>
      </w:r>
      <w:r w:rsidRPr="00312333">
        <w:t>Requirements for PUSCH repetition Type A</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4796" w:name="_Toc67916933"/>
      <w:bookmarkStart w:id="4797" w:name="_Toc74663554"/>
      <w:bookmarkStart w:id="4798" w:name="_Toc104311123"/>
      <w:bookmarkStart w:id="4799" w:name="_Toc106126824"/>
      <w:bookmarkStart w:id="4800" w:name="_Toc106177137"/>
      <w:bookmarkStart w:id="4801" w:name="_Toc114242305"/>
      <w:bookmarkStart w:id="4802" w:name="_Toc123044307"/>
      <w:bookmarkStart w:id="4803" w:name="_Toc124157946"/>
      <w:bookmarkStart w:id="4804" w:name="_Toc124259869"/>
      <w:bookmarkStart w:id="4805" w:name="_Toc130584941"/>
      <w:bookmarkStart w:id="4806" w:name="_Toc137464597"/>
      <w:bookmarkStart w:id="4807" w:name="_Toc138884266"/>
      <w:bookmarkStart w:id="4808" w:name="_Toc145643467"/>
      <w:r w:rsidRPr="00F95B02">
        <w:rPr>
          <w:noProof/>
        </w:rPr>
        <w:t>11.</w:t>
      </w:r>
      <w:r w:rsidRPr="00F95B02">
        <w:rPr>
          <w:rFonts w:eastAsia="DengXian"/>
          <w:noProof/>
          <w:lang w:eastAsia="zh-CN"/>
        </w:rPr>
        <w:t>3</w:t>
      </w:r>
      <w:r w:rsidRPr="00F95B02">
        <w:rPr>
          <w:noProof/>
        </w:rPr>
        <w:tab/>
        <w:t>Performance requirements for PUCCH</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E1872D5" w14:textId="77777777" w:rsidR="005D74BC" w:rsidRPr="00F95B02" w:rsidRDefault="005D74BC" w:rsidP="005D74BC">
      <w:pPr>
        <w:pStyle w:val="Heading3"/>
        <w:rPr>
          <w:rFonts w:eastAsia="DengXian"/>
          <w:noProof/>
          <w:lang w:eastAsia="zh-CN"/>
        </w:rPr>
      </w:pPr>
      <w:bookmarkStart w:id="4809" w:name="_Toc123044308"/>
      <w:bookmarkStart w:id="4810" w:name="_Toc124157947"/>
      <w:bookmarkStart w:id="4811" w:name="_Toc124259870"/>
      <w:bookmarkStart w:id="4812" w:name="_Toc130584942"/>
      <w:bookmarkStart w:id="4813" w:name="_Toc137464598"/>
      <w:bookmarkStart w:id="4814" w:name="_Toc138884267"/>
      <w:bookmarkStart w:id="4815" w:name="_Toc145643468"/>
      <w:bookmarkStart w:id="4816" w:name="_Toc21127761"/>
      <w:bookmarkStart w:id="4817" w:name="_Toc29811970"/>
      <w:bookmarkStart w:id="4818" w:name="_Toc36817522"/>
      <w:bookmarkStart w:id="4819" w:name="_Toc37260445"/>
      <w:bookmarkStart w:id="4820" w:name="_Toc37267833"/>
      <w:bookmarkStart w:id="4821" w:name="_Toc44712440"/>
      <w:bookmarkStart w:id="4822" w:name="_Toc45893752"/>
      <w:bookmarkStart w:id="4823" w:name="_Toc53178466"/>
      <w:bookmarkStart w:id="4824" w:name="_Toc53178917"/>
      <w:bookmarkStart w:id="4825" w:name="_Toc61179162"/>
      <w:bookmarkStart w:id="4826" w:name="_Toc61179632"/>
      <w:bookmarkStart w:id="4827" w:name="_Toc67916934"/>
      <w:bookmarkStart w:id="4828" w:name="_Toc74663555"/>
      <w:bookmarkStart w:id="4829" w:name="_Toc82622098"/>
      <w:bookmarkStart w:id="4830" w:name="_Toc90422945"/>
      <w:bookmarkStart w:id="4831" w:name="_Toc106783147"/>
      <w:bookmarkStart w:id="4832" w:name="_Toc107312038"/>
      <w:bookmarkStart w:id="4833" w:name="_Toc107419622"/>
      <w:bookmarkStart w:id="4834"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4809"/>
      <w:bookmarkEnd w:id="4810"/>
      <w:bookmarkEnd w:id="4811"/>
      <w:bookmarkEnd w:id="4812"/>
      <w:bookmarkEnd w:id="4813"/>
      <w:bookmarkEnd w:id="4814"/>
      <w:bookmarkEnd w:id="4815"/>
    </w:p>
    <w:p w14:paraId="3AFA537C" w14:textId="77777777" w:rsidR="005D74BC" w:rsidRPr="00F95B02" w:rsidRDefault="005D74BC" w:rsidP="005D74BC">
      <w:pPr>
        <w:pStyle w:val="Heading4"/>
      </w:pPr>
      <w:bookmarkStart w:id="4835" w:name="_Toc123044309"/>
      <w:bookmarkStart w:id="4836" w:name="_Toc124157948"/>
      <w:bookmarkStart w:id="4837" w:name="_Toc124259871"/>
      <w:bookmarkStart w:id="4838" w:name="_Toc130584943"/>
      <w:bookmarkStart w:id="4839" w:name="_Toc137464599"/>
      <w:bookmarkStart w:id="4840" w:name="_Toc138884268"/>
      <w:bookmarkStart w:id="4841" w:name="_Toc145643469"/>
      <w:r w:rsidRPr="00F95B02">
        <w:t>11.3.1.1</w:t>
      </w:r>
      <w:r w:rsidRPr="00F95B02">
        <w:tab/>
        <w:t>DTX to ACK probability</w:t>
      </w:r>
      <w:bookmarkEnd w:id="4835"/>
      <w:bookmarkEnd w:id="4836"/>
      <w:bookmarkEnd w:id="4837"/>
      <w:bookmarkEnd w:id="4838"/>
      <w:bookmarkEnd w:id="4839"/>
      <w:bookmarkEnd w:id="4840"/>
      <w:bookmarkEnd w:id="484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4842" w:name="_Toc123044310"/>
      <w:bookmarkStart w:id="4843" w:name="_Toc124157949"/>
      <w:bookmarkStart w:id="4844" w:name="_Toc124259872"/>
      <w:bookmarkStart w:id="4845" w:name="_Toc130584944"/>
      <w:bookmarkStart w:id="4846" w:name="_Toc137464600"/>
      <w:bookmarkStart w:id="4847" w:name="_Toc138884269"/>
      <w:bookmarkStart w:id="4848" w:name="_Toc145643470"/>
      <w:r w:rsidRPr="00F95B02">
        <w:t>11.3.1.2</w:t>
      </w:r>
      <w:r w:rsidRPr="00F95B02">
        <w:tab/>
        <w:t>Performance requirements for PUCCH format 0</w:t>
      </w:r>
      <w:bookmarkEnd w:id="4842"/>
      <w:bookmarkEnd w:id="4843"/>
      <w:bookmarkEnd w:id="4844"/>
      <w:bookmarkEnd w:id="4845"/>
      <w:bookmarkEnd w:id="4846"/>
      <w:bookmarkEnd w:id="4847"/>
      <w:bookmarkEnd w:id="4848"/>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4849" w:name="_Toc123044311"/>
      <w:bookmarkStart w:id="4850" w:name="_Toc124157950"/>
      <w:bookmarkStart w:id="4851" w:name="_Toc124259873"/>
      <w:bookmarkStart w:id="4852" w:name="_Toc130584945"/>
      <w:bookmarkStart w:id="4853" w:name="_Toc137464601"/>
      <w:bookmarkStart w:id="4854" w:name="_Toc138884270"/>
      <w:bookmarkStart w:id="4855" w:name="_Toc145643471"/>
      <w:r w:rsidRPr="00F95B02">
        <w:t>11.3.1.</w:t>
      </w:r>
      <w:r w:rsidRPr="00F95B02">
        <w:rPr>
          <w:lang w:eastAsia="zh-CN"/>
        </w:rPr>
        <w:t>3</w:t>
      </w:r>
      <w:r w:rsidRPr="00F95B02">
        <w:tab/>
        <w:t>Performance requirements for PUCCH format 1</w:t>
      </w:r>
      <w:bookmarkEnd w:id="4849"/>
      <w:bookmarkEnd w:id="4850"/>
      <w:bookmarkEnd w:id="4851"/>
      <w:bookmarkEnd w:id="4852"/>
      <w:bookmarkEnd w:id="4853"/>
      <w:bookmarkEnd w:id="4854"/>
      <w:bookmarkEnd w:id="4855"/>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4856" w:name="_Toc123044312"/>
      <w:bookmarkStart w:id="4857" w:name="_Toc124157951"/>
      <w:bookmarkStart w:id="4858" w:name="_Toc124259874"/>
      <w:bookmarkStart w:id="4859" w:name="_Toc130584946"/>
      <w:bookmarkStart w:id="4860" w:name="_Toc137464602"/>
      <w:bookmarkStart w:id="4861" w:name="_Toc138884271"/>
      <w:bookmarkStart w:id="4862" w:name="_Toc14564347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4856"/>
      <w:bookmarkEnd w:id="4857"/>
      <w:bookmarkEnd w:id="4858"/>
      <w:bookmarkEnd w:id="4859"/>
      <w:bookmarkEnd w:id="4860"/>
      <w:bookmarkEnd w:id="4861"/>
      <w:bookmarkEnd w:id="4862"/>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4863" w:name="_Toc123044313"/>
      <w:bookmarkStart w:id="4864" w:name="_Toc124157952"/>
      <w:bookmarkStart w:id="4865" w:name="_Toc124259875"/>
      <w:bookmarkStart w:id="4866" w:name="_Toc130584947"/>
      <w:bookmarkStart w:id="4867" w:name="_Toc137464603"/>
      <w:bookmarkStart w:id="4868" w:name="_Toc138884272"/>
      <w:bookmarkStart w:id="4869" w:name="_Toc145643473"/>
      <w:r w:rsidRPr="00F95B02">
        <w:t>11.3.1.5</w:t>
      </w:r>
      <w:r>
        <w:tab/>
      </w:r>
      <w:r w:rsidRPr="00F95B02">
        <w:t>Performance requirements for PUCCH format 3</w:t>
      </w:r>
      <w:bookmarkEnd w:id="4863"/>
      <w:bookmarkEnd w:id="4864"/>
      <w:bookmarkEnd w:id="4865"/>
      <w:bookmarkEnd w:id="4866"/>
      <w:bookmarkEnd w:id="4867"/>
      <w:bookmarkEnd w:id="4868"/>
      <w:bookmarkEnd w:id="4869"/>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4870" w:name="_Toc123044314"/>
      <w:bookmarkStart w:id="4871" w:name="_Toc124157953"/>
      <w:bookmarkStart w:id="4872" w:name="_Toc124259876"/>
      <w:bookmarkStart w:id="4873" w:name="_Toc130584948"/>
      <w:bookmarkStart w:id="4874" w:name="_Toc137464604"/>
      <w:bookmarkStart w:id="4875" w:name="_Toc138884273"/>
      <w:bookmarkStart w:id="4876" w:name="_Toc145643474"/>
      <w:r w:rsidRPr="00F95B02">
        <w:t>11.3.1.6</w:t>
      </w:r>
      <w:r>
        <w:tab/>
      </w:r>
      <w:r w:rsidRPr="00F95B02">
        <w:t>Performance requirements for PUCCH format 4</w:t>
      </w:r>
      <w:bookmarkEnd w:id="4870"/>
      <w:bookmarkEnd w:id="4871"/>
      <w:bookmarkEnd w:id="4872"/>
      <w:bookmarkEnd w:id="4873"/>
      <w:bookmarkEnd w:id="4874"/>
      <w:bookmarkEnd w:id="4875"/>
      <w:bookmarkEnd w:id="4876"/>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4877" w:name="_Toc123044315"/>
      <w:bookmarkStart w:id="4878" w:name="_Toc124157954"/>
      <w:bookmarkStart w:id="4879" w:name="_Toc124259877"/>
      <w:bookmarkStart w:id="4880" w:name="_Toc130584949"/>
      <w:bookmarkStart w:id="4881" w:name="_Toc137464605"/>
      <w:bookmarkStart w:id="4882" w:name="_Toc138884274"/>
      <w:bookmarkStart w:id="4883" w:name="_Toc145643475"/>
      <w:r w:rsidRPr="00F95B02">
        <w:t>11.3.1.</w:t>
      </w:r>
      <w:r>
        <w:t>7</w:t>
      </w:r>
      <w:r>
        <w:tab/>
      </w:r>
      <w:r w:rsidRPr="00F95B02">
        <w:t xml:space="preserve">Performance requirements for </w:t>
      </w:r>
      <w:r>
        <w:t>multi-slot</w:t>
      </w:r>
      <w:r w:rsidRPr="00F95B02">
        <w:t xml:space="preserve"> PUCCH</w:t>
      </w:r>
      <w:bookmarkEnd w:id="4877"/>
      <w:bookmarkEnd w:id="4878"/>
      <w:bookmarkEnd w:id="4879"/>
      <w:bookmarkEnd w:id="4880"/>
      <w:bookmarkEnd w:id="4881"/>
      <w:bookmarkEnd w:id="4882"/>
      <w:bookmarkEnd w:id="4883"/>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4884" w:name="_Toc21127793"/>
      <w:bookmarkStart w:id="4885" w:name="_Toc29812002"/>
      <w:bookmarkStart w:id="4886" w:name="_Toc36817554"/>
      <w:bookmarkStart w:id="4887" w:name="_Toc37260477"/>
      <w:bookmarkStart w:id="4888" w:name="_Toc37267865"/>
      <w:bookmarkStart w:id="4889" w:name="_Toc44712472"/>
      <w:bookmarkStart w:id="4890" w:name="_Toc45893784"/>
      <w:bookmarkStart w:id="4891" w:name="_Toc53178490"/>
      <w:bookmarkStart w:id="4892" w:name="_Toc53178941"/>
      <w:bookmarkStart w:id="4893" w:name="_Toc61179186"/>
      <w:bookmarkStart w:id="4894" w:name="_Toc61179656"/>
      <w:bookmarkStart w:id="4895" w:name="_Toc67916958"/>
      <w:bookmarkStart w:id="4896" w:name="_Toc74663579"/>
      <w:bookmarkStart w:id="4897" w:name="_Toc104311124"/>
      <w:bookmarkStart w:id="4898" w:name="_Toc106126825"/>
      <w:bookmarkStart w:id="4899" w:name="_Toc106177138"/>
      <w:bookmarkStart w:id="4900" w:name="_Toc114242306"/>
      <w:bookmarkStart w:id="4901" w:name="_Toc123044316"/>
      <w:bookmarkStart w:id="4902" w:name="_Toc124157955"/>
      <w:bookmarkStart w:id="4903" w:name="_Toc124259878"/>
      <w:bookmarkStart w:id="4904" w:name="_Toc130584950"/>
      <w:bookmarkStart w:id="4905" w:name="_Toc137464606"/>
      <w:bookmarkStart w:id="4906" w:name="_Toc138884275"/>
      <w:bookmarkStart w:id="4907" w:name="_Toc145643476"/>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r w:rsidRPr="00F95B02">
        <w:rPr>
          <w:noProof/>
        </w:rPr>
        <w:t>11.</w:t>
      </w:r>
      <w:r w:rsidRPr="00F95B02">
        <w:rPr>
          <w:rFonts w:eastAsia="DengXian"/>
          <w:noProof/>
          <w:lang w:eastAsia="zh-CN"/>
        </w:rPr>
        <w:t>4</w:t>
      </w:r>
      <w:r w:rsidRPr="00F95B02">
        <w:rPr>
          <w:noProof/>
        </w:rPr>
        <w:tab/>
        <w:t>Performance requirements for PRACH</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p>
    <w:p w14:paraId="2BA1CDD4" w14:textId="77777777" w:rsidR="005D74BC" w:rsidRPr="00C958DD" w:rsidRDefault="005D74BC" w:rsidP="005D74BC">
      <w:pPr>
        <w:pStyle w:val="Heading3"/>
        <w:rPr>
          <w:lang w:val="sv-FI" w:eastAsia="zh-CN"/>
        </w:rPr>
      </w:pPr>
      <w:bookmarkStart w:id="4908" w:name="_Toc21127795"/>
      <w:bookmarkStart w:id="4909" w:name="_Toc29812004"/>
      <w:bookmarkStart w:id="4910" w:name="_Toc36817556"/>
      <w:bookmarkStart w:id="4911" w:name="_Toc37260479"/>
      <w:bookmarkStart w:id="4912" w:name="_Toc37267867"/>
      <w:bookmarkStart w:id="4913" w:name="_Toc44712474"/>
      <w:bookmarkStart w:id="4914" w:name="_Toc45893786"/>
      <w:bookmarkStart w:id="4915" w:name="_Toc53178492"/>
      <w:bookmarkStart w:id="4916" w:name="_Toc53178943"/>
      <w:bookmarkStart w:id="4917" w:name="_Toc61179188"/>
      <w:bookmarkStart w:id="4918" w:name="_Toc61179658"/>
      <w:bookmarkStart w:id="4919" w:name="_Toc67916960"/>
      <w:bookmarkStart w:id="4920" w:name="_Toc74663581"/>
      <w:bookmarkStart w:id="4921" w:name="_Toc82622124"/>
      <w:bookmarkStart w:id="4922" w:name="_Toc90422971"/>
      <w:bookmarkStart w:id="4923" w:name="_Toc106783173"/>
      <w:bookmarkStart w:id="4924" w:name="_Toc107312064"/>
      <w:bookmarkStart w:id="4925" w:name="_Toc107419648"/>
      <w:bookmarkStart w:id="4926" w:name="_Toc107475285"/>
      <w:bookmarkStart w:id="4927" w:name="_Toc114255878"/>
      <w:bookmarkStart w:id="4928" w:name="_Toc115186558"/>
      <w:bookmarkStart w:id="4929" w:name="_Toc123044317"/>
      <w:bookmarkStart w:id="4930" w:name="_Toc124157956"/>
      <w:bookmarkStart w:id="4931" w:name="_Toc124259879"/>
      <w:bookmarkStart w:id="4932" w:name="_Toc130584951"/>
      <w:bookmarkStart w:id="4933" w:name="_Toc137464607"/>
      <w:bookmarkStart w:id="4934" w:name="_Toc138884276"/>
      <w:bookmarkStart w:id="4935" w:name="_Toc145643477"/>
      <w:r w:rsidRPr="00C958DD">
        <w:t>11.</w:t>
      </w:r>
      <w:r w:rsidRPr="00C958DD">
        <w:rPr>
          <w:lang w:eastAsia="zh-CN"/>
        </w:rPr>
        <w:t>4</w:t>
      </w:r>
      <w:r w:rsidRPr="00C958DD">
        <w:t>.1</w:t>
      </w:r>
      <w:r w:rsidRPr="00C958DD">
        <w:tab/>
        <w:t>PRACH False alarm probability</w:t>
      </w:r>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4936" w:name="_Toc21127796"/>
      <w:bookmarkStart w:id="4937" w:name="_Toc29812005"/>
      <w:bookmarkStart w:id="4938" w:name="_Toc36817557"/>
      <w:bookmarkStart w:id="4939" w:name="_Toc37260480"/>
      <w:bookmarkStart w:id="4940" w:name="_Toc37267868"/>
      <w:bookmarkStart w:id="4941" w:name="_Toc44712475"/>
      <w:bookmarkStart w:id="4942" w:name="_Toc45893787"/>
      <w:bookmarkStart w:id="4943" w:name="_Toc53178493"/>
      <w:bookmarkStart w:id="4944" w:name="_Toc53178944"/>
      <w:bookmarkStart w:id="4945" w:name="_Toc61179189"/>
      <w:bookmarkStart w:id="4946" w:name="_Toc61179659"/>
      <w:bookmarkStart w:id="4947" w:name="_Toc67916961"/>
      <w:bookmarkStart w:id="4948" w:name="_Toc74663582"/>
      <w:bookmarkStart w:id="4949" w:name="_Toc82622125"/>
      <w:bookmarkStart w:id="4950" w:name="_Toc90422972"/>
      <w:bookmarkStart w:id="4951" w:name="_Toc106783174"/>
      <w:bookmarkStart w:id="4952" w:name="_Toc107312065"/>
      <w:bookmarkStart w:id="4953" w:name="_Toc107419649"/>
      <w:bookmarkStart w:id="4954" w:name="_Toc107475286"/>
      <w:bookmarkStart w:id="4955" w:name="_Toc114255879"/>
      <w:bookmarkStart w:id="4956" w:name="_Toc115186559"/>
      <w:bookmarkStart w:id="4957" w:name="_Toc123044318"/>
      <w:bookmarkStart w:id="4958" w:name="_Toc124157957"/>
      <w:bookmarkStart w:id="4959" w:name="_Toc124259880"/>
      <w:bookmarkStart w:id="4960" w:name="_Toc130584952"/>
      <w:bookmarkStart w:id="4961" w:name="_Toc137464608"/>
      <w:bookmarkStart w:id="4962" w:name="_Toc138884277"/>
      <w:bookmarkStart w:id="4963" w:name="_Toc145643478"/>
      <w:r w:rsidRPr="00C958DD">
        <w:t>11.</w:t>
      </w:r>
      <w:r w:rsidRPr="00C958DD">
        <w:rPr>
          <w:lang w:eastAsia="zh-CN"/>
        </w:rPr>
        <w:t>4</w:t>
      </w:r>
      <w:r w:rsidRPr="00C958DD">
        <w:t>.</w:t>
      </w:r>
      <w:r w:rsidRPr="00C958DD">
        <w:rPr>
          <w:lang w:eastAsia="zh-CN"/>
        </w:rPr>
        <w:t>2</w:t>
      </w:r>
      <w:r w:rsidRPr="00C958DD">
        <w:tab/>
        <w:t>PRACH detection requirements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4964" w:name="startOfAnnexes"/>
      <w:bookmarkStart w:id="4965" w:name="_Toc104311125"/>
      <w:bookmarkStart w:id="4966" w:name="_Toc106126826"/>
      <w:bookmarkStart w:id="4967" w:name="_Toc106177139"/>
      <w:bookmarkStart w:id="4968" w:name="_Toc114242307"/>
      <w:bookmarkStart w:id="4969" w:name="_Toc123044319"/>
      <w:bookmarkStart w:id="4970" w:name="_Toc124157958"/>
      <w:bookmarkStart w:id="4971" w:name="_Toc124259881"/>
      <w:bookmarkStart w:id="4972" w:name="_Toc130584953"/>
      <w:bookmarkStart w:id="4973" w:name="_Toc137464609"/>
      <w:bookmarkStart w:id="4974" w:name="_Toc138884278"/>
      <w:bookmarkStart w:id="4975" w:name="_Toc145643479"/>
      <w:bookmarkEnd w:id="4964"/>
      <w:r w:rsidRPr="004D3578">
        <w:lastRenderedPageBreak/>
        <w:t xml:space="preserve">Annex </w:t>
      </w:r>
      <w:r>
        <w:t>A</w:t>
      </w:r>
      <w:r w:rsidRPr="004D3578">
        <w:t xml:space="preserve"> (normative):</w:t>
      </w:r>
      <w:r w:rsidR="00080512" w:rsidRPr="004D3578">
        <w:br/>
      </w:r>
      <w:r w:rsidR="00624CE1">
        <w:t>Reference measurement channels</w:t>
      </w:r>
      <w:bookmarkEnd w:id="4965"/>
      <w:bookmarkEnd w:id="4966"/>
      <w:bookmarkEnd w:id="4967"/>
      <w:bookmarkEnd w:id="4968"/>
      <w:bookmarkEnd w:id="4969"/>
      <w:bookmarkEnd w:id="4970"/>
      <w:bookmarkEnd w:id="4971"/>
      <w:bookmarkEnd w:id="4972"/>
      <w:bookmarkEnd w:id="4973"/>
      <w:bookmarkEnd w:id="4974"/>
      <w:bookmarkEnd w:id="4975"/>
    </w:p>
    <w:p w14:paraId="396842BE" w14:textId="77777777" w:rsidR="008D0B52" w:rsidRPr="001176AB" w:rsidRDefault="008D0B52" w:rsidP="008D0B52">
      <w:pPr>
        <w:pStyle w:val="Heading1"/>
      </w:pPr>
      <w:bookmarkStart w:id="4976" w:name="_Toc21127805"/>
      <w:bookmarkStart w:id="4977" w:name="_Toc29812014"/>
      <w:bookmarkStart w:id="4978" w:name="_Toc36817566"/>
      <w:bookmarkStart w:id="4979" w:name="_Toc37260489"/>
      <w:bookmarkStart w:id="4980" w:name="_Toc37267877"/>
      <w:bookmarkStart w:id="4981" w:name="_Toc44712484"/>
      <w:bookmarkStart w:id="4982" w:name="_Toc45893796"/>
      <w:bookmarkStart w:id="4983" w:name="_Toc53178502"/>
      <w:bookmarkStart w:id="4984" w:name="_Toc53178953"/>
      <w:bookmarkStart w:id="4985" w:name="_Toc61179198"/>
      <w:bookmarkStart w:id="4986" w:name="_Toc61179668"/>
      <w:bookmarkStart w:id="4987" w:name="_Toc67916970"/>
      <w:bookmarkStart w:id="4988" w:name="_Toc74663591"/>
      <w:bookmarkStart w:id="4989" w:name="_Toc82622134"/>
      <w:bookmarkStart w:id="4990" w:name="_Toc90422981"/>
      <w:bookmarkStart w:id="4991" w:name="_Toc104311126"/>
      <w:bookmarkStart w:id="4992" w:name="_Toc106126827"/>
      <w:bookmarkStart w:id="4993" w:name="_Toc106177140"/>
      <w:bookmarkStart w:id="4994" w:name="_Toc114242308"/>
      <w:bookmarkStart w:id="4995" w:name="_Toc123044320"/>
      <w:bookmarkStart w:id="4996" w:name="_Toc124157959"/>
      <w:bookmarkStart w:id="4997" w:name="_Toc124259882"/>
      <w:bookmarkStart w:id="4998" w:name="_Toc130584954"/>
      <w:bookmarkStart w:id="4999" w:name="_Toc137464610"/>
      <w:bookmarkStart w:id="5000" w:name="_Toc138884279"/>
      <w:bookmarkStart w:id="5001" w:name="_Toc145643480"/>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6FD54657" w14:textId="28FF63C0" w:rsidR="008D0B52" w:rsidRPr="001176AB" w:rsidRDefault="008D0B52" w:rsidP="008D0B52">
      <w:bookmarkStart w:id="5002" w:name="OLE_LINK15"/>
      <w:bookmarkStart w:id="5003"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002"/>
      <w:bookmarkEnd w:id="5003"/>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004" w:name="OLE_LINK11"/>
            <w:bookmarkStart w:id="5005" w:name="OLE_LINK12"/>
            <w:bookmarkStart w:id="5006"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007" w:name="OLE_LINK32"/>
            <w:bookmarkStart w:id="5008" w:name="OLE_LINK33"/>
            <w:bookmarkStart w:id="5009" w:name="OLE_LINK34"/>
            <w:bookmarkStart w:id="5010" w:name="OLE_LINK40"/>
            <w:bookmarkStart w:id="5011" w:name="OLE_LINK41"/>
            <w:bookmarkStart w:id="5012" w:name="OLE_LINK42"/>
            <w:bookmarkStart w:id="5013" w:name="OLE_LINK43"/>
            <w:r w:rsidRPr="001176AB">
              <w:rPr>
                <w:rFonts w:cs="Arial"/>
                <w:lang w:eastAsia="zh-CN"/>
              </w:rPr>
              <w:t>G-FR1-A1-1</w:t>
            </w:r>
            <w:bookmarkEnd w:id="5007"/>
            <w:bookmarkEnd w:id="5008"/>
            <w:bookmarkEnd w:id="5009"/>
            <w:bookmarkEnd w:id="5010"/>
            <w:bookmarkEnd w:id="5011"/>
            <w:bookmarkEnd w:id="5012"/>
            <w:bookmarkEnd w:id="5013"/>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014" w:name="OLE_LINK19"/>
            <w:r w:rsidRPr="001176AB">
              <w:rPr>
                <w:rFonts w:cs="Arial"/>
                <w:lang w:eastAsia="zh-CN"/>
              </w:rPr>
              <w:t>1</w:t>
            </w:r>
            <w:bookmarkEnd w:id="5014"/>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015"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004"/>
      <w:bookmarkEnd w:id="5005"/>
      <w:bookmarkEnd w:id="5006"/>
      <w:bookmarkEnd w:id="5015"/>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016" w:name="_Toc21127806"/>
      <w:bookmarkStart w:id="5017" w:name="_Toc29812015"/>
      <w:bookmarkStart w:id="5018" w:name="_Toc36817567"/>
      <w:bookmarkStart w:id="5019" w:name="_Toc37260490"/>
      <w:bookmarkStart w:id="5020" w:name="_Toc37267878"/>
      <w:bookmarkStart w:id="5021" w:name="_Toc44712485"/>
      <w:bookmarkStart w:id="5022" w:name="_Toc45893797"/>
      <w:bookmarkStart w:id="5023" w:name="_Toc53178503"/>
      <w:bookmarkStart w:id="5024" w:name="_Toc53178954"/>
      <w:bookmarkStart w:id="5025" w:name="_Toc61179199"/>
      <w:bookmarkStart w:id="5026" w:name="_Toc61179669"/>
      <w:bookmarkStart w:id="5027" w:name="_Toc67916971"/>
      <w:bookmarkStart w:id="5028" w:name="_Toc74663592"/>
      <w:bookmarkStart w:id="5029" w:name="_Toc82622135"/>
      <w:bookmarkStart w:id="5030" w:name="_Toc90422982"/>
      <w:bookmarkStart w:id="5031" w:name="_Toc104311127"/>
      <w:bookmarkStart w:id="5032" w:name="_Toc106126828"/>
      <w:bookmarkStart w:id="5033" w:name="_Toc106177141"/>
      <w:bookmarkStart w:id="5034" w:name="_Toc114242309"/>
      <w:bookmarkStart w:id="5035" w:name="_Toc123044321"/>
      <w:bookmarkStart w:id="5036" w:name="_Toc124157960"/>
      <w:bookmarkStart w:id="5037" w:name="_Toc124259883"/>
      <w:bookmarkStart w:id="5038" w:name="_Toc130584955"/>
      <w:bookmarkStart w:id="5039" w:name="_Toc137464611"/>
      <w:bookmarkStart w:id="5040" w:name="_Toc138884280"/>
      <w:bookmarkStart w:id="5041" w:name="_Toc145643481"/>
      <w:r w:rsidRPr="001176AB">
        <w:t>A.2</w:t>
      </w:r>
      <w:r w:rsidRPr="001176AB">
        <w:tab/>
        <w:t>Fixed Reference Channels for dynamic range (16QAM, R=2/3)</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042" w:name="OLE_LINK104"/>
            <w:bookmarkStart w:id="5043" w:name="OLE_LINK105"/>
            <w:r w:rsidRPr="00B37968">
              <w:rPr>
                <w:rFonts w:cs="Arial"/>
                <w:lang w:eastAsia="zh-CN"/>
              </w:rPr>
              <w:t xml:space="preserve">slot </w:t>
            </w:r>
            <w:bookmarkEnd w:id="5042"/>
            <w:bookmarkEnd w:id="5043"/>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044" w:name="_Hlk498674609"/>
            <w:bookmarkStart w:id="5045"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044"/>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046"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046"/>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045"/>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047" w:name="_Toc104311128"/>
      <w:bookmarkStart w:id="5048" w:name="_Toc106126829"/>
      <w:bookmarkStart w:id="5049" w:name="_Toc106177142"/>
      <w:bookmarkStart w:id="5050" w:name="_Toc114242310"/>
      <w:bookmarkStart w:id="5051" w:name="_Toc123044322"/>
      <w:bookmarkStart w:id="5052" w:name="_Toc124157961"/>
      <w:bookmarkStart w:id="5053" w:name="_Toc124259884"/>
      <w:bookmarkStart w:id="5054" w:name="_Toc130584956"/>
      <w:bookmarkStart w:id="5055" w:name="_Toc137464612"/>
      <w:bookmarkStart w:id="5056" w:name="_Toc138884281"/>
      <w:bookmarkStart w:id="5057" w:name="_Toc145643482"/>
      <w:r>
        <w:t>A.3</w:t>
      </w:r>
      <w:r w:rsidRPr="001176AB">
        <w:tab/>
      </w:r>
      <w:bookmarkEnd w:id="5047"/>
      <w:bookmarkEnd w:id="5048"/>
      <w:bookmarkEnd w:id="5049"/>
      <w:bookmarkEnd w:id="5050"/>
      <w:r w:rsidR="005D74BC" w:rsidRPr="00114CB6">
        <w:rPr>
          <w:rFonts w:eastAsia="DengXian"/>
        </w:rPr>
        <w:t>Fixed Reference Channels for performance requirements (QPSK, R=308/1024)</w:t>
      </w:r>
      <w:bookmarkEnd w:id="5051"/>
      <w:bookmarkEnd w:id="5052"/>
      <w:bookmarkEnd w:id="5053"/>
      <w:bookmarkEnd w:id="5054"/>
      <w:bookmarkEnd w:id="5055"/>
      <w:bookmarkEnd w:id="5056"/>
      <w:bookmarkEnd w:id="5057"/>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058" w:name="_Toc123044323"/>
      <w:bookmarkStart w:id="5059" w:name="_Toc124157962"/>
      <w:bookmarkStart w:id="5060" w:name="_Toc124259885"/>
      <w:bookmarkStart w:id="5061" w:name="_Toc130584957"/>
      <w:bookmarkStart w:id="5062" w:name="_Toc137464613"/>
      <w:bookmarkStart w:id="5063" w:name="_Toc138884282"/>
      <w:bookmarkStart w:id="5064" w:name="_Toc145643483"/>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058"/>
      <w:bookmarkEnd w:id="5059"/>
      <w:bookmarkEnd w:id="5060"/>
      <w:bookmarkEnd w:id="5061"/>
      <w:bookmarkEnd w:id="5062"/>
      <w:bookmarkEnd w:id="5063"/>
      <w:bookmarkEnd w:id="5064"/>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065" w:name="_Toc101453670"/>
      <w:bookmarkStart w:id="5066" w:name="_Toc123044324"/>
      <w:bookmarkStart w:id="5067" w:name="_Toc124157963"/>
      <w:bookmarkStart w:id="5068" w:name="_Toc124259886"/>
      <w:bookmarkStart w:id="5069" w:name="_Toc130584958"/>
      <w:bookmarkStart w:id="5070" w:name="_Toc137464614"/>
      <w:bookmarkStart w:id="5071" w:name="_Toc138884283"/>
      <w:bookmarkStart w:id="5072" w:name="_Toc145643484"/>
      <w:r w:rsidRPr="00241D94">
        <w:rPr>
          <w:rFonts w:hint="eastAsia"/>
          <w:lang w:eastAsia="zh-CN"/>
        </w:rPr>
        <w:t>A.4</w:t>
      </w:r>
      <w:r w:rsidRPr="00241D94">
        <w:rPr>
          <w:rFonts w:hint="eastAsia"/>
          <w:lang w:eastAsia="zh-CN"/>
        </w:rPr>
        <w:tab/>
        <w:t xml:space="preserve">PRACH test </w:t>
      </w:r>
      <w:bookmarkEnd w:id="5065"/>
      <w:r w:rsidRPr="00241D94">
        <w:rPr>
          <w:lang w:eastAsia="zh-CN"/>
        </w:rPr>
        <w:t>preambles</w:t>
      </w:r>
      <w:bookmarkEnd w:id="5066"/>
      <w:bookmarkEnd w:id="5067"/>
      <w:bookmarkEnd w:id="5068"/>
      <w:bookmarkEnd w:id="5069"/>
      <w:bookmarkEnd w:id="5070"/>
      <w:bookmarkEnd w:id="5071"/>
      <w:bookmarkEnd w:id="5072"/>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073" w:name="_Toc104311129"/>
      <w:bookmarkStart w:id="5074" w:name="_Toc106126830"/>
      <w:bookmarkStart w:id="5075" w:name="_Toc106177143"/>
      <w:bookmarkStart w:id="5076" w:name="_Toc114242311"/>
      <w:bookmarkStart w:id="5077" w:name="_Toc123044325"/>
      <w:bookmarkStart w:id="5078" w:name="_Toc124157964"/>
      <w:bookmarkStart w:id="5079" w:name="_Toc124259887"/>
      <w:bookmarkStart w:id="5080" w:name="_Toc130584959"/>
      <w:bookmarkStart w:id="5081" w:name="_Toc137464615"/>
      <w:bookmarkStart w:id="5082" w:name="_Toc138884284"/>
      <w:bookmarkStart w:id="5083" w:name="_Toc145643485"/>
      <w:r w:rsidRPr="00047AD5">
        <w:t>Annex B (normative):</w:t>
      </w:r>
      <w:r w:rsidRPr="00047AD5">
        <w:br/>
        <w:t>Error Vector Magnitude (FR1)</w:t>
      </w:r>
      <w:bookmarkEnd w:id="5073"/>
      <w:bookmarkEnd w:id="5074"/>
      <w:bookmarkEnd w:id="5075"/>
      <w:bookmarkEnd w:id="5076"/>
      <w:bookmarkEnd w:id="5077"/>
      <w:bookmarkEnd w:id="5078"/>
      <w:bookmarkEnd w:id="5079"/>
      <w:bookmarkEnd w:id="5080"/>
      <w:bookmarkEnd w:id="5081"/>
      <w:bookmarkEnd w:id="5082"/>
      <w:bookmarkEnd w:id="5083"/>
    </w:p>
    <w:p w14:paraId="2B1EFC93" w14:textId="2DF412CB" w:rsidR="00FE798D" w:rsidRDefault="00FE798D" w:rsidP="00FD0493">
      <w:pPr>
        <w:pStyle w:val="Heading1"/>
        <w:numPr>
          <w:ilvl w:val="255"/>
          <w:numId w:val="0"/>
        </w:numPr>
        <w:ind w:left="1134" w:hanging="1134"/>
      </w:pPr>
      <w:bookmarkStart w:id="5084" w:name="_Toc29812021"/>
      <w:bookmarkStart w:id="5085" w:name="_Toc53178510"/>
      <w:bookmarkStart w:id="5086" w:name="_Toc67916981"/>
      <w:bookmarkStart w:id="5087" w:name="_Toc37267885"/>
      <w:bookmarkStart w:id="5088" w:name="_Toc21127812"/>
      <w:bookmarkStart w:id="5089" w:name="_Toc53178961"/>
      <w:bookmarkStart w:id="5090" w:name="_Toc61179209"/>
      <w:bookmarkStart w:id="5091" w:name="_Toc44712492"/>
      <w:bookmarkStart w:id="5092" w:name="_Toc74663602"/>
      <w:bookmarkStart w:id="5093" w:name="_Toc61179679"/>
      <w:bookmarkStart w:id="5094" w:name="_Toc82622145"/>
      <w:bookmarkStart w:id="5095" w:name="_Toc36817573"/>
      <w:bookmarkStart w:id="5096" w:name="_Toc37260497"/>
      <w:bookmarkStart w:id="5097" w:name="_Toc90422992"/>
      <w:bookmarkStart w:id="5098" w:name="_Toc45893804"/>
      <w:bookmarkStart w:id="5099" w:name="_Toc104311130"/>
      <w:bookmarkStart w:id="5100" w:name="_Toc106126831"/>
      <w:bookmarkStart w:id="5101" w:name="_Toc106177144"/>
      <w:bookmarkStart w:id="5102" w:name="_Toc114242312"/>
      <w:bookmarkStart w:id="5103" w:name="_Toc123044326"/>
      <w:bookmarkStart w:id="5104" w:name="_Toc124157965"/>
      <w:bookmarkStart w:id="5105" w:name="_Toc124259888"/>
      <w:bookmarkStart w:id="5106" w:name="_Toc130584960"/>
      <w:bookmarkStart w:id="5107" w:name="_Toc137464616"/>
      <w:bookmarkStart w:id="5108" w:name="_Toc138884285"/>
      <w:bookmarkStart w:id="5109" w:name="_Toc145643486"/>
      <w:r>
        <w:t>B.1</w:t>
      </w:r>
      <w:r w:rsidR="00252052">
        <w:rPr>
          <w:rFonts w:eastAsia="SimSun"/>
          <w:lang w:val="en-US" w:eastAsia="zh-CN"/>
        </w:rPr>
        <w:tab/>
      </w:r>
      <w:r>
        <w:t>Reference point for measurement</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7pt" o:ole="">
            <v:imagedata r:id="rId32" o:title=""/>
          </v:shape>
          <o:OLEObject Type="Embed" ProgID="Word.Picture.8" ShapeID="_x0000_i1033" DrawAspect="Content" ObjectID="_1757326308"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110" w:name="_Toc21127813"/>
      <w:bookmarkStart w:id="5111" w:name="_Toc37260498"/>
      <w:bookmarkStart w:id="5112" w:name="_Toc44712493"/>
      <w:bookmarkStart w:id="5113" w:name="_Toc29812022"/>
      <w:bookmarkStart w:id="5114" w:name="_Toc36817574"/>
      <w:bookmarkStart w:id="5115" w:name="_Toc53178962"/>
      <w:bookmarkStart w:id="5116" w:name="_Toc74663603"/>
      <w:bookmarkStart w:id="5117" w:name="_Toc37267886"/>
      <w:bookmarkStart w:id="5118" w:name="_Toc61179680"/>
      <w:bookmarkStart w:id="5119" w:name="_Toc82622146"/>
      <w:bookmarkStart w:id="5120" w:name="_Toc45893805"/>
      <w:bookmarkStart w:id="5121" w:name="_Toc53178511"/>
      <w:bookmarkStart w:id="5122" w:name="_Toc67916982"/>
      <w:bookmarkStart w:id="5123" w:name="_Toc61179210"/>
      <w:bookmarkStart w:id="5124" w:name="_Toc90422993"/>
      <w:bookmarkStart w:id="5125" w:name="_Toc104311131"/>
      <w:bookmarkStart w:id="5126" w:name="_Toc106126832"/>
      <w:bookmarkStart w:id="5127" w:name="_Toc106177145"/>
      <w:bookmarkStart w:id="5128" w:name="_Toc114242313"/>
      <w:bookmarkStart w:id="5129" w:name="_Toc123044327"/>
      <w:bookmarkStart w:id="5130" w:name="_Toc124157966"/>
      <w:bookmarkStart w:id="5131" w:name="_Toc124259889"/>
      <w:bookmarkStart w:id="5132" w:name="_Toc130584961"/>
      <w:bookmarkStart w:id="5133" w:name="_Toc137464617"/>
      <w:bookmarkStart w:id="5134" w:name="_Toc138884286"/>
      <w:bookmarkStart w:id="5135" w:name="_Toc145643487"/>
      <w:r>
        <w:t>B.2</w:t>
      </w:r>
      <w:r>
        <w:tab/>
        <w:t>Basic unit of measurement</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4" o:title=""/>
          </v:shape>
          <o:OLEObject Type="Embed" ProgID="Equation.3" ShapeID="_x0000_i1034" DrawAspect="Content" ObjectID="_1757326309"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85pt;height:61.45pt" o:ole="">
            <v:imagedata r:id="rId36" o:title=""/>
          </v:shape>
          <o:OLEObject Type="Embed" ProgID="Equation.3" ShapeID="_x0000_i1035" DrawAspect="Content" ObjectID="_1757326310"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2pt" o:ole="">
            <v:imagedata r:id="rId38" o:title=""/>
          </v:shape>
          <o:OLEObject Type="Embed" ProgID="Equation.3" ShapeID="_x0000_i1036" DrawAspect="Content" ObjectID="_1757326311" r:id="rId39"/>
        </w:object>
      </w:r>
      <w:r>
        <w:t xml:space="preserve">is the set of subcarriers within the </w:t>
      </w:r>
      <w:r>
        <w:rPr>
          <w:position w:val="-10"/>
        </w:rPr>
        <w:object w:dxaOrig="410" w:dyaOrig="310" w14:anchorId="19EC2227">
          <v:shape id="_x0000_i1037" type="#_x0000_t75" style="width:20.5pt;height:15.2pt" o:ole="">
            <v:imagedata r:id="rId40" o:title=""/>
          </v:shape>
          <o:OLEObject Type="Embed" ProgID="Equation.3" ShapeID="_x0000_i1037" DrawAspect="Content" ObjectID="_1757326312"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2pt" o:ole="">
            <v:imagedata r:id="rId42" o:title=""/>
          </v:shape>
          <o:OLEObject Type="Embed" ProgID="Equation.3" ShapeID="_x0000_i1038" DrawAspect="Content" ObjectID="_1757326313"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3pt;height:15.2pt" o:ole="">
            <v:imagedata r:id="rId44" o:title=""/>
          </v:shape>
          <o:OLEObject Type="Embed" ProgID="Equation.3" ShapeID="_x0000_i1039" DrawAspect="Content" ObjectID="_1757326314"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136" w:name="_Toc53178963"/>
      <w:bookmarkStart w:id="5137" w:name="_Toc21127814"/>
      <w:bookmarkStart w:id="5138" w:name="_Toc90422994"/>
      <w:bookmarkStart w:id="5139" w:name="_Toc45893806"/>
      <w:bookmarkStart w:id="5140" w:name="_Toc29812023"/>
      <w:bookmarkStart w:id="5141" w:name="_Toc37260499"/>
      <w:bookmarkStart w:id="5142" w:name="_Toc44712494"/>
      <w:bookmarkStart w:id="5143" w:name="_Toc67916983"/>
      <w:bookmarkStart w:id="5144" w:name="_Toc37267887"/>
      <w:bookmarkStart w:id="5145" w:name="_Toc61179211"/>
      <w:bookmarkStart w:id="5146" w:name="_Toc61179681"/>
      <w:bookmarkStart w:id="5147" w:name="_Toc36817575"/>
      <w:bookmarkStart w:id="5148" w:name="_Toc74663604"/>
      <w:bookmarkStart w:id="5149" w:name="_Toc82622147"/>
      <w:bookmarkStart w:id="5150" w:name="_Toc53178512"/>
      <w:bookmarkStart w:id="5151" w:name="_Toc104311132"/>
      <w:bookmarkStart w:id="5152" w:name="_Toc106126833"/>
      <w:bookmarkStart w:id="5153" w:name="_Toc106177146"/>
      <w:bookmarkStart w:id="5154" w:name="_Toc114242314"/>
      <w:bookmarkStart w:id="5155" w:name="_Toc123044328"/>
      <w:bookmarkStart w:id="5156" w:name="_Toc124157967"/>
      <w:bookmarkStart w:id="5157" w:name="_Toc124259890"/>
      <w:bookmarkStart w:id="5158" w:name="_Toc130584962"/>
      <w:bookmarkStart w:id="5159" w:name="_Toc137464618"/>
      <w:bookmarkStart w:id="5160" w:name="_Toc138884287"/>
      <w:bookmarkStart w:id="5161" w:name="_Toc145643488"/>
      <w:r>
        <w:t>B.3</w:t>
      </w:r>
      <w:r>
        <w:tab/>
        <w:t>Modified signal under test</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8pt;height:36.3pt" o:ole="">
            <v:imagedata r:id="rId46" o:title=""/>
          </v:shape>
          <o:OLEObject Type="Embed" ProgID="Equation.3" ShapeID="_x0000_i1040" DrawAspect="Content" ObjectID="_1757326315"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5pt;height:15.2pt" o:ole="">
            <v:imagedata r:id="rId48" o:title=""/>
          </v:shape>
          <o:OLEObject Type="Embed" ProgID="Equation.3" ShapeID="_x0000_i1041" DrawAspect="Content" ObjectID="_1757326316"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2pt" o:ole="">
            <v:imagedata r:id="rId50" o:title=""/>
          </v:shape>
          <o:OLEObject Type="Embed" ProgID="Equation.3" ShapeID="_x0000_i1042" DrawAspect="Content" ObjectID="_1757326317"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2" o:title=""/>
          </v:shape>
          <o:OLEObject Type="Embed" ProgID="Equation.3" ShapeID="_x0000_i1043" DrawAspect="Content" ObjectID="_1757326318"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2pt" o:ole="">
            <v:imagedata r:id="rId54" o:title=""/>
          </v:shape>
          <o:OLEObject Type="Embed" ProgID="Equation.3" ShapeID="_x0000_i1044" DrawAspect="Content" ObjectID="_1757326319"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2pt" o:ole="">
            <v:imagedata r:id="rId56" o:title=""/>
          </v:shape>
          <o:OLEObject Type="Embed" ProgID="Equation.3" ShapeID="_x0000_i1045" DrawAspect="Content" ObjectID="_1757326320"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162" w:name="_Toc61179212"/>
      <w:bookmarkStart w:id="5163" w:name="_Toc37267888"/>
      <w:bookmarkStart w:id="5164" w:name="_Toc53178964"/>
      <w:bookmarkStart w:id="5165" w:name="_Toc44712495"/>
      <w:bookmarkStart w:id="5166" w:name="_Toc45893807"/>
      <w:bookmarkStart w:id="5167" w:name="_Toc74663605"/>
      <w:bookmarkStart w:id="5168" w:name="_Toc90422995"/>
      <w:bookmarkStart w:id="5169" w:name="_Toc21127815"/>
      <w:bookmarkStart w:id="5170" w:name="_Toc29812024"/>
      <w:bookmarkStart w:id="5171" w:name="_Toc67916984"/>
      <w:bookmarkStart w:id="5172" w:name="_Toc36817576"/>
      <w:bookmarkStart w:id="5173" w:name="_Toc82622148"/>
      <w:bookmarkStart w:id="5174" w:name="_Toc61179682"/>
      <w:bookmarkStart w:id="5175" w:name="_Toc37260500"/>
      <w:bookmarkStart w:id="5176" w:name="_Toc53178513"/>
      <w:bookmarkStart w:id="5177" w:name="_Toc104311133"/>
      <w:bookmarkStart w:id="5178" w:name="_Toc106126834"/>
      <w:bookmarkStart w:id="5179" w:name="_Toc106177147"/>
      <w:bookmarkStart w:id="5180" w:name="_Toc114242315"/>
      <w:bookmarkStart w:id="5181" w:name="_Toc123044329"/>
      <w:bookmarkStart w:id="5182" w:name="_Toc124157968"/>
      <w:bookmarkStart w:id="5183" w:name="_Toc124259891"/>
      <w:bookmarkStart w:id="5184" w:name="_Toc130584963"/>
      <w:bookmarkStart w:id="5185" w:name="_Toc137464619"/>
      <w:bookmarkStart w:id="5186" w:name="_Toc138884288"/>
      <w:bookmarkStart w:id="5187" w:name="_Toc145643489"/>
      <w:r>
        <w:t>B.4</w:t>
      </w:r>
      <w:r>
        <w:tab/>
        <w:t>Estimation of frequency offset</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2" o:title=""/>
          </v:shape>
          <o:OLEObject Type="Embed" ProgID="Equation.3" ShapeID="_x0000_i1046" DrawAspect="Content" ObjectID="_1757326321" r:id="rId58"/>
        </w:object>
      </w:r>
      <w:r>
        <w:t xml:space="preserve"> shall be 1 slot.</w:t>
      </w:r>
    </w:p>
    <w:p w14:paraId="0EB7B834" w14:textId="00849F2C" w:rsidR="00FE798D" w:rsidRDefault="00FE798D" w:rsidP="00FD0493">
      <w:pPr>
        <w:pStyle w:val="Heading1"/>
        <w:numPr>
          <w:ilvl w:val="255"/>
          <w:numId w:val="0"/>
        </w:numPr>
        <w:ind w:left="1134" w:hanging="1134"/>
      </w:pPr>
      <w:bookmarkStart w:id="5188" w:name="_Toc61179683"/>
      <w:bookmarkStart w:id="5189" w:name="_Toc45893808"/>
      <w:bookmarkStart w:id="5190" w:name="_Toc67916985"/>
      <w:bookmarkStart w:id="5191" w:name="_Toc37260501"/>
      <w:bookmarkStart w:id="5192" w:name="_Toc29812025"/>
      <w:bookmarkStart w:id="5193" w:name="_Toc74663606"/>
      <w:bookmarkStart w:id="5194" w:name="_Toc82622149"/>
      <w:bookmarkStart w:id="5195" w:name="_Toc21127816"/>
      <w:bookmarkStart w:id="5196" w:name="_Toc61179213"/>
      <w:bookmarkStart w:id="5197" w:name="_Toc53178965"/>
      <w:bookmarkStart w:id="5198" w:name="_Toc36817577"/>
      <w:bookmarkStart w:id="5199" w:name="_Toc90422996"/>
      <w:bookmarkStart w:id="5200" w:name="_Toc44712496"/>
      <w:bookmarkStart w:id="5201" w:name="_Toc53178514"/>
      <w:bookmarkStart w:id="5202" w:name="_Toc37267889"/>
      <w:bookmarkStart w:id="5203" w:name="_Toc104311134"/>
      <w:bookmarkStart w:id="5204" w:name="_Toc106126835"/>
      <w:bookmarkStart w:id="5205" w:name="_Toc106177148"/>
      <w:bookmarkStart w:id="5206" w:name="_Toc114242316"/>
      <w:bookmarkStart w:id="5207" w:name="_Toc123044330"/>
      <w:bookmarkStart w:id="5208" w:name="_Toc124157969"/>
      <w:bookmarkStart w:id="5209" w:name="_Toc124259892"/>
      <w:bookmarkStart w:id="5210" w:name="_Toc130584964"/>
      <w:bookmarkStart w:id="5211" w:name="_Toc137464620"/>
      <w:bookmarkStart w:id="5212" w:name="_Toc138884289"/>
      <w:bookmarkStart w:id="5213" w:name="_Toc145643490"/>
      <w:r>
        <w:t>B.5</w:t>
      </w:r>
      <w:r>
        <w:tab/>
        <w:t>Estimation of time offset</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3922492E" w14:textId="77777777" w:rsidR="00FE798D" w:rsidRDefault="00FE798D" w:rsidP="00FD0493">
      <w:pPr>
        <w:pStyle w:val="Heading2"/>
        <w:numPr>
          <w:ilvl w:val="255"/>
          <w:numId w:val="0"/>
        </w:numPr>
        <w:ind w:left="1134" w:hanging="1134"/>
      </w:pPr>
      <w:bookmarkStart w:id="5214" w:name="_Toc82622150"/>
      <w:bookmarkStart w:id="5215" w:name="_Toc74663607"/>
      <w:bookmarkStart w:id="5216" w:name="_Toc36817578"/>
      <w:bookmarkStart w:id="5217" w:name="_Toc45893809"/>
      <w:bookmarkStart w:id="5218" w:name="_Toc53178515"/>
      <w:bookmarkStart w:id="5219" w:name="_Toc67916986"/>
      <w:bookmarkStart w:id="5220" w:name="_Toc21127817"/>
      <w:bookmarkStart w:id="5221" w:name="_Toc37267890"/>
      <w:bookmarkStart w:id="5222" w:name="_Toc61179684"/>
      <w:bookmarkStart w:id="5223" w:name="_Toc44712497"/>
      <w:bookmarkStart w:id="5224" w:name="_Toc53178966"/>
      <w:bookmarkStart w:id="5225" w:name="_Toc61179214"/>
      <w:bookmarkStart w:id="5226" w:name="_Toc29812026"/>
      <w:bookmarkStart w:id="5227" w:name="_Toc90422997"/>
      <w:bookmarkStart w:id="5228" w:name="_Toc37260502"/>
      <w:bookmarkStart w:id="5229" w:name="_Toc104311135"/>
      <w:bookmarkStart w:id="5230" w:name="_Toc106126836"/>
      <w:bookmarkStart w:id="5231" w:name="_Toc106177149"/>
      <w:bookmarkStart w:id="5232" w:name="_Toc114242317"/>
      <w:bookmarkStart w:id="5233" w:name="_Toc123044331"/>
      <w:bookmarkStart w:id="5234" w:name="_Toc124157970"/>
      <w:bookmarkStart w:id="5235" w:name="_Toc124259893"/>
      <w:bookmarkStart w:id="5236" w:name="_Toc130584965"/>
      <w:bookmarkStart w:id="5237" w:name="_Toc137464621"/>
      <w:bookmarkStart w:id="5238" w:name="_Toc138884290"/>
      <w:bookmarkStart w:id="5239" w:name="_Toc145643491"/>
      <w:r>
        <w:t>B.5.1</w:t>
      </w:r>
      <w:r>
        <w:tab/>
        <w:t>General</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2pt" o:ole="">
            <v:imagedata r:id="rId50" o:title=""/>
          </v:shape>
          <o:OLEObject Type="Embed" ProgID="Equation.3" ShapeID="_x0000_i1047" DrawAspect="Content" ObjectID="_1757326322"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2pt" o:ole="">
            <v:imagedata r:id="rId60" o:title=""/>
          </v:shape>
          <o:OLEObject Type="Embed" ProgID="Equation.3" ShapeID="_x0000_i1048" DrawAspect="Content" ObjectID="_1757326323"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2pt" o:ole="">
            <v:imagedata r:id="rId60" o:title=""/>
          </v:shape>
          <o:OLEObject Type="Embed" ProgID="Equation.3" ShapeID="_x0000_i1049" DrawAspect="Content" ObjectID="_1757326324"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2pt" o:ole="">
            <v:imagedata r:id="rId63" o:title=""/>
          </v:shape>
          <o:OLEObject Type="Embed" ProgID="Equation.3" ShapeID="_x0000_i1050" DrawAspect="Content" ObjectID="_1757326325"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3pt" o:ole="">
            <v:imagedata r:id="rId65" o:title=""/>
          </v:shape>
          <o:OLEObject Type="Embed" ProgID="Equation.3" ShapeID="_x0000_i1051" DrawAspect="Content" ObjectID="_1757326326" r:id="rId66"/>
        </w:object>
      </w:r>
      <w:r>
        <w:t xml:space="preserve"> and</w:t>
      </w:r>
    </w:p>
    <w:p w14:paraId="53F148A1" w14:textId="77777777" w:rsidR="00FE798D" w:rsidRDefault="00FE798D" w:rsidP="00FE798D">
      <w:r>
        <w:rPr>
          <w:position w:val="-28"/>
        </w:rPr>
        <w:object w:dxaOrig="1650" w:dyaOrig="720" w14:anchorId="60FBB7EA">
          <v:shape id="_x0000_i1052" type="#_x0000_t75" style="width:82.55pt;height:36.3pt" o:ole="">
            <v:imagedata r:id="rId67" o:title=""/>
          </v:shape>
          <o:OLEObject Type="Embed" ProgID="Equation.3" ShapeID="_x0000_i1052" DrawAspect="Content" ObjectID="_1757326327" r:id="rId68"/>
        </w:object>
      </w:r>
      <w:r>
        <w:t xml:space="preserve"> where </w:t>
      </w:r>
      <w:r>
        <w:rPr>
          <w:position w:val="-6"/>
        </w:rPr>
        <w:object w:dxaOrig="620" w:dyaOrig="310" w14:anchorId="33CB8911">
          <v:shape id="_x0000_i1053" type="#_x0000_t75" style="width:31pt;height:15.2pt" o:ole="">
            <v:imagedata r:id="rId69" o:title=""/>
          </v:shape>
          <o:OLEObject Type="Embed" ProgID="Equation.3" ShapeID="_x0000_i1053" DrawAspect="Content" ObjectID="_1757326328" r:id="rId70"/>
        </w:object>
      </w:r>
      <w:r>
        <w:t xml:space="preserve"> if </w:t>
      </w:r>
      <w:r>
        <w:rPr>
          <w:i/>
        </w:rPr>
        <w:t>W</w:t>
      </w:r>
      <w:r>
        <w:t xml:space="preserve"> is odd and </w:t>
      </w:r>
      <w:r>
        <w:rPr>
          <w:position w:val="-6"/>
        </w:rPr>
        <w:object w:dxaOrig="620" w:dyaOrig="310" w14:anchorId="225621BA">
          <v:shape id="_x0000_i1054" type="#_x0000_t75" style="width:31pt;height:15.2pt" o:ole="">
            <v:imagedata r:id="rId71" o:title=""/>
          </v:shape>
          <o:OLEObject Type="Embed" ProgID="Equation.3" ShapeID="_x0000_i1054" DrawAspect="Content" ObjectID="_1757326329"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5240" w:name="_Toc36817579"/>
      <w:bookmarkStart w:id="5241" w:name="_Toc44712498"/>
      <w:bookmarkStart w:id="5242" w:name="_Toc61179215"/>
      <w:bookmarkStart w:id="5243" w:name="_Toc53178516"/>
      <w:bookmarkStart w:id="5244" w:name="_Toc53178967"/>
      <w:bookmarkStart w:id="5245" w:name="_Toc21127818"/>
      <w:bookmarkStart w:id="5246" w:name="_Toc61179685"/>
      <w:bookmarkStart w:id="5247" w:name="_Toc90422998"/>
      <w:bookmarkStart w:id="5248" w:name="_Toc37260503"/>
      <w:bookmarkStart w:id="5249" w:name="_Toc45893810"/>
      <w:bookmarkStart w:id="5250" w:name="_Toc74663608"/>
      <w:bookmarkStart w:id="5251" w:name="_Toc29812027"/>
      <w:bookmarkStart w:id="5252" w:name="_Toc37267891"/>
      <w:bookmarkStart w:id="5253" w:name="_Toc67916987"/>
      <w:bookmarkStart w:id="5254" w:name="_Toc82622151"/>
      <w:bookmarkStart w:id="5255" w:name="_Toc104311136"/>
      <w:bookmarkStart w:id="5256" w:name="_Toc106126837"/>
      <w:bookmarkStart w:id="5257" w:name="_Toc106177150"/>
      <w:bookmarkStart w:id="5258" w:name="_Toc114242318"/>
      <w:bookmarkStart w:id="5259" w:name="_Toc123044332"/>
      <w:bookmarkStart w:id="5260" w:name="_Toc124157971"/>
      <w:bookmarkStart w:id="5261" w:name="_Toc124259894"/>
      <w:bookmarkStart w:id="5262" w:name="_Toc130584966"/>
      <w:bookmarkStart w:id="5263" w:name="_Toc137464622"/>
      <w:bookmarkStart w:id="5264" w:name="_Toc138884291"/>
      <w:bookmarkStart w:id="5265" w:name="_Toc145643492"/>
      <w:r>
        <w:t>B.5.2</w:t>
      </w:r>
      <w:r>
        <w:tab/>
        <w:t>Window length</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70C3C84C" w14:textId="77777777" w:rsidR="00FE798D" w:rsidRDefault="00FE798D" w:rsidP="00FE798D">
      <w:bookmarkStart w:id="5266"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267" w:name="_Toc53178517"/>
      <w:bookmarkStart w:id="5268" w:name="_Toc36817580"/>
      <w:bookmarkStart w:id="5269" w:name="_Toc44712499"/>
      <w:bookmarkStart w:id="5270" w:name="_Toc61179216"/>
      <w:bookmarkStart w:id="5271" w:name="_Toc82622152"/>
      <w:bookmarkStart w:id="5272" w:name="_Toc45893811"/>
      <w:bookmarkStart w:id="5273" w:name="_Toc90422999"/>
      <w:bookmarkStart w:id="5274" w:name="_Toc37267892"/>
      <w:bookmarkStart w:id="5275" w:name="_Toc61179686"/>
      <w:bookmarkStart w:id="5276" w:name="_Toc67916988"/>
      <w:bookmarkStart w:id="5277" w:name="_Toc53178968"/>
      <w:bookmarkStart w:id="5278" w:name="_Toc37260504"/>
      <w:bookmarkStart w:id="5279" w:name="_Toc21127819"/>
      <w:bookmarkStart w:id="5280" w:name="_Toc74663609"/>
      <w:bookmarkStart w:id="5281" w:name="_Toc29812028"/>
      <w:bookmarkStart w:id="5282" w:name="_Toc104311137"/>
      <w:bookmarkStart w:id="5283" w:name="_Toc106126838"/>
      <w:bookmarkStart w:id="5284" w:name="_Toc106177151"/>
      <w:bookmarkStart w:id="5285" w:name="_Toc114242319"/>
      <w:bookmarkStart w:id="5286" w:name="_Toc123044333"/>
      <w:bookmarkStart w:id="5287" w:name="_Toc124157972"/>
      <w:bookmarkStart w:id="5288" w:name="_Toc124259895"/>
      <w:bookmarkStart w:id="5289" w:name="_Toc130584967"/>
      <w:bookmarkStart w:id="5290" w:name="_Toc137464623"/>
      <w:bookmarkStart w:id="5291" w:name="_Toc138884292"/>
      <w:bookmarkStart w:id="5292" w:name="_Toc145643493"/>
      <w:bookmarkEnd w:id="5266"/>
      <w:r>
        <w:t>B.6</w:t>
      </w:r>
      <w:r>
        <w:tab/>
        <w:t>Estimation of TX chain amplitude and frequency response parameters</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5pt;height:5in" o:ole="">
            <v:imagedata r:id="rId87" o:title=""/>
          </v:shape>
          <o:OLEObject Type="Embed" ProgID="Word.Picture.8" ShapeID="_x0000_i1055" DrawAspect="Content" ObjectID="_1757326330"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293" w:name="_Toc21127820"/>
      <w:bookmarkStart w:id="5294" w:name="_Toc61179217"/>
      <w:bookmarkStart w:id="5295" w:name="_Toc90423000"/>
      <w:bookmarkStart w:id="5296" w:name="_Toc45893812"/>
      <w:bookmarkStart w:id="5297" w:name="_Toc44712500"/>
      <w:bookmarkStart w:id="5298" w:name="_Toc36817581"/>
      <w:bookmarkStart w:id="5299" w:name="_Toc37260505"/>
      <w:bookmarkStart w:id="5300" w:name="_Toc29812029"/>
      <w:bookmarkStart w:id="5301" w:name="_Toc82622153"/>
      <w:bookmarkStart w:id="5302" w:name="_Toc53178969"/>
      <w:bookmarkStart w:id="5303" w:name="_Toc67916989"/>
      <w:bookmarkStart w:id="5304" w:name="_Toc37267893"/>
      <w:bookmarkStart w:id="5305" w:name="_Toc53178518"/>
      <w:bookmarkStart w:id="5306" w:name="_Toc61179687"/>
      <w:bookmarkStart w:id="5307" w:name="_Toc74663610"/>
      <w:bookmarkStart w:id="5308" w:name="_Toc104311138"/>
      <w:bookmarkStart w:id="5309" w:name="_Toc106126839"/>
      <w:bookmarkStart w:id="5310" w:name="_Toc106177152"/>
      <w:bookmarkStart w:id="5311" w:name="_Toc114242320"/>
      <w:bookmarkStart w:id="5312" w:name="_Toc123044334"/>
      <w:bookmarkStart w:id="5313" w:name="_Toc124157973"/>
      <w:bookmarkStart w:id="5314" w:name="_Toc124259896"/>
      <w:bookmarkStart w:id="5315" w:name="_Toc130584968"/>
      <w:bookmarkStart w:id="5316" w:name="_Toc137464624"/>
      <w:bookmarkStart w:id="5317" w:name="_Toc138884293"/>
      <w:bookmarkStart w:id="5318" w:name="_Toc145643494"/>
      <w:r>
        <w:rPr>
          <w:lang w:eastAsia="en-CA"/>
        </w:rPr>
        <w:t>B.7</w:t>
      </w:r>
      <w:r>
        <w:rPr>
          <w:lang w:eastAsia="en-CA"/>
        </w:rPr>
        <w:tab/>
        <w:t>Averaged EVM</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319" w:name="_Toc104311139"/>
      <w:bookmarkStart w:id="5320" w:name="_Toc106126840"/>
      <w:bookmarkStart w:id="5321" w:name="_Toc106177153"/>
      <w:bookmarkStart w:id="5322" w:name="_Toc114242321"/>
      <w:bookmarkStart w:id="5323" w:name="_Toc123044335"/>
      <w:bookmarkStart w:id="5324" w:name="_Toc124157974"/>
      <w:bookmarkStart w:id="5325" w:name="_Toc124259897"/>
      <w:bookmarkStart w:id="5326" w:name="_Toc130584969"/>
      <w:bookmarkStart w:id="5327" w:name="_Toc137464625"/>
      <w:bookmarkStart w:id="5328" w:name="_Toc138884294"/>
      <w:bookmarkStart w:id="5329" w:name="_Toc145643495"/>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319"/>
      <w:bookmarkEnd w:id="5320"/>
      <w:bookmarkEnd w:id="5321"/>
      <w:bookmarkEnd w:id="5322"/>
      <w:bookmarkEnd w:id="5323"/>
      <w:bookmarkEnd w:id="5324"/>
      <w:bookmarkEnd w:id="5325"/>
      <w:bookmarkEnd w:id="5326"/>
      <w:bookmarkEnd w:id="5327"/>
      <w:bookmarkEnd w:id="5328"/>
      <w:bookmarkEnd w:id="5329"/>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330" w:name="_Toc21127837"/>
      <w:bookmarkStart w:id="5331" w:name="_Toc29812046"/>
      <w:bookmarkStart w:id="5332" w:name="_Toc36817598"/>
      <w:bookmarkStart w:id="5333" w:name="_Toc37260522"/>
      <w:bookmarkStart w:id="5334" w:name="_Toc37267910"/>
      <w:bookmarkStart w:id="5335" w:name="_Toc44712517"/>
      <w:bookmarkStart w:id="5336" w:name="_Toc45893829"/>
      <w:bookmarkStart w:id="5337" w:name="_Toc53178535"/>
      <w:bookmarkStart w:id="5338" w:name="_Toc53178986"/>
      <w:bookmarkStart w:id="5339" w:name="_Toc61179234"/>
      <w:bookmarkStart w:id="5340" w:name="_Toc61179704"/>
      <w:bookmarkStart w:id="5341" w:name="_Toc67917006"/>
      <w:bookmarkStart w:id="5342" w:name="_Toc74663627"/>
      <w:bookmarkStart w:id="5343" w:name="_Toc82622170"/>
      <w:bookmarkStart w:id="5344" w:name="_Toc90423017"/>
      <w:bookmarkStart w:id="5345" w:name="_Toc106783221"/>
      <w:bookmarkStart w:id="5346" w:name="_Toc107312113"/>
      <w:bookmarkStart w:id="5347" w:name="_Toc107419697"/>
      <w:bookmarkStart w:id="5348" w:name="_Toc107475334"/>
      <w:bookmarkStart w:id="5349" w:name="_Toc114255927"/>
      <w:bookmarkStart w:id="5350" w:name="_Toc115186607"/>
      <w:bookmarkStart w:id="5351" w:name="_Toc123044336"/>
      <w:bookmarkStart w:id="5352" w:name="_Toc124157975"/>
      <w:bookmarkStart w:id="5353" w:name="_Toc124259898"/>
      <w:bookmarkStart w:id="5354" w:name="_Toc130584970"/>
      <w:bookmarkStart w:id="5355" w:name="_Toc137464626"/>
      <w:bookmarkStart w:id="5356" w:name="_Toc138884295"/>
      <w:bookmarkStart w:id="5357" w:name="_Toc145643496"/>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p>
    <w:p w14:paraId="268F13F3" w14:textId="77777777" w:rsidR="005D74BC" w:rsidRPr="009C5E3E" w:rsidRDefault="005D74BC" w:rsidP="005D74BC">
      <w:pPr>
        <w:pStyle w:val="Heading1"/>
        <w:rPr>
          <w:lang w:val="fr-FR"/>
        </w:rPr>
      </w:pPr>
      <w:bookmarkStart w:id="5358" w:name="_Toc21127838"/>
      <w:bookmarkStart w:id="5359" w:name="_Toc29812047"/>
      <w:bookmarkStart w:id="5360" w:name="_Toc36817599"/>
      <w:bookmarkStart w:id="5361" w:name="_Toc37260523"/>
      <w:bookmarkStart w:id="5362" w:name="_Toc37267911"/>
      <w:bookmarkStart w:id="5363" w:name="_Toc44712518"/>
      <w:bookmarkStart w:id="5364" w:name="_Toc45893830"/>
      <w:bookmarkStart w:id="5365" w:name="_Toc53178536"/>
      <w:bookmarkStart w:id="5366" w:name="_Toc53178987"/>
      <w:bookmarkStart w:id="5367" w:name="_Toc61179235"/>
      <w:bookmarkStart w:id="5368" w:name="_Toc61179705"/>
      <w:bookmarkStart w:id="5369" w:name="_Toc67917007"/>
      <w:bookmarkStart w:id="5370" w:name="_Toc74663628"/>
      <w:bookmarkStart w:id="5371" w:name="_Toc82622171"/>
      <w:bookmarkStart w:id="5372" w:name="_Toc90423018"/>
      <w:bookmarkStart w:id="5373" w:name="_Toc106783222"/>
      <w:bookmarkStart w:id="5374" w:name="_Toc107312114"/>
      <w:bookmarkStart w:id="5375" w:name="_Toc107419698"/>
      <w:bookmarkStart w:id="5376" w:name="_Toc107475335"/>
      <w:bookmarkStart w:id="5377" w:name="_Toc114255928"/>
      <w:bookmarkStart w:id="5378" w:name="_Toc115186608"/>
      <w:bookmarkStart w:id="5379" w:name="_Toc123044337"/>
      <w:bookmarkStart w:id="5380" w:name="_Toc124157976"/>
      <w:bookmarkStart w:id="5381" w:name="_Toc124259899"/>
      <w:bookmarkStart w:id="5382" w:name="_Toc130584971"/>
      <w:bookmarkStart w:id="5383" w:name="_Toc137464627"/>
      <w:bookmarkStart w:id="5384" w:name="_Toc138884296"/>
      <w:bookmarkStart w:id="5385" w:name="_Toc145643497"/>
      <w:r>
        <w:rPr>
          <w:lang w:val="fr-FR"/>
        </w:rPr>
        <w:t>D</w:t>
      </w:r>
      <w:r w:rsidRPr="009C5E3E">
        <w:rPr>
          <w:lang w:val="fr-FR"/>
        </w:rPr>
        <w:t>.1</w:t>
      </w:r>
      <w:r w:rsidRPr="009C5E3E">
        <w:rPr>
          <w:lang w:val="fr-FR"/>
        </w:rPr>
        <w:tab/>
        <w:t>Static propagation condition</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386" w:name="_Toc21127839"/>
      <w:bookmarkStart w:id="5387" w:name="_Toc29812048"/>
      <w:bookmarkStart w:id="5388" w:name="_Toc36817600"/>
      <w:bookmarkStart w:id="5389" w:name="_Toc37260524"/>
      <w:bookmarkStart w:id="5390" w:name="_Toc37267912"/>
      <w:bookmarkStart w:id="5391" w:name="_Toc44712519"/>
      <w:bookmarkStart w:id="5392" w:name="_Toc45893831"/>
      <w:bookmarkStart w:id="5393" w:name="_Toc53178537"/>
      <w:bookmarkStart w:id="5394" w:name="_Toc53178988"/>
      <w:bookmarkStart w:id="5395" w:name="_Toc61179236"/>
      <w:bookmarkStart w:id="5396" w:name="_Toc61179706"/>
      <w:bookmarkStart w:id="5397" w:name="_Toc67917008"/>
      <w:bookmarkStart w:id="5398" w:name="_Toc74663629"/>
      <w:bookmarkStart w:id="5399" w:name="_Toc82622172"/>
      <w:bookmarkStart w:id="5400" w:name="_Toc90423019"/>
      <w:bookmarkStart w:id="5401" w:name="_Toc106783223"/>
      <w:bookmarkStart w:id="5402" w:name="_Toc107312115"/>
      <w:bookmarkStart w:id="5403" w:name="_Toc107419699"/>
      <w:bookmarkStart w:id="5404" w:name="_Toc107475336"/>
      <w:bookmarkStart w:id="5405" w:name="_Toc114255929"/>
      <w:bookmarkStart w:id="5406" w:name="_Toc115186609"/>
      <w:bookmarkStart w:id="5407" w:name="_Toc123044338"/>
      <w:bookmarkStart w:id="5408" w:name="_Toc124157977"/>
      <w:bookmarkStart w:id="5409" w:name="_Toc124259900"/>
      <w:bookmarkStart w:id="5410" w:name="_Toc130584972"/>
      <w:bookmarkStart w:id="5411" w:name="_Toc137464628"/>
      <w:bookmarkStart w:id="5412" w:name="_Toc138884297"/>
      <w:bookmarkStart w:id="5413" w:name="_Toc145643498"/>
      <w:r>
        <w:rPr>
          <w:lang w:eastAsia="zh-CN"/>
        </w:rPr>
        <w:t>D</w:t>
      </w:r>
      <w:r w:rsidRPr="009C5E3E">
        <w:rPr>
          <w:lang w:eastAsia="zh-CN"/>
        </w:rPr>
        <w:t>.2</w:t>
      </w:r>
      <w:r w:rsidRPr="009C5E3E">
        <w:rPr>
          <w:lang w:eastAsia="zh-CN"/>
        </w:rPr>
        <w:tab/>
        <w:t>Multi-path fading propagation conditions</w:t>
      </w:r>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414" w:name="_Toc21127840"/>
      <w:bookmarkStart w:id="5415" w:name="_Toc29812049"/>
      <w:bookmarkStart w:id="5416" w:name="_Toc36817601"/>
      <w:bookmarkStart w:id="5417" w:name="_Toc37260525"/>
      <w:bookmarkStart w:id="5418" w:name="_Toc37267913"/>
      <w:bookmarkStart w:id="5419" w:name="_Toc44712520"/>
      <w:bookmarkStart w:id="5420" w:name="_Toc45893832"/>
      <w:bookmarkStart w:id="5421" w:name="_Toc53178538"/>
      <w:bookmarkStart w:id="5422" w:name="_Toc53178989"/>
      <w:bookmarkStart w:id="5423" w:name="_Toc61179237"/>
      <w:bookmarkStart w:id="5424" w:name="_Toc61179707"/>
      <w:bookmarkStart w:id="5425" w:name="_Toc67917009"/>
      <w:bookmarkStart w:id="5426" w:name="_Toc74663630"/>
      <w:bookmarkStart w:id="5427" w:name="_Toc82622173"/>
      <w:bookmarkStart w:id="5428" w:name="_Toc90423020"/>
      <w:bookmarkStart w:id="5429" w:name="_Toc106783224"/>
      <w:bookmarkStart w:id="5430" w:name="_Toc107312116"/>
      <w:bookmarkStart w:id="5431" w:name="_Toc107419700"/>
      <w:bookmarkStart w:id="5432" w:name="_Toc107475337"/>
      <w:bookmarkStart w:id="5433" w:name="_Toc114255930"/>
      <w:bookmarkStart w:id="5434" w:name="_Toc115186610"/>
      <w:bookmarkStart w:id="5435" w:name="_Toc123044339"/>
      <w:bookmarkStart w:id="5436" w:name="_Toc124157978"/>
      <w:bookmarkStart w:id="5437" w:name="_Toc124259901"/>
      <w:bookmarkStart w:id="5438" w:name="_Toc130584973"/>
      <w:bookmarkStart w:id="5439" w:name="_Toc137464629"/>
      <w:bookmarkStart w:id="5440" w:name="_Toc138884298"/>
      <w:bookmarkStart w:id="5441" w:name="_Toc145643499"/>
      <w:r>
        <w:rPr>
          <w:rFonts w:hint="eastAsia"/>
          <w:lang w:eastAsia="zh-CN"/>
        </w:rPr>
        <w:t>D</w:t>
      </w:r>
      <w:r w:rsidRPr="009C5E3E">
        <w:rPr>
          <w:lang w:eastAsia="zh-CN"/>
        </w:rPr>
        <w:t>.2.1</w:t>
      </w:r>
      <w:r w:rsidRPr="009C5E3E">
        <w:rPr>
          <w:lang w:eastAsia="zh-CN"/>
        </w:rPr>
        <w:tab/>
        <w:t>Delay profiles</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442" w:name="_Toc21127841"/>
      <w:bookmarkStart w:id="5443" w:name="_Toc29812050"/>
      <w:bookmarkStart w:id="5444" w:name="_Toc36817602"/>
      <w:bookmarkStart w:id="5445" w:name="_Toc37260526"/>
      <w:bookmarkStart w:id="5446" w:name="_Toc37267914"/>
      <w:bookmarkStart w:id="5447" w:name="_Toc44712521"/>
      <w:bookmarkStart w:id="5448" w:name="_Toc45893833"/>
      <w:bookmarkStart w:id="5449" w:name="_Toc53178539"/>
      <w:bookmarkStart w:id="5450" w:name="_Toc53178990"/>
      <w:bookmarkStart w:id="5451" w:name="_Toc61179238"/>
      <w:bookmarkStart w:id="5452" w:name="_Toc61179708"/>
      <w:bookmarkStart w:id="5453" w:name="_Toc67917010"/>
      <w:bookmarkStart w:id="5454" w:name="_Toc74663631"/>
      <w:bookmarkStart w:id="5455" w:name="_Toc82622174"/>
      <w:bookmarkStart w:id="5456" w:name="_Toc90423021"/>
      <w:bookmarkStart w:id="5457" w:name="_Toc106783225"/>
      <w:bookmarkStart w:id="5458" w:name="_Toc107312117"/>
      <w:bookmarkStart w:id="5459" w:name="_Toc107419701"/>
      <w:bookmarkStart w:id="5460" w:name="_Toc107475338"/>
      <w:bookmarkStart w:id="5461" w:name="_Toc114255931"/>
      <w:bookmarkStart w:id="5462" w:name="_Toc115186611"/>
      <w:bookmarkStart w:id="5463" w:name="_Toc123044340"/>
      <w:bookmarkStart w:id="5464" w:name="_Toc124157979"/>
      <w:bookmarkStart w:id="5465" w:name="_Toc124259902"/>
      <w:bookmarkStart w:id="5466" w:name="_Toc130584974"/>
      <w:bookmarkStart w:id="5467" w:name="_Toc137464630"/>
      <w:bookmarkStart w:id="5468" w:name="_Toc138884299"/>
      <w:bookmarkStart w:id="5469" w:name="_Toc145643500"/>
      <w:r>
        <w:rPr>
          <w:lang w:eastAsia="zh-CN"/>
        </w:rPr>
        <w:t>D</w:t>
      </w:r>
      <w:r w:rsidRPr="009C5E3E">
        <w:rPr>
          <w:lang w:eastAsia="zh-CN"/>
        </w:rPr>
        <w:t>.2.1.1</w:t>
      </w:r>
      <w:r w:rsidRPr="009C5E3E">
        <w:rPr>
          <w:lang w:eastAsia="zh-CN"/>
        </w:rPr>
        <w:tab/>
        <w:t>Delay profiles for FR1</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5470" w:name="_Toc21127843"/>
      <w:bookmarkStart w:id="5471" w:name="_Toc29812052"/>
      <w:bookmarkStart w:id="5472" w:name="_Toc36817604"/>
      <w:bookmarkStart w:id="5473" w:name="_Toc37260528"/>
      <w:bookmarkStart w:id="5474" w:name="_Toc37267916"/>
      <w:bookmarkStart w:id="5475" w:name="_Toc44712523"/>
      <w:bookmarkStart w:id="5476" w:name="_Toc45893835"/>
      <w:bookmarkStart w:id="5477" w:name="_Toc53178541"/>
      <w:bookmarkStart w:id="5478" w:name="_Toc53178992"/>
      <w:bookmarkStart w:id="5479" w:name="_Toc61179240"/>
      <w:bookmarkStart w:id="5480" w:name="_Toc61179710"/>
      <w:bookmarkStart w:id="5481" w:name="_Toc67917012"/>
      <w:bookmarkStart w:id="5482" w:name="_Toc74663633"/>
      <w:bookmarkStart w:id="5483" w:name="_Toc82622176"/>
      <w:bookmarkStart w:id="5484" w:name="_Toc90423023"/>
      <w:bookmarkStart w:id="5485" w:name="_Toc106783227"/>
      <w:bookmarkStart w:id="5486" w:name="_Toc107312119"/>
      <w:bookmarkStart w:id="5487" w:name="_Toc107419703"/>
      <w:bookmarkStart w:id="5488" w:name="_Toc107475340"/>
      <w:bookmarkStart w:id="5489" w:name="_Toc114255933"/>
      <w:bookmarkStart w:id="5490" w:name="_Toc115186613"/>
      <w:bookmarkStart w:id="5491" w:name="_Toc123044341"/>
      <w:bookmarkStart w:id="5492" w:name="_Toc124157980"/>
      <w:bookmarkStart w:id="5493" w:name="_Toc124259903"/>
      <w:bookmarkStart w:id="5494" w:name="_Toc130584975"/>
      <w:bookmarkStart w:id="5495" w:name="_Toc137464631"/>
      <w:bookmarkStart w:id="5496" w:name="_Toc138884300"/>
      <w:bookmarkStart w:id="5497" w:name="_Toc145643501"/>
      <w:r>
        <w:rPr>
          <w:lang w:eastAsia="zh-CN"/>
        </w:rPr>
        <w:t>D.</w:t>
      </w:r>
      <w:r w:rsidRPr="009C5E3E">
        <w:rPr>
          <w:lang w:eastAsia="zh-CN"/>
        </w:rPr>
        <w:t>2.2</w:t>
      </w:r>
      <w:r w:rsidRPr="009C5E3E">
        <w:rPr>
          <w:lang w:eastAsia="zh-CN"/>
        </w:rPr>
        <w:tab/>
        <w:t>Combinations of channel model parameters</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5498" w:name="_Toc58860591"/>
      <w:bookmarkStart w:id="5499" w:name="_Toc58863095"/>
      <w:bookmarkStart w:id="5500" w:name="_Toc61183080"/>
      <w:bookmarkStart w:id="5501" w:name="_Toc66728395"/>
      <w:bookmarkStart w:id="5502" w:name="_Toc74962272"/>
      <w:bookmarkStart w:id="5503" w:name="_Toc75243182"/>
      <w:bookmarkStart w:id="5504" w:name="_Toc76545528"/>
      <w:bookmarkStart w:id="5505" w:name="_Toc82595631"/>
      <w:bookmarkStart w:id="5506" w:name="_Toc89955662"/>
      <w:bookmarkStart w:id="5507" w:name="_Toc98774090"/>
      <w:bookmarkStart w:id="5508" w:name="_Toc106201851"/>
      <w:bookmarkStart w:id="5509" w:name="_Toc120545067"/>
      <w:bookmarkStart w:id="5510" w:name="_Toc120545426"/>
      <w:bookmarkStart w:id="5511" w:name="_Toc120546056"/>
      <w:bookmarkStart w:id="5512" w:name="_Toc120606960"/>
      <w:bookmarkStart w:id="5513" w:name="_Toc120607314"/>
      <w:bookmarkStart w:id="5514" w:name="_Toc120607671"/>
      <w:bookmarkStart w:id="5515" w:name="_Toc120608034"/>
      <w:bookmarkStart w:id="5516" w:name="_Toc120608399"/>
      <w:bookmarkStart w:id="5517" w:name="_Toc120608779"/>
      <w:bookmarkStart w:id="5518" w:name="_Toc120609159"/>
      <w:bookmarkStart w:id="5519" w:name="_Toc120609550"/>
      <w:bookmarkStart w:id="5520" w:name="_Toc120609941"/>
      <w:bookmarkStart w:id="5521" w:name="_Toc120610342"/>
      <w:bookmarkStart w:id="5522" w:name="_Toc120611095"/>
      <w:bookmarkStart w:id="5523" w:name="_Toc120611504"/>
      <w:bookmarkStart w:id="5524" w:name="_Toc120611922"/>
      <w:bookmarkStart w:id="5525" w:name="_Toc120612342"/>
      <w:bookmarkStart w:id="5526" w:name="_Toc120612769"/>
      <w:bookmarkStart w:id="5527" w:name="_Toc120613198"/>
      <w:bookmarkStart w:id="5528" w:name="_Toc120613628"/>
      <w:bookmarkStart w:id="5529" w:name="_Toc120614058"/>
      <w:bookmarkStart w:id="5530" w:name="_Toc120614501"/>
      <w:bookmarkStart w:id="5531" w:name="_Toc120614960"/>
      <w:bookmarkStart w:id="5532" w:name="_Toc120615435"/>
      <w:bookmarkStart w:id="5533" w:name="_Toc120622643"/>
      <w:bookmarkStart w:id="5534" w:name="_Toc120623149"/>
      <w:bookmarkStart w:id="5535" w:name="_Toc120623787"/>
      <w:bookmarkStart w:id="5536" w:name="_Toc120624324"/>
      <w:bookmarkStart w:id="5537" w:name="_Toc120624861"/>
      <w:bookmarkStart w:id="5538" w:name="_Toc120625398"/>
      <w:bookmarkStart w:id="5539" w:name="_Toc120625935"/>
      <w:bookmarkStart w:id="5540" w:name="_Toc120626482"/>
      <w:bookmarkStart w:id="5541" w:name="_Toc120627038"/>
      <w:bookmarkStart w:id="5542" w:name="_Toc120627603"/>
      <w:bookmarkStart w:id="5543" w:name="_Toc120628179"/>
      <w:bookmarkStart w:id="5544" w:name="_Toc120628764"/>
      <w:bookmarkStart w:id="5545" w:name="_Toc120629352"/>
      <w:bookmarkStart w:id="5546" w:name="_Toc120629972"/>
      <w:bookmarkStart w:id="5547" w:name="_Toc120631503"/>
      <w:bookmarkStart w:id="5548" w:name="_Toc120632154"/>
      <w:bookmarkStart w:id="5549" w:name="_Toc120632804"/>
      <w:bookmarkStart w:id="5550" w:name="_Toc120633454"/>
      <w:bookmarkStart w:id="5551" w:name="_Toc120634104"/>
      <w:bookmarkStart w:id="5552" w:name="_Toc120634756"/>
      <w:bookmarkStart w:id="5553" w:name="_Toc120635412"/>
      <w:bookmarkStart w:id="5554" w:name="_Toc121754536"/>
      <w:bookmarkStart w:id="5555" w:name="_Toc121755206"/>
      <w:bookmarkStart w:id="5556" w:name="_Toc121823162"/>
      <w:bookmarkStart w:id="5557" w:name="_Toc137464632"/>
      <w:bookmarkStart w:id="5558" w:name="_Toc138884301"/>
      <w:bookmarkStart w:id="5559" w:name="_Toc145643502"/>
      <w:r>
        <w:rPr>
          <w:lang w:eastAsia="en-GB"/>
        </w:rPr>
        <w:lastRenderedPageBreak/>
        <w:t>D</w:t>
      </w:r>
      <w:r w:rsidRPr="00CB6754">
        <w:rPr>
          <w:lang w:eastAsia="en-GB"/>
        </w:rPr>
        <w:t>.2.3</w:t>
      </w:r>
      <w:r w:rsidRPr="00CB6754">
        <w:rPr>
          <w:lang w:eastAsia="en-GB"/>
        </w:rPr>
        <w:tab/>
        <w:t>MIMO channel correlation matrices</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5560" w:name="_Toc21100279"/>
      <w:bookmarkStart w:id="5561" w:name="_Toc29810077"/>
      <w:bookmarkStart w:id="5562" w:name="_Toc36645470"/>
      <w:bookmarkStart w:id="5563" w:name="_Toc37272524"/>
      <w:bookmarkStart w:id="5564" w:name="_Toc45884771"/>
      <w:bookmarkStart w:id="5565" w:name="_Toc53182805"/>
      <w:bookmarkStart w:id="5566" w:name="_Toc58860592"/>
      <w:bookmarkStart w:id="5567" w:name="_Toc58863096"/>
      <w:bookmarkStart w:id="5568" w:name="_Toc61183081"/>
      <w:bookmarkStart w:id="5569" w:name="_Toc66728396"/>
      <w:bookmarkStart w:id="5570" w:name="_Toc74962273"/>
      <w:bookmarkStart w:id="5571" w:name="_Toc75243183"/>
      <w:bookmarkStart w:id="5572" w:name="_Toc76545529"/>
      <w:bookmarkStart w:id="5573" w:name="_Toc82595632"/>
      <w:bookmarkStart w:id="5574" w:name="_Toc89955663"/>
      <w:bookmarkStart w:id="5575" w:name="_Toc98774091"/>
      <w:bookmarkStart w:id="5576" w:name="_Toc106201852"/>
      <w:bookmarkStart w:id="5577" w:name="_Toc120545068"/>
      <w:bookmarkStart w:id="5578" w:name="_Toc120545427"/>
      <w:bookmarkStart w:id="5579" w:name="_Toc120546057"/>
      <w:bookmarkStart w:id="5580" w:name="_Toc120606961"/>
      <w:bookmarkStart w:id="5581" w:name="_Toc120607315"/>
      <w:bookmarkStart w:id="5582" w:name="_Toc120607672"/>
      <w:bookmarkStart w:id="5583" w:name="_Toc120608035"/>
      <w:bookmarkStart w:id="5584" w:name="_Toc120608400"/>
      <w:bookmarkStart w:id="5585" w:name="_Toc120608780"/>
      <w:bookmarkStart w:id="5586" w:name="_Toc120609160"/>
      <w:bookmarkStart w:id="5587" w:name="_Toc120609551"/>
      <w:bookmarkStart w:id="5588" w:name="_Toc120609942"/>
      <w:bookmarkStart w:id="5589" w:name="_Toc120610343"/>
      <w:bookmarkStart w:id="5590" w:name="_Toc120611096"/>
      <w:bookmarkStart w:id="5591" w:name="_Toc120611505"/>
      <w:bookmarkStart w:id="5592" w:name="_Toc120611923"/>
      <w:bookmarkStart w:id="5593" w:name="_Toc120612343"/>
      <w:bookmarkStart w:id="5594" w:name="_Toc120612770"/>
      <w:bookmarkStart w:id="5595" w:name="_Toc120613199"/>
      <w:bookmarkStart w:id="5596" w:name="_Toc120613629"/>
      <w:bookmarkStart w:id="5597" w:name="_Toc120614059"/>
      <w:bookmarkStart w:id="5598" w:name="_Toc120614502"/>
      <w:bookmarkStart w:id="5599" w:name="_Toc120614961"/>
      <w:bookmarkStart w:id="5600" w:name="_Toc120615436"/>
      <w:bookmarkStart w:id="5601" w:name="_Toc120622644"/>
      <w:bookmarkStart w:id="5602" w:name="_Toc120623150"/>
      <w:bookmarkStart w:id="5603" w:name="_Toc120623788"/>
      <w:bookmarkStart w:id="5604" w:name="_Toc120624325"/>
      <w:bookmarkStart w:id="5605" w:name="_Toc120624862"/>
      <w:bookmarkStart w:id="5606" w:name="_Toc120625399"/>
      <w:bookmarkStart w:id="5607" w:name="_Toc120625936"/>
      <w:bookmarkStart w:id="5608" w:name="_Toc120626483"/>
      <w:bookmarkStart w:id="5609" w:name="_Toc120627039"/>
      <w:bookmarkStart w:id="5610" w:name="_Toc120627604"/>
      <w:bookmarkStart w:id="5611" w:name="_Toc120628180"/>
      <w:bookmarkStart w:id="5612" w:name="_Toc120628765"/>
      <w:bookmarkStart w:id="5613" w:name="_Toc120629353"/>
      <w:bookmarkStart w:id="5614" w:name="_Toc120629973"/>
      <w:bookmarkStart w:id="5615" w:name="_Toc120631504"/>
      <w:bookmarkStart w:id="5616" w:name="_Toc120632155"/>
      <w:bookmarkStart w:id="5617" w:name="_Toc120632805"/>
      <w:bookmarkStart w:id="5618" w:name="_Toc120633455"/>
      <w:bookmarkStart w:id="5619" w:name="_Toc120634105"/>
      <w:bookmarkStart w:id="5620" w:name="_Toc120634757"/>
      <w:bookmarkStart w:id="5621" w:name="_Toc120635413"/>
      <w:bookmarkStart w:id="5622" w:name="_Toc121754537"/>
      <w:bookmarkStart w:id="5623" w:name="_Toc121755207"/>
      <w:bookmarkStart w:id="5624" w:name="_Toc121823163"/>
      <w:bookmarkStart w:id="5625" w:name="_Toc137464633"/>
      <w:bookmarkStart w:id="5626" w:name="_Toc138884302"/>
      <w:bookmarkStart w:id="5627" w:name="_Toc145643503"/>
      <w:r>
        <w:rPr>
          <w:lang w:eastAsia="en-GB"/>
        </w:rPr>
        <w:t>D</w:t>
      </w:r>
      <w:r w:rsidRPr="00CB6754">
        <w:rPr>
          <w:lang w:eastAsia="en-GB"/>
        </w:rPr>
        <w:t>.2.3.1</w:t>
      </w:r>
      <w:r w:rsidRPr="00CB6754">
        <w:rPr>
          <w:lang w:eastAsia="en-GB"/>
        </w:rPr>
        <w:tab/>
        <w:t>MIMO correlation matrices using Uniform Linear Array</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5628" w:name="_Toc21100280"/>
      <w:bookmarkStart w:id="5629" w:name="_Toc29810078"/>
      <w:bookmarkStart w:id="5630" w:name="_Toc36645471"/>
      <w:bookmarkStart w:id="5631" w:name="_Toc37272525"/>
      <w:bookmarkStart w:id="5632" w:name="_Toc45884772"/>
      <w:bookmarkStart w:id="5633" w:name="_Toc53182806"/>
      <w:bookmarkStart w:id="5634" w:name="_Toc58860593"/>
      <w:bookmarkStart w:id="5635" w:name="_Toc58863097"/>
      <w:bookmarkStart w:id="5636" w:name="_Toc61183082"/>
      <w:bookmarkStart w:id="5637" w:name="_Toc66728397"/>
      <w:bookmarkStart w:id="5638" w:name="_Toc74962274"/>
      <w:bookmarkStart w:id="5639" w:name="_Toc75243184"/>
      <w:bookmarkStart w:id="5640" w:name="_Toc76545530"/>
      <w:bookmarkStart w:id="5641" w:name="_Toc82595633"/>
      <w:bookmarkStart w:id="5642" w:name="_Toc89955664"/>
      <w:bookmarkStart w:id="5643" w:name="_Toc98774092"/>
      <w:bookmarkStart w:id="5644" w:name="_Toc106201853"/>
      <w:bookmarkStart w:id="5645" w:name="_Toc120545069"/>
      <w:bookmarkStart w:id="5646" w:name="_Toc120545428"/>
      <w:bookmarkStart w:id="5647" w:name="_Toc120546058"/>
      <w:bookmarkStart w:id="5648" w:name="_Toc120606962"/>
      <w:bookmarkStart w:id="5649" w:name="_Toc120607316"/>
      <w:bookmarkStart w:id="5650" w:name="_Toc120607673"/>
      <w:bookmarkStart w:id="5651" w:name="_Toc120608036"/>
      <w:bookmarkStart w:id="5652" w:name="_Toc120608401"/>
      <w:bookmarkStart w:id="5653" w:name="_Toc120608781"/>
      <w:bookmarkStart w:id="5654" w:name="_Toc120609161"/>
      <w:bookmarkStart w:id="5655" w:name="_Toc120609552"/>
      <w:bookmarkStart w:id="5656" w:name="_Toc120609943"/>
      <w:bookmarkStart w:id="5657" w:name="_Toc120610344"/>
      <w:bookmarkStart w:id="5658" w:name="_Toc120611097"/>
      <w:bookmarkStart w:id="5659" w:name="_Toc120611506"/>
      <w:bookmarkStart w:id="5660" w:name="_Toc120611924"/>
      <w:bookmarkStart w:id="5661" w:name="_Toc120612344"/>
      <w:bookmarkStart w:id="5662" w:name="_Toc120612771"/>
      <w:bookmarkStart w:id="5663" w:name="_Toc120613200"/>
      <w:bookmarkStart w:id="5664" w:name="_Toc120613630"/>
      <w:bookmarkStart w:id="5665" w:name="_Toc120614060"/>
      <w:bookmarkStart w:id="5666" w:name="_Toc120614503"/>
      <w:bookmarkStart w:id="5667" w:name="_Toc120614962"/>
      <w:bookmarkStart w:id="5668" w:name="_Toc120615437"/>
      <w:bookmarkStart w:id="5669" w:name="_Toc120622645"/>
      <w:bookmarkStart w:id="5670" w:name="_Toc120623151"/>
      <w:bookmarkStart w:id="5671" w:name="_Toc120623789"/>
      <w:bookmarkStart w:id="5672" w:name="_Toc120624326"/>
      <w:bookmarkStart w:id="5673" w:name="_Toc120624863"/>
      <w:bookmarkStart w:id="5674" w:name="_Toc120625400"/>
      <w:bookmarkStart w:id="5675" w:name="_Toc120625937"/>
      <w:bookmarkStart w:id="5676" w:name="_Toc120626484"/>
      <w:bookmarkStart w:id="5677" w:name="_Toc120627040"/>
      <w:bookmarkStart w:id="5678" w:name="_Toc120627605"/>
      <w:bookmarkStart w:id="5679" w:name="_Toc120628181"/>
      <w:bookmarkStart w:id="5680" w:name="_Toc120628766"/>
      <w:bookmarkStart w:id="5681" w:name="_Toc120629354"/>
      <w:bookmarkStart w:id="5682" w:name="_Toc120629974"/>
      <w:bookmarkStart w:id="5683" w:name="_Toc120631505"/>
      <w:bookmarkStart w:id="5684" w:name="_Toc120632156"/>
      <w:bookmarkStart w:id="5685" w:name="_Toc120632806"/>
      <w:bookmarkStart w:id="5686" w:name="_Toc120633456"/>
      <w:bookmarkStart w:id="5687" w:name="_Toc120634106"/>
      <w:bookmarkStart w:id="5688" w:name="_Toc120634758"/>
      <w:bookmarkStart w:id="5689" w:name="_Toc120635414"/>
      <w:bookmarkStart w:id="5690" w:name="_Toc121754538"/>
      <w:bookmarkStart w:id="5691" w:name="_Toc121755208"/>
      <w:bookmarkStart w:id="5692" w:name="_Toc121823164"/>
      <w:bookmarkStart w:id="5693" w:name="_Toc137464634"/>
      <w:bookmarkStart w:id="5694" w:name="_Toc138884303"/>
      <w:bookmarkStart w:id="5695" w:name="_Toc145643504"/>
      <w:r>
        <w:rPr>
          <w:lang w:eastAsia="ko-KR"/>
        </w:rPr>
        <w:t>D</w:t>
      </w:r>
      <w:r w:rsidRPr="00CB6754">
        <w:rPr>
          <w:lang w:eastAsia="ko-KR"/>
        </w:rPr>
        <w:t>.2.3.1.1</w:t>
      </w:r>
      <w:r w:rsidRPr="00CB6754">
        <w:rPr>
          <w:lang w:eastAsia="ko-KR"/>
        </w:rPr>
        <w:tab/>
        <w:t>Definition of MIMO correlation matrices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5696" w:name="_Toc21100281"/>
      <w:bookmarkStart w:id="5697" w:name="_Toc29810079"/>
      <w:bookmarkStart w:id="5698" w:name="_Toc36645472"/>
      <w:bookmarkStart w:id="5699" w:name="_Toc37272526"/>
      <w:bookmarkStart w:id="5700" w:name="_Toc45884773"/>
      <w:bookmarkStart w:id="5701" w:name="_Toc53182807"/>
      <w:bookmarkStart w:id="5702" w:name="_Toc58860594"/>
      <w:bookmarkStart w:id="5703" w:name="_Toc58863098"/>
      <w:bookmarkStart w:id="5704" w:name="_Toc61183083"/>
      <w:bookmarkStart w:id="5705" w:name="_Toc66728398"/>
      <w:bookmarkStart w:id="5706" w:name="_Toc74962275"/>
      <w:bookmarkStart w:id="5707" w:name="_Toc75243185"/>
      <w:bookmarkStart w:id="5708" w:name="_Toc76545531"/>
      <w:bookmarkStart w:id="5709" w:name="_Toc82595634"/>
      <w:bookmarkStart w:id="5710" w:name="_Toc89955665"/>
      <w:bookmarkStart w:id="5711" w:name="_Toc98774093"/>
      <w:bookmarkStart w:id="5712" w:name="_Toc106201854"/>
      <w:bookmarkStart w:id="5713" w:name="_Toc120545070"/>
      <w:bookmarkStart w:id="5714" w:name="_Toc120545429"/>
      <w:bookmarkStart w:id="5715" w:name="_Toc120546059"/>
      <w:bookmarkStart w:id="5716" w:name="_Toc120606963"/>
      <w:bookmarkStart w:id="5717" w:name="_Toc120607317"/>
      <w:bookmarkStart w:id="5718" w:name="_Toc120607674"/>
      <w:bookmarkStart w:id="5719" w:name="_Toc120608037"/>
      <w:bookmarkStart w:id="5720" w:name="_Toc120608402"/>
      <w:bookmarkStart w:id="5721" w:name="_Toc120608782"/>
      <w:bookmarkStart w:id="5722" w:name="_Toc120609162"/>
      <w:bookmarkStart w:id="5723" w:name="_Toc120609553"/>
      <w:bookmarkStart w:id="5724" w:name="_Toc120609944"/>
      <w:bookmarkStart w:id="5725" w:name="_Toc120610345"/>
      <w:bookmarkStart w:id="5726" w:name="_Toc120611098"/>
      <w:bookmarkStart w:id="5727" w:name="_Toc120611507"/>
      <w:bookmarkStart w:id="5728" w:name="_Toc120611925"/>
      <w:bookmarkStart w:id="5729" w:name="_Toc120612345"/>
      <w:bookmarkStart w:id="5730" w:name="_Toc120612772"/>
      <w:bookmarkStart w:id="5731" w:name="_Toc120613201"/>
      <w:bookmarkStart w:id="5732" w:name="_Toc120613631"/>
      <w:bookmarkStart w:id="5733" w:name="_Toc120614061"/>
      <w:bookmarkStart w:id="5734" w:name="_Toc120614504"/>
      <w:bookmarkStart w:id="5735" w:name="_Toc120614963"/>
      <w:bookmarkStart w:id="5736" w:name="_Toc120615438"/>
      <w:bookmarkStart w:id="5737" w:name="_Toc120622646"/>
      <w:bookmarkStart w:id="5738" w:name="_Toc120623152"/>
      <w:bookmarkStart w:id="5739" w:name="_Toc120623790"/>
      <w:bookmarkStart w:id="5740" w:name="_Toc120624327"/>
      <w:bookmarkStart w:id="5741" w:name="_Toc120624864"/>
      <w:bookmarkStart w:id="5742" w:name="_Toc120625401"/>
      <w:bookmarkStart w:id="5743" w:name="_Toc120625938"/>
      <w:bookmarkStart w:id="5744" w:name="_Toc120626485"/>
      <w:bookmarkStart w:id="5745" w:name="_Toc120627041"/>
      <w:bookmarkStart w:id="5746" w:name="_Toc120627606"/>
      <w:bookmarkStart w:id="5747" w:name="_Toc120628182"/>
      <w:bookmarkStart w:id="5748" w:name="_Toc120628767"/>
      <w:bookmarkStart w:id="5749" w:name="_Toc120629355"/>
      <w:bookmarkStart w:id="5750" w:name="_Toc120629975"/>
      <w:bookmarkStart w:id="5751" w:name="_Toc120631506"/>
      <w:bookmarkStart w:id="5752" w:name="_Toc120632157"/>
      <w:bookmarkStart w:id="5753" w:name="_Toc120632807"/>
      <w:bookmarkStart w:id="5754" w:name="_Toc120633457"/>
      <w:bookmarkStart w:id="5755" w:name="_Toc120634107"/>
      <w:bookmarkStart w:id="5756" w:name="_Toc120634759"/>
      <w:bookmarkStart w:id="5757" w:name="_Toc120635415"/>
      <w:bookmarkStart w:id="5758" w:name="_Toc121754539"/>
      <w:bookmarkStart w:id="5759" w:name="_Toc121755209"/>
      <w:bookmarkStart w:id="5760" w:name="_Toc121823165"/>
      <w:bookmarkStart w:id="5761" w:name="_Toc137464635"/>
      <w:bookmarkStart w:id="5762" w:name="_Toc138884304"/>
      <w:bookmarkStart w:id="5763" w:name="_Toc145643505"/>
      <w:r>
        <w:rPr>
          <w:lang w:eastAsia="ko-KR"/>
        </w:rPr>
        <w:t>D</w:t>
      </w:r>
      <w:r w:rsidRPr="00CB6754">
        <w:rPr>
          <w:lang w:eastAsia="ko-KR"/>
        </w:rPr>
        <w:t>.2.3.1.2</w:t>
      </w:r>
      <w:r w:rsidRPr="00CB6754">
        <w:rPr>
          <w:lang w:eastAsia="ko-KR"/>
        </w:rPr>
        <w:tab/>
        <w:t>MIMO correlation matrices at high, medium and low level</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55pt;height:15.2pt" o:ole="">
                  <v:imagedata r:id="rId101" o:title=""/>
                </v:shape>
                <o:OLEObject Type="Embed" ProgID="Equation.3" ShapeID="_x0000_i1056" DrawAspect="Content" ObjectID="_1757326331" r:id="rId102"/>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5764" w:name="_Toc508717195"/>
      <w:bookmarkStart w:id="5765" w:name="_Toc37260540"/>
      <w:bookmarkStart w:id="5766" w:name="_Toc37267928"/>
      <w:bookmarkStart w:id="5767" w:name="_Toc44712535"/>
      <w:bookmarkStart w:id="5768" w:name="_Toc45893847"/>
      <w:bookmarkStart w:id="5769" w:name="_Toc53178553"/>
      <w:bookmarkStart w:id="5770" w:name="_Toc53179004"/>
      <w:bookmarkStart w:id="5771" w:name="_Toc61179252"/>
      <w:bookmarkStart w:id="5772" w:name="_Toc61179722"/>
      <w:bookmarkStart w:id="5773" w:name="_Toc67917024"/>
      <w:bookmarkStart w:id="5774" w:name="_Toc74663645"/>
      <w:bookmarkStart w:id="5775" w:name="_Toc82622188"/>
      <w:bookmarkStart w:id="5776" w:name="_Toc90423035"/>
      <w:bookmarkStart w:id="5777" w:name="_Toc106783239"/>
      <w:bookmarkStart w:id="5778" w:name="_Toc107312131"/>
      <w:bookmarkStart w:id="5779" w:name="_Toc107419715"/>
      <w:bookmarkStart w:id="5780" w:name="_Toc107475352"/>
      <w:bookmarkStart w:id="5781" w:name="_Toc114255945"/>
      <w:bookmarkStart w:id="5782" w:name="_Toc115186625"/>
      <w:r>
        <w:rPr>
          <w:rFonts w:ascii="Arial" w:eastAsia="DengXian" w:hAnsi="Arial"/>
          <w:noProof/>
          <w:sz w:val="36"/>
        </w:rPr>
        <w:t>D.3</w:t>
      </w:r>
      <w:r w:rsidRPr="009C5E3E">
        <w:rPr>
          <w:rFonts w:ascii="Arial" w:eastAsia="DengXian" w:hAnsi="Arial"/>
          <w:noProof/>
          <w:sz w:val="36"/>
        </w:rPr>
        <w:tab/>
        <w:t>Moving propagation conditions</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3F39DAEF" w14:textId="77777777" w:rsidR="005D74BC" w:rsidRPr="009C5E3E" w:rsidRDefault="005D74BC" w:rsidP="005D74BC">
      <w:pPr>
        <w:rPr>
          <w:rFonts w:eastAsia="DengXian" w:cs="v5.0.0"/>
        </w:rPr>
      </w:pPr>
      <w:bookmarkStart w:id="5783" w:name="_MON_987703773"/>
      <w:bookmarkStart w:id="5784" w:name="_MON_989248841"/>
      <w:bookmarkStart w:id="5785" w:name="_MON_1280167238"/>
      <w:bookmarkStart w:id="5786" w:name="_MON_1280167446"/>
      <w:bookmarkStart w:id="5787" w:name="_MON_1280167494"/>
      <w:bookmarkStart w:id="5788" w:name="_MON_987700724"/>
      <w:bookmarkStart w:id="5789" w:name="_MON_987701350"/>
      <w:bookmarkStart w:id="5790" w:name="_MON_987701393"/>
      <w:bookmarkStart w:id="5791" w:name="_MON_987701529"/>
      <w:bookmarkStart w:id="5792" w:name="_MON_987701557"/>
      <w:bookmarkStart w:id="5793" w:name="_MON_987701658"/>
      <w:bookmarkStart w:id="5794" w:name="_MON_987701769"/>
      <w:bookmarkStart w:id="5795" w:name="_MON_987702060"/>
      <w:bookmarkStart w:id="5796" w:name="_MON_987702611"/>
      <w:bookmarkStart w:id="5797" w:name="_MON_987703631"/>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5798" w:name="_MON_987703744"/>
    <w:bookmarkEnd w:id="5798"/>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7" type="#_x0000_t75" style="width:267.5pt;height:113pt" o:ole="" fillcolor="window">
            <v:imagedata r:id="rId105" o:title=""/>
          </v:shape>
          <o:OLEObject Type="Embed" ProgID="Word.Picture.8" ShapeID="_x0000_i1057" DrawAspect="Content" ObjectID="_1757326332" r:id="rId106"/>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75pt;height:31pt" o:ole="">
            <v:imagedata r:id="rId107" o:title=""/>
          </v:shape>
          <o:OLEObject Type="Embed" ProgID="Equation.3" ShapeID="_x0000_i1058" DrawAspect="Content" ObjectID="_1757326333" r:id="rId108"/>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lastRenderedPageBreak/>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5799" w:name="_Toc104311140"/>
      <w:bookmarkStart w:id="5800" w:name="_Toc106126841"/>
      <w:bookmarkStart w:id="5801" w:name="_Toc106177154"/>
      <w:bookmarkStart w:id="5802" w:name="_Toc114242322"/>
      <w:bookmarkStart w:id="5803" w:name="_Toc123044342"/>
      <w:bookmarkStart w:id="5804" w:name="_Toc124157981"/>
      <w:bookmarkStart w:id="5805" w:name="_Toc124259904"/>
      <w:bookmarkStart w:id="5806" w:name="_Toc130584976"/>
      <w:bookmarkStart w:id="5807" w:name="_Toc137464636"/>
      <w:bookmarkStart w:id="5808" w:name="_Toc138884305"/>
      <w:bookmarkStart w:id="5809" w:name="_Toc145643506"/>
      <w:r w:rsidRPr="00047AD5">
        <w:lastRenderedPageBreak/>
        <w:t xml:space="preserve">Annex </w:t>
      </w:r>
      <w:r w:rsidR="005D74BC">
        <w:t>E</w:t>
      </w:r>
      <w:r w:rsidR="005D74BC" w:rsidRPr="00047AD5">
        <w:t xml:space="preserve"> </w:t>
      </w:r>
      <w:r w:rsidRPr="00047AD5">
        <w:t>(informative):</w:t>
      </w:r>
      <w:r w:rsidRPr="00047AD5">
        <w:br/>
        <w:t>Change history</w:t>
      </w:r>
      <w:bookmarkStart w:id="5810" w:name="historyclause"/>
      <w:bookmarkEnd w:id="5799"/>
      <w:bookmarkEnd w:id="5800"/>
      <w:bookmarkEnd w:id="5801"/>
      <w:bookmarkEnd w:id="5802"/>
      <w:bookmarkEnd w:id="5803"/>
      <w:bookmarkEnd w:id="5804"/>
      <w:bookmarkEnd w:id="5805"/>
      <w:bookmarkEnd w:id="5806"/>
      <w:bookmarkEnd w:id="5807"/>
      <w:bookmarkEnd w:id="5808"/>
      <w:bookmarkEnd w:id="5809"/>
      <w:bookmarkEnd w:id="5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581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5811"/>
    </w:tbl>
    <w:p w14:paraId="45F82996" w14:textId="77777777" w:rsidR="00080512" w:rsidRDefault="00080512" w:rsidP="00A54DD9"/>
    <w:sectPr w:rsidR="00080512">
      <w:headerReference w:type="default" r:id="rId109"/>
      <w:footerReference w:type="default" r:id="rId1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0053" w14:textId="77777777" w:rsidR="004D3D18" w:rsidRDefault="004D3D18">
      <w:r>
        <w:separator/>
      </w:r>
    </w:p>
  </w:endnote>
  <w:endnote w:type="continuationSeparator" w:id="0">
    <w:p w14:paraId="144CAA80" w14:textId="77777777" w:rsidR="004D3D18" w:rsidRDefault="004D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65AAE" w14:textId="77777777" w:rsidR="004D3D18" w:rsidRDefault="004D3D18">
      <w:r>
        <w:separator/>
      </w:r>
    </w:p>
  </w:footnote>
  <w:footnote w:type="continuationSeparator" w:id="0">
    <w:p w14:paraId="1B4DD819" w14:textId="77777777" w:rsidR="004D3D18" w:rsidRDefault="004D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EE5F608"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828">
      <w:rPr>
        <w:rFonts w:ascii="Arial" w:hAnsi="Arial" w:cs="Arial"/>
        <w:b/>
        <w:noProof/>
        <w:sz w:val="18"/>
        <w:szCs w:val="18"/>
      </w:rPr>
      <w:t>3GPP TS 38.108 V17.45.0 (2023-0609)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7DDAF235"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828">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A28FF"/>
    <w:rsid w:val="007A37C8"/>
    <w:rsid w:val="007A4632"/>
    <w:rsid w:val="007B600E"/>
    <w:rsid w:val="007B648A"/>
    <w:rsid w:val="007C7BC1"/>
    <w:rsid w:val="007D2BF7"/>
    <w:rsid w:val="007E55C6"/>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A4C"/>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6.wmf"/><Relationship Id="rId89" Type="http://schemas.openxmlformats.org/officeDocument/2006/relationships/image" Target="media/image50.wmf"/><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image" Target="media/image66.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oleObject" Target="embeddings/oleObject32.bin"/><Relationship Id="rId110"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image" Target="media/image63.wmf"/><Relationship Id="rId108"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 Id="rId109" Type="http://schemas.openxmlformats.org/officeDocument/2006/relationships/header" Target="header1.xml"/><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89</Pages>
  <Words>27326</Words>
  <Characters>155762</Characters>
  <Application>Microsoft Office Word</Application>
  <DocSecurity>0</DocSecurity>
  <Lines>1298</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86</cp:revision>
  <cp:lastPrinted>2022-05-25T14:27:00Z</cp:lastPrinted>
  <dcterms:created xsi:type="dcterms:W3CDTF">2022-05-26T06:38:00Z</dcterms:created>
  <dcterms:modified xsi:type="dcterms:W3CDTF">2023-09-27T10:52:00Z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