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5FEAEC85"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DF4CE3" w:rsidRPr="000C243E">
              <w:t>V</w:t>
            </w:r>
            <w:r w:rsidR="00DF4CE3">
              <w:rPr>
                <w:rFonts w:hint="eastAsia"/>
                <w:lang w:eastAsia="zh-CN"/>
              </w:rPr>
              <w:t>1</w:t>
            </w:r>
            <w:r w:rsidR="00DF4CE3">
              <w:rPr>
                <w:lang w:eastAsia="zh-CN"/>
              </w:rPr>
              <w:t>9</w:t>
            </w:r>
            <w:r w:rsidR="00470BBF">
              <w:rPr>
                <w:rFonts w:hint="eastAsia"/>
                <w:lang w:eastAsia="zh-CN"/>
              </w:rPr>
              <w:t>.</w:t>
            </w:r>
            <w:r w:rsidR="00F84FB0">
              <w:rPr>
                <w:lang w:eastAsia="zh-CN"/>
              </w:rPr>
              <w:t>2</w:t>
            </w:r>
            <w:r w:rsidRPr="000C243E">
              <w:t>.</w:t>
            </w:r>
            <w:bookmarkEnd w:id="3"/>
            <w:r w:rsidR="00694D92">
              <w:rPr>
                <w:rFonts w:hint="eastAsia"/>
                <w:lang w:eastAsia="zh-CN"/>
              </w:rPr>
              <w:t>0</w:t>
            </w:r>
            <w:r w:rsidRPr="000C243E">
              <w:t xml:space="preserve"> </w:t>
            </w:r>
            <w:r w:rsidRPr="000C243E">
              <w:rPr>
                <w:sz w:val="32"/>
              </w:rPr>
              <w:t>(</w:t>
            </w:r>
            <w:bookmarkStart w:id="4" w:name="issueDate"/>
            <w:r w:rsidR="00077DC1">
              <w:rPr>
                <w:rFonts w:hint="eastAsia"/>
                <w:sz w:val="32"/>
                <w:lang w:eastAsia="zh-CN"/>
              </w:rPr>
              <w:t>202</w:t>
            </w:r>
            <w:r w:rsidR="00077DC1">
              <w:rPr>
                <w:sz w:val="32"/>
                <w:lang w:eastAsia="zh-CN"/>
              </w:rPr>
              <w:t>5</w:t>
            </w:r>
            <w:r w:rsidRPr="000C243E">
              <w:rPr>
                <w:sz w:val="32"/>
              </w:rPr>
              <w:t>-</w:t>
            </w:r>
            <w:bookmarkEnd w:id="4"/>
            <w:r w:rsidR="00F84FB0">
              <w:rPr>
                <w:sz w:val="32"/>
                <w:lang w:eastAsia="zh-CN"/>
              </w:rPr>
              <w:t>09</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4A978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DF4CE3">
              <w:rPr>
                <w:rStyle w:val="ZGSM"/>
              </w:rPr>
              <w:t>19</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820755778"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6D72A49B" w:rsidR="00E16509" w:rsidRPr="00133525" w:rsidRDefault="00E16509" w:rsidP="00133525">
            <w:pPr>
              <w:pStyle w:val="FP"/>
              <w:jc w:val="center"/>
              <w:rPr>
                <w:noProof/>
                <w:sz w:val="18"/>
              </w:rPr>
            </w:pPr>
            <w:r w:rsidRPr="00133525">
              <w:rPr>
                <w:noProof/>
                <w:sz w:val="18"/>
              </w:rPr>
              <w:t xml:space="preserve">© </w:t>
            </w:r>
            <w:r w:rsidR="00077DC1" w:rsidRPr="00224CEF">
              <w:rPr>
                <w:noProof/>
                <w:sz w:val="18"/>
              </w:rPr>
              <w:t>20</w:t>
            </w:r>
            <w:r w:rsidR="00077DC1">
              <w:rPr>
                <w:rFonts w:hint="eastAsia"/>
                <w:noProof/>
                <w:sz w:val="18"/>
              </w:rPr>
              <w:t>2</w:t>
            </w:r>
            <w:r w:rsidR="00077DC1">
              <w:rPr>
                <w:noProof/>
                <w:sz w:val="18"/>
                <w:lang w:eastAsia="zh-CN"/>
              </w:rPr>
              <w:t>5</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57A7DE4F" w14:textId="105BADBA" w:rsidR="009B333D" w:rsidRDefault="009B333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_Toc200467587 \h </w:instrText>
      </w:r>
      <w:r>
        <w:fldChar w:fldCharType="separate"/>
      </w:r>
      <w:r>
        <w:t>32</w:t>
      </w:r>
      <w:r>
        <w:fldChar w:fldCharType="end"/>
      </w:r>
    </w:p>
    <w:p w14:paraId="5E0857F6" w14:textId="51E88FB5" w:rsidR="009B333D" w:rsidRDefault="009B333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_Toc200467588 \h </w:instrText>
      </w:r>
      <w:r>
        <w:fldChar w:fldCharType="separate"/>
      </w:r>
      <w:r>
        <w:t>34</w:t>
      </w:r>
      <w:r>
        <w:fldChar w:fldCharType="end"/>
      </w:r>
    </w:p>
    <w:p w14:paraId="01235B5A" w14:textId="567D3A35" w:rsidR="009B333D" w:rsidRDefault="009B333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_Toc200467589 \h </w:instrText>
      </w:r>
      <w:r>
        <w:fldChar w:fldCharType="separate"/>
      </w:r>
      <w:r>
        <w:t>34</w:t>
      </w:r>
      <w:r>
        <w:fldChar w:fldCharType="end"/>
      </w:r>
    </w:p>
    <w:p w14:paraId="44743D26" w14:textId="19F9719B" w:rsidR="009B333D" w:rsidRDefault="009B333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_Toc200467590 \h </w:instrText>
      </w:r>
      <w:r>
        <w:fldChar w:fldCharType="separate"/>
      </w:r>
      <w:r>
        <w:t>35</w:t>
      </w:r>
      <w:r>
        <w:fldChar w:fldCharType="end"/>
      </w:r>
    </w:p>
    <w:p w14:paraId="3A5AB026" w14:textId="4D7D1505" w:rsidR="009B333D" w:rsidRDefault="009B333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_Toc200467591 \h </w:instrText>
      </w:r>
      <w:r>
        <w:fldChar w:fldCharType="separate"/>
      </w:r>
      <w:r>
        <w:t>35</w:t>
      </w:r>
      <w:r>
        <w:fldChar w:fldCharType="end"/>
      </w:r>
    </w:p>
    <w:p w14:paraId="442482D6" w14:textId="3266AE61" w:rsidR="009B333D" w:rsidRDefault="009B333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_Toc200467592 \h </w:instrText>
      </w:r>
      <w:r>
        <w:fldChar w:fldCharType="separate"/>
      </w:r>
      <w:r>
        <w:t>38</w:t>
      </w:r>
      <w:r>
        <w:fldChar w:fldCharType="end"/>
      </w:r>
    </w:p>
    <w:p w14:paraId="47BC2E33" w14:textId="052CD682" w:rsidR="009B333D" w:rsidRDefault="009B333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_Toc200467593 \h </w:instrText>
      </w:r>
      <w:r>
        <w:fldChar w:fldCharType="separate"/>
      </w:r>
      <w:r>
        <w:t>39</w:t>
      </w:r>
      <w:r>
        <w:fldChar w:fldCharType="end"/>
      </w:r>
    </w:p>
    <w:p w14:paraId="194527EE" w14:textId="36A00DC1" w:rsidR="009B333D" w:rsidRDefault="009B333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_Toc200467594 \h </w:instrText>
      </w:r>
      <w:r>
        <w:fldChar w:fldCharType="separate"/>
      </w:r>
      <w:r>
        <w:t>40</w:t>
      </w:r>
      <w:r>
        <w:fldChar w:fldCharType="end"/>
      </w:r>
    </w:p>
    <w:p w14:paraId="0D19A14B" w14:textId="67626B38"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267692">
        <w:rPr>
          <w:snapToGrid w:val="0"/>
        </w:rPr>
        <w:t>Relationship between Minimum Requirements and Test Requirements</w:t>
      </w:r>
      <w:r>
        <w:tab/>
      </w:r>
      <w:r>
        <w:fldChar w:fldCharType="begin"/>
      </w:r>
      <w:r>
        <w:instrText xml:space="preserve"> PAGEREF _Toc200467595 \h </w:instrText>
      </w:r>
      <w:r>
        <w:fldChar w:fldCharType="separate"/>
      </w:r>
      <w:r>
        <w:t>40</w:t>
      </w:r>
      <w:r>
        <w:fldChar w:fldCharType="end"/>
      </w:r>
    </w:p>
    <w:p w14:paraId="2B4D66D4" w14:textId="6653205B"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_Toc200467596 \h </w:instrText>
      </w:r>
      <w:r>
        <w:fldChar w:fldCharType="separate"/>
      </w:r>
      <w:r>
        <w:t>41</w:t>
      </w:r>
      <w:r>
        <w:fldChar w:fldCharType="end"/>
      </w:r>
    </w:p>
    <w:p w14:paraId="536EAFC7" w14:textId="37BD9F3A" w:rsidR="009B333D" w:rsidRDefault="009B333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267692">
        <w:rPr>
          <w:i/>
          <w:iCs/>
        </w:rPr>
        <w:t xml:space="preserve">RF </w:t>
      </w:r>
      <w:r w:rsidRPr="00267692">
        <w:rPr>
          <w:i/>
        </w:rPr>
        <w:t>repeater type 1-C</w:t>
      </w:r>
      <w:r>
        <w:tab/>
      </w:r>
      <w:r>
        <w:fldChar w:fldCharType="begin"/>
      </w:r>
      <w:r>
        <w:instrText xml:space="preserve"> PAGEREF _Toc200467597 \h </w:instrText>
      </w:r>
      <w:r>
        <w:fldChar w:fldCharType="separate"/>
      </w:r>
      <w:r>
        <w:t>41</w:t>
      </w:r>
      <w:r>
        <w:fldChar w:fldCharType="end"/>
      </w:r>
    </w:p>
    <w:p w14:paraId="585A3A30" w14:textId="565E5762" w:rsidR="009B333D" w:rsidRDefault="009B333D">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_Toc200467598 \h </w:instrText>
      </w:r>
      <w:r>
        <w:fldChar w:fldCharType="separate"/>
      </w:r>
      <w:r>
        <w:t>41</w:t>
      </w:r>
      <w:r>
        <w:fldChar w:fldCharType="end"/>
      </w:r>
    </w:p>
    <w:p w14:paraId="18771590" w14:textId="6754BFCB" w:rsidR="009B333D" w:rsidRDefault="009B333D">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_Toc200467599 \h </w:instrText>
      </w:r>
      <w:r>
        <w:fldChar w:fldCharType="separate"/>
      </w:r>
      <w:r>
        <w:t>42</w:t>
      </w:r>
      <w:r>
        <w:fldChar w:fldCharType="end"/>
      </w:r>
    </w:p>
    <w:p w14:paraId="2B82EBC9" w14:textId="73919605" w:rsidR="009B333D" w:rsidRDefault="009B333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267692">
        <w:rPr>
          <w:i/>
        </w:rPr>
        <w:t>Repeater type 2-O</w:t>
      </w:r>
      <w:r>
        <w:tab/>
      </w:r>
      <w:r>
        <w:fldChar w:fldCharType="begin"/>
      </w:r>
      <w:r>
        <w:instrText xml:space="preserve"> PAGEREF _Toc200467600 \h </w:instrText>
      </w:r>
      <w:r>
        <w:fldChar w:fldCharType="separate"/>
      </w:r>
      <w:r>
        <w:t>43</w:t>
      </w:r>
      <w:r>
        <w:fldChar w:fldCharType="end"/>
      </w:r>
    </w:p>
    <w:p w14:paraId="589C59E1" w14:textId="248675A1" w:rsidR="009B333D" w:rsidRDefault="009B333D">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_Toc200467601 \h </w:instrText>
      </w:r>
      <w:r>
        <w:fldChar w:fldCharType="separate"/>
      </w:r>
      <w:r>
        <w:t>44</w:t>
      </w:r>
      <w:r>
        <w:fldChar w:fldCharType="end"/>
      </w:r>
    </w:p>
    <w:p w14:paraId="0131011B" w14:textId="659CE5E8"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_Toc200467602 \h </w:instrText>
      </w:r>
      <w:r>
        <w:fldChar w:fldCharType="separate"/>
      </w:r>
      <w:r>
        <w:t>45</w:t>
      </w:r>
      <w:r>
        <w:fldChar w:fldCharType="end"/>
      </w:r>
    </w:p>
    <w:p w14:paraId="50041FA8" w14:textId="64E492A5"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_Toc200467603 \h </w:instrText>
      </w:r>
      <w:r>
        <w:fldChar w:fldCharType="separate"/>
      </w:r>
      <w:r>
        <w:t>45</w:t>
      </w:r>
      <w:r>
        <w:fldChar w:fldCharType="end"/>
      </w:r>
    </w:p>
    <w:p w14:paraId="493F485F" w14:textId="7115FAF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_Toc200467604 \h </w:instrText>
      </w:r>
      <w:r>
        <w:fldChar w:fldCharType="separate"/>
      </w:r>
      <w:r>
        <w:t>46</w:t>
      </w:r>
      <w:r>
        <w:fldChar w:fldCharType="end"/>
      </w:r>
    </w:p>
    <w:p w14:paraId="1BC84FBD" w14:textId="593999A1"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3</w:t>
      </w:r>
      <w:r w:rsidRPr="00267692">
        <w:rPr>
          <w:lang w:val="en-US" w:eastAsia="zh-CN"/>
        </w:rPr>
        <w:t>A</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Network controlled r</w:t>
      </w:r>
      <w:r>
        <w:rPr>
          <w:lang w:eastAsia="zh-CN"/>
        </w:rPr>
        <w:t>epeater classes</w:t>
      </w:r>
      <w:r>
        <w:tab/>
      </w:r>
      <w:r>
        <w:fldChar w:fldCharType="begin"/>
      </w:r>
      <w:r>
        <w:instrText xml:space="preserve"> PAGEREF _Toc200467605 \h </w:instrText>
      </w:r>
      <w:r>
        <w:fldChar w:fldCharType="separate"/>
      </w:r>
      <w:r>
        <w:t>46</w:t>
      </w:r>
      <w:r>
        <w:fldChar w:fldCharType="end"/>
      </w:r>
    </w:p>
    <w:p w14:paraId="6EA7B65C" w14:textId="3BDAE44C"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w:t>
      </w:r>
      <w:r w:rsidRPr="00267692">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Network controlled r</w:t>
      </w:r>
      <w:r>
        <w:rPr>
          <w:lang w:eastAsia="zh-CN"/>
        </w:rPr>
        <w:t>epeater class for downlink</w:t>
      </w:r>
      <w:r>
        <w:tab/>
      </w:r>
      <w:r>
        <w:fldChar w:fldCharType="begin"/>
      </w:r>
      <w:r>
        <w:instrText xml:space="preserve"> PAGEREF _Toc200467606 \h </w:instrText>
      </w:r>
      <w:r>
        <w:fldChar w:fldCharType="separate"/>
      </w:r>
      <w:r>
        <w:t>46</w:t>
      </w:r>
      <w:r>
        <w:fldChar w:fldCharType="end"/>
      </w:r>
    </w:p>
    <w:p w14:paraId="330BEA2C" w14:textId="150CFE7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4.3</w:t>
      </w:r>
      <w:r w:rsidRPr="00267692">
        <w:rPr>
          <w:lang w:val="en-US" w:eastAsia="zh-CN"/>
        </w:rPr>
        <w:t>A</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Network controlled r</w:t>
      </w:r>
      <w:r>
        <w:rPr>
          <w:lang w:eastAsia="zh-CN"/>
        </w:rPr>
        <w:t xml:space="preserve">epeater class for </w:t>
      </w:r>
      <w:r w:rsidRPr="00267692">
        <w:rPr>
          <w:lang w:val="en-US" w:eastAsia="zh-CN"/>
        </w:rPr>
        <w:t>uplink</w:t>
      </w:r>
      <w:r w:rsidRPr="00267692">
        <w:rPr>
          <w:rFonts w:eastAsiaTheme="minorEastAsia"/>
          <w:lang w:val="en-US" w:eastAsia="zh-CN"/>
        </w:rPr>
        <w:t xml:space="preserve"> and MT</w:t>
      </w:r>
      <w:r>
        <w:tab/>
      </w:r>
      <w:r>
        <w:fldChar w:fldCharType="begin"/>
      </w:r>
      <w:r>
        <w:instrText xml:space="preserve"> PAGEREF _Toc200467607 \h </w:instrText>
      </w:r>
      <w:r>
        <w:fldChar w:fldCharType="separate"/>
      </w:r>
      <w:r>
        <w:t>46</w:t>
      </w:r>
      <w:r>
        <w:fldChar w:fldCharType="end"/>
      </w:r>
    </w:p>
    <w:p w14:paraId="6B237279" w14:textId="52C3596C"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_Toc200467608 \h </w:instrText>
      </w:r>
      <w:r>
        <w:fldChar w:fldCharType="separate"/>
      </w:r>
      <w:r>
        <w:t>47</w:t>
      </w:r>
      <w:r>
        <w:fldChar w:fldCharType="end"/>
      </w:r>
    </w:p>
    <w:p w14:paraId="49EB79A7" w14:textId="1C8678F0" w:rsidR="009B333D" w:rsidRDefault="009B333D">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_Toc200467609 \h </w:instrText>
      </w:r>
      <w:r>
        <w:fldChar w:fldCharType="separate"/>
      </w:r>
      <w:r>
        <w:t>48</w:t>
      </w:r>
      <w:r>
        <w:fldChar w:fldCharType="end"/>
      </w:r>
    </w:p>
    <w:p w14:paraId="69A6D282" w14:textId="20FF7202"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267692">
        <w:rPr>
          <w:i/>
          <w:lang w:eastAsia="zh-CN"/>
        </w:rPr>
        <w:t>non-contiguous spectrum</w:t>
      </w:r>
      <w:r>
        <w:tab/>
      </w:r>
      <w:r>
        <w:fldChar w:fldCharType="begin"/>
      </w:r>
      <w:r>
        <w:instrText xml:space="preserve"> PAGEREF _Toc200467610 \h </w:instrText>
      </w:r>
      <w:r>
        <w:fldChar w:fldCharType="separate"/>
      </w:r>
      <w:r>
        <w:t>50</w:t>
      </w:r>
      <w:r>
        <w:fldChar w:fldCharType="end"/>
      </w:r>
    </w:p>
    <w:p w14:paraId="3FE6B312" w14:textId="06F638F1"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_Toc200467611 \h </w:instrText>
      </w:r>
      <w:r>
        <w:fldChar w:fldCharType="separate"/>
      </w:r>
      <w:r>
        <w:t>50</w:t>
      </w:r>
      <w:r>
        <w:fldChar w:fldCharType="end"/>
      </w:r>
    </w:p>
    <w:p w14:paraId="10709E52" w14:textId="04B247EE"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_Toc200467612 \h </w:instrText>
      </w:r>
      <w:r>
        <w:fldChar w:fldCharType="separate"/>
      </w:r>
      <w:r>
        <w:t>50</w:t>
      </w:r>
      <w:r>
        <w:fldChar w:fldCharType="end"/>
      </w:r>
    </w:p>
    <w:p w14:paraId="4B766F07" w14:textId="730EF3FD" w:rsidR="009B333D" w:rsidRDefault="009B333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_Toc200467613 \h </w:instrText>
      </w:r>
      <w:r>
        <w:fldChar w:fldCharType="separate"/>
      </w:r>
      <w:r>
        <w:t>50</w:t>
      </w:r>
      <w:r>
        <w:fldChar w:fldCharType="end"/>
      </w:r>
    </w:p>
    <w:p w14:paraId="198E4513" w14:textId="76299FC7" w:rsidR="009B333D" w:rsidRDefault="009B333D">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_Toc200467614 \h </w:instrText>
      </w:r>
      <w:r>
        <w:fldChar w:fldCharType="separate"/>
      </w:r>
      <w:r>
        <w:t>51</w:t>
      </w:r>
      <w:r>
        <w:fldChar w:fldCharType="end"/>
      </w:r>
    </w:p>
    <w:p w14:paraId="01FCA21A" w14:textId="17DBF6D7" w:rsidR="009B333D" w:rsidRDefault="009B333D">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_Toc200467615 \h </w:instrText>
      </w:r>
      <w:r>
        <w:fldChar w:fldCharType="separate"/>
      </w:r>
      <w:r>
        <w:t>51</w:t>
      </w:r>
      <w:r>
        <w:fldChar w:fldCharType="end"/>
      </w:r>
    </w:p>
    <w:p w14:paraId="53E37BC3" w14:textId="047D4AA6" w:rsidR="009B333D" w:rsidRDefault="009B333D">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_Toc200467616 \h </w:instrText>
      </w:r>
      <w:r>
        <w:fldChar w:fldCharType="separate"/>
      </w:r>
      <w:r>
        <w:t>51</w:t>
      </w:r>
      <w:r>
        <w:fldChar w:fldCharType="end"/>
      </w:r>
    </w:p>
    <w:p w14:paraId="590FCA26" w14:textId="74D9C2A5" w:rsidR="009B333D" w:rsidRDefault="009B333D">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_Toc200467617 \h </w:instrText>
      </w:r>
      <w:r>
        <w:fldChar w:fldCharType="separate"/>
      </w:r>
      <w:r>
        <w:t>51</w:t>
      </w:r>
      <w:r>
        <w:fldChar w:fldCharType="end"/>
      </w:r>
    </w:p>
    <w:p w14:paraId="4DCAEA45" w14:textId="3AB16468" w:rsidR="009B333D" w:rsidRDefault="009B333D">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267692">
        <w:rPr>
          <w:i/>
        </w:rPr>
        <w:t>operating band</w:t>
      </w:r>
      <w:r>
        <w:tab/>
      </w:r>
      <w:r>
        <w:fldChar w:fldCharType="begin"/>
      </w:r>
      <w:r>
        <w:instrText xml:space="preserve"> PAGEREF _Toc200467618 \h </w:instrText>
      </w:r>
      <w:r>
        <w:fldChar w:fldCharType="separate"/>
      </w:r>
      <w:r>
        <w:t>51</w:t>
      </w:r>
      <w:r>
        <w:fldChar w:fldCharType="end"/>
      </w:r>
    </w:p>
    <w:p w14:paraId="7C8A4A6E" w14:textId="7C3D56C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Yu Mincho"/>
        </w:rPr>
        <w:t>5.3</w:t>
      </w:r>
      <w:r>
        <w:rPr>
          <w:lang w:eastAsia="zh-CN"/>
        </w:rPr>
        <w:t>.1</w:t>
      </w:r>
      <w:r w:rsidRPr="00267692">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267692">
        <w:rPr>
          <w:rFonts w:eastAsia="Yu Mincho"/>
        </w:rPr>
        <w:t>hannel raster</w:t>
      </w:r>
      <w:r>
        <w:rPr>
          <w:lang w:eastAsia="zh-CN"/>
        </w:rPr>
        <w:t xml:space="preserve"> to resource element mapping</w:t>
      </w:r>
      <w:r>
        <w:tab/>
      </w:r>
      <w:r>
        <w:fldChar w:fldCharType="begin"/>
      </w:r>
      <w:r>
        <w:instrText xml:space="preserve"> PAGEREF _Toc200467619 \h </w:instrText>
      </w:r>
      <w:r>
        <w:fldChar w:fldCharType="separate"/>
      </w:r>
      <w:r>
        <w:t>51</w:t>
      </w:r>
      <w:r>
        <w:fldChar w:fldCharType="end"/>
      </w:r>
    </w:p>
    <w:p w14:paraId="60565758" w14:textId="457569E8" w:rsidR="009B333D" w:rsidRDefault="009B333D">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_Toc200467620 \h </w:instrText>
      </w:r>
      <w:r>
        <w:fldChar w:fldCharType="separate"/>
      </w:r>
      <w:r>
        <w:t>51</w:t>
      </w:r>
      <w:r>
        <w:fldChar w:fldCharType="end"/>
      </w:r>
    </w:p>
    <w:p w14:paraId="6B61AEB2" w14:textId="1A2B5A85" w:rsidR="009B333D" w:rsidRDefault="009B333D">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_Toc200467621 \h </w:instrText>
      </w:r>
      <w:r>
        <w:fldChar w:fldCharType="separate"/>
      </w:r>
      <w:r>
        <w:t>51</w:t>
      </w:r>
      <w:r>
        <w:fldChar w:fldCharType="end"/>
      </w:r>
    </w:p>
    <w:p w14:paraId="1D77D9CD" w14:textId="026A0313" w:rsidR="009B333D" w:rsidRDefault="009B333D">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_Toc200467622 \h </w:instrText>
      </w:r>
      <w:r>
        <w:fldChar w:fldCharType="separate"/>
      </w:r>
      <w:r>
        <w:t>52</w:t>
      </w:r>
      <w:r>
        <w:fldChar w:fldCharType="end"/>
      </w:r>
    </w:p>
    <w:p w14:paraId="19EB601F" w14:textId="0DDE413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3</w:t>
      </w:r>
      <w:r w:rsidRPr="00267692">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267692">
        <w:rPr>
          <w:rFonts w:eastAsia="Yu Mincho"/>
        </w:rPr>
        <w:t>Synchronization raster to synchronization block resource element mapping</w:t>
      </w:r>
      <w:r>
        <w:tab/>
      </w:r>
      <w:r>
        <w:fldChar w:fldCharType="begin"/>
      </w:r>
      <w:r>
        <w:instrText xml:space="preserve"> PAGEREF _Toc200467623 \h </w:instrText>
      </w:r>
      <w:r>
        <w:fldChar w:fldCharType="separate"/>
      </w:r>
      <w:r>
        <w:t>52</w:t>
      </w:r>
      <w:r>
        <w:fldChar w:fldCharType="end"/>
      </w:r>
    </w:p>
    <w:p w14:paraId="75D34626" w14:textId="53DD5CFB" w:rsidR="009B333D" w:rsidRDefault="009B333D">
      <w:pPr>
        <w:pStyle w:val="TOC3"/>
        <w:rPr>
          <w:rFonts w:asciiTheme="minorHAnsi" w:eastAsiaTheme="minorEastAsia" w:hAnsiTheme="minorHAnsi" w:cstheme="minorBidi"/>
          <w:kern w:val="2"/>
          <w:sz w:val="24"/>
          <w:szCs w:val="24"/>
          <w14:ligatures w14:val="standardContextual"/>
        </w:rPr>
      </w:pPr>
      <w:r>
        <w:t>5.</w:t>
      </w:r>
      <w:r w:rsidRPr="00267692">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_Toc200467624 \h </w:instrText>
      </w:r>
      <w:r>
        <w:fldChar w:fldCharType="separate"/>
      </w:r>
      <w:r>
        <w:t>52</w:t>
      </w:r>
      <w:r>
        <w:fldChar w:fldCharType="end"/>
      </w:r>
    </w:p>
    <w:p w14:paraId="4537052F" w14:textId="0DCD773D" w:rsidR="009B333D" w:rsidRDefault="009B333D">
      <w:pPr>
        <w:pStyle w:val="TOC3"/>
        <w:rPr>
          <w:rFonts w:asciiTheme="minorHAnsi" w:eastAsiaTheme="minorEastAsia" w:hAnsiTheme="minorHAnsi" w:cstheme="minorBidi"/>
          <w:kern w:val="2"/>
          <w:sz w:val="24"/>
          <w:szCs w:val="24"/>
          <w14:ligatures w14:val="standardContextual"/>
        </w:rPr>
      </w:pPr>
      <w:r>
        <w:t>5.</w:t>
      </w:r>
      <w:r w:rsidRPr="00267692">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_Toc200467625 \h </w:instrText>
      </w:r>
      <w:r>
        <w:fldChar w:fldCharType="separate"/>
      </w:r>
      <w:r>
        <w:t>52</w:t>
      </w:r>
      <w:r>
        <w:fldChar w:fldCharType="end"/>
      </w:r>
    </w:p>
    <w:p w14:paraId="6ACEACC5" w14:textId="714F86F8" w:rsidR="009B333D" w:rsidRDefault="009B333D">
      <w:pPr>
        <w:pStyle w:val="TOC2"/>
        <w:rPr>
          <w:rFonts w:asciiTheme="minorHAnsi" w:eastAsiaTheme="minorEastAsia" w:hAnsiTheme="minorHAnsi" w:cstheme="minorBidi"/>
          <w:kern w:val="2"/>
          <w:sz w:val="24"/>
          <w:szCs w:val="24"/>
          <w14:ligatures w14:val="standardContextual"/>
        </w:rPr>
      </w:pPr>
      <w:r>
        <w:t>5.</w:t>
      </w:r>
      <w:r w:rsidRPr="00267692">
        <w:rPr>
          <w:lang w:val="en-US" w:eastAsia="zh-CN"/>
        </w:rPr>
        <w:t>4</w:t>
      </w:r>
      <w:r>
        <w:rPr>
          <w:rFonts w:asciiTheme="minorHAnsi" w:eastAsiaTheme="minorEastAsia" w:hAnsiTheme="minorHAnsi" w:cstheme="minorBidi"/>
          <w:kern w:val="2"/>
          <w:sz w:val="24"/>
          <w:szCs w:val="24"/>
          <w14:ligatures w14:val="standardContextual"/>
        </w:rPr>
        <w:tab/>
      </w:r>
      <w:r w:rsidRPr="00267692">
        <w:rPr>
          <w:lang w:val="en-US" w:eastAsia="zh-CN"/>
        </w:rPr>
        <w:t>NCR-MT c</w:t>
      </w:r>
      <w:r>
        <w:t xml:space="preserve">hannel </w:t>
      </w:r>
      <w:r w:rsidRPr="00267692">
        <w:rPr>
          <w:lang w:val="en-US" w:eastAsia="zh-CN"/>
        </w:rPr>
        <w:t>bandwidth</w:t>
      </w:r>
      <w:r>
        <w:tab/>
      </w:r>
      <w:r>
        <w:fldChar w:fldCharType="begin"/>
      </w:r>
      <w:r>
        <w:instrText xml:space="preserve"> PAGEREF _Toc200467626 \h </w:instrText>
      </w:r>
      <w:r>
        <w:fldChar w:fldCharType="separate"/>
      </w:r>
      <w:r>
        <w:t>53</w:t>
      </w:r>
      <w:r>
        <w:fldChar w:fldCharType="end"/>
      </w:r>
    </w:p>
    <w:p w14:paraId="15C6F376" w14:textId="13394D5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rPr>
        <w:t>5.</w:t>
      </w:r>
      <w:r w:rsidRPr="00267692">
        <w:rPr>
          <w:rFonts w:eastAsia="SimSun"/>
          <w:lang w:eastAsia="zh-CN"/>
        </w:rPr>
        <w:t>4</w:t>
      </w:r>
      <w:r w:rsidRPr="00267692">
        <w:rPr>
          <w:rFonts w:eastAsia="SimSun"/>
        </w:rPr>
        <w:t>.1</w:t>
      </w:r>
      <w:r>
        <w:rPr>
          <w:rFonts w:asciiTheme="minorHAnsi" w:eastAsiaTheme="minorEastAsia" w:hAnsiTheme="minorHAnsi" w:cstheme="minorBidi"/>
          <w:kern w:val="2"/>
          <w:sz w:val="24"/>
          <w:szCs w:val="24"/>
          <w14:ligatures w14:val="standardContextual"/>
        </w:rPr>
        <w:tab/>
      </w:r>
      <w:r w:rsidRPr="00267692">
        <w:rPr>
          <w:rFonts w:eastAsia="SimSun"/>
        </w:rPr>
        <w:t>General</w:t>
      </w:r>
      <w:r>
        <w:tab/>
      </w:r>
      <w:r>
        <w:fldChar w:fldCharType="begin"/>
      </w:r>
      <w:r>
        <w:instrText xml:space="preserve"> PAGEREF _Toc200467627 \h </w:instrText>
      </w:r>
      <w:r>
        <w:fldChar w:fldCharType="separate"/>
      </w:r>
      <w:r>
        <w:t>53</w:t>
      </w:r>
      <w:r>
        <w:fldChar w:fldCharType="end"/>
      </w:r>
    </w:p>
    <w:p w14:paraId="0C76ACF1" w14:textId="5290BE9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lastRenderedPageBreak/>
        <w:t>5.</w:t>
      </w:r>
      <w:r>
        <w:rPr>
          <w:lang w:eastAsia="zh-CN"/>
        </w:rPr>
        <w:t>4</w:t>
      </w:r>
      <w:r w:rsidRPr="00267692">
        <w:rPr>
          <w:rFonts w:eastAsia="Yu Mincho"/>
        </w:rPr>
        <w:t>.2</w:t>
      </w:r>
      <w:r>
        <w:rPr>
          <w:rFonts w:asciiTheme="minorHAnsi" w:eastAsiaTheme="minorEastAsia" w:hAnsiTheme="minorHAnsi" w:cstheme="minorBidi"/>
          <w:kern w:val="2"/>
          <w:sz w:val="24"/>
          <w:szCs w:val="24"/>
          <w14:ligatures w14:val="standardContextual"/>
        </w:rPr>
        <w:tab/>
      </w:r>
      <w:r w:rsidRPr="00267692">
        <w:rPr>
          <w:rFonts w:eastAsia="Yu Mincho"/>
        </w:rPr>
        <w:t>Transmission bandwidth configuration</w:t>
      </w:r>
      <w:r>
        <w:tab/>
      </w:r>
      <w:r>
        <w:fldChar w:fldCharType="begin"/>
      </w:r>
      <w:r>
        <w:instrText xml:space="preserve"> PAGEREF _Toc200467628 \h </w:instrText>
      </w:r>
      <w:r>
        <w:fldChar w:fldCharType="separate"/>
      </w:r>
      <w:r>
        <w:t>54</w:t>
      </w:r>
      <w:r>
        <w:fldChar w:fldCharType="end"/>
      </w:r>
    </w:p>
    <w:p w14:paraId="3FD5606F" w14:textId="449B38E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.3</w:t>
      </w:r>
      <w:r>
        <w:rPr>
          <w:rFonts w:asciiTheme="minorHAnsi" w:eastAsiaTheme="minorEastAsia" w:hAnsiTheme="minorHAnsi" w:cstheme="minorBidi"/>
          <w:kern w:val="2"/>
          <w:sz w:val="24"/>
          <w:szCs w:val="24"/>
          <w14:ligatures w14:val="standardContextual"/>
        </w:rPr>
        <w:tab/>
      </w:r>
      <w:r w:rsidRPr="00267692">
        <w:rPr>
          <w:rFonts w:eastAsia="Yu Mincho"/>
        </w:rPr>
        <w:t>Minimum guardband and transmission bandwidth configuration</w:t>
      </w:r>
      <w:r>
        <w:tab/>
      </w:r>
      <w:r>
        <w:fldChar w:fldCharType="begin"/>
      </w:r>
      <w:r>
        <w:instrText xml:space="preserve"> PAGEREF _Toc200467629 \h </w:instrText>
      </w:r>
      <w:r>
        <w:fldChar w:fldCharType="separate"/>
      </w:r>
      <w:r>
        <w:t>54</w:t>
      </w:r>
      <w:r>
        <w:fldChar w:fldCharType="end"/>
      </w:r>
    </w:p>
    <w:p w14:paraId="77E155B7" w14:textId="18AC902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.4</w:t>
      </w:r>
      <w:r>
        <w:rPr>
          <w:rFonts w:asciiTheme="minorHAnsi" w:eastAsiaTheme="minorEastAsia" w:hAnsiTheme="minorHAnsi" w:cstheme="minorBidi"/>
          <w:kern w:val="2"/>
          <w:sz w:val="24"/>
          <w:szCs w:val="24"/>
          <w14:ligatures w14:val="standardContextual"/>
        </w:rPr>
        <w:tab/>
      </w:r>
      <w:r w:rsidRPr="00267692">
        <w:rPr>
          <w:rFonts w:eastAsia="Yu Mincho"/>
        </w:rPr>
        <w:t>RB alignment</w:t>
      </w:r>
      <w:r>
        <w:tab/>
      </w:r>
      <w:r>
        <w:fldChar w:fldCharType="begin"/>
      </w:r>
      <w:r>
        <w:instrText xml:space="preserve"> PAGEREF _Toc200467630 \h </w:instrText>
      </w:r>
      <w:r>
        <w:fldChar w:fldCharType="separate"/>
      </w:r>
      <w:r>
        <w:t>54</w:t>
      </w:r>
      <w:r>
        <w:fldChar w:fldCharType="end"/>
      </w:r>
    </w:p>
    <w:p w14:paraId="1AA2540E" w14:textId="7751273D"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Yu Mincho"/>
        </w:rPr>
        <w:t>5.</w:t>
      </w:r>
      <w:r>
        <w:rPr>
          <w:lang w:eastAsia="zh-CN"/>
        </w:rPr>
        <w:t>4</w:t>
      </w:r>
      <w:r w:rsidRPr="00267692">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267692">
        <w:rPr>
          <w:rFonts w:eastAsia="Yu Mincho"/>
        </w:rPr>
        <w:t>-MT channel bandwidth per operating band</w:t>
      </w:r>
      <w:r>
        <w:tab/>
      </w:r>
      <w:r>
        <w:fldChar w:fldCharType="begin"/>
      </w:r>
      <w:r>
        <w:instrText xml:space="preserve"> PAGEREF _Toc200467631 \h </w:instrText>
      </w:r>
      <w:r>
        <w:fldChar w:fldCharType="separate"/>
      </w:r>
      <w:r>
        <w:t>55</w:t>
      </w:r>
      <w:r>
        <w:fldChar w:fldCharType="end"/>
      </w:r>
    </w:p>
    <w:p w14:paraId="607F5940" w14:textId="320208C6"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_Toc200467632 \h </w:instrText>
      </w:r>
      <w:r>
        <w:fldChar w:fldCharType="separate"/>
      </w:r>
      <w:r>
        <w:t>55</w:t>
      </w:r>
      <w:r>
        <w:fldChar w:fldCharType="end"/>
      </w:r>
    </w:p>
    <w:p w14:paraId="108FE6FC" w14:textId="11A428EC"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_Toc200467633 \h </w:instrText>
      </w:r>
      <w:r>
        <w:fldChar w:fldCharType="separate"/>
      </w:r>
      <w:r>
        <w:t>55</w:t>
      </w:r>
      <w:r>
        <w:fldChar w:fldCharType="end"/>
      </w:r>
    </w:p>
    <w:p w14:paraId="7B9D1940" w14:textId="7604121C"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_Toc200467634 \h </w:instrText>
      </w:r>
      <w:r>
        <w:fldChar w:fldCharType="separate"/>
      </w:r>
      <w:r>
        <w:t>56</w:t>
      </w:r>
      <w:r>
        <w:fldChar w:fldCharType="end"/>
      </w:r>
    </w:p>
    <w:p w14:paraId="54DEA5EF" w14:textId="53278A37" w:rsidR="009B333D" w:rsidRDefault="009B333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_Toc200467635 \h </w:instrText>
      </w:r>
      <w:r>
        <w:fldChar w:fldCharType="separate"/>
      </w:r>
      <w:r>
        <w:t>56</w:t>
      </w:r>
      <w:r>
        <w:fldChar w:fldCharType="end"/>
      </w:r>
    </w:p>
    <w:p w14:paraId="7C909B0F" w14:textId="25BECE33" w:rsidR="009B333D" w:rsidRDefault="009B333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w:t>
      </w:r>
      <w:r>
        <w:t>for RF repeater</w:t>
      </w:r>
      <w:r>
        <w:tab/>
      </w:r>
      <w:r>
        <w:fldChar w:fldCharType="begin"/>
      </w:r>
      <w:r>
        <w:instrText xml:space="preserve"> PAGEREF _Toc200467636 \h </w:instrText>
      </w:r>
      <w:r>
        <w:fldChar w:fldCharType="separate"/>
      </w:r>
      <w:r>
        <w:t>57</w:t>
      </w:r>
      <w:r>
        <w:fldChar w:fldCharType="end"/>
      </w:r>
    </w:p>
    <w:p w14:paraId="52999B77" w14:textId="591162CE" w:rsidR="009B333D" w:rsidRDefault="009B333D">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_Toc200467637 \h </w:instrText>
      </w:r>
      <w:r>
        <w:fldChar w:fldCharType="separate"/>
      </w:r>
      <w:r>
        <w:t>57</w:t>
      </w:r>
      <w:r>
        <w:fldChar w:fldCharType="end"/>
      </w:r>
    </w:p>
    <w:p w14:paraId="69EDF85F" w14:textId="306E2D5E" w:rsidR="009B333D" w:rsidRDefault="009B333D">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_Toc200467638 \h </w:instrText>
      </w:r>
      <w:r>
        <w:fldChar w:fldCharType="separate"/>
      </w:r>
      <w:r>
        <w:t>57</w:t>
      </w:r>
      <w:r>
        <w:fldChar w:fldCharType="end"/>
      </w:r>
    </w:p>
    <w:p w14:paraId="695E540A" w14:textId="3688B3BD" w:rsidR="009B333D" w:rsidRDefault="009B333D">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_Toc200467639 \h </w:instrText>
      </w:r>
      <w:r>
        <w:fldChar w:fldCharType="separate"/>
      </w:r>
      <w:r>
        <w:t>57</w:t>
      </w:r>
      <w:r>
        <w:fldChar w:fldCharType="end"/>
      </w:r>
    </w:p>
    <w:p w14:paraId="62CAE350" w14:textId="1A39CB80" w:rsidR="009B333D" w:rsidRDefault="009B333D">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_Toc200467640 \h </w:instrText>
      </w:r>
      <w:r>
        <w:fldChar w:fldCharType="separate"/>
      </w:r>
      <w:r>
        <w:t>57</w:t>
      </w:r>
      <w:r>
        <w:fldChar w:fldCharType="end"/>
      </w:r>
    </w:p>
    <w:p w14:paraId="1C7F728B" w14:textId="2523B9C2" w:rsidR="009B333D" w:rsidRDefault="009B333D">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_Toc200467641 \h </w:instrText>
      </w:r>
      <w:r>
        <w:fldChar w:fldCharType="separate"/>
      </w:r>
      <w:r>
        <w:t>58</w:t>
      </w:r>
      <w:r>
        <w:fldChar w:fldCharType="end"/>
      </w:r>
    </w:p>
    <w:p w14:paraId="605A0959" w14:textId="14772A17"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6.2.3.2.1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_Toc200467642 \h </w:instrText>
      </w:r>
      <w:r>
        <w:fldChar w:fldCharType="separate"/>
      </w:r>
      <w:r>
        <w:t>58</w:t>
      </w:r>
      <w:r>
        <w:fldChar w:fldCharType="end"/>
      </w:r>
    </w:p>
    <w:p w14:paraId="792586C7" w14:textId="2A49D534"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6.2.3.2.2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1-C and NCR-MT type 1-H</w:t>
      </w:r>
      <w:r>
        <w:tab/>
      </w:r>
      <w:r>
        <w:fldChar w:fldCharType="begin"/>
      </w:r>
      <w:r>
        <w:instrText xml:space="preserve"> PAGEREF _Toc200467643 \h </w:instrText>
      </w:r>
      <w:r>
        <w:fldChar w:fldCharType="separate"/>
      </w:r>
      <w:r>
        <w:t>58</w:t>
      </w:r>
      <w:r>
        <w:fldChar w:fldCharType="end"/>
      </w:r>
    </w:p>
    <w:p w14:paraId="2FB06C44" w14:textId="56DD2C0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_Toc200467644 \h </w:instrText>
      </w:r>
      <w:r>
        <w:fldChar w:fldCharType="separate"/>
      </w:r>
      <w:r>
        <w:t>59</w:t>
      </w:r>
      <w:r>
        <w:fldChar w:fldCharType="end"/>
      </w:r>
    </w:p>
    <w:p w14:paraId="1E363CCE" w14:textId="3784FA9B"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6.3.1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_Toc200467645 \h </w:instrText>
      </w:r>
      <w:r>
        <w:fldChar w:fldCharType="separate"/>
      </w:r>
      <w:r>
        <w:t>59</w:t>
      </w:r>
      <w:r>
        <w:fldChar w:fldCharType="end"/>
      </w:r>
    </w:p>
    <w:p w14:paraId="21C764FC" w14:textId="7E5980D5"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6.3.2</w:t>
      </w:r>
      <w:r>
        <w:rPr>
          <w:rFonts w:asciiTheme="minorHAnsi" w:eastAsiaTheme="minorEastAsia" w:hAnsiTheme="minorHAnsi" w:cstheme="minorBidi"/>
          <w:kern w:val="2"/>
          <w:sz w:val="24"/>
          <w:szCs w:val="24"/>
          <w14:ligatures w14:val="standardContextual"/>
        </w:rPr>
        <w:tab/>
      </w:r>
      <w:r w:rsidRPr="00267692">
        <w:rPr>
          <w:lang w:val="en-US"/>
        </w:rPr>
        <w:t>Minimum requirement for RF repeater</w:t>
      </w:r>
      <w:r>
        <w:tab/>
      </w:r>
      <w:r>
        <w:fldChar w:fldCharType="begin"/>
      </w:r>
      <w:r>
        <w:instrText xml:space="preserve"> PAGEREF _Toc200467646 \h </w:instrText>
      </w:r>
      <w:r>
        <w:fldChar w:fldCharType="separate"/>
      </w:r>
      <w:r>
        <w:t>59</w:t>
      </w:r>
      <w:r>
        <w:fldChar w:fldCharType="end"/>
      </w:r>
    </w:p>
    <w:p w14:paraId="7979C939" w14:textId="62E7E364" w:rsidR="009B333D" w:rsidRDefault="009B333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_Toc200467647 \h </w:instrText>
      </w:r>
      <w:r>
        <w:fldChar w:fldCharType="separate"/>
      </w:r>
      <w:r>
        <w:t>59</w:t>
      </w:r>
      <w:r>
        <w:fldChar w:fldCharType="end"/>
      </w:r>
    </w:p>
    <w:p w14:paraId="502979F4" w14:textId="73C2FA09" w:rsidR="009B333D" w:rsidRDefault="009B333D">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_Toc200467648 \h </w:instrText>
      </w:r>
      <w:r>
        <w:fldChar w:fldCharType="separate"/>
      </w:r>
      <w:r>
        <w:t>59</w:t>
      </w:r>
      <w:r>
        <w:fldChar w:fldCharType="end"/>
      </w:r>
    </w:p>
    <w:p w14:paraId="6238755B" w14:textId="0A4B427B" w:rsidR="009B333D" w:rsidRDefault="009B333D">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_Toc200467649 \h </w:instrText>
      </w:r>
      <w:r>
        <w:fldChar w:fldCharType="separate"/>
      </w:r>
      <w:r>
        <w:t>59</w:t>
      </w:r>
      <w:r>
        <w:fldChar w:fldCharType="end"/>
      </w:r>
    </w:p>
    <w:p w14:paraId="2AFB1D98" w14:textId="19356720" w:rsidR="009B333D" w:rsidRDefault="009B333D">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_Toc200467650 \h </w:instrText>
      </w:r>
      <w:r>
        <w:fldChar w:fldCharType="separate"/>
      </w:r>
      <w:r>
        <w:t>59</w:t>
      </w:r>
      <w:r>
        <w:fldChar w:fldCharType="end"/>
      </w:r>
    </w:p>
    <w:p w14:paraId="7EAB1B85" w14:textId="3811C773"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_Toc200467651 \h </w:instrText>
      </w:r>
      <w:r>
        <w:fldChar w:fldCharType="separate"/>
      </w:r>
      <w:r>
        <w:t>59</w:t>
      </w:r>
      <w:r>
        <w:fldChar w:fldCharType="end"/>
      </w:r>
    </w:p>
    <w:p w14:paraId="054BAC37" w14:textId="146C4CA8"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_Toc200467652 \h </w:instrText>
      </w:r>
      <w:r>
        <w:fldChar w:fldCharType="separate"/>
      </w:r>
      <w:r>
        <w:t>59</w:t>
      </w:r>
      <w:r>
        <w:fldChar w:fldCharType="end"/>
      </w:r>
    </w:p>
    <w:p w14:paraId="431A66DD" w14:textId="4F37B894" w:rsidR="009B333D" w:rsidRDefault="009B333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_Toc200467653 \h </w:instrText>
      </w:r>
      <w:r>
        <w:fldChar w:fldCharType="separate"/>
      </w:r>
      <w:r>
        <w:t>59</w:t>
      </w:r>
      <w:r>
        <w:fldChar w:fldCharType="end"/>
      </w:r>
    </w:p>
    <w:p w14:paraId="66E8FE8E" w14:textId="19390DAA" w:rsidR="009B333D" w:rsidRDefault="009B333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_Toc200467654 \h </w:instrText>
      </w:r>
      <w:r>
        <w:fldChar w:fldCharType="separate"/>
      </w:r>
      <w:r>
        <w:t>60</w:t>
      </w:r>
      <w:r>
        <w:fldChar w:fldCharType="end"/>
      </w:r>
    </w:p>
    <w:p w14:paraId="137A785D" w14:textId="76E77656" w:rsidR="009B333D" w:rsidRDefault="009B333D">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_Toc200467655 \h </w:instrText>
      </w:r>
      <w:r>
        <w:fldChar w:fldCharType="separate"/>
      </w:r>
      <w:r>
        <w:t>60</w:t>
      </w:r>
      <w:r>
        <w:fldChar w:fldCharType="end"/>
      </w:r>
    </w:p>
    <w:p w14:paraId="5C68350A" w14:textId="48151DCB" w:rsidR="009B333D" w:rsidRDefault="009B333D">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_Toc200467656 \h </w:instrText>
      </w:r>
      <w:r>
        <w:fldChar w:fldCharType="separate"/>
      </w:r>
      <w:r>
        <w:t>60</w:t>
      </w:r>
      <w:r>
        <w:fldChar w:fldCharType="end"/>
      </w:r>
    </w:p>
    <w:p w14:paraId="24C7B5BF" w14:textId="483580FD" w:rsidR="009B333D" w:rsidRDefault="009B333D">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_Toc200467657 \h </w:instrText>
      </w:r>
      <w:r>
        <w:fldChar w:fldCharType="separate"/>
      </w:r>
      <w:r>
        <w:t>60</w:t>
      </w:r>
      <w:r>
        <w:fldChar w:fldCharType="end"/>
      </w:r>
    </w:p>
    <w:p w14:paraId="1C94368F" w14:textId="08EE354D"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_Toc200467658 \h </w:instrText>
      </w:r>
      <w:r>
        <w:fldChar w:fldCharType="separate"/>
      </w:r>
      <w:r>
        <w:t>60</w:t>
      </w:r>
      <w:r>
        <w:fldChar w:fldCharType="end"/>
      </w:r>
    </w:p>
    <w:p w14:paraId="7CFDBB13" w14:textId="1799307D" w:rsidR="009B333D" w:rsidRDefault="009B333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_Toc200467659 \h </w:instrText>
      </w:r>
      <w:r>
        <w:fldChar w:fldCharType="separate"/>
      </w:r>
      <w:r>
        <w:t>60</w:t>
      </w:r>
      <w:r>
        <w:fldChar w:fldCharType="end"/>
      </w:r>
    </w:p>
    <w:p w14:paraId="2CFED1C6" w14:textId="0097EE86" w:rsidR="009B333D" w:rsidRDefault="009B333D">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_Toc200467660 \h </w:instrText>
      </w:r>
      <w:r>
        <w:fldChar w:fldCharType="separate"/>
      </w:r>
      <w:r>
        <w:t>61</w:t>
      </w:r>
      <w:r>
        <w:fldChar w:fldCharType="end"/>
      </w:r>
    </w:p>
    <w:p w14:paraId="46C254CC" w14:textId="729D34BA" w:rsidR="009B333D" w:rsidRDefault="009B333D">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_Toc200467661 \h </w:instrText>
      </w:r>
      <w:r>
        <w:fldChar w:fldCharType="separate"/>
      </w:r>
      <w:r>
        <w:t>61</w:t>
      </w:r>
      <w:r>
        <w:fldChar w:fldCharType="end"/>
      </w:r>
    </w:p>
    <w:p w14:paraId="283BF4F8" w14:textId="541C74E6" w:rsidR="009B333D" w:rsidRDefault="009B333D">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267692">
        <w:rPr>
          <w:i/>
          <w:iCs/>
        </w:rPr>
        <w:t>basic limits</w:t>
      </w:r>
      <w:r>
        <w:tab/>
      </w:r>
      <w:r>
        <w:fldChar w:fldCharType="begin"/>
      </w:r>
      <w:r>
        <w:instrText xml:space="preserve"> PAGEREF _Toc200467662 \h </w:instrText>
      </w:r>
      <w:r>
        <w:fldChar w:fldCharType="separate"/>
      </w:r>
      <w:r>
        <w:t>62</w:t>
      </w:r>
      <w:r>
        <w:fldChar w:fldCharType="end"/>
      </w:r>
    </w:p>
    <w:p w14:paraId="1F31A649" w14:textId="02145F09" w:rsidR="009B333D" w:rsidRDefault="009B333D">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_Toc200467663 \h </w:instrText>
      </w:r>
      <w:r>
        <w:fldChar w:fldCharType="separate"/>
      </w:r>
      <w:r>
        <w:t>67</w:t>
      </w:r>
      <w:r>
        <w:fldChar w:fldCharType="end"/>
      </w:r>
    </w:p>
    <w:p w14:paraId="4EC51057" w14:textId="179F7705" w:rsidR="009B333D" w:rsidRDefault="009B333D">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_Toc200467664 \h </w:instrText>
      </w:r>
      <w:r>
        <w:fldChar w:fldCharType="separate"/>
      </w:r>
      <w:r>
        <w:t>67</w:t>
      </w:r>
      <w:r>
        <w:fldChar w:fldCharType="end"/>
      </w:r>
    </w:p>
    <w:p w14:paraId="7910C0EE" w14:textId="73C95AD0" w:rsidR="009B333D" w:rsidRDefault="009B333D">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_Toc200467665 \h </w:instrText>
      </w:r>
      <w:r>
        <w:fldChar w:fldCharType="separate"/>
      </w:r>
      <w:r>
        <w:t>67</w:t>
      </w:r>
      <w:r>
        <w:fldChar w:fldCharType="end"/>
      </w:r>
    </w:p>
    <w:p w14:paraId="12C656CF" w14:textId="54F02CE7" w:rsidR="009B333D" w:rsidRDefault="009B333D">
      <w:pPr>
        <w:pStyle w:val="TOC5"/>
        <w:rPr>
          <w:rFonts w:asciiTheme="minorHAnsi" w:eastAsiaTheme="minorEastAsia" w:hAnsiTheme="minorHAnsi" w:cstheme="minorBidi"/>
          <w:kern w:val="2"/>
          <w:sz w:val="24"/>
          <w:szCs w:val="24"/>
          <w14:ligatures w14:val="standardContextual"/>
        </w:rPr>
      </w:pPr>
      <w:r>
        <w:t>6.5.2.4.</w:t>
      </w:r>
      <w:r w:rsidRPr="00267692">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ab/>
      </w:r>
      <w:r>
        <w:fldChar w:fldCharType="begin"/>
      </w:r>
      <w:r>
        <w:instrText xml:space="preserve"> PAGEREF _Toc200467666 \h </w:instrText>
      </w:r>
      <w:r>
        <w:fldChar w:fldCharType="separate"/>
      </w:r>
      <w:r>
        <w:t>68</w:t>
      </w:r>
      <w:r>
        <w:fldChar w:fldCharType="end"/>
      </w:r>
    </w:p>
    <w:p w14:paraId="5DFD0FD9" w14:textId="643AA582" w:rsidR="009B333D" w:rsidRDefault="009B333D">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_Toc200467667 \h </w:instrText>
      </w:r>
      <w:r>
        <w:fldChar w:fldCharType="separate"/>
      </w:r>
      <w:r>
        <w:t>69</w:t>
      </w:r>
      <w:r>
        <w:fldChar w:fldCharType="end"/>
      </w:r>
    </w:p>
    <w:p w14:paraId="5055F111" w14:textId="25A6E8C1" w:rsidR="009B333D" w:rsidRDefault="009B333D">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_Toc200467668 \h </w:instrText>
      </w:r>
      <w:r>
        <w:fldChar w:fldCharType="separate"/>
      </w:r>
      <w:r>
        <w:t>69</w:t>
      </w:r>
      <w:r>
        <w:fldChar w:fldCharType="end"/>
      </w:r>
    </w:p>
    <w:p w14:paraId="0C0DEEF9" w14:textId="35E061FB" w:rsidR="009B333D" w:rsidRDefault="009B333D">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w:t>
      </w:r>
      <w:r w:rsidRPr="00267692">
        <w:rPr>
          <w:rFonts w:eastAsia="SimSun"/>
          <w:lang w:eastAsia="zh-CN"/>
        </w:rPr>
        <w:t>asic limits</w:t>
      </w:r>
      <w:r>
        <w:tab/>
      </w:r>
      <w:r>
        <w:fldChar w:fldCharType="begin"/>
      </w:r>
      <w:r>
        <w:instrText xml:space="preserve"> PAGEREF _Toc200467669 \h </w:instrText>
      </w:r>
      <w:r>
        <w:fldChar w:fldCharType="separate"/>
      </w:r>
      <w:r>
        <w:t>71</w:t>
      </w:r>
      <w:r>
        <w:fldChar w:fldCharType="end"/>
      </w:r>
    </w:p>
    <w:p w14:paraId="0D95791D" w14:textId="72E3AD44" w:rsidR="009B333D" w:rsidRDefault="009B333D">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267692">
        <w:rPr>
          <w:rFonts w:eastAsia="SimSun"/>
          <w:lang w:eastAsia="zh-CN"/>
        </w:rPr>
        <w:t>basic limits</w:t>
      </w:r>
      <w:r>
        <w:t xml:space="preserve"> </w:t>
      </w:r>
      <w:r>
        <w:rPr>
          <w:lang w:eastAsia="zh-CN"/>
        </w:rPr>
        <w:t xml:space="preserve">for Wide Area </w:t>
      </w:r>
      <w:r w:rsidRPr="00267692">
        <w:rPr>
          <w:iCs/>
          <w:lang w:eastAsia="zh-CN"/>
        </w:rPr>
        <w:t>repeater type 1-C</w:t>
      </w:r>
      <w:r>
        <w:rPr>
          <w:lang w:eastAsia="zh-CN"/>
        </w:rPr>
        <w:t xml:space="preserve"> (Category A)</w:t>
      </w:r>
      <w:r>
        <w:tab/>
      </w:r>
      <w:r>
        <w:fldChar w:fldCharType="begin"/>
      </w:r>
      <w:r>
        <w:instrText xml:space="preserve"> PAGEREF _Toc200467670 \h </w:instrText>
      </w:r>
      <w:r>
        <w:fldChar w:fldCharType="separate"/>
      </w:r>
      <w:r>
        <w:t>71</w:t>
      </w:r>
      <w:r>
        <w:fldChar w:fldCharType="end"/>
      </w:r>
    </w:p>
    <w:p w14:paraId="3A53F8EB" w14:textId="2B67B6DA" w:rsidR="009B333D" w:rsidRDefault="009B333D">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Basic limit</w:t>
      </w:r>
      <w:r>
        <w:t xml:space="preserve"> </w:t>
      </w:r>
      <w:r>
        <w:rPr>
          <w:lang w:eastAsia="zh-CN"/>
        </w:rPr>
        <w:t xml:space="preserve">for Wide Area </w:t>
      </w:r>
      <w:r w:rsidRPr="00267692">
        <w:rPr>
          <w:i/>
          <w:iCs/>
          <w:lang w:eastAsia="zh-CN"/>
        </w:rPr>
        <w:t>repeater type 1-C</w:t>
      </w:r>
      <w:r>
        <w:t xml:space="preserve"> (Category B)</w:t>
      </w:r>
      <w:r>
        <w:tab/>
      </w:r>
      <w:r>
        <w:fldChar w:fldCharType="begin"/>
      </w:r>
      <w:r>
        <w:instrText xml:space="preserve"> PAGEREF _Toc200467671 \h </w:instrText>
      </w:r>
      <w:r>
        <w:fldChar w:fldCharType="separate"/>
      </w:r>
      <w:r>
        <w:t>72</w:t>
      </w:r>
      <w:r>
        <w:fldChar w:fldCharType="end"/>
      </w:r>
    </w:p>
    <w:p w14:paraId="42812FBB" w14:textId="028D2D07" w:rsidR="009B333D" w:rsidRDefault="009B333D">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267692">
        <w:rPr>
          <w:i/>
          <w:iCs/>
        </w:rPr>
        <w:t>Basic limits</w:t>
      </w:r>
      <w:r>
        <w:t xml:space="preserve"> for Medium Range </w:t>
      </w:r>
      <w:r w:rsidRPr="00267692">
        <w:rPr>
          <w:i/>
          <w:iCs/>
        </w:rPr>
        <w:t>repeater type 1-C</w:t>
      </w:r>
      <w:r>
        <w:t xml:space="preserve"> (Category A and B) for DL</w:t>
      </w:r>
      <w:r>
        <w:tab/>
      </w:r>
      <w:r>
        <w:fldChar w:fldCharType="begin"/>
      </w:r>
      <w:r>
        <w:instrText xml:space="preserve"> PAGEREF _Toc200467672 \h </w:instrText>
      </w:r>
      <w:r>
        <w:fldChar w:fldCharType="separate"/>
      </w:r>
      <w:r>
        <w:t>74</w:t>
      </w:r>
      <w:r>
        <w:fldChar w:fldCharType="end"/>
      </w:r>
    </w:p>
    <w:p w14:paraId="7110E309" w14:textId="7E101239" w:rsidR="009B333D" w:rsidRDefault="009B333D">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267692">
        <w:rPr>
          <w:i/>
          <w:iCs/>
        </w:rPr>
        <w:t>Basic limits</w:t>
      </w:r>
      <w:r>
        <w:t xml:space="preserve"> </w:t>
      </w:r>
      <w:r>
        <w:rPr>
          <w:lang w:eastAsia="zh-CN"/>
        </w:rPr>
        <w:t xml:space="preserve">for Local Area </w:t>
      </w:r>
      <w:r w:rsidRPr="00267692">
        <w:rPr>
          <w:i/>
          <w:iCs/>
          <w:lang w:eastAsia="zh-CN"/>
        </w:rPr>
        <w:t>repeater type 1-C</w:t>
      </w:r>
      <w:r>
        <w:rPr>
          <w:lang w:eastAsia="zh-CN"/>
        </w:rPr>
        <w:t xml:space="preserve"> (Category A and B)</w:t>
      </w:r>
      <w:r>
        <w:tab/>
      </w:r>
      <w:r>
        <w:fldChar w:fldCharType="begin"/>
      </w:r>
      <w:r>
        <w:instrText xml:space="preserve"> PAGEREF _Toc200467673 \h </w:instrText>
      </w:r>
      <w:r>
        <w:fldChar w:fldCharType="separate"/>
      </w:r>
      <w:r>
        <w:t>76</w:t>
      </w:r>
      <w:r>
        <w:fldChar w:fldCharType="end"/>
      </w:r>
    </w:p>
    <w:p w14:paraId="2FE2C2C3" w14:textId="00C30CDB" w:rsidR="009B333D" w:rsidRDefault="009B333D">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267692">
        <w:rPr>
          <w:i/>
          <w:iCs/>
        </w:rPr>
        <w:t>basic limits</w:t>
      </w:r>
      <w:r>
        <w:tab/>
      </w:r>
      <w:r>
        <w:fldChar w:fldCharType="begin"/>
      </w:r>
      <w:r>
        <w:instrText xml:space="preserve"> PAGEREF _Toc200467674 \h </w:instrText>
      </w:r>
      <w:r>
        <w:fldChar w:fldCharType="separate"/>
      </w:r>
      <w:r>
        <w:t>77</w:t>
      </w:r>
      <w:r>
        <w:fldChar w:fldCharType="end"/>
      </w:r>
    </w:p>
    <w:p w14:paraId="29567B4C" w14:textId="2ABEA9E1" w:rsidR="009B333D" w:rsidRDefault="009B333D">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Basic limit</w:t>
      </w:r>
      <w:r>
        <w:t xml:space="preserve"> inside passband with no UL input signal</w:t>
      </w:r>
      <w:r>
        <w:tab/>
      </w:r>
      <w:r>
        <w:fldChar w:fldCharType="begin"/>
      </w:r>
      <w:r>
        <w:instrText xml:space="preserve"> PAGEREF _Toc200467675 \h </w:instrText>
      </w:r>
      <w:r>
        <w:fldChar w:fldCharType="separate"/>
      </w:r>
      <w:r>
        <w:t>78</w:t>
      </w:r>
      <w:r>
        <w:fldChar w:fldCharType="end"/>
      </w:r>
    </w:p>
    <w:p w14:paraId="75C4DEE2" w14:textId="1371F23A" w:rsidR="009B333D" w:rsidRDefault="009B333D">
      <w:pPr>
        <w:pStyle w:val="TOC4"/>
        <w:rPr>
          <w:rFonts w:asciiTheme="minorHAnsi" w:eastAsiaTheme="minorEastAsia" w:hAnsiTheme="minorHAnsi" w:cstheme="minorBidi"/>
          <w:kern w:val="2"/>
          <w:sz w:val="24"/>
          <w:szCs w:val="24"/>
          <w14:ligatures w14:val="standardContextual"/>
        </w:rPr>
      </w:pPr>
      <w:r>
        <w:t>6.5.3.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_Toc200467676 \h </w:instrText>
      </w:r>
      <w:r>
        <w:fldChar w:fldCharType="separate"/>
      </w:r>
      <w:r>
        <w:t>79</w:t>
      </w:r>
      <w:r>
        <w:fldChar w:fldCharType="end"/>
      </w:r>
    </w:p>
    <w:p w14:paraId="1CA780DC" w14:textId="10EFD26B" w:rsidR="009B333D" w:rsidRDefault="009B333D">
      <w:pPr>
        <w:pStyle w:val="TOC5"/>
        <w:rPr>
          <w:rFonts w:asciiTheme="minorHAnsi" w:eastAsiaTheme="minorEastAsia" w:hAnsiTheme="minorHAnsi" w:cstheme="minorBidi"/>
          <w:kern w:val="2"/>
          <w:sz w:val="24"/>
          <w:szCs w:val="24"/>
          <w14:ligatures w14:val="standardContextual"/>
        </w:rPr>
      </w:pPr>
      <w:r>
        <w:t>6.5.</w:t>
      </w:r>
      <w:r w:rsidRPr="00267692">
        <w:rPr>
          <w:rFonts w:eastAsia="SimSun"/>
          <w:lang w:val="en-US" w:eastAsia="zh-CN"/>
        </w:rPr>
        <w:t>3</w:t>
      </w:r>
      <w:r>
        <w:t>.</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_Toc200467677 \h </w:instrText>
      </w:r>
      <w:r>
        <w:fldChar w:fldCharType="separate"/>
      </w:r>
      <w:r>
        <w:t>79</w:t>
      </w:r>
      <w:r>
        <w:fldChar w:fldCharType="end"/>
      </w:r>
    </w:p>
    <w:p w14:paraId="61073C08" w14:textId="4EFDC4C0" w:rsidR="009B333D" w:rsidRDefault="009B333D">
      <w:pPr>
        <w:pStyle w:val="TOC5"/>
        <w:rPr>
          <w:rFonts w:asciiTheme="minorHAnsi" w:eastAsiaTheme="minorEastAsia" w:hAnsiTheme="minorHAnsi" w:cstheme="minorBidi"/>
          <w:kern w:val="2"/>
          <w:sz w:val="24"/>
          <w:szCs w:val="24"/>
          <w14:ligatures w14:val="standardContextual"/>
        </w:rPr>
      </w:pPr>
      <w:r>
        <w:t>6.5.</w:t>
      </w:r>
      <w:r w:rsidRPr="00267692">
        <w:rPr>
          <w:rFonts w:eastAsia="SimSun"/>
          <w:lang w:val="en-US" w:eastAsia="zh-CN"/>
        </w:rPr>
        <w:t>3</w:t>
      </w:r>
      <w:r>
        <w:t>.</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267692">
        <w:rPr>
          <w:rFonts w:eastAsia="SimSun"/>
          <w:lang w:val="en-US" w:eastAsia="zh-CN"/>
        </w:rPr>
        <w:t>-MT</w:t>
      </w:r>
      <w:r>
        <w:tab/>
      </w:r>
      <w:r>
        <w:fldChar w:fldCharType="begin"/>
      </w:r>
      <w:r>
        <w:instrText xml:space="preserve"> PAGEREF _Toc200467678 \h </w:instrText>
      </w:r>
      <w:r>
        <w:fldChar w:fldCharType="separate"/>
      </w:r>
      <w:r>
        <w:t>80</w:t>
      </w:r>
      <w:r>
        <w:fldChar w:fldCharType="end"/>
      </w:r>
    </w:p>
    <w:p w14:paraId="6D96DD04" w14:textId="31407777" w:rsidR="009B333D" w:rsidRDefault="009B333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_Toc200467679 \h </w:instrText>
      </w:r>
      <w:r>
        <w:fldChar w:fldCharType="separate"/>
      </w:r>
      <w:r>
        <w:t>80</w:t>
      </w:r>
      <w:r>
        <w:fldChar w:fldCharType="end"/>
      </w:r>
    </w:p>
    <w:p w14:paraId="4FA9C1B0" w14:textId="17D5B78B" w:rsidR="009B333D" w:rsidRDefault="009B333D">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_Toc200467680 \h </w:instrText>
      </w:r>
      <w:r>
        <w:fldChar w:fldCharType="separate"/>
      </w:r>
      <w:r>
        <w:t>80</w:t>
      </w:r>
      <w:r>
        <w:fldChar w:fldCharType="end"/>
      </w:r>
    </w:p>
    <w:p w14:paraId="3E7851AF" w14:textId="11293537" w:rsidR="009B333D" w:rsidRDefault="009B333D">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267692">
        <w:rPr>
          <w:i/>
          <w:iCs/>
        </w:rPr>
        <w:t>Basic limits</w:t>
      </w:r>
      <w:r>
        <w:tab/>
      </w:r>
      <w:r>
        <w:fldChar w:fldCharType="begin"/>
      </w:r>
      <w:r>
        <w:instrText xml:space="preserve"> PAGEREF _Toc200467681 \h </w:instrText>
      </w:r>
      <w:r>
        <w:fldChar w:fldCharType="separate"/>
      </w:r>
      <w:r>
        <w:t>81</w:t>
      </w:r>
      <w:r>
        <w:fldChar w:fldCharType="end"/>
      </w:r>
    </w:p>
    <w:p w14:paraId="28E26AC3" w14:textId="0B2804D7" w:rsidR="009B333D" w:rsidRDefault="009B333D">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267692">
        <w:rPr>
          <w:i/>
          <w:iCs/>
        </w:rPr>
        <w:t>basic limits</w:t>
      </w:r>
      <w:r>
        <w:tab/>
      </w:r>
      <w:r>
        <w:fldChar w:fldCharType="begin"/>
      </w:r>
      <w:r>
        <w:instrText xml:space="preserve"> PAGEREF _Toc200467682 \h </w:instrText>
      </w:r>
      <w:r>
        <w:fldChar w:fldCharType="separate"/>
      </w:r>
      <w:r>
        <w:t>81</w:t>
      </w:r>
      <w:r>
        <w:fldChar w:fldCharType="end"/>
      </w:r>
    </w:p>
    <w:p w14:paraId="1126798F" w14:textId="2E71AD4E" w:rsidR="009B333D" w:rsidRDefault="009B333D">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267692">
        <w:rPr>
          <w:i/>
          <w:iCs/>
        </w:rPr>
        <w:t>basic limits</w:t>
      </w:r>
      <w:r>
        <w:tab/>
      </w:r>
      <w:r>
        <w:fldChar w:fldCharType="begin"/>
      </w:r>
      <w:r>
        <w:instrText xml:space="preserve"> PAGEREF _Toc200467683 \h </w:instrText>
      </w:r>
      <w:r>
        <w:fldChar w:fldCharType="separate"/>
      </w:r>
      <w:r>
        <w:t>82</w:t>
      </w:r>
      <w:r>
        <w:fldChar w:fldCharType="end"/>
      </w:r>
    </w:p>
    <w:p w14:paraId="0C1217B4" w14:textId="4C01FEFC" w:rsidR="009B333D" w:rsidRDefault="009B333D">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_Toc200467684 \h </w:instrText>
      </w:r>
      <w:r>
        <w:fldChar w:fldCharType="separate"/>
      </w:r>
      <w:r>
        <w:t>94</w:t>
      </w:r>
      <w:r>
        <w:fldChar w:fldCharType="end"/>
      </w:r>
    </w:p>
    <w:p w14:paraId="2D240313" w14:textId="0E089D78" w:rsidR="009B333D" w:rsidRDefault="009B333D">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_Toc200467685 \h </w:instrText>
      </w:r>
      <w:r>
        <w:fldChar w:fldCharType="separate"/>
      </w:r>
      <w:r>
        <w:t>100</w:t>
      </w:r>
      <w:r>
        <w:fldChar w:fldCharType="end"/>
      </w:r>
    </w:p>
    <w:p w14:paraId="5996A999" w14:textId="1E6E7469" w:rsidR="009B333D" w:rsidRDefault="009B333D">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_Toc200467686 \h </w:instrText>
      </w:r>
      <w:r>
        <w:fldChar w:fldCharType="separate"/>
      </w:r>
      <w:r>
        <w:t>100</w:t>
      </w:r>
      <w:r>
        <w:fldChar w:fldCharType="end"/>
      </w:r>
    </w:p>
    <w:p w14:paraId="03F5272E" w14:textId="27861E97" w:rsidR="009B333D" w:rsidRDefault="009B333D">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_Toc200467687 \h </w:instrText>
      </w:r>
      <w:r>
        <w:fldChar w:fldCharType="separate"/>
      </w:r>
      <w:r>
        <w:t>100</w:t>
      </w:r>
      <w:r>
        <w:fldChar w:fldCharType="end"/>
      </w:r>
    </w:p>
    <w:p w14:paraId="6EECC5F5" w14:textId="74EE07E0" w:rsidR="009B333D" w:rsidRDefault="009B333D">
      <w:pPr>
        <w:pStyle w:val="TOC5"/>
        <w:rPr>
          <w:rFonts w:asciiTheme="minorHAnsi" w:eastAsiaTheme="minorEastAsia" w:hAnsiTheme="minorHAnsi" w:cstheme="minorBidi"/>
          <w:kern w:val="2"/>
          <w:sz w:val="24"/>
          <w:szCs w:val="24"/>
          <w14:ligatures w14:val="standardContextual"/>
        </w:rPr>
      </w:pPr>
      <w:r>
        <w:t>6.5.4.4.</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ab/>
      </w:r>
      <w:r>
        <w:fldChar w:fldCharType="begin"/>
      </w:r>
      <w:r>
        <w:instrText xml:space="preserve"> PAGEREF _Toc200467688 \h </w:instrText>
      </w:r>
      <w:r>
        <w:fldChar w:fldCharType="separate"/>
      </w:r>
      <w:r>
        <w:t>101</w:t>
      </w:r>
      <w:r>
        <w:fldChar w:fldCharType="end"/>
      </w:r>
    </w:p>
    <w:p w14:paraId="0C733554" w14:textId="7997A648" w:rsidR="009B333D" w:rsidRDefault="009B333D">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_Toc200467689 \h </w:instrText>
      </w:r>
      <w:r>
        <w:fldChar w:fldCharType="separate"/>
      </w:r>
      <w:r>
        <w:t>101</w:t>
      </w:r>
      <w:r>
        <w:fldChar w:fldCharType="end"/>
      </w:r>
    </w:p>
    <w:p w14:paraId="3AD18B97" w14:textId="4BA78DF2" w:rsidR="009B333D" w:rsidRDefault="009B333D">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_Toc200467690 \h </w:instrText>
      </w:r>
      <w:r>
        <w:fldChar w:fldCharType="separate"/>
      </w:r>
      <w:r>
        <w:t>101</w:t>
      </w:r>
      <w:r>
        <w:fldChar w:fldCharType="end"/>
      </w:r>
    </w:p>
    <w:p w14:paraId="13E502EA" w14:textId="7C147B5D" w:rsidR="009B333D" w:rsidRDefault="009B333D">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_Toc200467691 \h </w:instrText>
      </w:r>
      <w:r>
        <w:fldChar w:fldCharType="separate"/>
      </w:r>
      <w:r>
        <w:t>102</w:t>
      </w:r>
      <w:r>
        <w:fldChar w:fldCharType="end"/>
      </w:r>
    </w:p>
    <w:p w14:paraId="53AD836E" w14:textId="184327EF" w:rsidR="009B333D" w:rsidRDefault="009B333D">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_Toc200467692 \h </w:instrText>
      </w:r>
      <w:r>
        <w:fldChar w:fldCharType="separate"/>
      </w:r>
      <w:r>
        <w:t>102</w:t>
      </w:r>
      <w:r>
        <w:fldChar w:fldCharType="end"/>
      </w:r>
    </w:p>
    <w:p w14:paraId="4297E42F" w14:textId="27E468B0" w:rsidR="009B333D" w:rsidRDefault="009B333D">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_Toc200467693 \h </w:instrText>
      </w:r>
      <w:r>
        <w:fldChar w:fldCharType="separate"/>
      </w:r>
      <w:r>
        <w:t>102</w:t>
      </w:r>
      <w:r>
        <w:fldChar w:fldCharType="end"/>
      </w:r>
    </w:p>
    <w:p w14:paraId="5819B504" w14:textId="5BF2AEAB" w:rsidR="009B333D" w:rsidRDefault="009B333D">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_Toc200467694 \h </w:instrText>
      </w:r>
      <w:r>
        <w:fldChar w:fldCharType="separate"/>
      </w:r>
      <w:r>
        <w:t>102</w:t>
      </w:r>
      <w:r>
        <w:fldChar w:fldCharType="end"/>
      </w:r>
    </w:p>
    <w:p w14:paraId="6D424167" w14:textId="0D74B710"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_Toc200467695 \h </w:instrText>
      </w:r>
      <w:r>
        <w:fldChar w:fldCharType="separate"/>
      </w:r>
      <w:r>
        <w:t>103</w:t>
      </w:r>
      <w:r>
        <w:fldChar w:fldCharType="end"/>
      </w:r>
    </w:p>
    <w:p w14:paraId="21D3FC4A" w14:textId="7524AC16" w:rsidR="009B333D" w:rsidRDefault="009B333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_Toc200467696 \h </w:instrText>
      </w:r>
      <w:r>
        <w:fldChar w:fldCharType="separate"/>
      </w:r>
      <w:r>
        <w:t>103</w:t>
      </w:r>
      <w:r>
        <w:fldChar w:fldCharType="end"/>
      </w:r>
    </w:p>
    <w:p w14:paraId="5C825DB3" w14:textId="0477EC7E" w:rsidR="009B333D" w:rsidRDefault="009B333D">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_Toc200467697 \h </w:instrText>
      </w:r>
      <w:r>
        <w:fldChar w:fldCharType="separate"/>
      </w:r>
      <w:r>
        <w:t>103</w:t>
      </w:r>
      <w:r>
        <w:fldChar w:fldCharType="end"/>
      </w:r>
    </w:p>
    <w:p w14:paraId="10518C6C" w14:textId="71BCDB98" w:rsidR="009B333D" w:rsidRDefault="009B333D">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_Toc200467698 \h </w:instrText>
      </w:r>
      <w:r>
        <w:fldChar w:fldCharType="separate"/>
      </w:r>
      <w:r>
        <w:t>104</w:t>
      </w:r>
      <w:r>
        <w:fldChar w:fldCharType="end"/>
      </w:r>
    </w:p>
    <w:p w14:paraId="2384D065" w14:textId="67584FC5" w:rsidR="009B333D" w:rsidRDefault="009B333D">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_Toc200467699 \h </w:instrText>
      </w:r>
      <w:r>
        <w:fldChar w:fldCharType="separate"/>
      </w:r>
      <w:r>
        <w:t>104</w:t>
      </w:r>
      <w:r>
        <w:fldChar w:fldCharType="end"/>
      </w:r>
    </w:p>
    <w:p w14:paraId="393B7F45" w14:textId="499FE0D8" w:rsidR="009B333D" w:rsidRDefault="009B333D">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_Toc200467700 \h </w:instrText>
      </w:r>
      <w:r>
        <w:fldChar w:fldCharType="separate"/>
      </w:r>
      <w:r>
        <w:t>104</w:t>
      </w:r>
      <w:r>
        <w:fldChar w:fldCharType="end"/>
      </w:r>
    </w:p>
    <w:p w14:paraId="3A8E45F8" w14:textId="2148B25A" w:rsidR="009B333D" w:rsidRDefault="009B333D">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_Toc200467701 \h </w:instrText>
      </w:r>
      <w:r>
        <w:fldChar w:fldCharType="separate"/>
      </w:r>
      <w:r>
        <w:t>104</w:t>
      </w:r>
      <w:r>
        <w:fldChar w:fldCharType="end"/>
      </w:r>
    </w:p>
    <w:p w14:paraId="7F1F1501" w14:textId="4B8BD6A4" w:rsidR="009B333D" w:rsidRDefault="009B333D">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_Toc200467702 \h </w:instrText>
      </w:r>
      <w:r>
        <w:fldChar w:fldCharType="separate"/>
      </w:r>
      <w:r>
        <w:t>104</w:t>
      </w:r>
      <w:r>
        <w:fldChar w:fldCharType="end"/>
      </w:r>
    </w:p>
    <w:p w14:paraId="6675C65D" w14:textId="3E8A2541" w:rsidR="009B333D" w:rsidRDefault="009B333D">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_Toc200467703 \h </w:instrText>
      </w:r>
      <w:r>
        <w:fldChar w:fldCharType="separate"/>
      </w:r>
      <w:r>
        <w:t>104</w:t>
      </w:r>
      <w:r>
        <w:fldChar w:fldCharType="end"/>
      </w:r>
    </w:p>
    <w:p w14:paraId="4F47D97E" w14:textId="2E82D2C8" w:rsidR="009B333D" w:rsidRDefault="009B333D">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_Toc200467704 \h </w:instrText>
      </w:r>
      <w:r>
        <w:fldChar w:fldCharType="separate"/>
      </w:r>
      <w:r>
        <w:t>105</w:t>
      </w:r>
      <w:r>
        <w:fldChar w:fldCharType="end"/>
      </w:r>
    </w:p>
    <w:p w14:paraId="126F8C58" w14:textId="1007609E" w:rsidR="009B333D" w:rsidRDefault="009B333D">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_Toc200467705 \h </w:instrText>
      </w:r>
      <w:r>
        <w:fldChar w:fldCharType="separate"/>
      </w:r>
      <w:r>
        <w:t>105</w:t>
      </w:r>
      <w:r>
        <w:fldChar w:fldCharType="end"/>
      </w:r>
    </w:p>
    <w:p w14:paraId="5C67D014" w14:textId="7AB523BB" w:rsidR="009B333D" w:rsidRDefault="009B333D">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_Toc200467706 \h </w:instrText>
      </w:r>
      <w:r>
        <w:fldChar w:fldCharType="separate"/>
      </w:r>
      <w:r>
        <w:t>105</w:t>
      </w:r>
      <w:r>
        <w:fldChar w:fldCharType="end"/>
      </w:r>
    </w:p>
    <w:p w14:paraId="15A66D61" w14:textId="50910A17"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_Toc200467707 \h </w:instrText>
      </w:r>
      <w:r>
        <w:fldChar w:fldCharType="separate"/>
      </w:r>
      <w:r>
        <w:t>105</w:t>
      </w:r>
      <w:r>
        <w:fldChar w:fldCharType="end"/>
      </w:r>
    </w:p>
    <w:p w14:paraId="2CBEDB1C" w14:textId="7F7F547C" w:rsidR="009B333D" w:rsidRDefault="009B333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_Toc200467708 \h </w:instrText>
      </w:r>
      <w:r>
        <w:fldChar w:fldCharType="separate"/>
      </w:r>
      <w:r>
        <w:t>105</w:t>
      </w:r>
      <w:r>
        <w:fldChar w:fldCharType="end"/>
      </w:r>
    </w:p>
    <w:p w14:paraId="30E895D8" w14:textId="79EC2488" w:rsidR="009B333D" w:rsidRDefault="009B333D">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_Toc200467709 \h </w:instrText>
      </w:r>
      <w:r>
        <w:fldChar w:fldCharType="separate"/>
      </w:r>
      <w:r>
        <w:t>105</w:t>
      </w:r>
      <w:r>
        <w:fldChar w:fldCharType="end"/>
      </w:r>
    </w:p>
    <w:p w14:paraId="65C93CAF" w14:textId="11D6C66E" w:rsidR="009B333D" w:rsidRDefault="009B333D">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_Toc200467710 \h </w:instrText>
      </w:r>
      <w:r>
        <w:fldChar w:fldCharType="separate"/>
      </w:r>
      <w:r>
        <w:t>106</w:t>
      </w:r>
      <w:r>
        <w:fldChar w:fldCharType="end"/>
      </w:r>
    </w:p>
    <w:p w14:paraId="7429EEC5" w14:textId="1FD7EB51" w:rsidR="009B333D" w:rsidRDefault="009B333D">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_Toc200467711 \h </w:instrText>
      </w:r>
      <w:r>
        <w:fldChar w:fldCharType="separate"/>
      </w:r>
      <w:r>
        <w:t>106</w:t>
      </w:r>
      <w:r>
        <w:fldChar w:fldCharType="end"/>
      </w:r>
    </w:p>
    <w:p w14:paraId="07B9FCAC" w14:textId="3A6CD423" w:rsidR="009B333D" w:rsidRDefault="009B333D">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_Toc200467712 \h </w:instrText>
      </w:r>
      <w:r>
        <w:fldChar w:fldCharType="separate"/>
      </w:r>
      <w:r>
        <w:t>106</w:t>
      </w:r>
      <w:r>
        <w:fldChar w:fldCharType="end"/>
      </w:r>
    </w:p>
    <w:p w14:paraId="051F04C4" w14:textId="539AC2C4" w:rsidR="009B333D" w:rsidRDefault="009B333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_Toc200467713 \h </w:instrText>
      </w:r>
      <w:r>
        <w:fldChar w:fldCharType="separate"/>
      </w:r>
      <w:r>
        <w:t>107</w:t>
      </w:r>
      <w:r>
        <w:fldChar w:fldCharType="end"/>
      </w:r>
    </w:p>
    <w:p w14:paraId="1206821D" w14:textId="5210F0CC" w:rsidR="009B333D" w:rsidRDefault="009B333D">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_Toc200467714 \h </w:instrText>
      </w:r>
      <w:r>
        <w:fldChar w:fldCharType="separate"/>
      </w:r>
      <w:r>
        <w:t>107</w:t>
      </w:r>
      <w:r>
        <w:fldChar w:fldCharType="end"/>
      </w:r>
    </w:p>
    <w:p w14:paraId="1EBA3AC6" w14:textId="61F92A69" w:rsidR="009B333D" w:rsidRDefault="009B333D">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_Toc200467715 \h </w:instrText>
      </w:r>
      <w:r>
        <w:fldChar w:fldCharType="separate"/>
      </w:r>
      <w:r>
        <w:t>107</w:t>
      </w:r>
      <w:r>
        <w:fldChar w:fldCharType="end"/>
      </w:r>
    </w:p>
    <w:p w14:paraId="696D8629" w14:textId="21DB91C6" w:rsidR="009B333D" w:rsidRDefault="009B333D">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_Toc200467716 \h </w:instrText>
      </w:r>
      <w:r>
        <w:fldChar w:fldCharType="separate"/>
      </w:r>
      <w:r>
        <w:t>108</w:t>
      </w:r>
      <w:r>
        <w:fldChar w:fldCharType="end"/>
      </w:r>
    </w:p>
    <w:p w14:paraId="29C0B0A2" w14:textId="704D8BAE" w:rsidR="009B333D" w:rsidRDefault="009B333D">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_Toc200467717 \h </w:instrText>
      </w:r>
      <w:r>
        <w:fldChar w:fldCharType="separate"/>
      </w:r>
      <w:r>
        <w:t>108</w:t>
      </w:r>
      <w:r>
        <w:fldChar w:fldCharType="end"/>
      </w:r>
    </w:p>
    <w:p w14:paraId="6044F33E" w14:textId="0BC6EB73" w:rsidR="009B333D" w:rsidRDefault="009B333D">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_Toc200467718 \h </w:instrText>
      </w:r>
      <w:r>
        <w:fldChar w:fldCharType="separate"/>
      </w:r>
      <w:r>
        <w:t>108</w:t>
      </w:r>
      <w:r>
        <w:fldChar w:fldCharType="end"/>
      </w:r>
    </w:p>
    <w:p w14:paraId="50347ACC" w14:textId="034AF3F1" w:rsidR="009B333D" w:rsidRDefault="009B333D">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_Toc200467719 \h </w:instrText>
      </w:r>
      <w:r>
        <w:fldChar w:fldCharType="separate"/>
      </w:r>
      <w:r>
        <w:t>108</w:t>
      </w:r>
      <w:r>
        <w:fldChar w:fldCharType="end"/>
      </w:r>
    </w:p>
    <w:p w14:paraId="0857C5D2" w14:textId="6CF1347C" w:rsidR="009B333D" w:rsidRDefault="009B333D">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_Toc200467720 \h </w:instrText>
      </w:r>
      <w:r>
        <w:fldChar w:fldCharType="separate"/>
      </w:r>
      <w:r>
        <w:t>108</w:t>
      </w:r>
      <w:r>
        <w:fldChar w:fldCharType="end"/>
      </w:r>
    </w:p>
    <w:p w14:paraId="2A4CB75F" w14:textId="011B00B1" w:rsidR="009B333D" w:rsidRDefault="009B333D">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_Toc200467721 \h </w:instrText>
      </w:r>
      <w:r>
        <w:fldChar w:fldCharType="separate"/>
      </w:r>
      <w:r>
        <w:t>109</w:t>
      </w:r>
      <w:r>
        <w:fldChar w:fldCharType="end"/>
      </w:r>
    </w:p>
    <w:p w14:paraId="5C23862F" w14:textId="0BB7AE8C" w:rsidR="009B333D" w:rsidRDefault="009B333D">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_Toc200467722 \h </w:instrText>
      </w:r>
      <w:r>
        <w:fldChar w:fldCharType="separate"/>
      </w:r>
      <w:r>
        <w:t>109</w:t>
      </w:r>
      <w:r>
        <w:fldChar w:fldCharType="end"/>
      </w:r>
    </w:p>
    <w:p w14:paraId="59DFAEA3" w14:textId="12A9BA3C" w:rsidR="009B333D" w:rsidRDefault="009B333D">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_Toc200467723 \h </w:instrText>
      </w:r>
      <w:r>
        <w:fldChar w:fldCharType="separate"/>
      </w:r>
      <w:r>
        <w:t>109</w:t>
      </w:r>
      <w:r>
        <w:fldChar w:fldCharType="end"/>
      </w:r>
    </w:p>
    <w:p w14:paraId="753B7CD3" w14:textId="73C55AC9" w:rsidR="009B333D" w:rsidRDefault="009B333D">
      <w:pPr>
        <w:pStyle w:val="TOC3"/>
        <w:rPr>
          <w:rFonts w:asciiTheme="minorHAnsi" w:eastAsiaTheme="minorEastAsia" w:hAnsiTheme="minorHAnsi" w:cstheme="minorBidi"/>
          <w:kern w:val="2"/>
          <w:sz w:val="24"/>
          <w:szCs w:val="24"/>
          <w14:ligatures w14:val="standardContextual"/>
        </w:rPr>
      </w:pPr>
      <w:r>
        <w:t>6.</w:t>
      </w:r>
      <w:r w:rsidRPr="00267692">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267692">
        <w:rPr>
          <w:i/>
          <w:lang w:val="en-US" w:eastAsia="zh-CN"/>
        </w:rPr>
        <w:t>NCR</w:t>
      </w:r>
      <w:r>
        <w:tab/>
      </w:r>
      <w:r>
        <w:fldChar w:fldCharType="begin"/>
      </w:r>
      <w:r>
        <w:instrText xml:space="preserve"> PAGEREF _Toc200467724 \h </w:instrText>
      </w:r>
      <w:r>
        <w:fldChar w:fldCharType="separate"/>
      </w:r>
      <w:r>
        <w:t>110</w:t>
      </w:r>
      <w:r>
        <w:fldChar w:fldCharType="end"/>
      </w:r>
    </w:p>
    <w:p w14:paraId="0630B426" w14:textId="74B2304A"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6</w:t>
      </w:r>
      <w:r>
        <w:t>.</w:t>
      </w:r>
      <w:r w:rsidRPr="00267692">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Minimum</w:t>
      </w:r>
      <w:r>
        <w:t xml:space="preserve"> requirements for NCR-Fwd</w:t>
      </w:r>
      <w:r>
        <w:tab/>
      </w:r>
      <w:r>
        <w:fldChar w:fldCharType="begin"/>
      </w:r>
      <w:r>
        <w:instrText xml:space="preserve"> PAGEREF _Toc200467725 \h </w:instrText>
      </w:r>
      <w:r>
        <w:fldChar w:fldCharType="separate"/>
      </w:r>
      <w:r>
        <w:t>110</w:t>
      </w:r>
      <w:r>
        <w:fldChar w:fldCharType="end"/>
      </w:r>
    </w:p>
    <w:p w14:paraId="157BD546" w14:textId="5042819D" w:rsidR="009B333D" w:rsidRDefault="009B333D">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_Toc200467726 \h </w:instrText>
      </w:r>
      <w:r>
        <w:fldChar w:fldCharType="separate"/>
      </w:r>
      <w:r>
        <w:t>110</w:t>
      </w:r>
      <w:r>
        <w:fldChar w:fldCharType="end"/>
      </w:r>
    </w:p>
    <w:p w14:paraId="4AB18C23" w14:textId="5F731C7C"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_Toc200467727 \h </w:instrText>
      </w:r>
      <w:r>
        <w:fldChar w:fldCharType="separate"/>
      </w:r>
      <w:r>
        <w:t>111</w:t>
      </w:r>
      <w:r>
        <w:fldChar w:fldCharType="end"/>
      </w:r>
    </w:p>
    <w:p w14:paraId="1859ECEA" w14:textId="72E1A8BE"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lang w:val="en-US"/>
        </w:rPr>
        <w:t>NCR-Fwd</w:t>
      </w:r>
      <w:r w:rsidRPr="00267692">
        <w:rPr>
          <w:i/>
        </w:rPr>
        <w:t xml:space="preserve"> type 1-H</w:t>
      </w:r>
      <w:r>
        <w:tab/>
      </w:r>
      <w:r>
        <w:fldChar w:fldCharType="begin"/>
      </w:r>
      <w:r>
        <w:instrText xml:space="preserve"> PAGEREF _Toc200467728 \h </w:instrText>
      </w:r>
      <w:r>
        <w:fldChar w:fldCharType="separate"/>
      </w:r>
      <w:r>
        <w:t>111</w:t>
      </w:r>
      <w:r>
        <w:fldChar w:fldCharType="end"/>
      </w:r>
    </w:p>
    <w:p w14:paraId="4CE28A73" w14:textId="33436D3D" w:rsidR="009B333D" w:rsidRDefault="009B333D">
      <w:pPr>
        <w:pStyle w:val="TOC5"/>
        <w:rPr>
          <w:rFonts w:asciiTheme="minorHAnsi" w:eastAsiaTheme="minorEastAsia" w:hAnsiTheme="minorHAnsi" w:cstheme="minorBidi"/>
          <w:kern w:val="2"/>
          <w:sz w:val="24"/>
          <w:szCs w:val="24"/>
          <w14:ligatures w14:val="standardContextual"/>
        </w:rPr>
      </w:pPr>
      <w:r>
        <w:t>6.</w:t>
      </w:r>
      <w:r w:rsidRPr="00267692">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_Toc200467729 \h </w:instrText>
      </w:r>
      <w:r>
        <w:fldChar w:fldCharType="separate"/>
      </w:r>
      <w:r>
        <w:t>111</w:t>
      </w:r>
      <w:r>
        <w:fldChar w:fldCharType="end"/>
      </w:r>
    </w:p>
    <w:p w14:paraId="29E63585" w14:textId="45C8F6AE"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_Toc200467730 \h </w:instrText>
      </w:r>
      <w:r>
        <w:fldChar w:fldCharType="separate"/>
      </w:r>
      <w:r>
        <w:t>111</w:t>
      </w:r>
      <w:r>
        <w:fldChar w:fldCharType="end"/>
      </w:r>
    </w:p>
    <w:p w14:paraId="7F9FFDB0" w14:textId="01B0CC1A" w:rsidR="009B333D" w:rsidRDefault="009B333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_Toc200467731 \h </w:instrText>
      </w:r>
      <w:r>
        <w:fldChar w:fldCharType="separate"/>
      </w:r>
      <w:r>
        <w:t>111</w:t>
      </w:r>
      <w:r>
        <w:fldChar w:fldCharType="end"/>
      </w:r>
    </w:p>
    <w:p w14:paraId="37D448FE" w14:textId="50F6410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RF repeater</w:t>
      </w:r>
      <w:r>
        <w:tab/>
      </w:r>
      <w:r>
        <w:fldChar w:fldCharType="begin"/>
      </w:r>
      <w:r>
        <w:instrText xml:space="preserve"> PAGEREF _Toc200467732 \h </w:instrText>
      </w:r>
      <w:r>
        <w:fldChar w:fldCharType="separate"/>
      </w:r>
      <w:r>
        <w:t>111</w:t>
      </w:r>
      <w:r>
        <w:fldChar w:fldCharType="end"/>
      </w:r>
    </w:p>
    <w:p w14:paraId="6600FC15" w14:textId="1F6571F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NCR</w:t>
      </w:r>
      <w:r>
        <w:tab/>
      </w:r>
      <w:r>
        <w:fldChar w:fldCharType="begin"/>
      </w:r>
      <w:r>
        <w:instrText xml:space="preserve"> PAGEREF _Toc200467733 \h </w:instrText>
      </w:r>
      <w:r>
        <w:fldChar w:fldCharType="separate"/>
      </w:r>
      <w:r>
        <w:t>113</w:t>
      </w:r>
      <w:r>
        <w:fldChar w:fldCharType="end"/>
      </w:r>
    </w:p>
    <w:p w14:paraId="4ED39A3A" w14:textId="592E2D2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DengXian"/>
        </w:rPr>
        <w:t>6.9.3.1</w:t>
      </w:r>
      <w:r>
        <w:rPr>
          <w:rFonts w:asciiTheme="minorHAnsi" w:eastAsiaTheme="minorEastAsia" w:hAnsiTheme="minorHAnsi" w:cstheme="minorBidi"/>
          <w:kern w:val="2"/>
          <w:sz w:val="24"/>
          <w:szCs w:val="24"/>
          <w14:ligatures w14:val="standardContextual"/>
        </w:rPr>
        <w:tab/>
      </w:r>
      <w:r w:rsidRPr="00267692">
        <w:rPr>
          <w:rFonts w:eastAsia="DengXian"/>
        </w:rPr>
        <w:t>Minimum requirements for NCR-Fwd</w:t>
      </w:r>
      <w:r>
        <w:tab/>
      </w:r>
      <w:r>
        <w:fldChar w:fldCharType="begin"/>
      </w:r>
      <w:r>
        <w:instrText xml:space="preserve"> PAGEREF _Toc200467734 \h </w:instrText>
      </w:r>
      <w:r>
        <w:fldChar w:fldCharType="separate"/>
      </w:r>
      <w:r>
        <w:t>113</w:t>
      </w:r>
      <w:r>
        <w:fldChar w:fldCharType="end"/>
      </w:r>
    </w:p>
    <w:p w14:paraId="26D092CA" w14:textId="3E3B576B" w:rsidR="009B333D" w:rsidRDefault="009B333D">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_Toc200467735 \h </w:instrText>
      </w:r>
      <w:r>
        <w:fldChar w:fldCharType="separate"/>
      </w:r>
      <w:r>
        <w:t>113</w:t>
      </w:r>
      <w:r>
        <w:fldChar w:fldCharType="end"/>
      </w:r>
    </w:p>
    <w:p w14:paraId="2A9C228E" w14:textId="1BC33F50"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iCs/>
        </w:rPr>
        <w:t>NCR-Fwd type 1-H</w:t>
      </w:r>
      <w:r>
        <w:tab/>
      </w:r>
      <w:r>
        <w:fldChar w:fldCharType="begin"/>
      </w:r>
      <w:r>
        <w:instrText xml:space="preserve"> PAGEREF _Toc200467736 \h </w:instrText>
      </w:r>
      <w:r>
        <w:fldChar w:fldCharType="separate"/>
      </w:r>
      <w:r>
        <w:t>113</w:t>
      </w:r>
      <w:r>
        <w:fldChar w:fldCharType="end"/>
      </w:r>
    </w:p>
    <w:p w14:paraId="42E66CE4" w14:textId="4FE183D8"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_Toc200467737 \h </w:instrText>
      </w:r>
      <w:r>
        <w:fldChar w:fldCharType="separate"/>
      </w:r>
      <w:r>
        <w:t>113</w:t>
      </w:r>
      <w:r>
        <w:fldChar w:fldCharType="end"/>
      </w:r>
    </w:p>
    <w:p w14:paraId="1CEC2F5C" w14:textId="41FE2BE6" w:rsidR="009B333D" w:rsidRDefault="009B333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_Toc200467738 \h </w:instrText>
      </w:r>
      <w:r>
        <w:fldChar w:fldCharType="separate"/>
      </w:r>
      <w:r>
        <w:t>113</w:t>
      </w:r>
      <w:r>
        <w:fldChar w:fldCharType="end"/>
      </w:r>
    </w:p>
    <w:p w14:paraId="2BE1AFAB" w14:textId="0D2A2B22" w:rsidR="009B333D" w:rsidRDefault="009B333D">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_Toc200467739 \h </w:instrText>
      </w:r>
      <w:r>
        <w:fldChar w:fldCharType="separate"/>
      </w:r>
      <w:r>
        <w:t>113</w:t>
      </w:r>
      <w:r>
        <w:fldChar w:fldCharType="end"/>
      </w:r>
    </w:p>
    <w:p w14:paraId="0C1D0565" w14:textId="02205A0D" w:rsidR="009B333D" w:rsidRDefault="009B333D">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RF repeater</w:t>
      </w:r>
      <w:r>
        <w:tab/>
      </w:r>
      <w:r>
        <w:fldChar w:fldCharType="begin"/>
      </w:r>
      <w:r>
        <w:instrText xml:space="preserve"> PAGEREF _Toc200467740 \h </w:instrText>
      </w:r>
      <w:r>
        <w:fldChar w:fldCharType="separate"/>
      </w:r>
      <w:r>
        <w:t>114</w:t>
      </w:r>
      <w:r>
        <w:fldChar w:fldCharType="end"/>
      </w:r>
    </w:p>
    <w:p w14:paraId="5064B81A" w14:textId="3BA77978" w:rsidR="009B333D" w:rsidRDefault="009B333D">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NCR</w:t>
      </w:r>
      <w:r>
        <w:tab/>
      </w:r>
      <w:r>
        <w:fldChar w:fldCharType="begin"/>
      </w:r>
      <w:r>
        <w:instrText xml:space="preserve"> PAGEREF _Toc200467741 \h </w:instrText>
      </w:r>
      <w:r>
        <w:fldChar w:fldCharType="separate"/>
      </w:r>
      <w:r>
        <w:t>114</w:t>
      </w:r>
      <w:r>
        <w:fldChar w:fldCharType="end"/>
      </w:r>
    </w:p>
    <w:p w14:paraId="42F79111" w14:textId="6070EFEF" w:rsidR="009B333D" w:rsidRDefault="009B333D">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_Toc200467742 \h </w:instrText>
      </w:r>
      <w:r>
        <w:fldChar w:fldCharType="separate"/>
      </w:r>
      <w:r>
        <w:t>114</w:t>
      </w:r>
      <w:r>
        <w:fldChar w:fldCharType="end"/>
      </w:r>
    </w:p>
    <w:p w14:paraId="2E8507ED" w14:textId="008536EF" w:rsidR="009B333D" w:rsidRDefault="009B333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_Toc200467743 \h </w:instrText>
      </w:r>
      <w:r>
        <w:fldChar w:fldCharType="separate"/>
      </w:r>
      <w:r>
        <w:t>114</w:t>
      </w:r>
      <w:r>
        <w:fldChar w:fldCharType="end"/>
      </w:r>
    </w:p>
    <w:p w14:paraId="408DE544" w14:textId="037F9698" w:rsidR="009B333D" w:rsidRDefault="009B333D">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_Toc200467744 \h </w:instrText>
      </w:r>
      <w:r>
        <w:fldChar w:fldCharType="separate"/>
      </w:r>
      <w:r>
        <w:t>114</w:t>
      </w:r>
      <w:r>
        <w:fldChar w:fldCharType="end"/>
      </w:r>
    </w:p>
    <w:p w14:paraId="1EA13733" w14:textId="1CB76814" w:rsidR="009B333D" w:rsidRDefault="009B333D">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RF repeater</w:t>
      </w:r>
      <w:r>
        <w:tab/>
      </w:r>
      <w:r>
        <w:fldChar w:fldCharType="begin"/>
      </w:r>
      <w:r>
        <w:instrText xml:space="preserve"> PAGEREF _Toc200467745 \h </w:instrText>
      </w:r>
      <w:r>
        <w:fldChar w:fldCharType="separate"/>
      </w:r>
      <w:r>
        <w:t>115</w:t>
      </w:r>
      <w:r>
        <w:fldChar w:fldCharType="end"/>
      </w:r>
    </w:p>
    <w:p w14:paraId="29CF5CAC" w14:textId="155D5048" w:rsidR="009B333D" w:rsidRDefault="009B333D">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NCR</w:t>
      </w:r>
      <w:r>
        <w:tab/>
      </w:r>
      <w:r>
        <w:fldChar w:fldCharType="begin"/>
      </w:r>
      <w:r>
        <w:instrText xml:space="preserve"> PAGEREF _Toc200467746 \h </w:instrText>
      </w:r>
      <w:r>
        <w:fldChar w:fldCharType="separate"/>
      </w:r>
      <w:r>
        <w:t>115</w:t>
      </w:r>
      <w:r>
        <w:fldChar w:fldCharType="end"/>
      </w:r>
    </w:p>
    <w:p w14:paraId="1322EE5B" w14:textId="2A0A0D1E" w:rsidR="009B333D" w:rsidRDefault="009B333D">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_Toc200467747 \h </w:instrText>
      </w:r>
      <w:r>
        <w:fldChar w:fldCharType="separate"/>
      </w:r>
      <w:r>
        <w:t>115</w:t>
      </w:r>
      <w:r>
        <w:fldChar w:fldCharType="end"/>
      </w:r>
    </w:p>
    <w:p w14:paraId="3E1ED18E" w14:textId="38CF6072"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w:t>
      </w:r>
      <w:r>
        <w:t>utput power dynamics for NCR-MT</w:t>
      </w:r>
      <w:r>
        <w:tab/>
      </w:r>
      <w:r>
        <w:fldChar w:fldCharType="begin"/>
      </w:r>
      <w:r>
        <w:instrText xml:space="preserve"> PAGEREF _Toc200467748 \h </w:instrText>
      </w:r>
      <w:r>
        <w:fldChar w:fldCharType="separate"/>
      </w:r>
      <w:r>
        <w:t>116</w:t>
      </w:r>
      <w:r>
        <w:fldChar w:fldCharType="end"/>
      </w:r>
    </w:p>
    <w:p w14:paraId="3F5A0CC7" w14:textId="55C650C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6.11.1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_Toc200467749 \h </w:instrText>
      </w:r>
      <w:r>
        <w:fldChar w:fldCharType="separate"/>
      </w:r>
      <w:r>
        <w:t>116</w:t>
      </w:r>
      <w:r>
        <w:fldChar w:fldCharType="end"/>
      </w:r>
    </w:p>
    <w:p w14:paraId="7CA9001C" w14:textId="45C7310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OFF power for NCR-MT</w:t>
      </w:r>
      <w:r>
        <w:tab/>
      </w:r>
      <w:r>
        <w:fldChar w:fldCharType="begin"/>
      </w:r>
      <w:r>
        <w:instrText xml:space="preserve"> PAGEREF _Toc200467750 \h </w:instrText>
      </w:r>
      <w:r>
        <w:fldChar w:fldCharType="separate"/>
      </w:r>
      <w:r>
        <w:t>116</w:t>
      </w:r>
      <w:r>
        <w:fldChar w:fldCharType="end"/>
      </w:r>
    </w:p>
    <w:p w14:paraId="7A763FDC" w14:textId="6CD59A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ON/OFF time mask for NCR-MT</w:t>
      </w:r>
      <w:r>
        <w:tab/>
      </w:r>
      <w:r>
        <w:fldChar w:fldCharType="begin"/>
      </w:r>
      <w:r>
        <w:instrText xml:space="preserve"> PAGEREF _Toc200467751 \h </w:instrText>
      </w:r>
      <w:r>
        <w:fldChar w:fldCharType="separate"/>
      </w:r>
      <w:r>
        <w:t>116</w:t>
      </w:r>
      <w:r>
        <w:fldChar w:fldCharType="end"/>
      </w:r>
    </w:p>
    <w:p w14:paraId="257CC758" w14:textId="5C02566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Power control for NCR-MT</w:t>
      </w:r>
      <w:r>
        <w:tab/>
      </w:r>
      <w:r>
        <w:fldChar w:fldCharType="begin"/>
      </w:r>
      <w:r>
        <w:instrText xml:space="preserve"> PAGEREF _Toc200467752 \h </w:instrText>
      </w:r>
      <w:r>
        <w:fldChar w:fldCharType="separate"/>
      </w:r>
      <w:r>
        <w:t>116</w:t>
      </w:r>
      <w:r>
        <w:fldChar w:fldCharType="end"/>
      </w:r>
    </w:p>
    <w:p w14:paraId="3EF84E84" w14:textId="16D582D9"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w:t>
      </w:r>
      <w:r>
        <w:t>ransmit signal quality for NCR-MT</w:t>
      </w:r>
      <w:r>
        <w:tab/>
      </w:r>
      <w:r>
        <w:fldChar w:fldCharType="begin"/>
      </w:r>
      <w:r>
        <w:instrText xml:space="preserve"> PAGEREF _Toc200467753 \h </w:instrText>
      </w:r>
      <w:r>
        <w:fldChar w:fldCharType="separate"/>
      </w:r>
      <w:r>
        <w:t>116</w:t>
      </w:r>
      <w:r>
        <w:fldChar w:fldCharType="end"/>
      </w:r>
    </w:p>
    <w:p w14:paraId="56E8E5BC" w14:textId="1C28007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_Toc200467754 \h </w:instrText>
      </w:r>
      <w:r>
        <w:fldChar w:fldCharType="separate"/>
      </w:r>
      <w:r>
        <w:t>116</w:t>
      </w:r>
      <w:r>
        <w:fldChar w:fldCharType="end"/>
      </w:r>
    </w:p>
    <w:p w14:paraId="3FC23796" w14:textId="7BF031E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Frequency error requirements for NCR-MT</w:t>
      </w:r>
      <w:r>
        <w:tab/>
      </w:r>
      <w:r>
        <w:fldChar w:fldCharType="begin"/>
      </w:r>
      <w:r>
        <w:instrText xml:space="preserve"> PAGEREF _Toc200467755 \h </w:instrText>
      </w:r>
      <w:r>
        <w:fldChar w:fldCharType="separate"/>
      </w:r>
      <w:r>
        <w:t>116</w:t>
      </w:r>
      <w:r>
        <w:fldChar w:fldCharType="end"/>
      </w:r>
    </w:p>
    <w:p w14:paraId="18DB4A9D" w14:textId="0FA2BB3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modulation quality</w:t>
      </w:r>
      <w:r>
        <w:tab/>
      </w:r>
      <w:r>
        <w:fldChar w:fldCharType="begin"/>
      </w:r>
      <w:r>
        <w:instrText xml:space="preserve"> PAGEREF _Toc200467756 \h </w:instrText>
      </w:r>
      <w:r>
        <w:fldChar w:fldCharType="separate"/>
      </w:r>
      <w:r>
        <w:t>117</w:t>
      </w:r>
      <w:r>
        <w:fldChar w:fldCharType="end"/>
      </w:r>
    </w:p>
    <w:p w14:paraId="2FCA29B3" w14:textId="4E9F55A1"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_Toc200467757 \h </w:instrText>
      </w:r>
      <w:r>
        <w:fldChar w:fldCharType="separate"/>
      </w:r>
      <w:r>
        <w:t>117</w:t>
      </w:r>
      <w:r>
        <w:fldChar w:fldCharType="end"/>
      </w:r>
    </w:p>
    <w:p w14:paraId="79AE887F" w14:textId="47E82403"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6.13.1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_Toc200467758 \h </w:instrText>
      </w:r>
      <w:r>
        <w:fldChar w:fldCharType="separate"/>
      </w:r>
      <w:r>
        <w:t>117</w:t>
      </w:r>
      <w:r>
        <w:fldChar w:fldCharType="end"/>
      </w:r>
    </w:p>
    <w:p w14:paraId="37B7737D" w14:textId="3762BF8C"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6.13.2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 for NCR-MT</w:t>
      </w:r>
      <w:r>
        <w:tab/>
      </w:r>
      <w:r>
        <w:fldChar w:fldCharType="begin"/>
      </w:r>
      <w:r>
        <w:instrText xml:space="preserve"> PAGEREF _Toc200467759 \h </w:instrText>
      </w:r>
      <w:r>
        <w:fldChar w:fldCharType="separate"/>
      </w:r>
      <w:r>
        <w:t>117</w:t>
      </w:r>
      <w:r>
        <w:fldChar w:fldCharType="end"/>
      </w:r>
    </w:p>
    <w:p w14:paraId="13D645EC" w14:textId="7D94CB6B"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6.14</w:t>
      </w:r>
      <w:r>
        <w:rPr>
          <w:rFonts w:asciiTheme="minorHAnsi" w:eastAsiaTheme="minorEastAsia" w:hAnsiTheme="minorHAnsi" w:cstheme="minorBidi"/>
          <w:kern w:val="2"/>
          <w:sz w:val="24"/>
          <w:szCs w:val="24"/>
          <w14:ligatures w14:val="standardContextual"/>
        </w:rPr>
        <w:tab/>
      </w:r>
      <w:r w:rsidRPr="00267692">
        <w:rPr>
          <w:lang w:val="en-US" w:eastAsia="zh-CN"/>
        </w:rPr>
        <w:t>Void</w:t>
      </w:r>
      <w:r>
        <w:tab/>
      </w:r>
      <w:r>
        <w:fldChar w:fldCharType="begin"/>
      </w:r>
      <w:r>
        <w:instrText xml:space="preserve"> PAGEREF _Toc200467760 \h </w:instrText>
      </w:r>
      <w:r>
        <w:fldChar w:fldCharType="separate"/>
      </w:r>
      <w:r>
        <w:t>117</w:t>
      </w:r>
      <w:r>
        <w:fldChar w:fldCharType="end"/>
      </w:r>
    </w:p>
    <w:p w14:paraId="1E453B77" w14:textId="432791B0"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6.15</w:t>
      </w:r>
      <w:r>
        <w:rPr>
          <w:rFonts w:asciiTheme="minorHAnsi" w:eastAsiaTheme="minorEastAsia" w:hAnsiTheme="minorHAnsi" w:cstheme="minorBidi"/>
          <w:kern w:val="2"/>
          <w:sz w:val="24"/>
          <w:szCs w:val="24"/>
          <w14:ligatures w14:val="standardContextual"/>
        </w:rPr>
        <w:tab/>
      </w:r>
      <w:r w:rsidRPr="00267692">
        <w:rPr>
          <w:lang w:val="en-US" w:eastAsia="zh-CN"/>
        </w:rPr>
        <w:t>Diversity characteristics</w:t>
      </w:r>
      <w:r>
        <w:t xml:space="preserve"> for NCR-MT</w:t>
      </w:r>
      <w:r>
        <w:tab/>
      </w:r>
      <w:r>
        <w:fldChar w:fldCharType="begin"/>
      </w:r>
      <w:r>
        <w:instrText xml:space="preserve"> PAGEREF _Toc200467761 \h </w:instrText>
      </w:r>
      <w:r>
        <w:fldChar w:fldCharType="separate"/>
      </w:r>
      <w:r>
        <w:t>117</w:t>
      </w:r>
      <w:r>
        <w:fldChar w:fldCharType="end"/>
      </w:r>
    </w:p>
    <w:p w14:paraId="6106F7B4" w14:textId="3868803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_Toc200467762 \h </w:instrText>
      </w:r>
      <w:r>
        <w:fldChar w:fldCharType="separate"/>
      </w:r>
      <w:r>
        <w:t>118</w:t>
      </w:r>
      <w:r>
        <w:fldChar w:fldCharType="end"/>
      </w:r>
    </w:p>
    <w:p w14:paraId="6359AC6D" w14:textId="4EAB1C7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lastRenderedPageBreak/>
        <w:t>6</w:t>
      </w:r>
      <w:r>
        <w:t>.</w:t>
      </w:r>
      <w:r w:rsidRPr="00267692">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_Toc200467763 \h </w:instrText>
      </w:r>
      <w:r>
        <w:fldChar w:fldCharType="separate"/>
      </w:r>
      <w:r>
        <w:t>118</w:t>
      </w:r>
      <w:r>
        <w:fldChar w:fldCharType="end"/>
      </w:r>
    </w:p>
    <w:p w14:paraId="0238AAFE" w14:textId="38BC8AE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_Toc200467764 \h </w:instrText>
      </w:r>
      <w:r>
        <w:fldChar w:fldCharType="separate"/>
      </w:r>
      <w:r>
        <w:t>118</w:t>
      </w:r>
      <w:r>
        <w:fldChar w:fldCharType="end"/>
      </w:r>
    </w:p>
    <w:p w14:paraId="53047A22" w14:textId="77F2B95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267692">
        <w:rPr>
          <w:i/>
        </w:rPr>
        <w:t xml:space="preserve">NCR-MT type </w:t>
      </w:r>
      <w:r w:rsidRPr="00267692">
        <w:rPr>
          <w:rFonts w:eastAsia="SimSun"/>
          <w:i/>
          <w:lang w:val="en-US" w:eastAsia="zh-CN"/>
        </w:rPr>
        <w:t xml:space="preserve">1-C and </w:t>
      </w:r>
      <w:r w:rsidRPr="00267692">
        <w:rPr>
          <w:i/>
        </w:rPr>
        <w:t>1-H</w:t>
      </w:r>
      <w:r>
        <w:tab/>
      </w:r>
      <w:r>
        <w:fldChar w:fldCharType="begin"/>
      </w:r>
      <w:r>
        <w:instrText xml:space="preserve"> PAGEREF _Toc200467765 \h </w:instrText>
      </w:r>
      <w:r>
        <w:fldChar w:fldCharType="separate"/>
      </w:r>
      <w:r>
        <w:t>118</w:t>
      </w:r>
      <w:r>
        <w:fldChar w:fldCharType="end"/>
      </w:r>
    </w:p>
    <w:p w14:paraId="6DCE5C78" w14:textId="788D4117"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Maximum</w:t>
      </w:r>
      <w:r>
        <w:t xml:space="preserve"> input level for NCR-MT</w:t>
      </w:r>
      <w:r>
        <w:tab/>
      </w:r>
      <w:r>
        <w:fldChar w:fldCharType="begin"/>
      </w:r>
      <w:r>
        <w:instrText xml:space="preserve"> PAGEREF _Toc200467766 \h </w:instrText>
      </w:r>
      <w:r>
        <w:fldChar w:fldCharType="separate"/>
      </w:r>
      <w:r>
        <w:t>119</w:t>
      </w:r>
      <w:r>
        <w:fldChar w:fldCharType="end"/>
      </w:r>
    </w:p>
    <w:p w14:paraId="20BE4A94" w14:textId="52B43E0C"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Adjacent</w:t>
      </w:r>
      <w:r>
        <w:t xml:space="preserve"> channel selectivity for NCR-MT</w:t>
      </w:r>
      <w:r>
        <w:tab/>
      </w:r>
      <w:r>
        <w:fldChar w:fldCharType="begin"/>
      </w:r>
      <w:r>
        <w:instrText xml:space="preserve"> PAGEREF _Toc200467767 \h </w:instrText>
      </w:r>
      <w:r>
        <w:fldChar w:fldCharType="separate"/>
      </w:r>
      <w:r>
        <w:t>119</w:t>
      </w:r>
      <w:r>
        <w:fldChar w:fldCharType="end"/>
      </w:r>
    </w:p>
    <w:p w14:paraId="3F3FC14B" w14:textId="4CA3BE0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_Toc200467768 \h </w:instrText>
      </w:r>
      <w:r>
        <w:fldChar w:fldCharType="separate"/>
      </w:r>
      <w:r>
        <w:t>119</w:t>
      </w:r>
      <w:r>
        <w:fldChar w:fldCharType="end"/>
      </w:r>
    </w:p>
    <w:p w14:paraId="0BE73690" w14:textId="7B3EB17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_Toc200467769 \h </w:instrText>
      </w:r>
      <w:r>
        <w:fldChar w:fldCharType="separate"/>
      </w:r>
      <w:r>
        <w:t>119</w:t>
      </w:r>
      <w:r>
        <w:fldChar w:fldCharType="end"/>
      </w:r>
    </w:p>
    <w:p w14:paraId="4024DD66" w14:textId="7FBA33B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rPr>
        <w:t xml:space="preserve">NCR-MT type 1-C </w:t>
      </w:r>
      <w:r>
        <w:t>a</w:t>
      </w:r>
      <w:r w:rsidRPr="00267692">
        <w:rPr>
          <w:rFonts w:eastAsiaTheme="minorEastAsia"/>
          <w:lang w:eastAsia="zh-CN"/>
        </w:rPr>
        <w:t>nd</w:t>
      </w:r>
      <w:r w:rsidRPr="00267692">
        <w:rPr>
          <w:rFonts w:eastAsiaTheme="minorEastAsia"/>
          <w:i/>
          <w:lang w:eastAsia="zh-CN"/>
        </w:rPr>
        <w:t xml:space="preserve"> 1-H</w:t>
      </w:r>
      <w:r>
        <w:tab/>
      </w:r>
      <w:r>
        <w:fldChar w:fldCharType="begin"/>
      </w:r>
      <w:r>
        <w:instrText xml:space="preserve"> PAGEREF _Toc200467770 \h </w:instrText>
      </w:r>
      <w:r>
        <w:fldChar w:fldCharType="separate"/>
      </w:r>
      <w:r>
        <w:t>119</w:t>
      </w:r>
      <w:r>
        <w:fldChar w:fldCharType="end"/>
      </w:r>
    </w:p>
    <w:p w14:paraId="614E568A" w14:textId="78F8BD3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18</w:t>
      </w:r>
      <w:r>
        <w:t>.1.</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_Toc200467771 \h </w:instrText>
      </w:r>
      <w:r>
        <w:fldChar w:fldCharType="separate"/>
      </w:r>
      <w:r>
        <w:t>119</w:t>
      </w:r>
      <w:r>
        <w:fldChar w:fldCharType="end"/>
      </w:r>
    </w:p>
    <w:p w14:paraId="155AC6B9" w14:textId="6E972481"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Blocking</w:t>
      </w:r>
      <w:r>
        <w:t xml:space="preserve"> characteristics for NCR-MT</w:t>
      </w:r>
      <w:r>
        <w:tab/>
      </w:r>
      <w:r>
        <w:fldChar w:fldCharType="begin"/>
      </w:r>
      <w:r>
        <w:instrText xml:space="preserve"> PAGEREF _Toc200467772 \h </w:instrText>
      </w:r>
      <w:r>
        <w:fldChar w:fldCharType="separate"/>
      </w:r>
      <w:r>
        <w:t>119</w:t>
      </w:r>
      <w:r>
        <w:fldChar w:fldCharType="end"/>
      </w:r>
    </w:p>
    <w:p w14:paraId="568671D6" w14:textId="3724EF8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_Toc200467773 \h </w:instrText>
      </w:r>
      <w:r>
        <w:fldChar w:fldCharType="separate"/>
      </w:r>
      <w:r>
        <w:t>119</w:t>
      </w:r>
      <w:r>
        <w:fldChar w:fldCharType="end"/>
      </w:r>
    </w:p>
    <w:p w14:paraId="7EC9F548" w14:textId="036EBEF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267692">
        <w:rPr>
          <w:rFonts w:eastAsiaTheme="minorEastAsia"/>
          <w:lang w:eastAsia="zh-CN"/>
        </w:rPr>
        <w:t xml:space="preserve"> and 1-H</w:t>
      </w:r>
      <w:r>
        <w:tab/>
      </w:r>
      <w:r>
        <w:fldChar w:fldCharType="begin"/>
      </w:r>
      <w:r>
        <w:instrText xml:space="preserve"> PAGEREF _Toc200467774 \h </w:instrText>
      </w:r>
      <w:r>
        <w:fldChar w:fldCharType="separate"/>
      </w:r>
      <w:r>
        <w:t>119</w:t>
      </w:r>
      <w:r>
        <w:fldChar w:fldCharType="end"/>
      </w:r>
    </w:p>
    <w:p w14:paraId="24D3C37E" w14:textId="2179258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_Toc200467775 \h </w:instrText>
      </w:r>
      <w:r>
        <w:fldChar w:fldCharType="separate"/>
      </w:r>
      <w:r>
        <w:t>120</w:t>
      </w:r>
      <w:r>
        <w:fldChar w:fldCharType="end"/>
      </w:r>
    </w:p>
    <w:p w14:paraId="6AFF87D2" w14:textId="38B184F1"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Transmitter s</w:t>
      </w:r>
      <w:r>
        <w:t>purious response for NCR-MT</w:t>
      </w:r>
      <w:r>
        <w:tab/>
      </w:r>
      <w:r>
        <w:fldChar w:fldCharType="begin"/>
      </w:r>
      <w:r>
        <w:instrText xml:space="preserve"> PAGEREF _Toc200467776 \h </w:instrText>
      </w:r>
      <w:r>
        <w:fldChar w:fldCharType="separate"/>
      </w:r>
      <w:r>
        <w:t>120</w:t>
      </w:r>
      <w:r>
        <w:fldChar w:fldCharType="end"/>
      </w:r>
    </w:p>
    <w:p w14:paraId="680A7554" w14:textId="4CFD5B2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_Toc200467777 \h </w:instrText>
      </w:r>
      <w:r>
        <w:fldChar w:fldCharType="separate"/>
      </w:r>
      <w:r>
        <w:t>120</w:t>
      </w:r>
      <w:r>
        <w:fldChar w:fldCharType="end"/>
      </w:r>
    </w:p>
    <w:p w14:paraId="74440309" w14:textId="33FF083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NCR-MT type 1-C and NCR-MT type 1-H</w:t>
      </w:r>
      <w:r>
        <w:tab/>
      </w:r>
      <w:r>
        <w:fldChar w:fldCharType="begin"/>
      </w:r>
      <w:r>
        <w:instrText xml:space="preserve"> PAGEREF _Toc200467778 \h </w:instrText>
      </w:r>
      <w:r>
        <w:fldChar w:fldCharType="separate"/>
      </w:r>
      <w:r>
        <w:t>120</w:t>
      </w:r>
      <w:r>
        <w:fldChar w:fldCharType="end"/>
      </w:r>
    </w:p>
    <w:p w14:paraId="70356335" w14:textId="5E66FF9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Receiver i</w:t>
      </w:r>
      <w:r>
        <w:t>ntermodulation characteristics for NCR-MT</w:t>
      </w:r>
      <w:r>
        <w:tab/>
      </w:r>
      <w:r>
        <w:fldChar w:fldCharType="begin"/>
      </w:r>
      <w:r>
        <w:instrText xml:space="preserve"> PAGEREF _Toc200467779 \h </w:instrText>
      </w:r>
      <w:r>
        <w:fldChar w:fldCharType="separate"/>
      </w:r>
      <w:r>
        <w:t>120</w:t>
      </w:r>
      <w:r>
        <w:fldChar w:fldCharType="end"/>
      </w:r>
    </w:p>
    <w:p w14:paraId="4B2BDAAB" w14:textId="470862F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_Toc200467780 \h </w:instrText>
      </w:r>
      <w:r>
        <w:fldChar w:fldCharType="separate"/>
      </w:r>
      <w:r>
        <w:t>120</w:t>
      </w:r>
      <w:r>
        <w:fldChar w:fldCharType="end"/>
      </w:r>
    </w:p>
    <w:p w14:paraId="6C70BA0B" w14:textId="3CD93BC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267692">
        <w:rPr>
          <w:lang w:val="en-US" w:eastAsia="zh-CN"/>
        </w:rPr>
        <w:t>-MT</w:t>
      </w:r>
      <w:r>
        <w:t xml:space="preserve"> type 1-C</w:t>
      </w:r>
      <w:r w:rsidRPr="00267692">
        <w:rPr>
          <w:rFonts w:eastAsiaTheme="minorEastAsia"/>
          <w:lang w:eastAsia="zh-CN"/>
        </w:rPr>
        <w:t xml:space="preserve"> and 1-H</w:t>
      </w:r>
      <w:r>
        <w:tab/>
      </w:r>
      <w:r>
        <w:fldChar w:fldCharType="begin"/>
      </w:r>
      <w:r>
        <w:instrText xml:space="preserve"> PAGEREF _Toc200467781 \h </w:instrText>
      </w:r>
      <w:r>
        <w:fldChar w:fldCharType="separate"/>
      </w:r>
      <w:r>
        <w:t>120</w:t>
      </w:r>
      <w:r>
        <w:fldChar w:fldCharType="end"/>
      </w:r>
    </w:p>
    <w:p w14:paraId="3B9E35BA" w14:textId="7E0417C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21</w:t>
      </w:r>
      <w:r>
        <w:t>.</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Void</w:t>
      </w:r>
      <w:r>
        <w:tab/>
      </w:r>
      <w:r>
        <w:fldChar w:fldCharType="begin"/>
      </w:r>
      <w:r>
        <w:instrText xml:space="preserve"> PAGEREF _Toc200467782 \h </w:instrText>
      </w:r>
      <w:r>
        <w:fldChar w:fldCharType="separate"/>
      </w:r>
      <w:r>
        <w:t>121</w:t>
      </w:r>
      <w:r>
        <w:fldChar w:fldCharType="end"/>
      </w:r>
    </w:p>
    <w:p w14:paraId="3F7FF29E" w14:textId="0E31CEC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Receiver s</w:t>
      </w:r>
      <w:r>
        <w:t>purious emissions for NCR-MT</w:t>
      </w:r>
      <w:r>
        <w:tab/>
      </w:r>
      <w:r>
        <w:fldChar w:fldCharType="begin"/>
      </w:r>
      <w:r>
        <w:instrText xml:space="preserve"> PAGEREF _Toc200467783 \h </w:instrText>
      </w:r>
      <w:r>
        <w:fldChar w:fldCharType="separate"/>
      </w:r>
      <w:r>
        <w:t>121</w:t>
      </w:r>
      <w:r>
        <w:fldChar w:fldCharType="end"/>
      </w:r>
    </w:p>
    <w:p w14:paraId="2A8B6D45" w14:textId="73B2F655"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_Toc200467784 \h </w:instrText>
      </w:r>
      <w:r>
        <w:fldChar w:fldCharType="separate"/>
      </w:r>
      <w:r>
        <w:t>121</w:t>
      </w:r>
      <w:r>
        <w:fldChar w:fldCharType="end"/>
      </w:r>
    </w:p>
    <w:p w14:paraId="41EBA9B0" w14:textId="3D7A02C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6</w:t>
      </w:r>
      <w:r>
        <w:t>.</w:t>
      </w:r>
      <w:r w:rsidRPr="00267692">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w:t>
      </w:r>
      <w:r w:rsidRPr="00267692">
        <w:rPr>
          <w:rFonts w:eastAsia="SimSun"/>
          <w:i/>
          <w:iCs/>
          <w:lang w:val="en-US" w:eastAsia="zh-CN"/>
        </w:rPr>
        <w:t>NCR-MT type 1-C</w:t>
      </w:r>
      <w:r w:rsidRPr="00267692">
        <w:rPr>
          <w:rFonts w:eastAsia="SimSun"/>
          <w:lang w:val="en-US" w:eastAsia="zh-CN"/>
        </w:rPr>
        <w:t xml:space="preserve"> and </w:t>
      </w:r>
      <w:r w:rsidRPr="00267692">
        <w:rPr>
          <w:rFonts w:eastAsia="SimSun"/>
          <w:i/>
          <w:iCs/>
          <w:lang w:val="en-US" w:eastAsia="zh-CN"/>
        </w:rPr>
        <w:t>type 1-H</w:t>
      </w:r>
      <w:r>
        <w:tab/>
      </w:r>
      <w:r>
        <w:fldChar w:fldCharType="begin"/>
      </w:r>
      <w:r>
        <w:instrText xml:space="preserve"> PAGEREF _Toc200467785 \h </w:instrText>
      </w:r>
      <w:r>
        <w:fldChar w:fldCharType="separate"/>
      </w:r>
      <w:r>
        <w:t>121</w:t>
      </w:r>
      <w:r>
        <w:fldChar w:fldCharType="end"/>
      </w:r>
    </w:p>
    <w:p w14:paraId="08D99291" w14:textId="4580FA5E" w:rsidR="009B333D" w:rsidRDefault="009B333D">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_Toc200467786 \h </w:instrText>
      </w:r>
      <w:r>
        <w:fldChar w:fldCharType="separate"/>
      </w:r>
      <w:r>
        <w:t>122</w:t>
      </w:r>
      <w:r>
        <w:fldChar w:fldCharType="end"/>
      </w:r>
    </w:p>
    <w:p w14:paraId="1DD87F0C" w14:textId="6BAE1661"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_Toc200467787 \h </w:instrText>
      </w:r>
      <w:r>
        <w:fldChar w:fldCharType="separate"/>
      </w:r>
      <w:r>
        <w:t>122</w:t>
      </w:r>
      <w:r>
        <w:fldChar w:fldCharType="end"/>
      </w:r>
    </w:p>
    <w:p w14:paraId="158EB5F2" w14:textId="4010C8CD"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_Toc200467788 \h </w:instrText>
      </w:r>
      <w:r>
        <w:fldChar w:fldCharType="separate"/>
      </w:r>
      <w:r>
        <w:t>123</w:t>
      </w:r>
      <w:r>
        <w:fldChar w:fldCharType="end"/>
      </w:r>
    </w:p>
    <w:p w14:paraId="1EE6BC70" w14:textId="013AD562"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_Toc200467789 \h </w:instrText>
      </w:r>
      <w:r>
        <w:fldChar w:fldCharType="separate"/>
      </w:r>
      <w:r>
        <w:t>123</w:t>
      </w:r>
      <w:r>
        <w:fldChar w:fldCharType="end"/>
      </w:r>
    </w:p>
    <w:p w14:paraId="14D7DF05" w14:textId="1104996D" w:rsidR="009B333D" w:rsidRDefault="009B333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_Toc200467790 \h </w:instrText>
      </w:r>
      <w:r>
        <w:fldChar w:fldCharType="separate"/>
      </w:r>
      <w:r>
        <w:t>124</w:t>
      </w:r>
      <w:r>
        <w:fldChar w:fldCharType="end"/>
      </w:r>
    </w:p>
    <w:p w14:paraId="38937D7C" w14:textId="60D71878" w:rsidR="009B333D" w:rsidRDefault="009B333D">
      <w:pPr>
        <w:pStyle w:val="TOC3"/>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_Toc200467791 \h </w:instrText>
      </w:r>
      <w:r>
        <w:fldChar w:fldCharType="separate"/>
      </w:r>
      <w:r>
        <w:t>125</w:t>
      </w:r>
      <w:r>
        <w:fldChar w:fldCharType="end"/>
      </w:r>
    </w:p>
    <w:p w14:paraId="0D41E082" w14:textId="25907CDD" w:rsidR="009B333D" w:rsidRDefault="009B333D">
      <w:pPr>
        <w:pStyle w:val="TOC4"/>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NCR-MT</w:t>
      </w:r>
      <w:r>
        <w:tab/>
      </w:r>
      <w:r>
        <w:fldChar w:fldCharType="begin"/>
      </w:r>
      <w:r>
        <w:instrText xml:space="preserve"> PAGEREF _Toc200467792 \h </w:instrText>
      </w:r>
      <w:r>
        <w:fldChar w:fldCharType="separate"/>
      </w:r>
      <w:r>
        <w:t>125</w:t>
      </w:r>
      <w:r>
        <w:fldChar w:fldCharType="end"/>
      </w:r>
    </w:p>
    <w:p w14:paraId="334E8244" w14:textId="754F7113" w:rsidR="009B333D" w:rsidRDefault="009B333D">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_Toc200467793 \h </w:instrText>
      </w:r>
      <w:r>
        <w:fldChar w:fldCharType="separate"/>
      </w:r>
      <w:r>
        <w:t>125</w:t>
      </w:r>
      <w:r>
        <w:fldChar w:fldCharType="end"/>
      </w:r>
    </w:p>
    <w:p w14:paraId="65E83687" w14:textId="0BA49742" w:rsidR="009B333D" w:rsidRDefault="009B333D">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_Toc200467794 \h </w:instrText>
      </w:r>
      <w:r>
        <w:fldChar w:fldCharType="separate"/>
      </w:r>
      <w:r>
        <w:t>125</w:t>
      </w:r>
      <w:r>
        <w:fldChar w:fldCharType="end"/>
      </w:r>
    </w:p>
    <w:p w14:paraId="1880D25B" w14:textId="37A8CA7B" w:rsidR="009B333D" w:rsidRDefault="009B333D">
      <w:pPr>
        <w:pStyle w:val="TOC4"/>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_Toc200467795 \h </w:instrText>
      </w:r>
      <w:r>
        <w:fldChar w:fldCharType="separate"/>
      </w:r>
      <w:r>
        <w:t>125</w:t>
      </w:r>
      <w:r>
        <w:fldChar w:fldCharType="end"/>
      </w:r>
    </w:p>
    <w:p w14:paraId="2112A375" w14:textId="2EF1B7B2" w:rsidR="009B333D" w:rsidRDefault="009B333D">
      <w:pPr>
        <w:pStyle w:val="TOC5"/>
        <w:rPr>
          <w:rFonts w:asciiTheme="minorHAnsi" w:eastAsiaTheme="minorEastAsia" w:hAnsiTheme="minorHAnsi" w:cstheme="minorBidi"/>
          <w:kern w:val="2"/>
          <w:sz w:val="24"/>
          <w:szCs w:val="24"/>
          <w14:ligatures w14:val="standardContextual"/>
        </w:rPr>
      </w:pPr>
      <w:r>
        <w:t>7.2.</w:t>
      </w:r>
      <w:r w:rsidRPr="00267692">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_Toc200467796 \h </w:instrText>
      </w:r>
      <w:r>
        <w:fldChar w:fldCharType="separate"/>
      </w:r>
      <w:r>
        <w:t>125</w:t>
      </w:r>
      <w:r>
        <w:fldChar w:fldCharType="end"/>
      </w:r>
    </w:p>
    <w:p w14:paraId="63159465" w14:textId="74159B25"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_Toc200467797 \h </w:instrText>
      </w:r>
      <w:r>
        <w:fldChar w:fldCharType="separate"/>
      </w:r>
      <w:r>
        <w:t>125</w:t>
      </w:r>
      <w:r>
        <w:fldChar w:fldCharType="end"/>
      </w:r>
    </w:p>
    <w:p w14:paraId="4DEADF2D" w14:textId="41DF7372"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_Toc200467798 \h </w:instrText>
      </w:r>
      <w:r>
        <w:fldChar w:fldCharType="separate"/>
      </w:r>
      <w:r>
        <w:t>125</w:t>
      </w:r>
      <w:r>
        <w:fldChar w:fldCharType="end"/>
      </w:r>
    </w:p>
    <w:p w14:paraId="46809E2F" w14:textId="485E0957" w:rsidR="009B333D" w:rsidRDefault="009B333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_Toc200467799 \h </w:instrText>
      </w:r>
      <w:r>
        <w:fldChar w:fldCharType="separate"/>
      </w:r>
      <w:r>
        <w:t>126</w:t>
      </w:r>
      <w:r>
        <w:fldChar w:fldCharType="end"/>
      </w:r>
    </w:p>
    <w:p w14:paraId="4F414CF0" w14:textId="797BEB87" w:rsidR="009B333D" w:rsidRDefault="009B333D">
      <w:pPr>
        <w:pStyle w:val="TOC3"/>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_Toc200467800 \h </w:instrText>
      </w:r>
      <w:r>
        <w:fldChar w:fldCharType="separate"/>
      </w:r>
      <w:r>
        <w:t>126</w:t>
      </w:r>
      <w:r>
        <w:fldChar w:fldCharType="end"/>
      </w:r>
    </w:p>
    <w:p w14:paraId="17316131" w14:textId="41D59DDC" w:rsidR="009B333D" w:rsidRDefault="009B333D">
      <w:pPr>
        <w:pStyle w:val="TOC4"/>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_Toc200467801 \h </w:instrText>
      </w:r>
      <w:r>
        <w:fldChar w:fldCharType="separate"/>
      </w:r>
      <w:r>
        <w:t>126</w:t>
      </w:r>
      <w:r>
        <w:fldChar w:fldCharType="end"/>
      </w:r>
    </w:p>
    <w:p w14:paraId="5C6A4BA6" w14:textId="6A97D73C" w:rsidR="009B333D" w:rsidRDefault="009B333D">
      <w:pPr>
        <w:pStyle w:val="TOC5"/>
        <w:rPr>
          <w:rFonts w:asciiTheme="minorHAnsi" w:eastAsiaTheme="minorEastAsia" w:hAnsiTheme="minorHAnsi" w:cstheme="minorBidi"/>
          <w:kern w:val="2"/>
          <w:sz w:val="24"/>
          <w:szCs w:val="24"/>
          <w14:ligatures w14:val="standardContextual"/>
        </w:rPr>
      </w:pPr>
      <w:r>
        <w:t>7.3.</w:t>
      </w:r>
      <w:r w:rsidRPr="00267692">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_Toc200467802 \h </w:instrText>
      </w:r>
      <w:r>
        <w:fldChar w:fldCharType="separate"/>
      </w:r>
      <w:r>
        <w:t>126</w:t>
      </w:r>
      <w:r>
        <w:fldChar w:fldCharType="end"/>
      </w:r>
    </w:p>
    <w:p w14:paraId="74E4F7A4" w14:textId="0A4E5210"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_Toc200467803 \h </w:instrText>
      </w:r>
      <w:r>
        <w:fldChar w:fldCharType="separate"/>
      </w:r>
      <w:r>
        <w:t>126</w:t>
      </w:r>
      <w:r>
        <w:fldChar w:fldCharType="end"/>
      </w:r>
    </w:p>
    <w:p w14:paraId="0EFD54B4" w14:textId="666A23F2" w:rsidR="009B333D" w:rsidRDefault="009B333D">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_Toc200467804 \h </w:instrText>
      </w:r>
      <w:r>
        <w:fldChar w:fldCharType="separate"/>
      </w:r>
      <w:r>
        <w:t>126</w:t>
      </w:r>
      <w:r>
        <w:fldChar w:fldCharType="end"/>
      </w:r>
    </w:p>
    <w:p w14:paraId="27A73643" w14:textId="556B7838"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7.4.2</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RF repeater</w:t>
      </w:r>
      <w:r>
        <w:tab/>
      </w:r>
      <w:r>
        <w:fldChar w:fldCharType="begin"/>
      </w:r>
      <w:r>
        <w:instrText xml:space="preserve"> PAGEREF _Toc200467805 \h </w:instrText>
      </w:r>
      <w:r>
        <w:fldChar w:fldCharType="separate"/>
      </w:r>
      <w:r>
        <w:t>126</w:t>
      </w:r>
      <w:r>
        <w:fldChar w:fldCharType="end"/>
      </w:r>
    </w:p>
    <w:p w14:paraId="54D97D02" w14:textId="7772E3B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w:t>
      </w:r>
      <w:r>
        <w:tab/>
      </w:r>
      <w:r>
        <w:fldChar w:fldCharType="begin"/>
      </w:r>
      <w:r>
        <w:instrText xml:space="preserve"> PAGEREF _Toc200467806 \h </w:instrText>
      </w:r>
      <w:r>
        <w:fldChar w:fldCharType="separate"/>
      </w:r>
      <w:r>
        <w:t>127</w:t>
      </w:r>
      <w:r>
        <w:fldChar w:fldCharType="end"/>
      </w:r>
    </w:p>
    <w:p w14:paraId="369D994F" w14:textId="0F13FBF3"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rPr>
        <w:t>7.4.</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NCR-Fwd</w:t>
      </w:r>
      <w:r>
        <w:tab/>
      </w:r>
      <w:r>
        <w:fldChar w:fldCharType="begin"/>
      </w:r>
      <w:r>
        <w:instrText xml:space="preserve"> PAGEREF _Toc200467807 \h </w:instrText>
      </w:r>
      <w:r>
        <w:fldChar w:fldCharType="separate"/>
      </w:r>
      <w:r>
        <w:t>127</w:t>
      </w:r>
      <w:r>
        <w:fldChar w:fldCharType="end"/>
      </w:r>
    </w:p>
    <w:p w14:paraId="570F2E89" w14:textId="428AE259"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lastRenderedPageBreak/>
        <w:t>7.4.</w:t>
      </w:r>
      <w:r w:rsidRPr="00267692">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267692">
        <w:rPr>
          <w:lang w:val="en-US"/>
        </w:rPr>
        <w:t>Minimum requirement</w:t>
      </w:r>
      <w:r w:rsidRPr="00267692">
        <w:rPr>
          <w:rFonts w:eastAsia="SimSun"/>
          <w:lang w:val="en-US" w:eastAsia="zh-CN"/>
        </w:rPr>
        <w:t xml:space="preserve"> for NCR-Fwd type 2-O</w:t>
      </w:r>
      <w:r>
        <w:tab/>
      </w:r>
      <w:r>
        <w:fldChar w:fldCharType="begin"/>
      </w:r>
      <w:r>
        <w:instrText xml:space="preserve"> PAGEREF _Toc200467808 \h </w:instrText>
      </w:r>
      <w:r>
        <w:fldChar w:fldCharType="separate"/>
      </w:r>
      <w:r>
        <w:t>127</w:t>
      </w:r>
      <w:r>
        <w:fldChar w:fldCharType="end"/>
      </w:r>
    </w:p>
    <w:p w14:paraId="7C791881" w14:textId="5CEF110F"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_Toc200467809 \h </w:instrText>
      </w:r>
      <w:r>
        <w:fldChar w:fldCharType="separate"/>
      </w:r>
      <w:r>
        <w:t>127</w:t>
      </w:r>
      <w:r>
        <w:fldChar w:fldCharType="end"/>
      </w:r>
    </w:p>
    <w:p w14:paraId="4CAE0BCB" w14:textId="1D150425" w:rsidR="009B333D" w:rsidRDefault="009B333D">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_Toc200467810 \h </w:instrText>
      </w:r>
      <w:r>
        <w:fldChar w:fldCharType="separate"/>
      </w:r>
      <w:r>
        <w:t>127</w:t>
      </w:r>
      <w:r>
        <w:fldChar w:fldCharType="end"/>
      </w:r>
    </w:p>
    <w:p w14:paraId="4C073932" w14:textId="62031321" w:rsidR="009B333D" w:rsidRDefault="009B333D">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_Toc200467811 \h </w:instrText>
      </w:r>
      <w:r>
        <w:fldChar w:fldCharType="separate"/>
      </w:r>
      <w:r>
        <w:t>128</w:t>
      </w:r>
      <w:r>
        <w:fldChar w:fldCharType="end"/>
      </w:r>
    </w:p>
    <w:p w14:paraId="4C2A13D2" w14:textId="14C28BF4" w:rsidR="009B333D" w:rsidRDefault="009B333D">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_Toc200467812 \h </w:instrText>
      </w:r>
      <w:r>
        <w:fldChar w:fldCharType="separate"/>
      </w:r>
      <w:r>
        <w:t>128</w:t>
      </w:r>
      <w:r>
        <w:fldChar w:fldCharType="end"/>
      </w:r>
    </w:p>
    <w:p w14:paraId="05474545" w14:textId="720A5767" w:rsidR="009B333D" w:rsidRDefault="009B333D">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RF repeater</w:t>
      </w:r>
      <w:r>
        <w:tab/>
      </w:r>
      <w:r>
        <w:fldChar w:fldCharType="begin"/>
      </w:r>
      <w:r>
        <w:instrText xml:space="preserve"> PAGEREF _Toc200467813 \h </w:instrText>
      </w:r>
      <w:r>
        <w:fldChar w:fldCharType="separate"/>
      </w:r>
      <w:r>
        <w:t>128</w:t>
      </w:r>
      <w:r>
        <w:fldChar w:fldCharType="end"/>
      </w:r>
    </w:p>
    <w:p w14:paraId="1A3923B6" w14:textId="2EAD1D46" w:rsidR="009B333D" w:rsidRDefault="009B333D">
      <w:pPr>
        <w:pStyle w:val="TOC4"/>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_Toc200467814 \h </w:instrText>
      </w:r>
      <w:r>
        <w:fldChar w:fldCharType="separate"/>
      </w:r>
      <w:r>
        <w:t>132</w:t>
      </w:r>
      <w:r>
        <w:fldChar w:fldCharType="end"/>
      </w:r>
    </w:p>
    <w:p w14:paraId="1D1BC713" w14:textId="3DD88873" w:rsidR="009B333D" w:rsidRDefault="009B333D">
      <w:pPr>
        <w:pStyle w:val="TOC5"/>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_Toc200467815 \h </w:instrText>
      </w:r>
      <w:r>
        <w:fldChar w:fldCharType="separate"/>
      </w:r>
      <w:r>
        <w:t>132</w:t>
      </w:r>
      <w:r>
        <w:fldChar w:fldCharType="end"/>
      </w:r>
    </w:p>
    <w:p w14:paraId="4DB0E218" w14:textId="35C776CF" w:rsidR="009B333D" w:rsidRDefault="009B333D">
      <w:pPr>
        <w:pStyle w:val="TOC5"/>
        <w:rPr>
          <w:rFonts w:asciiTheme="minorHAnsi" w:eastAsiaTheme="minorEastAsia" w:hAnsiTheme="minorHAnsi" w:cstheme="minorBidi"/>
          <w:kern w:val="2"/>
          <w:sz w:val="24"/>
          <w:szCs w:val="24"/>
          <w14:ligatures w14:val="standardContextual"/>
        </w:rPr>
      </w:pPr>
      <w:r>
        <w:t>7.5.2.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_Toc200467816 \h </w:instrText>
      </w:r>
      <w:r>
        <w:fldChar w:fldCharType="separate"/>
      </w:r>
      <w:r>
        <w:t>132</w:t>
      </w:r>
      <w:r>
        <w:fldChar w:fldCharType="end"/>
      </w:r>
    </w:p>
    <w:p w14:paraId="15DE836B" w14:textId="700EA50C" w:rsidR="009B333D" w:rsidRDefault="009B333D">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_Toc200467817 \h </w:instrText>
      </w:r>
      <w:r>
        <w:fldChar w:fldCharType="separate"/>
      </w:r>
      <w:r>
        <w:t>132</w:t>
      </w:r>
      <w:r>
        <w:fldChar w:fldCharType="end"/>
      </w:r>
    </w:p>
    <w:p w14:paraId="14646B67" w14:textId="0E9A44E8" w:rsidR="009B333D" w:rsidRDefault="009B333D">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_Toc200467818 \h </w:instrText>
      </w:r>
      <w:r>
        <w:fldChar w:fldCharType="separate"/>
      </w:r>
      <w:r>
        <w:t>132</w:t>
      </w:r>
      <w:r>
        <w:fldChar w:fldCharType="end"/>
      </w:r>
    </w:p>
    <w:p w14:paraId="6B79057D" w14:textId="219F89BF" w:rsidR="009B333D" w:rsidRDefault="009B333D">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RF repeater</w:t>
      </w:r>
      <w:r>
        <w:tab/>
      </w:r>
      <w:r>
        <w:fldChar w:fldCharType="begin"/>
      </w:r>
      <w:r>
        <w:instrText xml:space="preserve"> PAGEREF _Toc200467819 \h </w:instrText>
      </w:r>
      <w:r>
        <w:fldChar w:fldCharType="separate"/>
      </w:r>
      <w:r>
        <w:t>132</w:t>
      </w:r>
      <w:r>
        <w:fldChar w:fldCharType="end"/>
      </w:r>
    </w:p>
    <w:p w14:paraId="1CD479A8" w14:textId="53FE5B16" w:rsidR="009B333D" w:rsidRDefault="009B333D">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_Toc200467820 \h </w:instrText>
      </w:r>
      <w:r>
        <w:fldChar w:fldCharType="separate"/>
      </w:r>
      <w:r>
        <w:t>132</w:t>
      </w:r>
      <w:r>
        <w:fldChar w:fldCharType="end"/>
      </w:r>
    </w:p>
    <w:p w14:paraId="1E4BF594" w14:textId="1346655D" w:rsidR="009B333D" w:rsidRDefault="009B333D">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_Toc200467821 \h </w:instrText>
      </w:r>
      <w:r>
        <w:fldChar w:fldCharType="separate"/>
      </w:r>
      <w:r>
        <w:t>133</w:t>
      </w:r>
      <w:r>
        <w:fldChar w:fldCharType="end"/>
      </w:r>
    </w:p>
    <w:p w14:paraId="6318F68C" w14:textId="74D8978A" w:rsidR="009B333D" w:rsidRDefault="009B333D">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_Toc200467822 \h </w:instrText>
      </w:r>
      <w:r>
        <w:fldChar w:fldCharType="separate"/>
      </w:r>
      <w:r>
        <w:t>134</w:t>
      </w:r>
      <w:r>
        <w:fldChar w:fldCharType="end"/>
      </w:r>
    </w:p>
    <w:p w14:paraId="4FB73326" w14:textId="2134D9A7" w:rsidR="009B333D" w:rsidRDefault="009B333D">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_Toc200467823 \h </w:instrText>
      </w:r>
      <w:r>
        <w:fldChar w:fldCharType="separate"/>
      </w:r>
      <w:r>
        <w:t>134</w:t>
      </w:r>
      <w:r>
        <w:fldChar w:fldCharType="end"/>
      </w:r>
    </w:p>
    <w:p w14:paraId="42320DEC" w14:textId="75052838" w:rsidR="009B333D" w:rsidRDefault="009B333D">
      <w:pPr>
        <w:pStyle w:val="TOC4"/>
        <w:rPr>
          <w:rFonts w:asciiTheme="minorHAnsi" w:eastAsiaTheme="minorEastAsia" w:hAnsiTheme="minorHAnsi" w:cstheme="minorBidi"/>
          <w:kern w:val="2"/>
          <w:sz w:val="24"/>
          <w:szCs w:val="24"/>
          <w14:ligatures w14:val="standardContextual"/>
        </w:rPr>
      </w:pPr>
      <w:r>
        <w:t>7.5.3.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_Toc200467824 \h </w:instrText>
      </w:r>
      <w:r>
        <w:fldChar w:fldCharType="separate"/>
      </w:r>
      <w:r>
        <w:t>135</w:t>
      </w:r>
      <w:r>
        <w:fldChar w:fldCharType="end"/>
      </w:r>
    </w:p>
    <w:p w14:paraId="154CFDC4" w14:textId="409AA4E4" w:rsidR="009B333D" w:rsidRDefault="009B333D">
      <w:pPr>
        <w:pStyle w:val="TOC5"/>
        <w:rPr>
          <w:rFonts w:asciiTheme="minorHAnsi" w:eastAsiaTheme="minorEastAsia" w:hAnsiTheme="minorHAnsi" w:cstheme="minorBidi"/>
          <w:kern w:val="2"/>
          <w:sz w:val="24"/>
          <w:szCs w:val="24"/>
          <w14:ligatures w14:val="standardContextual"/>
        </w:rPr>
      </w:pPr>
      <w:r>
        <w:t>7.5.3.</w:t>
      </w:r>
      <w:r w:rsidRPr="00267692">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NCR-Fwd</w:t>
      </w:r>
      <w:r>
        <w:tab/>
      </w:r>
      <w:r>
        <w:fldChar w:fldCharType="begin"/>
      </w:r>
      <w:r>
        <w:instrText xml:space="preserve"> PAGEREF _Toc200467825 \h </w:instrText>
      </w:r>
      <w:r>
        <w:fldChar w:fldCharType="separate"/>
      </w:r>
      <w:r>
        <w:t>135</w:t>
      </w:r>
      <w:r>
        <w:fldChar w:fldCharType="end"/>
      </w:r>
    </w:p>
    <w:p w14:paraId="45AFF250" w14:textId="0747E8EE" w:rsidR="009B333D" w:rsidRDefault="009B333D">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_Toc200467826 \h </w:instrText>
      </w:r>
      <w:r>
        <w:fldChar w:fldCharType="separate"/>
      </w:r>
      <w:r>
        <w:t>135</w:t>
      </w:r>
      <w:r>
        <w:fldChar w:fldCharType="end"/>
      </w:r>
    </w:p>
    <w:p w14:paraId="09EFC40D" w14:textId="2C63933D" w:rsidR="009B333D" w:rsidRDefault="009B333D">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_Toc200467827 \h </w:instrText>
      </w:r>
      <w:r>
        <w:fldChar w:fldCharType="separate"/>
      </w:r>
      <w:r>
        <w:t>135</w:t>
      </w:r>
      <w:r>
        <w:fldChar w:fldCharType="end"/>
      </w:r>
    </w:p>
    <w:p w14:paraId="4E40EA28" w14:textId="699484F3" w:rsidR="009B333D" w:rsidRDefault="009B333D">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_Toc200467828 \h </w:instrText>
      </w:r>
      <w:r>
        <w:fldChar w:fldCharType="separate"/>
      </w:r>
      <w:r>
        <w:t>135</w:t>
      </w:r>
      <w:r>
        <w:fldChar w:fldCharType="end"/>
      </w:r>
    </w:p>
    <w:p w14:paraId="2B63ECA8" w14:textId="1CB2C135" w:rsidR="009B333D" w:rsidRDefault="009B333D">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RF repeater</w:t>
      </w:r>
      <w:r>
        <w:tab/>
      </w:r>
      <w:r>
        <w:fldChar w:fldCharType="begin"/>
      </w:r>
      <w:r>
        <w:instrText xml:space="preserve"> PAGEREF _Toc200467829 \h </w:instrText>
      </w:r>
      <w:r>
        <w:fldChar w:fldCharType="separate"/>
      </w:r>
      <w:r>
        <w:t>135</w:t>
      </w:r>
      <w:r>
        <w:fldChar w:fldCharType="end"/>
      </w:r>
    </w:p>
    <w:p w14:paraId="337AA0A1" w14:textId="5B0B00EA" w:rsidR="009B333D" w:rsidRDefault="009B333D">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_Toc200467830 \h </w:instrText>
      </w:r>
      <w:r>
        <w:fldChar w:fldCharType="separate"/>
      </w:r>
      <w:r>
        <w:t>135</w:t>
      </w:r>
      <w:r>
        <w:fldChar w:fldCharType="end"/>
      </w:r>
    </w:p>
    <w:p w14:paraId="027111CA" w14:textId="56D01F3A" w:rsidR="009B333D" w:rsidRDefault="009B333D">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_Toc200467831 \h </w:instrText>
      </w:r>
      <w:r>
        <w:fldChar w:fldCharType="separate"/>
      </w:r>
      <w:r>
        <w:t>136</w:t>
      </w:r>
      <w:r>
        <w:fldChar w:fldCharType="end"/>
      </w:r>
    </w:p>
    <w:p w14:paraId="46C428EE" w14:textId="7B42359E" w:rsidR="009B333D" w:rsidRDefault="009B333D">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_Toc200467832 \h </w:instrText>
      </w:r>
      <w:r>
        <w:fldChar w:fldCharType="separate"/>
      </w:r>
      <w:r>
        <w:t>137</w:t>
      </w:r>
      <w:r>
        <w:fldChar w:fldCharType="end"/>
      </w:r>
    </w:p>
    <w:p w14:paraId="6E63154B" w14:textId="6D4B9F96" w:rsidR="009B333D" w:rsidRDefault="009B333D">
      <w:pPr>
        <w:pStyle w:val="TOC4"/>
        <w:rPr>
          <w:rFonts w:asciiTheme="minorHAnsi" w:eastAsiaTheme="minorEastAsia" w:hAnsiTheme="minorHAnsi" w:cstheme="minorBidi"/>
          <w:kern w:val="2"/>
          <w:sz w:val="24"/>
          <w:szCs w:val="24"/>
          <w14:ligatures w14:val="standardContextual"/>
        </w:rPr>
      </w:pPr>
      <w:r>
        <w:t>7.5.4.</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i/>
          <w:lang w:val="en-US" w:eastAsia="zh-CN"/>
        </w:rPr>
        <w:t>NCR</w:t>
      </w:r>
      <w:r>
        <w:tab/>
      </w:r>
      <w:r>
        <w:fldChar w:fldCharType="begin"/>
      </w:r>
      <w:r>
        <w:instrText xml:space="preserve"> PAGEREF _Toc200467833 \h </w:instrText>
      </w:r>
      <w:r>
        <w:fldChar w:fldCharType="separate"/>
      </w:r>
      <w:r>
        <w:t>137</w:t>
      </w:r>
      <w:r>
        <w:fldChar w:fldCharType="end"/>
      </w:r>
    </w:p>
    <w:p w14:paraId="6A34BF20" w14:textId="0921CC29" w:rsidR="009B333D" w:rsidRDefault="009B333D">
      <w:pPr>
        <w:pStyle w:val="TOC5"/>
        <w:rPr>
          <w:rFonts w:asciiTheme="minorHAnsi" w:eastAsiaTheme="minorEastAsia" w:hAnsiTheme="minorHAnsi" w:cstheme="minorBidi"/>
          <w:kern w:val="2"/>
          <w:sz w:val="24"/>
          <w:szCs w:val="24"/>
          <w14:ligatures w14:val="standardContextual"/>
        </w:rPr>
      </w:pPr>
      <w:r>
        <w:t>7.5.4.</w:t>
      </w:r>
      <w:r w:rsidRPr="00267692">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NCR-Fwd</w:t>
      </w:r>
      <w:r>
        <w:tab/>
      </w:r>
      <w:r>
        <w:fldChar w:fldCharType="begin"/>
      </w:r>
      <w:r>
        <w:instrText xml:space="preserve"> PAGEREF _Toc200467834 \h </w:instrText>
      </w:r>
      <w:r>
        <w:fldChar w:fldCharType="separate"/>
      </w:r>
      <w:r>
        <w:t>137</w:t>
      </w:r>
      <w:r>
        <w:fldChar w:fldCharType="end"/>
      </w:r>
    </w:p>
    <w:p w14:paraId="04952996" w14:textId="30D24CE9" w:rsidR="009B333D" w:rsidRDefault="009B333D">
      <w:pPr>
        <w:pStyle w:val="TOC5"/>
        <w:rPr>
          <w:rFonts w:asciiTheme="minorHAnsi" w:eastAsiaTheme="minorEastAsia" w:hAnsiTheme="minorHAnsi" w:cstheme="minorBidi"/>
          <w:kern w:val="2"/>
          <w:sz w:val="24"/>
          <w:szCs w:val="24"/>
          <w14:ligatures w14:val="standardContextual"/>
        </w:rPr>
      </w:pPr>
      <w:r>
        <w:t>7.5.4.</w:t>
      </w:r>
      <w:r w:rsidRPr="00267692">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NCR-MT</w:t>
      </w:r>
      <w:r>
        <w:tab/>
      </w:r>
      <w:r>
        <w:fldChar w:fldCharType="begin"/>
      </w:r>
      <w:r>
        <w:instrText xml:space="preserve"> PAGEREF _Toc200467835 \h </w:instrText>
      </w:r>
      <w:r>
        <w:fldChar w:fldCharType="separate"/>
      </w:r>
      <w:r>
        <w:t>138</w:t>
      </w:r>
      <w:r>
        <w:fldChar w:fldCharType="end"/>
      </w:r>
    </w:p>
    <w:p w14:paraId="696915BD" w14:textId="721156BF" w:rsidR="009B333D" w:rsidRDefault="009B333D">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_Toc200467836 \h </w:instrText>
      </w:r>
      <w:r>
        <w:fldChar w:fldCharType="separate"/>
      </w:r>
      <w:r>
        <w:t>138</w:t>
      </w:r>
      <w:r>
        <w:fldChar w:fldCharType="end"/>
      </w:r>
    </w:p>
    <w:p w14:paraId="7F73E0FA" w14:textId="424434D3"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_Toc200467837 \h </w:instrText>
      </w:r>
      <w:r>
        <w:fldChar w:fldCharType="separate"/>
      </w:r>
      <w:r>
        <w:t>138</w:t>
      </w:r>
      <w:r>
        <w:fldChar w:fldCharType="end"/>
      </w:r>
    </w:p>
    <w:p w14:paraId="1B8AD78D" w14:textId="7611446D" w:rsidR="009B333D" w:rsidRDefault="009B333D">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RF repeater</w:t>
      </w:r>
      <w:r>
        <w:tab/>
      </w:r>
      <w:r>
        <w:fldChar w:fldCharType="begin"/>
      </w:r>
      <w:r>
        <w:instrText xml:space="preserve"> PAGEREF _Toc200467838 \h </w:instrText>
      </w:r>
      <w:r>
        <w:fldChar w:fldCharType="separate"/>
      </w:r>
      <w:r>
        <w:t>138</w:t>
      </w:r>
      <w:r>
        <w:fldChar w:fldCharType="end"/>
      </w:r>
    </w:p>
    <w:p w14:paraId="387BF219" w14:textId="2EFAD7E6" w:rsidR="009B333D" w:rsidRDefault="009B333D">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267692">
        <w:rPr>
          <w:i/>
          <w:iCs/>
        </w:rPr>
        <w:t>NCR</w:t>
      </w:r>
      <w:r>
        <w:tab/>
      </w:r>
      <w:r>
        <w:fldChar w:fldCharType="begin"/>
      </w:r>
      <w:r>
        <w:instrText xml:space="preserve"> PAGEREF _Toc200467839 \h </w:instrText>
      </w:r>
      <w:r>
        <w:fldChar w:fldCharType="separate"/>
      </w:r>
      <w:r>
        <w:t>139</w:t>
      </w:r>
      <w:r>
        <w:fldChar w:fldCharType="end"/>
      </w:r>
    </w:p>
    <w:p w14:paraId="06037391" w14:textId="5A7F884C" w:rsidR="009B333D" w:rsidRDefault="009B333D">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_Toc200467840 \h </w:instrText>
      </w:r>
      <w:r>
        <w:fldChar w:fldCharType="separate"/>
      </w:r>
      <w:r>
        <w:t>139</w:t>
      </w:r>
      <w:r>
        <w:fldChar w:fldCharType="end"/>
      </w:r>
    </w:p>
    <w:p w14:paraId="4D7523EB" w14:textId="093DFBA8"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_Toc200467841 \h </w:instrText>
      </w:r>
      <w:r>
        <w:fldChar w:fldCharType="separate"/>
      </w:r>
      <w:r>
        <w:t>139</w:t>
      </w:r>
      <w:r>
        <w:fldChar w:fldCharType="end"/>
      </w:r>
    </w:p>
    <w:p w14:paraId="21EFC896" w14:textId="6307993B"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_Toc200467842 \h </w:instrText>
      </w:r>
      <w:r>
        <w:fldChar w:fldCharType="separate"/>
      </w:r>
      <w:r>
        <w:t>139</w:t>
      </w:r>
      <w:r>
        <w:fldChar w:fldCharType="end"/>
      </w:r>
    </w:p>
    <w:p w14:paraId="06EEF0A5" w14:textId="57901D4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_Toc200467843 \h </w:instrText>
      </w:r>
      <w:r>
        <w:fldChar w:fldCharType="separate"/>
      </w:r>
      <w:r>
        <w:t>139</w:t>
      </w:r>
      <w:r>
        <w:fldChar w:fldCharType="end"/>
      </w:r>
    </w:p>
    <w:p w14:paraId="1792AEBA" w14:textId="557D023E"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repeater</w:t>
      </w:r>
      <w:r>
        <w:tab/>
      </w:r>
      <w:r>
        <w:fldChar w:fldCharType="begin"/>
      </w:r>
      <w:r>
        <w:instrText xml:space="preserve"> PAGEREF _Toc200467844 \h </w:instrText>
      </w:r>
      <w:r>
        <w:fldChar w:fldCharType="separate"/>
      </w:r>
      <w:r>
        <w:t>140</w:t>
      </w:r>
      <w:r>
        <w:fldChar w:fldCharType="end"/>
      </w:r>
    </w:p>
    <w:p w14:paraId="7145E5AA" w14:textId="22D1AE90"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w:t>
      </w:r>
      <w:r w:rsidRPr="00267692">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_Toc200467845 \h </w:instrText>
      </w:r>
      <w:r>
        <w:fldChar w:fldCharType="separate"/>
      </w:r>
      <w:r>
        <w:t>140</w:t>
      </w:r>
      <w:r>
        <w:fldChar w:fldCharType="end"/>
      </w:r>
    </w:p>
    <w:p w14:paraId="2188B1A2" w14:textId="4A092DB9"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.6.1.</w:t>
      </w:r>
      <w:r w:rsidRPr="00267692">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_Toc200467846 \h </w:instrText>
      </w:r>
      <w:r>
        <w:fldChar w:fldCharType="separate"/>
      </w:r>
      <w:r>
        <w:t>140</w:t>
      </w:r>
      <w:r>
        <w:fldChar w:fldCharType="end"/>
      </w:r>
    </w:p>
    <w:p w14:paraId="14134588" w14:textId="7C26F16D"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_Toc200467847 \h </w:instrText>
      </w:r>
      <w:r>
        <w:fldChar w:fldCharType="separate"/>
      </w:r>
      <w:r>
        <w:t>140</w:t>
      </w:r>
      <w:r>
        <w:fldChar w:fldCharType="end"/>
      </w:r>
    </w:p>
    <w:p w14:paraId="425F364B" w14:textId="7444953F"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_Toc200467848 \h </w:instrText>
      </w:r>
      <w:r>
        <w:fldChar w:fldCharType="separate"/>
      </w:r>
      <w:r>
        <w:t>140</w:t>
      </w:r>
      <w:r>
        <w:fldChar w:fldCharType="end"/>
      </w:r>
    </w:p>
    <w:p w14:paraId="59B2A473" w14:textId="0C20BD14"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_Toc200467849 \h </w:instrText>
      </w:r>
      <w:r>
        <w:fldChar w:fldCharType="separate"/>
      </w:r>
      <w:r>
        <w:t>140</w:t>
      </w:r>
      <w:r>
        <w:fldChar w:fldCharType="end"/>
      </w:r>
    </w:p>
    <w:p w14:paraId="355BBB60" w14:textId="05EF43B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_Toc200467850 \h </w:instrText>
      </w:r>
      <w:r>
        <w:fldChar w:fldCharType="separate"/>
      </w:r>
      <w:r>
        <w:t>141</w:t>
      </w:r>
      <w:r>
        <w:fldChar w:fldCharType="end"/>
      </w:r>
    </w:p>
    <w:p w14:paraId="1B30256C" w14:textId="49322C67"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.6.2.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_Toc200467851 \h </w:instrText>
      </w:r>
      <w:r>
        <w:fldChar w:fldCharType="separate"/>
      </w:r>
      <w:r>
        <w:t>142</w:t>
      </w:r>
      <w:r>
        <w:fldChar w:fldCharType="end"/>
      </w:r>
    </w:p>
    <w:p w14:paraId="21186805" w14:textId="261B7348"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.6.2.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_Toc200467852 \h </w:instrText>
      </w:r>
      <w:r>
        <w:fldChar w:fldCharType="separate"/>
      </w:r>
      <w:r>
        <w:t>142</w:t>
      </w:r>
      <w:r>
        <w:fldChar w:fldCharType="end"/>
      </w:r>
    </w:p>
    <w:p w14:paraId="405B3BBE" w14:textId="0AE6061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_Toc200467853 \h </w:instrText>
      </w:r>
      <w:r>
        <w:fldChar w:fldCharType="separate"/>
      </w:r>
      <w:r>
        <w:t>142</w:t>
      </w:r>
      <w:r>
        <w:fldChar w:fldCharType="end"/>
      </w:r>
    </w:p>
    <w:p w14:paraId="070FBD25" w14:textId="2381F83A"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_Toc200467854 \h </w:instrText>
      </w:r>
      <w:r>
        <w:fldChar w:fldCharType="separate"/>
      </w:r>
      <w:r>
        <w:t>142</w:t>
      </w:r>
      <w:r>
        <w:fldChar w:fldCharType="end"/>
      </w:r>
    </w:p>
    <w:p w14:paraId="01D7F51C" w14:textId="53E3EE12"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RF repeater</w:t>
      </w:r>
      <w:r>
        <w:tab/>
      </w:r>
      <w:r>
        <w:fldChar w:fldCharType="begin"/>
      </w:r>
      <w:r>
        <w:instrText xml:space="preserve"> PAGEREF _Toc200467855 \h </w:instrText>
      </w:r>
      <w:r>
        <w:fldChar w:fldCharType="separate"/>
      </w:r>
      <w:r>
        <w:t>142</w:t>
      </w:r>
      <w:r>
        <w:fldChar w:fldCharType="end"/>
      </w:r>
    </w:p>
    <w:p w14:paraId="54E2DD48" w14:textId="4726571B"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t>.7.</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w:t>
      </w:r>
      <w:r>
        <w:tab/>
      </w:r>
      <w:r>
        <w:fldChar w:fldCharType="begin"/>
      </w:r>
      <w:r>
        <w:instrText xml:space="preserve"> PAGEREF _Toc200467856 \h </w:instrText>
      </w:r>
      <w:r>
        <w:fldChar w:fldCharType="separate"/>
      </w:r>
      <w:r>
        <w:t>143</w:t>
      </w:r>
      <w:r>
        <w:fldChar w:fldCharType="end"/>
      </w:r>
    </w:p>
    <w:p w14:paraId="1E4FF026" w14:textId="52C2655D"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w:t>
      </w:r>
      <w:r>
        <w:t>.7.</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w:t>
      </w:r>
      <w:r>
        <w:tab/>
      </w:r>
      <w:r>
        <w:fldChar w:fldCharType="begin"/>
      </w:r>
      <w:r>
        <w:instrText xml:space="preserve"> PAGEREF _Toc200467857 \h </w:instrText>
      </w:r>
      <w:r>
        <w:fldChar w:fldCharType="separate"/>
      </w:r>
      <w:r>
        <w:t>143</w:t>
      </w:r>
      <w:r>
        <w:fldChar w:fldCharType="end"/>
      </w:r>
    </w:p>
    <w:p w14:paraId="7BBC95E0" w14:textId="1EBB083E"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267692">
        <w:rPr>
          <w:rFonts w:eastAsia="SimSun"/>
          <w:lang w:val="en-US" w:eastAsia="zh-CN"/>
        </w:rPr>
        <w:t xml:space="preserve"> for NCR-Fwd type 2-O</w:t>
      </w:r>
      <w:r>
        <w:tab/>
      </w:r>
      <w:r>
        <w:fldChar w:fldCharType="begin"/>
      </w:r>
      <w:r>
        <w:instrText xml:space="preserve"> PAGEREF _Toc200467858 \h </w:instrText>
      </w:r>
      <w:r>
        <w:fldChar w:fldCharType="separate"/>
      </w:r>
      <w:r>
        <w:t>143</w:t>
      </w:r>
      <w:r>
        <w:fldChar w:fldCharType="end"/>
      </w:r>
    </w:p>
    <w:p w14:paraId="0CCEBBCC" w14:textId="06BBA082"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_Toc200467859 \h </w:instrText>
      </w:r>
      <w:r>
        <w:fldChar w:fldCharType="separate"/>
      </w:r>
      <w:r>
        <w:t>143</w:t>
      </w:r>
      <w:r>
        <w:fldChar w:fldCharType="end"/>
      </w:r>
    </w:p>
    <w:p w14:paraId="720739AD" w14:textId="5D1FCB49"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lang w:eastAsia="zh-CN"/>
        </w:rPr>
        <w:t>.8.1</w:t>
      </w:r>
      <w:r>
        <w:rPr>
          <w:rFonts w:asciiTheme="minorHAnsi" w:eastAsiaTheme="minorEastAsia" w:hAnsiTheme="minorHAnsi" w:cstheme="minorBidi"/>
          <w:kern w:val="2"/>
          <w:sz w:val="24"/>
          <w:szCs w:val="24"/>
          <w14:ligatures w14:val="standardContextual"/>
        </w:rPr>
        <w:tab/>
      </w:r>
      <w:r w:rsidRPr="00267692">
        <w:rPr>
          <w:rFonts w:eastAsia="DengXian"/>
          <w:lang w:eastAsia="zh-CN"/>
        </w:rPr>
        <w:t>General</w:t>
      </w:r>
      <w:r>
        <w:tab/>
      </w:r>
      <w:r>
        <w:fldChar w:fldCharType="begin"/>
      </w:r>
      <w:r>
        <w:instrText xml:space="preserve"> PAGEREF _Toc200467860 \h </w:instrText>
      </w:r>
      <w:r>
        <w:fldChar w:fldCharType="separate"/>
      </w:r>
      <w:r>
        <w:t>143</w:t>
      </w:r>
      <w:r>
        <w:fldChar w:fldCharType="end"/>
      </w:r>
    </w:p>
    <w:p w14:paraId="1A3CA75F" w14:textId="12C60C3E"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RF repeater</w:t>
      </w:r>
      <w:r>
        <w:tab/>
      </w:r>
      <w:r>
        <w:fldChar w:fldCharType="begin"/>
      </w:r>
      <w:r>
        <w:instrText xml:space="preserve"> PAGEREF _Toc200467861 \h </w:instrText>
      </w:r>
      <w:r>
        <w:fldChar w:fldCharType="separate"/>
      </w:r>
      <w:r>
        <w:t>143</w:t>
      </w:r>
      <w:r>
        <w:fldChar w:fldCharType="end"/>
      </w:r>
    </w:p>
    <w:p w14:paraId="23EDB55D" w14:textId="4574F477" w:rsidR="009B333D" w:rsidRDefault="009B333D">
      <w:pPr>
        <w:pStyle w:val="TOC3"/>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w:t>
      </w:r>
      <w:r w:rsidRPr="00267692">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w:t>
      </w:r>
      <w:r>
        <w:tab/>
      </w:r>
      <w:r>
        <w:fldChar w:fldCharType="begin"/>
      </w:r>
      <w:r>
        <w:instrText xml:space="preserve"> PAGEREF _Toc200467862 \h </w:instrText>
      </w:r>
      <w:r>
        <w:fldChar w:fldCharType="separate"/>
      </w:r>
      <w:r>
        <w:t>144</w:t>
      </w:r>
      <w:r>
        <w:fldChar w:fldCharType="end"/>
      </w:r>
    </w:p>
    <w:p w14:paraId="7153800E" w14:textId="635C4ED9"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_Toc200467863 \h </w:instrText>
      </w:r>
      <w:r>
        <w:fldChar w:fldCharType="separate"/>
      </w:r>
      <w:r>
        <w:t>144</w:t>
      </w:r>
      <w:r>
        <w:fldChar w:fldCharType="end"/>
      </w:r>
    </w:p>
    <w:p w14:paraId="2B64A009" w14:textId="3820B2FE"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7</w:t>
      </w:r>
      <w:r w:rsidRPr="00267692">
        <w:rPr>
          <w:rFonts w:eastAsia="DengXian"/>
        </w:rPr>
        <w:t>.8.</w:t>
      </w:r>
      <w:r w:rsidRPr="00267692">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267692">
        <w:rPr>
          <w:rFonts w:eastAsia="SimSun"/>
          <w:lang w:val="en-US" w:eastAsia="zh-CN"/>
        </w:rPr>
        <w:t xml:space="preserve"> for NCR-Fwd type 2-O</w:t>
      </w:r>
      <w:r>
        <w:tab/>
      </w:r>
      <w:r>
        <w:fldChar w:fldCharType="begin"/>
      </w:r>
      <w:r>
        <w:instrText xml:space="preserve"> PAGEREF _Toc200467864 \h </w:instrText>
      </w:r>
      <w:r>
        <w:fldChar w:fldCharType="separate"/>
      </w:r>
      <w:r>
        <w:t>144</w:t>
      </w:r>
      <w:r>
        <w:fldChar w:fldCharType="end"/>
      </w:r>
    </w:p>
    <w:p w14:paraId="4E5C31FD" w14:textId="11421EE9" w:rsidR="009B333D" w:rsidRDefault="009B333D">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_Toc200467865 \h </w:instrText>
      </w:r>
      <w:r>
        <w:fldChar w:fldCharType="separate"/>
      </w:r>
      <w:r>
        <w:t>145</w:t>
      </w:r>
      <w:r>
        <w:fldChar w:fldCharType="end"/>
      </w:r>
    </w:p>
    <w:p w14:paraId="41F6A402" w14:textId="6A5F2E80" w:rsidR="009B333D" w:rsidRDefault="009B333D">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_Toc200467866 \h </w:instrText>
      </w:r>
      <w:r>
        <w:fldChar w:fldCharType="separate"/>
      </w:r>
      <w:r>
        <w:t>145</w:t>
      </w:r>
      <w:r>
        <w:fldChar w:fldCharType="end"/>
      </w:r>
    </w:p>
    <w:p w14:paraId="2DFEA630" w14:textId="272D608D" w:rsidR="009B333D" w:rsidRDefault="009B333D">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_Toc200467867 \h </w:instrText>
      </w:r>
      <w:r>
        <w:fldChar w:fldCharType="separate"/>
      </w:r>
      <w:r>
        <w:t>145</w:t>
      </w:r>
      <w:r>
        <w:fldChar w:fldCharType="end"/>
      </w:r>
    </w:p>
    <w:p w14:paraId="1D3A4187" w14:textId="52106F2B" w:rsidR="009B333D" w:rsidRDefault="009B333D">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_Toc200467868 \h </w:instrText>
      </w:r>
      <w:r>
        <w:fldChar w:fldCharType="separate"/>
      </w:r>
      <w:r>
        <w:t>145</w:t>
      </w:r>
      <w:r>
        <w:fldChar w:fldCharType="end"/>
      </w:r>
    </w:p>
    <w:p w14:paraId="5EF09376" w14:textId="7D263E3A" w:rsidR="009B333D" w:rsidRDefault="009B333D">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267692">
        <w:rPr>
          <w:rFonts w:eastAsia="SimSun"/>
          <w:lang w:val="en-US" w:eastAsia="zh-CN"/>
        </w:rPr>
        <w:t xml:space="preserve"> RF repeater</w:t>
      </w:r>
      <w:r>
        <w:tab/>
      </w:r>
      <w:r>
        <w:fldChar w:fldCharType="begin"/>
      </w:r>
      <w:r>
        <w:instrText xml:space="preserve"> PAGEREF _Toc200467869 \h </w:instrText>
      </w:r>
      <w:r>
        <w:fldChar w:fldCharType="separate"/>
      </w:r>
      <w:r>
        <w:t>145</w:t>
      </w:r>
      <w:r>
        <w:fldChar w:fldCharType="end"/>
      </w:r>
    </w:p>
    <w:p w14:paraId="4E55F147" w14:textId="6C99672A" w:rsidR="009B333D" w:rsidRDefault="009B333D">
      <w:pPr>
        <w:pStyle w:val="TOC4"/>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_Toc200467870 \h </w:instrText>
      </w:r>
      <w:r>
        <w:fldChar w:fldCharType="separate"/>
      </w:r>
      <w:r>
        <w:t>145</w:t>
      </w:r>
      <w:r>
        <w:fldChar w:fldCharType="end"/>
      </w:r>
    </w:p>
    <w:p w14:paraId="521621B6" w14:textId="394900B1" w:rsidR="009B333D" w:rsidRDefault="009B333D">
      <w:pPr>
        <w:pStyle w:val="TOC5"/>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_Toc200467871 \h </w:instrText>
      </w:r>
      <w:r>
        <w:fldChar w:fldCharType="separate"/>
      </w:r>
      <w:r>
        <w:t>145</w:t>
      </w:r>
      <w:r>
        <w:fldChar w:fldCharType="end"/>
      </w:r>
    </w:p>
    <w:p w14:paraId="361812B1" w14:textId="23F3E0AB" w:rsidR="009B333D" w:rsidRDefault="009B333D">
      <w:pPr>
        <w:pStyle w:val="TOC5"/>
        <w:rPr>
          <w:rFonts w:asciiTheme="minorHAnsi" w:eastAsiaTheme="minorEastAsia" w:hAnsiTheme="minorHAnsi" w:cstheme="minorBidi"/>
          <w:kern w:val="2"/>
          <w:sz w:val="24"/>
          <w:szCs w:val="24"/>
          <w14:ligatures w14:val="standardContextual"/>
        </w:rPr>
      </w:pPr>
      <w:r>
        <w:t>7.9.2.</w:t>
      </w:r>
      <w:r w:rsidRPr="00267692">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_Toc200467872 \h </w:instrText>
      </w:r>
      <w:r>
        <w:fldChar w:fldCharType="separate"/>
      </w:r>
      <w:r>
        <w:t>145</w:t>
      </w:r>
      <w:r>
        <w:fldChar w:fldCharType="end"/>
      </w:r>
    </w:p>
    <w:p w14:paraId="5491E664" w14:textId="274A499F" w:rsidR="009B333D" w:rsidRDefault="009B333D">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_Toc200467873 \h </w:instrText>
      </w:r>
      <w:r>
        <w:fldChar w:fldCharType="separate"/>
      </w:r>
      <w:r>
        <w:t>146</w:t>
      </w:r>
      <w:r>
        <w:fldChar w:fldCharType="end"/>
      </w:r>
    </w:p>
    <w:p w14:paraId="7C407F37" w14:textId="508E23C6" w:rsidR="009B333D" w:rsidRDefault="009B333D">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_Toc200467874 \h </w:instrText>
      </w:r>
      <w:r>
        <w:fldChar w:fldCharType="separate"/>
      </w:r>
      <w:r>
        <w:t>146</w:t>
      </w:r>
      <w:r>
        <w:fldChar w:fldCharType="end"/>
      </w:r>
    </w:p>
    <w:p w14:paraId="515D489B" w14:textId="0BA68995" w:rsidR="009B333D" w:rsidRDefault="009B333D">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267692">
        <w:rPr>
          <w:rFonts w:eastAsia="SimSun"/>
          <w:lang w:val="en-US" w:eastAsia="zh-CN"/>
        </w:rPr>
        <w:t xml:space="preserve"> RF repeater</w:t>
      </w:r>
      <w:r>
        <w:tab/>
      </w:r>
      <w:r>
        <w:fldChar w:fldCharType="begin"/>
      </w:r>
      <w:r>
        <w:instrText xml:space="preserve"> PAGEREF _Toc200467875 \h </w:instrText>
      </w:r>
      <w:r>
        <w:fldChar w:fldCharType="separate"/>
      </w:r>
      <w:r>
        <w:t>146</w:t>
      </w:r>
      <w:r>
        <w:fldChar w:fldCharType="end"/>
      </w:r>
    </w:p>
    <w:p w14:paraId="02B7443E" w14:textId="18B1251D" w:rsidR="009B333D" w:rsidRDefault="009B333D">
      <w:pPr>
        <w:pStyle w:val="TOC4"/>
        <w:rPr>
          <w:rFonts w:asciiTheme="minorHAnsi" w:eastAsiaTheme="minorEastAsia" w:hAnsiTheme="minorHAnsi" w:cstheme="minorBidi"/>
          <w:kern w:val="2"/>
          <w:sz w:val="24"/>
          <w:szCs w:val="24"/>
          <w14:ligatures w14:val="standardContextual"/>
        </w:rPr>
      </w:pPr>
      <w:r>
        <w:t>7.9.3.</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w:t>
      </w:r>
      <w:r>
        <w:tab/>
      </w:r>
      <w:r>
        <w:fldChar w:fldCharType="begin"/>
      </w:r>
      <w:r>
        <w:instrText xml:space="preserve"> PAGEREF _Toc200467876 \h </w:instrText>
      </w:r>
      <w:r>
        <w:fldChar w:fldCharType="separate"/>
      </w:r>
      <w:r>
        <w:t>147</w:t>
      </w:r>
      <w:r>
        <w:fldChar w:fldCharType="end"/>
      </w:r>
    </w:p>
    <w:p w14:paraId="4BC1C182" w14:textId="259BB7EF" w:rsidR="009B333D" w:rsidRDefault="009B333D">
      <w:pPr>
        <w:pStyle w:val="TOC5"/>
        <w:rPr>
          <w:rFonts w:asciiTheme="minorHAnsi" w:eastAsiaTheme="minorEastAsia" w:hAnsiTheme="minorHAnsi" w:cstheme="minorBidi"/>
          <w:kern w:val="2"/>
          <w:sz w:val="24"/>
          <w:szCs w:val="24"/>
          <w14:ligatures w14:val="standardContextual"/>
        </w:rPr>
      </w:pPr>
      <w:r>
        <w:t>7.9.3.</w:t>
      </w:r>
      <w:r w:rsidRPr="00267692">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NCR-Fwd</w:t>
      </w:r>
      <w:r>
        <w:tab/>
      </w:r>
      <w:r>
        <w:fldChar w:fldCharType="begin"/>
      </w:r>
      <w:r>
        <w:instrText xml:space="preserve"> PAGEREF _Toc200467877 \h </w:instrText>
      </w:r>
      <w:r>
        <w:fldChar w:fldCharType="separate"/>
      </w:r>
      <w:r>
        <w:t>147</w:t>
      </w:r>
      <w:r>
        <w:fldChar w:fldCharType="end"/>
      </w:r>
    </w:p>
    <w:p w14:paraId="632980E7" w14:textId="6C8C63BB" w:rsidR="009B333D" w:rsidRDefault="009B333D">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267692">
        <w:rPr>
          <w:rFonts w:eastAsia="SimSun"/>
          <w:lang w:val="en-US" w:eastAsia="zh-CN"/>
        </w:rPr>
        <w:t>NCR-MT</w:t>
      </w:r>
      <w:r>
        <w:tab/>
      </w:r>
      <w:r>
        <w:fldChar w:fldCharType="begin"/>
      </w:r>
      <w:r>
        <w:instrText xml:space="preserve"> PAGEREF _Toc200467878 \h </w:instrText>
      </w:r>
      <w:r>
        <w:fldChar w:fldCharType="separate"/>
      </w:r>
      <w:r>
        <w:t>147</w:t>
      </w:r>
      <w:r>
        <w:fldChar w:fldCharType="end"/>
      </w:r>
    </w:p>
    <w:p w14:paraId="4A43053E" w14:textId="231E432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o</w:t>
      </w:r>
      <w:r>
        <w:t>utput power dynamics for NCR-MT</w:t>
      </w:r>
      <w:r>
        <w:tab/>
      </w:r>
      <w:r>
        <w:fldChar w:fldCharType="begin"/>
      </w:r>
      <w:r>
        <w:instrText xml:space="preserve"> PAGEREF _Toc200467879 \h </w:instrText>
      </w:r>
      <w:r>
        <w:fldChar w:fldCharType="separate"/>
      </w:r>
      <w:r>
        <w:t>147</w:t>
      </w:r>
      <w:r>
        <w:fldChar w:fldCharType="end"/>
      </w:r>
    </w:p>
    <w:p w14:paraId="082D07E0" w14:textId="3F248E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_Toc200467880 \h </w:instrText>
      </w:r>
      <w:r>
        <w:fldChar w:fldCharType="separate"/>
      </w:r>
      <w:r>
        <w:t>147</w:t>
      </w:r>
      <w:r>
        <w:fldChar w:fldCharType="end"/>
      </w:r>
    </w:p>
    <w:p w14:paraId="4293C284" w14:textId="2B95C3F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w:t>
      </w:r>
      <w:r>
        <w:tab/>
      </w:r>
      <w:r>
        <w:fldChar w:fldCharType="begin"/>
      </w:r>
      <w:r>
        <w:instrText xml:space="preserve"> PAGEREF _Toc200467881 \h </w:instrText>
      </w:r>
      <w:r>
        <w:fldChar w:fldCharType="separate"/>
      </w:r>
      <w:r>
        <w:t>147</w:t>
      </w:r>
      <w:r>
        <w:fldChar w:fldCharType="end"/>
      </w:r>
    </w:p>
    <w:p w14:paraId="399A06E3" w14:textId="371ECA4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t</w:t>
      </w:r>
      <w:r>
        <w:t>ransmit signal quality for NCR-MT</w:t>
      </w:r>
      <w:r>
        <w:tab/>
      </w:r>
      <w:r>
        <w:fldChar w:fldCharType="begin"/>
      </w:r>
      <w:r>
        <w:instrText xml:space="preserve"> PAGEREF _Toc200467882 \h </w:instrText>
      </w:r>
      <w:r>
        <w:fldChar w:fldCharType="separate"/>
      </w:r>
      <w:r>
        <w:t>147</w:t>
      </w:r>
      <w:r>
        <w:fldChar w:fldCharType="end"/>
      </w:r>
    </w:p>
    <w:p w14:paraId="6507107F" w14:textId="51C8775D"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_Toc200467883 \h </w:instrText>
      </w:r>
      <w:r>
        <w:fldChar w:fldCharType="separate"/>
      </w:r>
      <w:r>
        <w:t>147</w:t>
      </w:r>
      <w:r>
        <w:fldChar w:fldCharType="end"/>
      </w:r>
    </w:p>
    <w:p w14:paraId="5B10D6C4" w14:textId="78DBBD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Frequency error requirements for NCR-MT</w:t>
      </w:r>
      <w:r>
        <w:tab/>
      </w:r>
      <w:r>
        <w:fldChar w:fldCharType="begin"/>
      </w:r>
      <w:r>
        <w:instrText xml:space="preserve"> PAGEREF _Toc200467884 \h </w:instrText>
      </w:r>
      <w:r>
        <w:fldChar w:fldCharType="separate"/>
      </w:r>
      <w:r>
        <w:t>148</w:t>
      </w:r>
      <w:r>
        <w:fldChar w:fldCharType="end"/>
      </w:r>
    </w:p>
    <w:p w14:paraId="300BF5FF" w14:textId="0ABEE1F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2-O</w:t>
      </w:r>
      <w:r>
        <w:tab/>
      </w:r>
      <w:r>
        <w:fldChar w:fldCharType="begin"/>
      </w:r>
      <w:r>
        <w:instrText xml:space="preserve"> PAGEREF _Toc200467885 \h </w:instrText>
      </w:r>
      <w:r>
        <w:fldChar w:fldCharType="separate"/>
      </w:r>
      <w:r>
        <w:t>148</w:t>
      </w:r>
      <w:r>
        <w:fldChar w:fldCharType="end"/>
      </w:r>
    </w:p>
    <w:p w14:paraId="55E8F47A" w14:textId="74B44B0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Transmit modulation quality</w:t>
      </w:r>
      <w:r>
        <w:tab/>
      </w:r>
      <w:r>
        <w:fldChar w:fldCharType="begin"/>
      </w:r>
      <w:r>
        <w:instrText xml:space="preserve"> PAGEREF _Toc200467886 \h </w:instrText>
      </w:r>
      <w:r>
        <w:fldChar w:fldCharType="separate"/>
      </w:r>
      <w:r>
        <w:t>148</w:t>
      </w:r>
      <w:r>
        <w:fldChar w:fldCharType="end"/>
      </w:r>
    </w:p>
    <w:p w14:paraId="64F7D90A" w14:textId="0171310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 for NCR-MT type 2-O</w:t>
      </w:r>
      <w:r>
        <w:tab/>
      </w:r>
      <w:r>
        <w:fldChar w:fldCharType="begin"/>
      </w:r>
      <w:r>
        <w:instrText xml:space="preserve"> PAGEREF _Toc200467887 \h </w:instrText>
      </w:r>
      <w:r>
        <w:fldChar w:fldCharType="separate"/>
      </w:r>
      <w:r>
        <w:t>148</w:t>
      </w:r>
      <w:r>
        <w:fldChar w:fldCharType="end"/>
      </w:r>
    </w:p>
    <w:p w14:paraId="134E43FB" w14:textId="43F1087F"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_Toc200467888 \h </w:instrText>
      </w:r>
      <w:r>
        <w:fldChar w:fldCharType="separate"/>
      </w:r>
      <w:r>
        <w:t>148</w:t>
      </w:r>
      <w:r>
        <w:fldChar w:fldCharType="end"/>
      </w:r>
    </w:p>
    <w:p w14:paraId="3C92A483" w14:textId="1FDCEAD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_Toc200467889 \h </w:instrText>
      </w:r>
      <w:r>
        <w:fldChar w:fldCharType="separate"/>
      </w:r>
      <w:r>
        <w:t>148</w:t>
      </w:r>
      <w:r>
        <w:fldChar w:fldCharType="end"/>
      </w:r>
    </w:p>
    <w:p w14:paraId="60BE157F" w14:textId="020A9FD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w:t>
      </w:r>
      <w:r>
        <w:tab/>
      </w:r>
      <w:r>
        <w:fldChar w:fldCharType="begin"/>
      </w:r>
      <w:r>
        <w:instrText xml:space="preserve"> PAGEREF _Toc200467890 \h </w:instrText>
      </w:r>
      <w:r>
        <w:fldChar w:fldCharType="separate"/>
      </w:r>
      <w:r>
        <w:t>148</w:t>
      </w:r>
      <w:r>
        <w:fldChar w:fldCharType="end"/>
      </w:r>
    </w:p>
    <w:p w14:paraId="774B9628" w14:textId="4ABDDA1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r</w:t>
      </w:r>
      <w:r>
        <w:t>eference sensitivity for NCR-MT</w:t>
      </w:r>
      <w:r>
        <w:tab/>
      </w:r>
      <w:r>
        <w:fldChar w:fldCharType="begin"/>
      </w:r>
      <w:r>
        <w:instrText xml:space="preserve"> PAGEREF _Toc200467891 \h </w:instrText>
      </w:r>
      <w:r>
        <w:fldChar w:fldCharType="separate"/>
      </w:r>
      <w:r>
        <w:t>148</w:t>
      </w:r>
      <w:r>
        <w:fldChar w:fldCharType="end"/>
      </w:r>
    </w:p>
    <w:p w14:paraId="29CC6163" w14:textId="6B9DE5D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_Toc200467892 \h </w:instrText>
      </w:r>
      <w:r>
        <w:fldChar w:fldCharType="separate"/>
      </w:r>
      <w:r>
        <w:t>148</w:t>
      </w:r>
      <w:r>
        <w:fldChar w:fldCharType="end"/>
      </w:r>
    </w:p>
    <w:p w14:paraId="20C0D953" w14:textId="2549B22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_Toc200467893 \h </w:instrText>
      </w:r>
      <w:r>
        <w:fldChar w:fldCharType="separate"/>
      </w:r>
      <w:r>
        <w:t>148</w:t>
      </w:r>
      <w:r>
        <w:fldChar w:fldCharType="end"/>
      </w:r>
    </w:p>
    <w:p w14:paraId="215E0E22" w14:textId="3C5FF72D"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m</w:t>
      </w:r>
      <w:r>
        <w:t>aximum input level for NCR-MT</w:t>
      </w:r>
      <w:r>
        <w:tab/>
      </w:r>
      <w:r>
        <w:fldChar w:fldCharType="begin"/>
      </w:r>
      <w:r>
        <w:instrText xml:space="preserve"> PAGEREF _Toc200467894 \h </w:instrText>
      </w:r>
      <w:r>
        <w:fldChar w:fldCharType="separate"/>
      </w:r>
      <w:r>
        <w:t>148</w:t>
      </w:r>
      <w:r>
        <w:fldChar w:fldCharType="end"/>
      </w:r>
    </w:p>
    <w:p w14:paraId="3051050B" w14:textId="7322D5C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_Toc200467895 \h </w:instrText>
      </w:r>
      <w:r>
        <w:fldChar w:fldCharType="separate"/>
      </w:r>
      <w:r>
        <w:t>148</w:t>
      </w:r>
      <w:r>
        <w:fldChar w:fldCharType="end"/>
      </w:r>
    </w:p>
    <w:p w14:paraId="2F3B56E8" w14:textId="1EED4A9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_Toc200467896 \h </w:instrText>
      </w:r>
      <w:r>
        <w:fldChar w:fldCharType="separate"/>
      </w:r>
      <w:r>
        <w:t>149</w:t>
      </w:r>
      <w:r>
        <w:fldChar w:fldCharType="end"/>
      </w:r>
    </w:p>
    <w:p w14:paraId="1281C8F1" w14:textId="4605764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a</w:t>
      </w:r>
      <w:r>
        <w:t>djacent channel selectivity for NCR-MT</w:t>
      </w:r>
      <w:r>
        <w:tab/>
      </w:r>
      <w:r>
        <w:fldChar w:fldCharType="begin"/>
      </w:r>
      <w:r>
        <w:instrText xml:space="preserve"> PAGEREF _Toc200467897 \h </w:instrText>
      </w:r>
      <w:r>
        <w:fldChar w:fldCharType="separate"/>
      </w:r>
      <w:r>
        <w:t>149</w:t>
      </w:r>
      <w:r>
        <w:fldChar w:fldCharType="end"/>
      </w:r>
    </w:p>
    <w:p w14:paraId="1806840B" w14:textId="7291D3C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lastRenderedPageBreak/>
        <w:t>7</w:t>
      </w:r>
      <w:r>
        <w:t>.</w:t>
      </w:r>
      <w:r w:rsidRPr="00267692">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_Toc200467898 \h </w:instrText>
      </w:r>
      <w:r>
        <w:fldChar w:fldCharType="separate"/>
      </w:r>
      <w:r>
        <w:t>149</w:t>
      </w:r>
      <w:r>
        <w:fldChar w:fldCharType="end"/>
      </w:r>
    </w:p>
    <w:p w14:paraId="4D046034" w14:textId="76168DA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_Toc200467899 \h </w:instrText>
      </w:r>
      <w:r>
        <w:fldChar w:fldCharType="separate"/>
      </w:r>
      <w:r>
        <w:t>149</w:t>
      </w:r>
      <w:r>
        <w:fldChar w:fldCharType="end"/>
      </w:r>
    </w:p>
    <w:p w14:paraId="3BEB8C4C" w14:textId="2CD501C8"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b</w:t>
      </w:r>
      <w:r>
        <w:t>locking characteristics for NCR-MT</w:t>
      </w:r>
      <w:r>
        <w:tab/>
      </w:r>
      <w:r>
        <w:fldChar w:fldCharType="begin"/>
      </w:r>
      <w:r>
        <w:instrText xml:space="preserve"> PAGEREF _Toc200467900 \h </w:instrText>
      </w:r>
      <w:r>
        <w:fldChar w:fldCharType="separate"/>
      </w:r>
      <w:r>
        <w:t>149</w:t>
      </w:r>
      <w:r>
        <w:fldChar w:fldCharType="end"/>
      </w:r>
    </w:p>
    <w:p w14:paraId="56721E8B" w14:textId="6617289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_Toc200467901 \h </w:instrText>
      </w:r>
      <w:r>
        <w:fldChar w:fldCharType="separate"/>
      </w:r>
      <w:r>
        <w:t>149</w:t>
      </w:r>
      <w:r>
        <w:fldChar w:fldCharType="end"/>
      </w:r>
    </w:p>
    <w:p w14:paraId="730A99A7" w14:textId="201A191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_Toc200467902 \h </w:instrText>
      </w:r>
      <w:r>
        <w:fldChar w:fldCharType="separate"/>
      </w:r>
      <w:r>
        <w:t>149</w:t>
      </w:r>
      <w:r>
        <w:fldChar w:fldCharType="end"/>
      </w:r>
    </w:p>
    <w:p w14:paraId="78B58FBB" w14:textId="2B56B474"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OTA receiver s</w:t>
      </w:r>
      <w:r>
        <w:t>purious emissions for NCR-MT</w:t>
      </w:r>
      <w:r>
        <w:tab/>
      </w:r>
      <w:r>
        <w:fldChar w:fldCharType="begin"/>
      </w:r>
      <w:r>
        <w:instrText xml:space="preserve"> PAGEREF _Toc200467903 \h </w:instrText>
      </w:r>
      <w:r>
        <w:fldChar w:fldCharType="separate"/>
      </w:r>
      <w:r>
        <w:t>150</w:t>
      </w:r>
      <w:r>
        <w:fldChar w:fldCharType="end"/>
      </w:r>
    </w:p>
    <w:p w14:paraId="6857E0B5" w14:textId="22FDD75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_Toc200467904 \h </w:instrText>
      </w:r>
      <w:r>
        <w:fldChar w:fldCharType="separate"/>
      </w:r>
      <w:r>
        <w:t>150</w:t>
      </w:r>
      <w:r>
        <w:fldChar w:fldCharType="end"/>
      </w:r>
    </w:p>
    <w:p w14:paraId="0E546FA0" w14:textId="3E7E5E8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7</w:t>
      </w:r>
      <w:r>
        <w:t>.</w:t>
      </w:r>
      <w:r w:rsidRPr="00267692">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Minimum requirement for NCR-MT type 2-O</w:t>
      </w:r>
      <w:r>
        <w:tab/>
      </w:r>
      <w:r>
        <w:fldChar w:fldCharType="begin"/>
      </w:r>
      <w:r>
        <w:instrText xml:space="preserve"> PAGEREF _Toc200467905 \h </w:instrText>
      </w:r>
      <w:r>
        <w:fldChar w:fldCharType="separate"/>
      </w:r>
      <w:r>
        <w:t>150</w:t>
      </w:r>
      <w:r>
        <w:fldChar w:fldCharType="end"/>
      </w:r>
    </w:p>
    <w:p w14:paraId="584B07DE" w14:textId="20AD2CFE" w:rsidR="009B333D" w:rsidRDefault="009B333D">
      <w:pPr>
        <w:pStyle w:val="TOC2"/>
        <w:rPr>
          <w:rFonts w:asciiTheme="minorHAnsi" w:eastAsiaTheme="minorEastAsia" w:hAnsiTheme="minorHAnsi" w:cstheme="minorBidi"/>
          <w:kern w:val="2"/>
          <w:sz w:val="24"/>
          <w:szCs w:val="24"/>
          <w14:ligatures w14:val="standardContextual"/>
        </w:rPr>
      </w:pPr>
      <w:r>
        <w:t>7.18</w:t>
      </w:r>
      <w:r>
        <w:rPr>
          <w:rFonts w:asciiTheme="minorHAnsi" w:eastAsiaTheme="minorEastAsia" w:hAnsiTheme="minorHAnsi" w:cstheme="minorBidi"/>
          <w:kern w:val="2"/>
          <w:sz w:val="24"/>
          <w:szCs w:val="24"/>
          <w14:ligatures w14:val="standardContextual"/>
        </w:rPr>
        <w:tab/>
      </w:r>
      <w:r>
        <w:t>OTA spatial emission</w:t>
      </w:r>
      <w:r>
        <w:tab/>
      </w:r>
      <w:r>
        <w:fldChar w:fldCharType="begin"/>
      </w:r>
      <w:r>
        <w:instrText xml:space="preserve"> PAGEREF _Toc200467906 \h </w:instrText>
      </w:r>
      <w:r>
        <w:fldChar w:fldCharType="separate"/>
      </w:r>
      <w:r>
        <w:t>150</w:t>
      </w:r>
      <w:r>
        <w:fldChar w:fldCharType="end"/>
      </w:r>
    </w:p>
    <w:p w14:paraId="5179B912" w14:textId="1AAF7B1C" w:rsidR="009B333D" w:rsidRDefault="009B333D">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_Toc200467907 \h </w:instrText>
      </w:r>
      <w:r>
        <w:fldChar w:fldCharType="separate"/>
      </w:r>
      <w:r>
        <w:t>150</w:t>
      </w:r>
      <w:r>
        <w:fldChar w:fldCharType="end"/>
      </w:r>
    </w:p>
    <w:p w14:paraId="45BDD72F" w14:textId="6F417E84" w:rsidR="009B333D" w:rsidRDefault="009B333D">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Protection of FSS UL</w:t>
      </w:r>
      <w:r>
        <w:tab/>
      </w:r>
      <w:r>
        <w:fldChar w:fldCharType="begin"/>
      </w:r>
      <w:r>
        <w:instrText xml:space="preserve"> PAGEREF _Toc200467908 \h </w:instrText>
      </w:r>
      <w:r>
        <w:fldChar w:fldCharType="separate"/>
      </w:r>
      <w:r>
        <w:t>150</w:t>
      </w:r>
      <w:r>
        <w:fldChar w:fldCharType="end"/>
      </w:r>
    </w:p>
    <w:p w14:paraId="1EF4F247" w14:textId="37007F95" w:rsidR="009B333D" w:rsidRDefault="009B333D">
      <w:pPr>
        <w:pStyle w:val="TOC4"/>
        <w:rPr>
          <w:rFonts w:asciiTheme="minorHAnsi" w:eastAsiaTheme="minorEastAsia" w:hAnsiTheme="minorHAnsi" w:cstheme="minorBidi"/>
          <w:kern w:val="2"/>
          <w:sz w:val="24"/>
          <w:szCs w:val="24"/>
          <w14:ligatures w14:val="standardContextual"/>
        </w:rPr>
      </w:pPr>
      <w:r>
        <w:t>7.18.2.</w:t>
      </w:r>
      <w:r w:rsidRPr="00267692">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_Toc200467909 \h </w:instrText>
      </w:r>
      <w:r>
        <w:fldChar w:fldCharType="separate"/>
      </w:r>
      <w:r>
        <w:t>150</w:t>
      </w:r>
      <w:r>
        <w:fldChar w:fldCharType="end"/>
      </w:r>
    </w:p>
    <w:p w14:paraId="35FF5D38" w14:textId="62FD8DBE" w:rsidR="009B333D" w:rsidRDefault="009B333D">
      <w:pPr>
        <w:pStyle w:val="TOC4"/>
        <w:rPr>
          <w:rFonts w:asciiTheme="minorHAnsi" w:eastAsiaTheme="minorEastAsia" w:hAnsiTheme="minorHAnsi" w:cstheme="minorBidi"/>
          <w:kern w:val="2"/>
          <w:sz w:val="24"/>
          <w:szCs w:val="24"/>
          <w14:ligatures w14:val="standardContextual"/>
        </w:rPr>
      </w:pPr>
      <w:r>
        <w:t>7.18.2.2</w:t>
      </w:r>
      <w:r>
        <w:rPr>
          <w:rFonts w:asciiTheme="minorHAnsi" w:eastAsiaTheme="minorEastAsia" w:hAnsiTheme="minorHAnsi" w:cstheme="minorBidi"/>
          <w:kern w:val="2"/>
          <w:sz w:val="24"/>
          <w:szCs w:val="24"/>
          <w14:ligatures w14:val="standardContextual"/>
        </w:rPr>
        <w:tab/>
      </w:r>
      <w:r>
        <w:t>Minimum requirement</w:t>
      </w:r>
      <w:r w:rsidRPr="00267692">
        <w:rPr>
          <w:lang w:val="en-US"/>
        </w:rPr>
        <w:t xml:space="preserve"> for NCR type 1-H</w:t>
      </w:r>
      <w:r>
        <w:tab/>
      </w:r>
      <w:r>
        <w:fldChar w:fldCharType="begin"/>
      </w:r>
      <w:r>
        <w:instrText xml:space="preserve"> PAGEREF _Toc200467910 \h </w:instrText>
      </w:r>
      <w:r>
        <w:fldChar w:fldCharType="separate"/>
      </w:r>
      <w:r>
        <w:t>150</w:t>
      </w:r>
      <w:r>
        <w:fldChar w:fldCharType="end"/>
      </w:r>
    </w:p>
    <w:p w14:paraId="20A7F580" w14:textId="46731205"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_Toc200467911 \h </w:instrText>
      </w:r>
      <w:r>
        <w:fldChar w:fldCharType="separate"/>
      </w:r>
      <w:r>
        <w:t>151</w:t>
      </w:r>
      <w:r>
        <w:fldChar w:fldCharType="end"/>
      </w:r>
    </w:p>
    <w:p w14:paraId="66820644" w14:textId="08FB30DD"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General</w:t>
      </w:r>
      <w:r>
        <w:tab/>
      </w:r>
      <w:r>
        <w:fldChar w:fldCharType="begin"/>
      </w:r>
      <w:r>
        <w:instrText xml:space="preserve"> PAGEREF _Toc200467912 \h </w:instrText>
      </w:r>
      <w:r>
        <w:fldChar w:fldCharType="separate"/>
      </w:r>
      <w:r>
        <w:t>151</w:t>
      </w:r>
      <w:r>
        <w:fldChar w:fldCharType="end"/>
      </w:r>
    </w:p>
    <w:p w14:paraId="25374595" w14:textId="71D11A5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Demodulation performance requirements</w:t>
      </w:r>
      <w:r>
        <w:tab/>
      </w:r>
      <w:r>
        <w:fldChar w:fldCharType="begin"/>
      </w:r>
      <w:r>
        <w:instrText xml:space="preserve"> PAGEREF _Toc200467913 \h </w:instrText>
      </w:r>
      <w:r>
        <w:fldChar w:fldCharType="separate"/>
      </w:r>
      <w:r>
        <w:t>152</w:t>
      </w:r>
      <w:r>
        <w:fldChar w:fldCharType="end"/>
      </w:r>
    </w:p>
    <w:p w14:paraId="547527AA" w14:textId="75E015C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_Toc200467914 \h </w:instrText>
      </w:r>
      <w:r>
        <w:fldChar w:fldCharType="separate"/>
      </w:r>
      <w:r>
        <w:t>152</w:t>
      </w:r>
      <w:r>
        <w:fldChar w:fldCharType="end"/>
      </w:r>
    </w:p>
    <w:p w14:paraId="2D7F89FD" w14:textId="09C43C98"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267692">
        <w:rPr>
          <w:lang w:val="en-US" w:eastAsia="zh-CN"/>
        </w:rPr>
        <w:t>2Rx requirements</w:t>
      </w:r>
      <w:r>
        <w:tab/>
      </w:r>
      <w:r>
        <w:fldChar w:fldCharType="begin"/>
      </w:r>
      <w:r>
        <w:instrText xml:space="preserve"> PAGEREF _Toc200467915 \h </w:instrText>
      </w:r>
      <w:r>
        <w:fldChar w:fldCharType="separate"/>
      </w:r>
      <w:r>
        <w:t>152</w:t>
      </w:r>
      <w:r>
        <w:fldChar w:fldCharType="end"/>
      </w:r>
    </w:p>
    <w:p w14:paraId="10DD7199" w14:textId="5071227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_Toc200467916 \h </w:instrText>
      </w:r>
      <w:r>
        <w:fldChar w:fldCharType="separate"/>
      </w:r>
      <w:r>
        <w:t>152</w:t>
      </w:r>
      <w:r>
        <w:fldChar w:fldCharType="end"/>
      </w:r>
    </w:p>
    <w:p w14:paraId="1A5BC763" w14:textId="25848244"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.2.1.1</w:t>
      </w:r>
      <w:r w:rsidRPr="00267692">
        <w:rPr>
          <w:lang w:val="en-US" w:eastAsia="zh-CN"/>
        </w:rPr>
        <w:t>.1.1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_Toc200467917 \h </w:instrText>
      </w:r>
      <w:r>
        <w:fldChar w:fldCharType="separate"/>
      </w:r>
      <w:r>
        <w:t>153</w:t>
      </w:r>
      <w:r>
        <w:fldChar w:fldCharType="end"/>
      </w:r>
    </w:p>
    <w:p w14:paraId="4DFCDB69" w14:textId="4D716CCF"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8.2.1.1.2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_Toc200467918 \h </w:instrText>
      </w:r>
      <w:r>
        <w:fldChar w:fldCharType="separate"/>
      </w:r>
      <w:r>
        <w:t>153</w:t>
      </w:r>
      <w:r>
        <w:fldChar w:fldCharType="end"/>
      </w:r>
    </w:p>
    <w:p w14:paraId="787A18B1" w14:textId="3F125BBF"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8.2.1.1.2.1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_Toc200467919 \h </w:instrText>
      </w:r>
      <w:r>
        <w:fldChar w:fldCharType="separate"/>
      </w:r>
      <w:r>
        <w:t>154</w:t>
      </w:r>
      <w:r>
        <w:fldChar w:fldCharType="end"/>
      </w:r>
    </w:p>
    <w:p w14:paraId="7F123E6D" w14:textId="588D696E"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.2.1.</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4Rx requirements</w:t>
      </w:r>
      <w:r>
        <w:tab/>
      </w:r>
      <w:r>
        <w:fldChar w:fldCharType="begin"/>
      </w:r>
      <w:r>
        <w:instrText xml:space="preserve"> PAGEREF _Toc200467920 \h </w:instrText>
      </w:r>
      <w:r>
        <w:fldChar w:fldCharType="separate"/>
      </w:r>
      <w:r>
        <w:t>154</w:t>
      </w:r>
      <w:r>
        <w:fldChar w:fldCharType="end"/>
      </w:r>
    </w:p>
    <w:p w14:paraId="79F1CCD0" w14:textId="084BBCF5"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8.2.1.2.1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_Toc200467921 \h </w:instrText>
      </w:r>
      <w:r>
        <w:fldChar w:fldCharType="separate"/>
      </w:r>
      <w:r>
        <w:t>154</w:t>
      </w:r>
      <w:r>
        <w:fldChar w:fldCharType="end"/>
      </w:r>
    </w:p>
    <w:p w14:paraId="4C4B3316" w14:textId="49FA49F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8.2.1.2.1.1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_Toc200467922 \h </w:instrText>
      </w:r>
      <w:r>
        <w:fldChar w:fldCharType="separate"/>
      </w:r>
      <w:r>
        <w:t>155</w:t>
      </w:r>
      <w:r>
        <w:fldChar w:fldCharType="end"/>
      </w:r>
    </w:p>
    <w:p w14:paraId="7BF39FA4" w14:textId="4C87C3E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8.2.1.2.2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_Toc200467923 \h </w:instrText>
      </w:r>
      <w:r>
        <w:fldChar w:fldCharType="separate"/>
      </w:r>
      <w:r>
        <w:t>155</w:t>
      </w:r>
      <w:r>
        <w:fldChar w:fldCharType="end"/>
      </w:r>
    </w:p>
    <w:p w14:paraId="4C404FD0" w14:textId="0D9D627F"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8.2.1.2.2.1</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_Toc200467924 \h </w:instrText>
      </w:r>
      <w:r>
        <w:fldChar w:fldCharType="separate"/>
      </w:r>
      <w:r>
        <w:t>156</w:t>
      </w:r>
      <w:r>
        <w:fldChar w:fldCharType="end"/>
      </w:r>
    </w:p>
    <w:p w14:paraId="5A42B481" w14:textId="4BF0351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267692">
        <w:rPr>
          <w:rFonts w:eastAsia="SimSun"/>
          <w:lang w:val="en-US" w:eastAsia="zh-CN"/>
        </w:rPr>
        <w:t>C</w:t>
      </w:r>
      <w:r>
        <w:t>CH</w:t>
      </w:r>
      <w:r>
        <w:tab/>
      </w:r>
      <w:r>
        <w:fldChar w:fldCharType="begin"/>
      </w:r>
      <w:r>
        <w:instrText xml:space="preserve"> PAGEREF _Toc200467925 \h </w:instrText>
      </w:r>
      <w:r>
        <w:fldChar w:fldCharType="separate"/>
      </w:r>
      <w:r>
        <w:t>156</w:t>
      </w:r>
      <w:r>
        <w:fldChar w:fldCharType="end"/>
      </w:r>
    </w:p>
    <w:p w14:paraId="4C139FD0" w14:textId="658948C1"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2Rx requirements</w:t>
      </w:r>
      <w:r>
        <w:tab/>
      </w:r>
      <w:r>
        <w:fldChar w:fldCharType="begin"/>
      </w:r>
      <w:r>
        <w:instrText xml:space="preserve"> PAGEREF _Toc200467926 \h </w:instrText>
      </w:r>
      <w:r>
        <w:fldChar w:fldCharType="separate"/>
      </w:r>
      <w:r>
        <w:t>156</w:t>
      </w:r>
      <w:r>
        <w:fldChar w:fldCharType="end"/>
      </w:r>
    </w:p>
    <w:p w14:paraId="27E6DE6F" w14:textId="26861CA0"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_Toc200467927 \h </w:instrText>
      </w:r>
      <w:r>
        <w:fldChar w:fldCharType="separate"/>
      </w:r>
      <w:r>
        <w:t>156</w:t>
      </w:r>
      <w:r>
        <w:fldChar w:fldCharType="end"/>
      </w:r>
    </w:p>
    <w:p w14:paraId="5EF00311" w14:textId="6F35016D"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.1.1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_Toc200467928 \h </w:instrText>
      </w:r>
      <w:r>
        <w:fldChar w:fldCharType="separate"/>
      </w:r>
      <w:r>
        <w:t>157</w:t>
      </w:r>
      <w:r>
        <w:fldChar w:fldCharType="end"/>
      </w:r>
    </w:p>
    <w:p w14:paraId="38B28C9A" w14:textId="5A947332"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 xml:space="preserve">.1.2 </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_Toc200467929 \h </w:instrText>
      </w:r>
      <w:r>
        <w:fldChar w:fldCharType="separate"/>
      </w:r>
      <w:r>
        <w:t>157</w:t>
      </w:r>
      <w:r>
        <w:fldChar w:fldCharType="end"/>
      </w:r>
    </w:p>
    <w:p w14:paraId="34C8B93A" w14:textId="0FAE9CE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_Toc200467930 \h </w:instrText>
      </w:r>
      <w:r>
        <w:fldChar w:fldCharType="separate"/>
      </w:r>
      <w:r>
        <w:t>157</w:t>
      </w:r>
      <w:r>
        <w:fldChar w:fldCharType="end"/>
      </w:r>
    </w:p>
    <w:p w14:paraId="1376B247" w14:textId="1AED9F63"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_Toc200467931 \h </w:instrText>
      </w:r>
      <w:r>
        <w:fldChar w:fldCharType="separate"/>
      </w:r>
      <w:r>
        <w:t>158</w:t>
      </w:r>
      <w:r>
        <w:fldChar w:fldCharType="end"/>
      </w:r>
    </w:p>
    <w:p w14:paraId="4BA1F6DA" w14:textId="2987FB08"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.1</w:t>
      </w:r>
      <w:r w:rsidRPr="00267692">
        <w:rPr>
          <w:lang w:val="en-US" w:eastAsia="zh-CN"/>
        </w:rPr>
        <w:t>.2.2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_Toc200467932 \h </w:instrText>
      </w:r>
      <w:r>
        <w:fldChar w:fldCharType="separate"/>
      </w:r>
      <w:r>
        <w:t>158</w:t>
      </w:r>
      <w:r>
        <w:fldChar w:fldCharType="end"/>
      </w:r>
    </w:p>
    <w:p w14:paraId="1F87F7B8" w14:textId="6A9DF1E5"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zh-CN"/>
        </w:rPr>
        <w:t>4Rx requirements</w:t>
      </w:r>
      <w:r>
        <w:tab/>
      </w:r>
      <w:r>
        <w:fldChar w:fldCharType="begin"/>
      </w:r>
      <w:r>
        <w:instrText xml:space="preserve"> PAGEREF _Toc200467933 \h </w:instrText>
      </w:r>
      <w:r>
        <w:fldChar w:fldCharType="separate"/>
      </w:r>
      <w:r>
        <w:t>158</w:t>
      </w:r>
      <w:r>
        <w:fldChar w:fldCharType="end"/>
      </w:r>
    </w:p>
    <w:p w14:paraId="3E36FE3F" w14:textId="3672C36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_Toc200467934 \h </w:instrText>
      </w:r>
      <w:r>
        <w:fldChar w:fldCharType="separate"/>
      </w:r>
      <w:r>
        <w:t>158</w:t>
      </w:r>
      <w:r>
        <w:fldChar w:fldCharType="end"/>
      </w:r>
    </w:p>
    <w:p w14:paraId="5EC49DC3" w14:textId="10DA771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_Toc200467935 \h </w:instrText>
      </w:r>
      <w:r>
        <w:fldChar w:fldCharType="separate"/>
      </w:r>
      <w:r>
        <w:t>159</w:t>
      </w:r>
      <w:r>
        <w:fldChar w:fldCharType="end"/>
      </w:r>
    </w:p>
    <w:p w14:paraId="37E52ABE" w14:textId="2A4E2577"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2.1.2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_Toc200467936 \h </w:instrText>
      </w:r>
      <w:r>
        <w:fldChar w:fldCharType="separate"/>
      </w:r>
      <w:r>
        <w:t>159</w:t>
      </w:r>
      <w:r>
        <w:fldChar w:fldCharType="end"/>
      </w:r>
    </w:p>
    <w:p w14:paraId="6DA579E3" w14:textId="639E09BE"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_Toc200467937 \h </w:instrText>
      </w:r>
      <w:r>
        <w:fldChar w:fldCharType="separate"/>
      </w:r>
      <w:r>
        <w:t>159</w:t>
      </w:r>
      <w:r>
        <w:fldChar w:fldCharType="end"/>
      </w:r>
    </w:p>
    <w:p w14:paraId="0041E285" w14:textId="677D856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2.2.1</w:t>
      </w:r>
      <w:r>
        <w:rPr>
          <w:rFonts w:asciiTheme="minorHAnsi" w:eastAsiaTheme="minorEastAsia" w:hAnsiTheme="minorHAnsi" w:cstheme="minorBidi"/>
          <w:kern w:val="2"/>
          <w:sz w:val="24"/>
          <w:szCs w:val="24"/>
          <w14:ligatures w14:val="standardContextual"/>
        </w:rPr>
        <w:tab/>
      </w:r>
      <w:r w:rsidRPr="00267692">
        <w:rPr>
          <w:lang w:val="en-US" w:eastAsia="zh-CN"/>
        </w:rPr>
        <w:t>1Tx requirements</w:t>
      </w:r>
      <w:r>
        <w:tab/>
      </w:r>
      <w:r>
        <w:fldChar w:fldCharType="begin"/>
      </w:r>
      <w:r>
        <w:instrText xml:space="preserve"> PAGEREF _Toc200467938 \h </w:instrText>
      </w:r>
      <w:r>
        <w:fldChar w:fldCharType="separate"/>
      </w:r>
      <w:r>
        <w:t>160</w:t>
      </w:r>
      <w:r>
        <w:fldChar w:fldCharType="end"/>
      </w:r>
    </w:p>
    <w:p w14:paraId="7A9BAEE7" w14:textId="4964C9F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w:t>
      </w:r>
      <w:r>
        <w:rPr>
          <w:lang w:eastAsia="zh-CN"/>
        </w:rPr>
        <w:t>.2.</w:t>
      </w:r>
      <w:r w:rsidRPr="00267692">
        <w:rPr>
          <w:lang w:val="en-US" w:eastAsia="zh-CN"/>
        </w:rPr>
        <w:t>2</w:t>
      </w:r>
      <w:r>
        <w:rPr>
          <w:lang w:eastAsia="zh-CN"/>
        </w:rPr>
        <w:t>.</w:t>
      </w:r>
      <w:r w:rsidRPr="00267692">
        <w:rPr>
          <w:lang w:val="en-US" w:eastAsia="zh-CN"/>
        </w:rPr>
        <w:t>2.2.2</w:t>
      </w:r>
      <w:r>
        <w:rPr>
          <w:rFonts w:asciiTheme="minorHAnsi" w:eastAsiaTheme="minorEastAsia" w:hAnsiTheme="minorHAnsi" w:cstheme="minorBidi"/>
          <w:kern w:val="2"/>
          <w:sz w:val="24"/>
          <w:szCs w:val="24"/>
          <w14:ligatures w14:val="standardContextual"/>
        </w:rPr>
        <w:tab/>
      </w:r>
      <w:r w:rsidRPr="00267692">
        <w:rPr>
          <w:lang w:val="en-US" w:eastAsia="zh-CN"/>
        </w:rPr>
        <w:t>2Tx requirements</w:t>
      </w:r>
      <w:r>
        <w:tab/>
      </w:r>
      <w:r>
        <w:fldChar w:fldCharType="begin"/>
      </w:r>
      <w:r>
        <w:instrText xml:space="preserve"> PAGEREF _Toc200467939 \h </w:instrText>
      </w:r>
      <w:r>
        <w:fldChar w:fldCharType="separate"/>
      </w:r>
      <w:r>
        <w:t>160</w:t>
      </w:r>
      <w:r>
        <w:fldChar w:fldCharType="end"/>
      </w:r>
    </w:p>
    <w:p w14:paraId="4191C2AA" w14:textId="586150B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8</w:t>
      </w:r>
      <w:r>
        <w:t>.2.</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267692">
        <w:rPr>
          <w:rFonts w:eastAsia="SimSun"/>
          <w:lang w:val="en-US" w:eastAsia="zh-CN"/>
        </w:rPr>
        <w:t xml:space="preserve"> reporting requirements</w:t>
      </w:r>
      <w:r>
        <w:tab/>
      </w:r>
      <w:r>
        <w:fldChar w:fldCharType="begin"/>
      </w:r>
      <w:r>
        <w:instrText xml:space="preserve"> PAGEREF _Toc200467940 \h </w:instrText>
      </w:r>
      <w:r>
        <w:fldChar w:fldCharType="separate"/>
      </w:r>
      <w:r>
        <w:t>161</w:t>
      </w:r>
      <w:r>
        <w:fldChar w:fldCharType="end"/>
      </w:r>
    </w:p>
    <w:p w14:paraId="0FE5C775" w14:textId="077802C2"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8.2.3.1</w:t>
      </w:r>
      <w:r>
        <w:rPr>
          <w:rFonts w:asciiTheme="minorHAnsi" w:eastAsiaTheme="minorEastAsia" w:hAnsiTheme="minorHAnsi" w:cstheme="minorBidi"/>
          <w:kern w:val="2"/>
          <w:sz w:val="24"/>
          <w:szCs w:val="24"/>
          <w14:ligatures w14:val="standardContextual"/>
        </w:rPr>
        <w:tab/>
      </w:r>
      <w:r w:rsidRPr="00267692">
        <w:rPr>
          <w:lang w:val="en-US" w:eastAsia="zh-CN"/>
        </w:rPr>
        <w:t>General</w:t>
      </w:r>
      <w:r>
        <w:tab/>
      </w:r>
      <w:r>
        <w:fldChar w:fldCharType="begin"/>
      </w:r>
      <w:r>
        <w:instrText xml:space="preserve"> PAGEREF _Toc200467941 \h </w:instrText>
      </w:r>
      <w:r>
        <w:fldChar w:fldCharType="separate"/>
      </w:r>
      <w:r>
        <w:t>161</w:t>
      </w:r>
      <w:r>
        <w:fldChar w:fldCharType="end"/>
      </w:r>
    </w:p>
    <w:p w14:paraId="7D2182DB" w14:textId="64BD6D36"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8.2.3.2</w:t>
      </w:r>
      <w:r>
        <w:rPr>
          <w:rFonts w:asciiTheme="minorHAnsi" w:eastAsiaTheme="minorEastAsia" w:hAnsiTheme="minorHAnsi" w:cstheme="minorBidi"/>
          <w:kern w:val="2"/>
          <w:sz w:val="24"/>
          <w:szCs w:val="24"/>
          <w14:ligatures w14:val="standardContextual"/>
        </w:rPr>
        <w:tab/>
      </w:r>
      <w:r w:rsidRPr="00267692">
        <w:rPr>
          <w:lang w:val="en-US" w:eastAsia="zh-CN"/>
        </w:rPr>
        <w:t>2Rx requiremnets</w:t>
      </w:r>
      <w:r>
        <w:tab/>
      </w:r>
      <w:r>
        <w:fldChar w:fldCharType="begin"/>
      </w:r>
      <w:r>
        <w:instrText xml:space="preserve"> PAGEREF _Toc200467942 \h </w:instrText>
      </w:r>
      <w:r>
        <w:fldChar w:fldCharType="separate"/>
      </w:r>
      <w:r>
        <w:t>161</w:t>
      </w:r>
      <w:r>
        <w:fldChar w:fldCharType="end"/>
      </w:r>
    </w:p>
    <w:p w14:paraId="09A603F9" w14:textId="56765371"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lastRenderedPageBreak/>
        <w:t xml:space="preserve">8.2.3.2.1 </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_Toc200467943 \h </w:instrText>
      </w:r>
      <w:r>
        <w:fldChar w:fldCharType="separate"/>
      </w:r>
      <w:r>
        <w:t>161</w:t>
      </w:r>
      <w:r>
        <w:fldChar w:fldCharType="end"/>
      </w:r>
    </w:p>
    <w:p w14:paraId="40F31709" w14:textId="740A8C5A"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8.2.3.2.1.1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_Toc200467944 \h </w:instrText>
      </w:r>
      <w:r>
        <w:fldChar w:fldCharType="separate"/>
      </w:r>
      <w:r>
        <w:t>161</w:t>
      </w:r>
      <w:r>
        <w:fldChar w:fldCharType="end"/>
      </w:r>
    </w:p>
    <w:p w14:paraId="48C79B39" w14:textId="56792980"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8.2.3.2.1.2  Minimum requirements</w:t>
      </w:r>
      <w:r>
        <w:tab/>
      </w:r>
      <w:r>
        <w:fldChar w:fldCharType="begin"/>
      </w:r>
      <w:r>
        <w:instrText xml:space="preserve"> PAGEREF _Toc200467945 \h </w:instrText>
      </w:r>
      <w:r>
        <w:fldChar w:fldCharType="separate"/>
      </w:r>
      <w:r>
        <w:t>162</w:t>
      </w:r>
      <w:r>
        <w:fldChar w:fldCharType="end"/>
      </w:r>
    </w:p>
    <w:p w14:paraId="2C9AA337" w14:textId="25B5CFAA"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8.2.3.2.2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_Toc200467946 \h </w:instrText>
      </w:r>
      <w:r>
        <w:fldChar w:fldCharType="separate"/>
      </w:r>
      <w:r>
        <w:t>163</w:t>
      </w:r>
      <w:r>
        <w:fldChar w:fldCharType="end"/>
      </w:r>
    </w:p>
    <w:p w14:paraId="43742FB9" w14:textId="6D7DA18A"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8.2.3.2.2.1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_Toc200467947 \h </w:instrText>
      </w:r>
      <w:r>
        <w:fldChar w:fldCharType="separate"/>
      </w:r>
      <w:r>
        <w:t>163</w:t>
      </w:r>
      <w:r>
        <w:fldChar w:fldCharType="end"/>
      </w:r>
    </w:p>
    <w:p w14:paraId="5B57B5A1" w14:textId="597AC772"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8.2.3.2.2.2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_Toc200467948 \h </w:instrText>
      </w:r>
      <w:r>
        <w:fldChar w:fldCharType="separate"/>
      </w:r>
      <w:r>
        <w:t>163</w:t>
      </w:r>
      <w:r>
        <w:fldChar w:fldCharType="end"/>
      </w:r>
    </w:p>
    <w:p w14:paraId="4EDFD121" w14:textId="6D7AF0D0"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8.2.3.3</w:t>
      </w:r>
      <w:r>
        <w:rPr>
          <w:rFonts w:asciiTheme="minorHAnsi" w:eastAsiaTheme="minorEastAsia" w:hAnsiTheme="minorHAnsi" w:cstheme="minorBidi"/>
          <w:kern w:val="2"/>
          <w:sz w:val="24"/>
          <w:szCs w:val="24"/>
          <w14:ligatures w14:val="standardContextual"/>
        </w:rPr>
        <w:tab/>
      </w:r>
      <w:r w:rsidRPr="00267692">
        <w:rPr>
          <w:lang w:val="en-US" w:eastAsia="zh-CN"/>
        </w:rPr>
        <w:t>4Rx requiremnets</w:t>
      </w:r>
      <w:r>
        <w:tab/>
      </w:r>
      <w:r>
        <w:fldChar w:fldCharType="begin"/>
      </w:r>
      <w:r>
        <w:instrText xml:space="preserve"> PAGEREF _Toc200467949 \h </w:instrText>
      </w:r>
      <w:r>
        <w:fldChar w:fldCharType="separate"/>
      </w:r>
      <w:r>
        <w:t>164</w:t>
      </w:r>
      <w:r>
        <w:fldChar w:fldCharType="end"/>
      </w:r>
    </w:p>
    <w:p w14:paraId="7B66D18D" w14:textId="2F1541FA"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8.2.3.3.1</w:t>
      </w:r>
      <w:r>
        <w:rPr>
          <w:rFonts w:asciiTheme="minorHAnsi" w:eastAsiaTheme="minorEastAsia" w:hAnsiTheme="minorHAnsi" w:cstheme="minorBidi"/>
          <w:kern w:val="2"/>
          <w:sz w:val="24"/>
          <w:szCs w:val="24"/>
          <w14:ligatures w14:val="standardContextual"/>
        </w:rPr>
        <w:tab/>
      </w:r>
      <w:r w:rsidRPr="00267692">
        <w:rPr>
          <w:lang w:val="en-US" w:eastAsia="zh-CN"/>
        </w:rPr>
        <w:t>FDD</w:t>
      </w:r>
      <w:r>
        <w:tab/>
      </w:r>
      <w:r>
        <w:fldChar w:fldCharType="begin"/>
      </w:r>
      <w:r>
        <w:instrText xml:space="preserve"> PAGEREF _Toc200467950 \h </w:instrText>
      </w:r>
      <w:r>
        <w:fldChar w:fldCharType="separate"/>
      </w:r>
      <w:r>
        <w:t>164</w:t>
      </w:r>
      <w:r>
        <w:fldChar w:fldCharType="end"/>
      </w:r>
    </w:p>
    <w:p w14:paraId="32820403" w14:textId="181A74F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8.2.3.3.1.1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_Toc200467951 \h </w:instrText>
      </w:r>
      <w:r>
        <w:fldChar w:fldCharType="separate"/>
      </w:r>
      <w:r>
        <w:t>164</w:t>
      </w:r>
      <w:r>
        <w:fldChar w:fldCharType="end"/>
      </w:r>
    </w:p>
    <w:p w14:paraId="40E0AF3F" w14:textId="2450B476"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8.2.3.3.1.2  Minimum requirements</w:t>
      </w:r>
      <w:r>
        <w:tab/>
      </w:r>
      <w:r>
        <w:fldChar w:fldCharType="begin"/>
      </w:r>
      <w:r>
        <w:instrText xml:space="preserve"> PAGEREF _Toc200467952 \h </w:instrText>
      </w:r>
      <w:r>
        <w:fldChar w:fldCharType="separate"/>
      </w:r>
      <w:r>
        <w:t>165</w:t>
      </w:r>
      <w:r>
        <w:fldChar w:fldCharType="end"/>
      </w:r>
    </w:p>
    <w:p w14:paraId="06AFDAA8" w14:textId="195CD4DB"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eastAsia="zh-CN"/>
        </w:rPr>
        <w:t>8.2.3.3.2</w:t>
      </w:r>
      <w:r>
        <w:rPr>
          <w:rFonts w:asciiTheme="minorHAnsi" w:eastAsiaTheme="minorEastAsia" w:hAnsiTheme="minorHAnsi" w:cstheme="minorBidi"/>
          <w:kern w:val="2"/>
          <w:sz w:val="24"/>
          <w:szCs w:val="24"/>
          <w14:ligatures w14:val="standardContextual"/>
        </w:rPr>
        <w:tab/>
      </w:r>
      <w:r w:rsidRPr="00267692">
        <w:rPr>
          <w:lang w:val="en-US" w:eastAsia="zh-CN"/>
        </w:rPr>
        <w:t>TDD</w:t>
      </w:r>
      <w:r>
        <w:tab/>
      </w:r>
      <w:r>
        <w:fldChar w:fldCharType="begin"/>
      </w:r>
      <w:r>
        <w:instrText xml:space="preserve"> PAGEREF _Toc200467953 \h </w:instrText>
      </w:r>
      <w:r>
        <w:fldChar w:fldCharType="separate"/>
      </w:r>
      <w:r>
        <w:t>166</w:t>
      </w:r>
      <w:r>
        <w:fldChar w:fldCharType="end"/>
      </w:r>
    </w:p>
    <w:p w14:paraId="23641F8C" w14:textId="3DB80545"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8.2.3.3.2.1</w:t>
      </w:r>
      <w:r>
        <w:rPr>
          <w:rFonts w:asciiTheme="minorHAnsi" w:eastAsiaTheme="minorEastAsia" w:hAnsiTheme="minorHAnsi" w:cstheme="minorBidi"/>
          <w:kern w:val="2"/>
          <w:sz w:val="24"/>
          <w:szCs w:val="24"/>
          <w14:ligatures w14:val="standardContextual"/>
        </w:rPr>
        <w:tab/>
      </w:r>
      <w:r w:rsidRPr="00267692">
        <w:rPr>
          <w:lang w:val="en-US" w:eastAsia="zh-CN"/>
        </w:rPr>
        <w:t>Test parameters</w:t>
      </w:r>
      <w:r>
        <w:tab/>
      </w:r>
      <w:r>
        <w:fldChar w:fldCharType="begin"/>
      </w:r>
      <w:r>
        <w:instrText xml:space="preserve"> PAGEREF _Toc200467954 \h </w:instrText>
      </w:r>
      <w:r>
        <w:fldChar w:fldCharType="separate"/>
      </w:r>
      <w:r>
        <w:t>166</w:t>
      </w:r>
      <w:r>
        <w:fldChar w:fldCharType="end"/>
      </w:r>
    </w:p>
    <w:p w14:paraId="531B0065" w14:textId="73FF5FA0" w:rsidR="009B333D" w:rsidRDefault="009B333D">
      <w:pPr>
        <w:pStyle w:val="TOC6"/>
        <w:rPr>
          <w:rFonts w:asciiTheme="minorHAnsi" w:eastAsiaTheme="minorEastAsia" w:hAnsiTheme="minorHAnsi" w:cstheme="minorBidi"/>
          <w:kern w:val="2"/>
          <w:sz w:val="24"/>
          <w:szCs w:val="24"/>
          <w14:ligatures w14:val="standardContextual"/>
        </w:rPr>
      </w:pPr>
      <w:r w:rsidRPr="00267692">
        <w:rPr>
          <w:lang w:val="en-US" w:eastAsia="zh-CN"/>
        </w:rPr>
        <w:t>8.2.3.3.2.2</w:t>
      </w:r>
      <w:r>
        <w:rPr>
          <w:rFonts w:asciiTheme="minorHAnsi" w:eastAsiaTheme="minorEastAsia" w:hAnsiTheme="minorHAnsi" w:cstheme="minorBidi"/>
          <w:kern w:val="2"/>
          <w:sz w:val="24"/>
          <w:szCs w:val="24"/>
          <w14:ligatures w14:val="standardContextual"/>
        </w:rPr>
        <w:tab/>
      </w:r>
      <w:r w:rsidRPr="00267692">
        <w:rPr>
          <w:lang w:val="en-US" w:eastAsia="zh-CN"/>
        </w:rPr>
        <w:t>Minimum requirements</w:t>
      </w:r>
      <w:r>
        <w:tab/>
      </w:r>
      <w:r>
        <w:fldChar w:fldCharType="begin"/>
      </w:r>
      <w:r>
        <w:instrText xml:space="preserve"> PAGEREF _Toc200467955 \h </w:instrText>
      </w:r>
      <w:r>
        <w:fldChar w:fldCharType="separate"/>
      </w:r>
      <w:r>
        <w:t>166</w:t>
      </w:r>
      <w:r>
        <w:fldChar w:fldCharType="end"/>
      </w:r>
    </w:p>
    <w:p w14:paraId="4DEB07EB" w14:textId="1DAB9684" w:rsidR="009B333D" w:rsidRDefault="009B333D">
      <w:pPr>
        <w:pStyle w:val="TOC1"/>
        <w:rPr>
          <w:rFonts w:asciiTheme="minorHAnsi" w:eastAsiaTheme="minorEastAsia" w:hAnsiTheme="minorHAnsi" w:cstheme="minorBidi"/>
          <w:kern w:val="2"/>
          <w:sz w:val="24"/>
          <w:szCs w:val="24"/>
          <w14:ligatures w14:val="standardContextual"/>
        </w:rPr>
      </w:pPr>
      <w:r w:rsidRPr="00267692">
        <w:rPr>
          <w:lang w:val="nb-NO" w:eastAsia="zh-CN"/>
        </w:rPr>
        <w:t>9</w:t>
      </w:r>
      <w:r>
        <w:rPr>
          <w:rFonts w:asciiTheme="minorHAnsi" w:eastAsiaTheme="minorEastAsia" w:hAnsiTheme="minorHAnsi" w:cstheme="minorBidi"/>
          <w:kern w:val="2"/>
          <w:sz w:val="24"/>
          <w:szCs w:val="24"/>
          <w14:ligatures w14:val="standardContextual"/>
        </w:rPr>
        <w:tab/>
      </w:r>
      <w:r w:rsidRPr="00267692">
        <w:rPr>
          <w:lang w:val="nb-NO" w:eastAsia="zh-CN"/>
        </w:rPr>
        <w:t>Radiated performance requirements</w:t>
      </w:r>
      <w:r>
        <w:tab/>
      </w:r>
      <w:r>
        <w:fldChar w:fldCharType="begin"/>
      </w:r>
      <w:r>
        <w:instrText xml:space="preserve"> PAGEREF _Toc200467956 \h </w:instrText>
      </w:r>
      <w:r>
        <w:fldChar w:fldCharType="separate"/>
      </w:r>
      <w:r>
        <w:t>167</w:t>
      </w:r>
      <w:r>
        <w:fldChar w:fldCharType="end"/>
      </w:r>
    </w:p>
    <w:p w14:paraId="4C9BAB6C" w14:textId="70614B0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9.1</w:t>
      </w:r>
      <w:r>
        <w:rPr>
          <w:rFonts w:asciiTheme="minorHAnsi" w:eastAsiaTheme="minorEastAsia" w:hAnsiTheme="minorHAnsi" w:cstheme="minorBidi"/>
          <w:kern w:val="2"/>
          <w:sz w:val="24"/>
          <w:szCs w:val="24"/>
          <w14:ligatures w14:val="standardContextual"/>
        </w:rPr>
        <w:tab/>
      </w:r>
      <w:r w:rsidRPr="00267692">
        <w:rPr>
          <w:lang w:val="nb-NO" w:eastAsia="zh-CN"/>
        </w:rPr>
        <w:t>General</w:t>
      </w:r>
      <w:r>
        <w:tab/>
      </w:r>
      <w:r>
        <w:fldChar w:fldCharType="begin"/>
      </w:r>
      <w:r>
        <w:instrText xml:space="preserve"> PAGEREF _Toc200467957 \h </w:instrText>
      </w:r>
      <w:r>
        <w:fldChar w:fldCharType="separate"/>
      </w:r>
      <w:r>
        <w:t>167</w:t>
      </w:r>
      <w:r>
        <w:fldChar w:fldCharType="end"/>
      </w:r>
    </w:p>
    <w:p w14:paraId="0B0C1B0A" w14:textId="5A281001"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9.2</w:t>
      </w:r>
      <w:r>
        <w:rPr>
          <w:rFonts w:asciiTheme="minorHAnsi" w:eastAsiaTheme="minorEastAsia" w:hAnsiTheme="minorHAnsi" w:cstheme="minorBidi"/>
          <w:kern w:val="2"/>
          <w:sz w:val="24"/>
          <w:szCs w:val="24"/>
          <w14:ligatures w14:val="standardContextual"/>
        </w:rPr>
        <w:tab/>
      </w:r>
      <w:r w:rsidRPr="00267692">
        <w:rPr>
          <w:lang w:val="nb-NO" w:eastAsia="zh-CN"/>
        </w:rPr>
        <w:t>OTA demodulation branches</w:t>
      </w:r>
      <w:r>
        <w:tab/>
      </w:r>
      <w:r>
        <w:fldChar w:fldCharType="begin"/>
      </w:r>
      <w:r>
        <w:instrText xml:space="preserve"> PAGEREF _Toc200467958 \h </w:instrText>
      </w:r>
      <w:r>
        <w:fldChar w:fldCharType="separate"/>
      </w:r>
      <w:r>
        <w:t>167</w:t>
      </w:r>
      <w:r>
        <w:fldChar w:fldCharType="end"/>
      </w:r>
    </w:p>
    <w:p w14:paraId="6A760913" w14:textId="1DA1BFB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nb-NO" w:eastAsia="zh-CN"/>
        </w:rPr>
        <w:t>9.3</w:t>
      </w:r>
      <w:r>
        <w:rPr>
          <w:rFonts w:asciiTheme="minorHAnsi" w:eastAsiaTheme="minorEastAsia" w:hAnsiTheme="minorHAnsi" w:cstheme="minorBidi"/>
          <w:kern w:val="2"/>
          <w:sz w:val="24"/>
          <w:szCs w:val="24"/>
          <w14:ligatures w14:val="standardContextual"/>
        </w:rPr>
        <w:tab/>
      </w:r>
      <w:r w:rsidRPr="00267692">
        <w:rPr>
          <w:lang w:val="nb-NO" w:eastAsia="zh-CN"/>
        </w:rPr>
        <w:t>Demodulation performance requirements</w:t>
      </w:r>
      <w:r>
        <w:tab/>
      </w:r>
      <w:r>
        <w:fldChar w:fldCharType="begin"/>
      </w:r>
      <w:r>
        <w:instrText xml:space="preserve"> PAGEREF _Toc200467959 \h </w:instrText>
      </w:r>
      <w:r>
        <w:fldChar w:fldCharType="separate"/>
      </w:r>
      <w:r>
        <w:t>168</w:t>
      </w:r>
      <w:r>
        <w:fldChar w:fldCharType="end"/>
      </w:r>
    </w:p>
    <w:p w14:paraId="4D4711D1" w14:textId="74408182"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nb-NO" w:eastAsia="zh-CN"/>
        </w:rPr>
        <w:t>9.3.1</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NCR type 2-O</w:t>
      </w:r>
      <w:r>
        <w:tab/>
      </w:r>
      <w:r>
        <w:fldChar w:fldCharType="begin"/>
      </w:r>
      <w:r>
        <w:instrText xml:space="preserve"> PAGEREF _Toc200467960 \h </w:instrText>
      </w:r>
      <w:r>
        <w:fldChar w:fldCharType="separate"/>
      </w:r>
      <w:r>
        <w:t>168</w:t>
      </w:r>
      <w:r>
        <w:fldChar w:fldCharType="end"/>
      </w:r>
    </w:p>
    <w:p w14:paraId="3A8358B1" w14:textId="59F8699A"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nb-NO" w:eastAsia="zh-CN"/>
        </w:rPr>
        <w:t>9.3.1.1</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PDSCH</w:t>
      </w:r>
      <w:r>
        <w:tab/>
      </w:r>
      <w:r>
        <w:fldChar w:fldCharType="begin"/>
      </w:r>
      <w:r>
        <w:instrText xml:space="preserve"> PAGEREF _Toc200467961 \h </w:instrText>
      </w:r>
      <w:r>
        <w:fldChar w:fldCharType="separate"/>
      </w:r>
      <w:r>
        <w:t>168</w:t>
      </w:r>
      <w:r>
        <w:fldChar w:fldCharType="end"/>
      </w:r>
    </w:p>
    <w:p w14:paraId="5BEE4901" w14:textId="1D19E72B" w:rsidR="009B333D" w:rsidRDefault="009B333D">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_Toc200467962 \h </w:instrText>
      </w:r>
      <w:r>
        <w:fldChar w:fldCharType="separate"/>
      </w:r>
      <w:r>
        <w:t>168</w:t>
      </w:r>
      <w:r>
        <w:fldChar w:fldCharType="end"/>
      </w:r>
    </w:p>
    <w:p w14:paraId="5F7388DF" w14:textId="75B8CBCF"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_Toc200467963 \h </w:instrText>
      </w:r>
      <w:r>
        <w:fldChar w:fldCharType="separate"/>
      </w:r>
      <w:r>
        <w:t>169</w:t>
      </w:r>
      <w:r>
        <w:fldChar w:fldCharType="end"/>
      </w:r>
    </w:p>
    <w:p w14:paraId="6E56C739" w14:textId="1C8CF70F"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nb-NO" w:eastAsia="zh-CN"/>
        </w:rPr>
        <w:t>9.3.1.2</w:t>
      </w:r>
      <w:r>
        <w:rPr>
          <w:rFonts w:asciiTheme="minorHAnsi" w:eastAsiaTheme="minorEastAsia" w:hAnsiTheme="minorHAnsi" w:cstheme="minorBidi"/>
          <w:kern w:val="2"/>
          <w:sz w:val="24"/>
          <w:szCs w:val="24"/>
          <w14:ligatures w14:val="standardContextual"/>
        </w:rPr>
        <w:tab/>
      </w:r>
      <w:r w:rsidRPr="00267692">
        <w:rPr>
          <w:lang w:val="nb-NO" w:eastAsia="zh-CN"/>
        </w:rPr>
        <w:t>Performance requirements for PDCCH</w:t>
      </w:r>
      <w:r>
        <w:tab/>
      </w:r>
      <w:r>
        <w:fldChar w:fldCharType="begin"/>
      </w:r>
      <w:r>
        <w:instrText xml:space="preserve"> PAGEREF _Toc200467964 \h </w:instrText>
      </w:r>
      <w:r>
        <w:fldChar w:fldCharType="separate"/>
      </w:r>
      <w:r>
        <w:t>169</w:t>
      </w:r>
      <w:r>
        <w:fldChar w:fldCharType="end"/>
      </w:r>
    </w:p>
    <w:p w14:paraId="1225CB59" w14:textId="5F3BAC20"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_Toc200467965 \h </w:instrText>
      </w:r>
      <w:r>
        <w:fldChar w:fldCharType="separate"/>
      </w:r>
      <w:r>
        <w:t>169</w:t>
      </w:r>
      <w:r>
        <w:fldChar w:fldCharType="end"/>
      </w:r>
    </w:p>
    <w:p w14:paraId="4EF6CFB3" w14:textId="363096F2" w:rsidR="009B333D" w:rsidRDefault="009B333D">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_Toc200467966 \h </w:instrText>
      </w:r>
      <w:r>
        <w:fldChar w:fldCharType="separate"/>
      </w:r>
      <w:r>
        <w:t>169</w:t>
      </w:r>
      <w:r>
        <w:fldChar w:fldCharType="end"/>
      </w:r>
    </w:p>
    <w:p w14:paraId="6D8AF2F8" w14:textId="04796A7F" w:rsidR="009B333D" w:rsidRDefault="009B333D">
      <w:pPr>
        <w:pStyle w:val="TOC2"/>
        <w:rPr>
          <w:rFonts w:asciiTheme="minorHAnsi" w:eastAsiaTheme="minorEastAsia" w:hAnsiTheme="minorHAnsi" w:cstheme="minorBidi"/>
          <w:kern w:val="2"/>
          <w:sz w:val="24"/>
          <w:szCs w:val="24"/>
          <w14:ligatures w14:val="standardContextual"/>
        </w:rPr>
      </w:pPr>
      <w:r w:rsidRPr="00267692">
        <w:rPr>
          <w:lang w:val="en-US" w:eastAsia="zh-CN"/>
        </w:rPr>
        <w:t>9.4</w:t>
      </w:r>
      <w:r>
        <w:rPr>
          <w:rFonts w:asciiTheme="minorHAnsi" w:eastAsiaTheme="minorEastAsia" w:hAnsiTheme="minorHAnsi" w:cstheme="minorBidi"/>
          <w:kern w:val="2"/>
          <w:sz w:val="24"/>
          <w:szCs w:val="24"/>
          <w14:ligatures w14:val="standardContextual"/>
        </w:rPr>
        <w:tab/>
      </w:r>
      <w:r w:rsidRPr="00267692">
        <w:rPr>
          <w:lang w:val="en-US" w:eastAsia="zh-CN"/>
        </w:rPr>
        <w:t>CSI reporting requirements</w:t>
      </w:r>
      <w:r>
        <w:tab/>
      </w:r>
      <w:r>
        <w:fldChar w:fldCharType="begin"/>
      </w:r>
      <w:r>
        <w:instrText xml:space="preserve"> PAGEREF _Toc200467967 \h </w:instrText>
      </w:r>
      <w:r>
        <w:fldChar w:fldCharType="separate"/>
      </w:r>
      <w:r>
        <w:t>170</w:t>
      </w:r>
      <w:r>
        <w:fldChar w:fldCharType="end"/>
      </w:r>
    </w:p>
    <w:p w14:paraId="06981859" w14:textId="7B3DDDA9" w:rsidR="009B333D" w:rsidRDefault="009B333D">
      <w:pPr>
        <w:pStyle w:val="TOC3"/>
        <w:rPr>
          <w:rFonts w:asciiTheme="minorHAnsi" w:eastAsiaTheme="minorEastAsia" w:hAnsiTheme="minorHAnsi" w:cstheme="minorBidi"/>
          <w:kern w:val="2"/>
          <w:sz w:val="24"/>
          <w:szCs w:val="24"/>
          <w14:ligatures w14:val="standardContextual"/>
        </w:rPr>
      </w:pPr>
      <w:r w:rsidRPr="00267692">
        <w:rPr>
          <w:lang w:val="en-US" w:eastAsia="zh-CN"/>
        </w:rPr>
        <w:t>9.4.1</w:t>
      </w:r>
      <w:r>
        <w:rPr>
          <w:rFonts w:asciiTheme="minorHAnsi" w:eastAsiaTheme="minorEastAsia" w:hAnsiTheme="minorHAnsi" w:cstheme="minorBidi"/>
          <w:kern w:val="2"/>
          <w:sz w:val="24"/>
          <w:szCs w:val="24"/>
          <w14:ligatures w14:val="standardContextual"/>
        </w:rPr>
        <w:tab/>
      </w:r>
      <w:r w:rsidRPr="00267692">
        <w:rPr>
          <w:lang w:val="en-US" w:eastAsia="zh-CN"/>
        </w:rPr>
        <w:t>Performance requirements for NCR-MT type 2-O</w:t>
      </w:r>
      <w:r>
        <w:tab/>
      </w:r>
      <w:r>
        <w:fldChar w:fldCharType="begin"/>
      </w:r>
      <w:r>
        <w:instrText xml:space="preserve"> PAGEREF _Toc200467968 \h </w:instrText>
      </w:r>
      <w:r>
        <w:fldChar w:fldCharType="separate"/>
      </w:r>
      <w:r>
        <w:t>170</w:t>
      </w:r>
      <w:r>
        <w:fldChar w:fldCharType="end"/>
      </w:r>
    </w:p>
    <w:p w14:paraId="13EAB260" w14:textId="78273EAC"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_Toc200467969 \h </w:instrText>
      </w:r>
      <w:r>
        <w:fldChar w:fldCharType="separate"/>
      </w:r>
      <w:r>
        <w:t>170</w:t>
      </w:r>
      <w:r>
        <w:fldChar w:fldCharType="end"/>
      </w:r>
    </w:p>
    <w:p w14:paraId="2DC9CE83" w14:textId="792E6DBC" w:rsidR="009B333D" w:rsidRDefault="009B333D">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_Toc200467970 \h </w:instrText>
      </w:r>
      <w:r>
        <w:fldChar w:fldCharType="separate"/>
      </w:r>
      <w:r>
        <w:t>170</w:t>
      </w:r>
      <w:r>
        <w:fldChar w:fldCharType="end"/>
      </w:r>
    </w:p>
    <w:p w14:paraId="320455ED" w14:textId="6BEEF746" w:rsidR="009B333D" w:rsidRDefault="009B333D">
      <w:pPr>
        <w:pStyle w:val="TOC4"/>
        <w:rPr>
          <w:rFonts w:asciiTheme="minorHAnsi" w:eastAsiaTheme="minorEastAsia" w:hAnsiTheme="minorHAnsi" w:cstheme="minorBidi"/>
          <w:kern w:val="2"/>
          <w:sz w:val="24"/>
          <w:szCs w:val="24"/>
          <w14:ligatures w14:val="standardContextual"/>
        </w:rPr>
      </w:pPr>
      <w:r w:rsidRPr="00267692">
        <w:rPr>
          <w:lang w:val="en-US" w:eastAsia="zh-CN"/>
        </w:rPr>
        <w:t>9.4.1.3</w:t>
      </w:r>
      <w:r>
        <w:rPr>
          <w:rFonts w:asciiTheme="minorHAnsi" w:eastAsiaTheme="minorEastAsia" w:hAnsiTheme="minorHAnsi" w:cstheme="minorBidi"/>
          <w:kern w:val="2"/>
          <w:sz w:val="24"/>
          <w:szCs w:val="24"/>
          <w14:ligatures w14:val="standardContextual"/>
        </w:rPr>
        <w:tab/>
      </w:r>
      <w:r w:rsidRPr="00267692">
        <w:rPr>
          <w:lang w:val="en-US" w:eastAsia="zh-CN"/>
        </w:rPr>
        <w:t>Reporting of Channel Quality Indicator (CQI)</w:t>
      </w:r>
      <w:r>
        <w:tab/>
      </w:r>
      <w:r>
        <w:fldChar w:fldCharType="begin"/>
      </w:r>
      <w:r>
        <w:instrText xml:space="preserve"> PAGEREF _Toc200467971 \h </w:instrText>
      </w:r>
      <w:r>
        <w:fldChar w:fldCharType="separate"/>
      </w:r>
      <w:r>
        <w:t>172</w:t>
      </w:r>
      <w:r>
        <w:fldChar w:fldCharType="end"/>
      </w:r>
    </w:p>
    <w:p w14:paraId="6B6132DF" w14:textId="31847E0D"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9.4.1.3.1</w:t>
      </w:r>
      <w:r>
        <w:rPr>
          <w:rFonts w:asciiTheme="minorHAnsi" w:eastAsiaTheme="minorEastAsia" w:hAnsiTheme="minorHAnsi" w:cstheme="minorBidi"/>
          <w:kern w:val="2"/>
          <w:sz w:val="24"/>
          <w:szCs w:val="24"/>
          <w14:ligatures w14:val="standardContextual"/>
        </w:rPr>
        <w:tab/>
      </w:r>
      <w:r w:rsidRPr="00267692">
        <w:rPr>
          <w:lang w:val="en-US"/>
        </w:rPr>
        <w:t>General</w:t>
      </w:r>
      <w:r>
        <w:tab/>
      </w:r>
      <w:r>
        <w:fldChar w:fldCharType="begin"/>
      </w:r>
      <w:r>
        <w:instrText xml:space="preserve"> PAGEREF _Toc200467972 \h </w:instrText>
      </w:r>
      <w:r>
        <w:fldChar w:fldCharType="separate"/>
      </w:r>
      <w:r>
        <w:t>172</w:t>
      </w:r>
      <w:r>
        <w:fldChar w:fldCharType="end"/>
      </w:r>
    </w:p>
    <w:p w14:paraId="0AE983AF" w14:textId="555E3384" w:rsidR="009B333D" w:rsidRDefault="009B333D">
      <w:pPr>
        <w:pStyle w:val="TOC5"/>
        <w:rPr>
          <w:rFonts w:asciiTheme="minorHAnsi" w:eastAsiaTheme="minorEastAsia" w:hAnsiTheme="minorHAnsi" w:cstheme="minorBidi"/>
          <w:kern w:val="2"/>
          <w:sz w:val="24"/>
          <w:szCs w:val="24"/>
          <w14:ligatures w14:val="standardContextual"/>
        </w:rPr>
      </w:pPr>
      <w:r w:rsidRPr="00267692">
        <w:rPr>
          <w:lang w:val="en-US"/>
        </w:rPr>
        <w:t>9.4.1.3.2</w:t>
      </w:r>
      <w:r>
        <w:rPr>
          <w:rFonts w:asciiTheme="minorHAnsi" w:eastAsiaTheme="minorEastAsia" w:hAnsiTheme="minorHAnsi" w:cstheme="minorBidi"/>
          <w:kern w:val="2"/>
          <w:sz w:val="24"/>
          <w:szCs w:val="24"/>
          <w14:ligatures w14:val="standardContextual"/>
        </w:rPr>
        <w:tab/>
      </w:r>
      <w:r w:rsidRPr="00267692">
        <w:rPr>
          <w:lang w:val="en-US"/>
        </w:rPr>
        <w:t>Minimum requirements</w:t>
      </w:r>
      <w:r>
        <w:tab/>
      </w:r>
      <w:r>
        <w:fldChar w:fldCharType="begin"/>
      </w:r>
      <w:r>
        <w:instrText xml:space="preserve"> PAGEREF _Toc200467973 \h </w:instrText>
      </w:r>
      <w:r>
        <w:fldChar w:fldCharType="separate"/>
      </w:r>
      <w:r>
        <w:t>173</w:t>
      </w:r>
      <w:r>
        <w:fldChar w:fldCharType="end"/>
      </w:r>
    </w:p>
    <w:p w14:paraId="3B6D8EFD" w14:textId="73DEC82F"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_Toc200467974 \h </w:instrText>
      </w:r>
      <w:r>
        <w:fldChar w:fldCharType="separate"/>
      </w:r>
      <w:r>
        <w:t>173</w:t>
      </w:r>
      <w:r>
        <w:fldChar w:fldCharType="end"/>
      </w:r>
    </w:p>
    <w:p w14:paraId="75136583" w14:textId="4C2A5E0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_Toc200467975 \h </w:instrText>
      </w:r>
      <w:r>
        <w:fldChar w:fldCharType="separate"/>
      </w:r>
      <w:r>
        <w:t>173</w:t>
      </w:r>
      <w:r>
        <w:fldChar w:fldCharType="end"/>
      </w:r>
    </w:p>
    <w:p w14:paraId="042A381F" w14:textId="55AD0CA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_Toc200467976 \h </w:instrText>
      </w:r>
      <w:r>
        <w:fldChar w:fldCharType="separate"/>
      </w:r>
      <w:r>
        <w:t>173</w:t>
      </w:r>
      <w:r>
        <w:fldChar w:fldCharType="end"/>
      </w:r>
    </w:p>
    <w:p w14:paraId="62B7B588" w14:textId="25FDE40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_Toc200467977 \h </w:instrText>
      </w:r>
      <w:r>
        <w:fldChar w:fldCharType="separate"/>
      </w:r>
      <w:r>
        <w:t>173</w:t>
      </w:r>
      <w:r>
        <w:fldChar w:fldCharType="end"/>
      </w:r>
    </w:p>
    <w:p w14:paraId="3CBC0C0E" w14:textId="372B2ED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_Toc200467978 \h </w:instrText>
      </w:r>
      <w:r>
        <w:fldChar w:fldCharType="separate"/>
      </w:r>
      <w:r>
        <w:t>173</w:t>
      </w:r>
      <w:r>
        <w:fldChar w:fldCharType="end"/>
      </w:r>
    </w:p>
    <w:p w14:paraId="15275346" w14:textId="11428461"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.1.1.2.1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NCR-</w:t>
      </w:r>
      <w:r>
        <w:t>MT Re-establishment delay requirement</w:t>
      </w:r>
      <w:r>
        <w:tab/>
      </w:r>
      <w:r>
        <w:fldChar w:fldCharType="begin"/>
      </w:r>
      <w:r>
        <w:instrText xml:space="preserve"> PAGEREF _Toc200467979 \h </w:instrText>
      </w:r>
      <w:r>
        <w:fldChar w:fldCharType="separate"/>
      </w:r>
      <w:r>
        <w:t>173</w:t>
      </w:r>
      <w:r>
        <w:fldChar w:fldCharType="end"/>
      </w:r>
    </w:p>
    <w:p w14:paraId="20B26445" w14:textId="6C38AC3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10</w:t>
      </w:r>
      <w:r w:rsidRPr="00267692">
        <w:rPr>
          <w:lang w:val="en-US" w:eastAsia="ko-KR"/>
        </w:rPr>
        <w:t>.</w:t>
      </w:r>
      <w:r w:rsidRPr="00267692">
        <w:rPr>
          <w:rFonts w:eastAsia="SimSun"/>
          <w:lang w:val="en-US" w:eastAsia="zh-CN"/>
        </w:rPr>
        <w:t>1</w:t>
      </w:r>
      <w:r w:rsidRPr="00267692">
        <w:rPr>
          <w:lang w:val="en-US" w:eastAsia="ko-KR"/>
        </w:rPr>
        <w:t>.</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rsidRPr="00267692">
        <w:rPr>
          <w:lang w:val="en-US" w:eastAsia="ko-KR"/>
        </w:rPr>
        <w:t>Random access</w:t>
      </w:r>
      <w:r>
        <w:tab/>
      </w:r>
      <w:r>
        <w:fldChar w:fldCharType="begin"/>
      </w:r>
      <w:r>
        <w:instrText xml:space="preserve"> PAGEREF _Toc200467980 \h </w:instrText>
      </w:r>
      <w:r>
        <w:fldChar w:fldCharType="separate"/>
      </w:r>
      <w:r>
        <w:t>175</w:t>
      </w:r>
      <w:r>
        <w:fldChar w:fldCharType="end"/>
      </w:r>
    </w:p>
    <w:p w14:paraId="76BD7B9C" w14:textId="3FEF610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w:t>
      </w:r>
      <w:r w:rsidRPr="00267692">
        <w:rPr>
          <w:rFonts w:eastAsia="SimSun"/>
          <w:lang w:val="en-US" w:eastAsia="zh-CN"/>
        </w:rPr>
        <w:t>2</w:t>
      </w:r>
      <w:r w:rsidRPr="00267692">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_Toc200467981 \h </w:instrText>
      </w:r>
      <w:r>
        <w:fldChar w:fldCharType="separate"/>
      </w:r>
      <w:r>
        <w:t>175</w:t>
      </w:r>
      <w:r>
        <w:fldChar w:fldCharType="end"/>
      </w:r>
    </w:p>
    <w:p w14:paraId="5E3C19FD" w14:textId="0A5DE53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.1.</w:t>
      </w:r>
      <w:r w:rsidRPr="00267692">
        <w:rPr>
          <w:rFonts w:eastAsia="SimSun"/>
          <w:lang w:val="en-US"/>
        </w:rPr>
        <w:t>2</w:t>
      </w:r>
      <w:r w:rsidRPr="00267692">
        <w:rPr>
          <w:rFonts w:eastAsia="SimSun"/>
        </w:rPr>
        <w:t>.</w:t>
      </w:r>
      <w:r w:rsidRPr="00267692">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_Toc200467982 \h </w:instrText>
      </w:r>
      <w:r>
        <w:fldChar w:fldCharType="separate"/>
      </w:r>
      <w:r>
        <w:t>175</w:t>
      </w:r>
      <w:r>
        <w:fldChar w:fldCharType="end"/>
      </w:r>
    </w:p>
    <w:p w14:paraId="42BDE4BD" w14:textId="45870F5F"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10.1.</w:t>
      </w:r>
      <w:r w:rsidRPr="00267692">
        <w:rPr>
          <w:lang w:val="en-US" w:eastAsia="zh-CN"/>
        </w:rPr>
        <w:t>2</w:t>
      </w:r>
      <w:r>
        <w:rPr>
          <w:lang w:eastAsia="zh-CN"/>
        </w:rPr>
        <w:t>.</w:t>
      </w:r>
      <w:r w:rsidRPr="00267692">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_Toc200467983 \h </w:instrText>
      </w:r>
      <w:r>
        <w:fldChar w:fldCharType="separate"/>
      </w:r>
      <w:r>
        <w:t>176</w:t>
      </w:r>
      <w:r>
        <w:fldChar w:fldCharType="end"/>
      </w:r>
    </w:p>
    <w:p w14:paraId="09FCFABC" w14:textId="144B6B89" w:rsidR="009B333D" w:rsidRDefault="009B333D">
      <w:pPr>
        <w:pStyle w:val="TOC5"/>
        <w:rPr>
          <w:rFonts w:asciiTheme="minorHAnsi" w:eastAsiaTheme="minorEastAsia" w:hAnsiTheme="minorHAnsi" w:cstheme="minorBidi"/>
          <w:kern w:val="2"/>
          <w:sz w:val="24"/>
          <w:szCs w:val="24"/>
          <w14:ligatures w14:val="standardContextual"/>
        </w:rPr>
      </w:pPr>
      <w:r>
        <w:rPr>
          <w:lang w:eastAsia="zh-CN"/>
        </w:rPr>
        <w:t>10.1.</w:t>
      </w:r>
      <w:r w:rsidRPr="00267692">
        <w:rPr>
          <w:lang w:val="en-US" w:eastAsia="zh-CN"/>
        </w:rPr>
        <w:t>2</w:t>
      </w:r>
      <w:r>
        <w:rPr>
          <w:lang w:eastAsia="zh-CN"/>
        </w:rPr>
        <w:t>.</w:t>
      </w:r>
      <w:r w:rsidRPr="00267692">
        <w:rPr>
          <w:lang w:val="en-US" w:eastAsia="zh-CN"/>
        </w:rPr>
        <w:t>2</w:t>
      </w:r>
      <w:r>
        <w:rPr>
          <w:lang w:eastAsia="zh-CN"/>
        </w:rPr>
        <w:t>.</w:t>
      </w:r>
      <w:r w:rsidRPr="00267692">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_Toc200467984 \h </w:instrText>
      </w:r>
      <w:r>
        <w:fldChar w:fldCharType="separate"/>
      </w:r>
      <w:r>
        <w:t>177</w:t>
      </w:r>
      <w:r>
        <w:fldChar w:fldCharType="end"/>
      </w:r>
    </w:p>
    <w:p w14:paraId="492BAA21" w14:textId="57FA712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_Toc200467985 \h </w:instrText>
      </w:r>
      <w:r>
        <w:fldChar w:fldCharType="separate"/>
      </w:r>
      <w:r>
        <w:t>178</w:t>
      </w:r>
      <w:r>
        <w:fldChar w:fldCharType="end"/>
      </w:r>
    </w:p>
    <w:p w14:paraId="2B2A97CB" w14:textId="0BCDFFC1"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_Toc200467986 \h </w:instrText>
      </w:r>
      <w:r>
        <w:fldChar w:fldCharType="separate"/>
      </w:r>
      <w:r>
        <w:t>178</w:t>
      </w:r>
      <w:r>
        <w:fldChar w:fldCharType="end"/>
      </w:r>
    </w:p>
    <w:p w14:paraId="1C0E1E7D" w14:textId="3A87A46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.2.1.1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_Toc200467987 \h </w:instrText>
      </w:r>
      <w:r>
        <w:fldChar w:fldCharType="separate"/>
      </w:r>
      <w:r>
        <w:t>178</w:t>
      </w:r>
      <w:r>
        <w:fldChar w:fldCharType="end"/>
      </w:r>
    </w:p>
    <w:p w14:paraId="64B46FC9" w14:textId="607BE54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lastRenderedPageBreak/>
        <w:t>10</w:t>
      </w:r>
      <w:r w:rsidRPr="00267692">
        <w:rPr>
          <w:rFonts w:eastAsia="SimSun"/>
        </w:rPr>
        <w:t>.2.1.2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_Toc200467988 \h </w:instrText>
      </w:r>
      <w:r>
        <w:fldChar w:fldCharType="separate"/>
      </w:r>
      <w:r>
        <w:t>178</w:t>
      </w:r>
      <w:r>
        <w:fldChar w:fldCharType="end"/>
      </w:r>
    </w:p>
    <w:p w14:paraId="79314BB5" w14:textId="7C8E89A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10.2.1.2.1</w:t>
      </w:r>
      <w:r>
        <w:rPr>
          <w:rFonts w:asciiTheme="minorHAnsi" w:eastAsiaTheme="minorEastAsia" w:hAnsiTheme="minorHAnsi" w:cstheme="minorBidi"/>
          <w:kern w:val="2"/>
          <w:sz w:val="24"/>
          <w:szCs w:val="24"/>
          <w14:ligatures w14:val="standardContextual"/>
        </w:rPr>
        <w:tab/>
      </w:r>
      <w:r w:rsidRPr="00267692">
        <w:rPr>
          <w:rFonts w:eastAsia="SimSun"/>
          <w:lang w:eastAsia="zh-CN"/>
        </w:rPr>
        <w:t>Gradual timing adjustment</w:t>
      </w:r>
      <w:r>
        <w:tab/>
      </w:r>
      <w:r>
        <w:fldChar w:fldCharType="begin"/>
      </w:r>
      <w:r>
        <w:instrText xml:space="preserve"> PAGEREF _Toc200467989 \h </w:instrText>
      </w:r>
      <w:r>
        <w:fldChar w:fldCharType="separate"/>
      </w:r>
      <w:r>
        <w:t>179</w:t>
      </w:r>
      <w:r>
        <w:fldChar w:fldCharType="end"/>
      </w:r>
    </w:p>
    <w:p w14:paraId="733248D9" w14:textId="00870CB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.2.2.1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_Toc200467990 \h </w:instrText>
      </w:r>
      <w:r>
        <w:fldChar w:fldCharType="separate"/>
      </w:r>
      <w:r>
        <w:t>180</w:t>
      </w:r>
      <w:r>
        <w:fldChar w:fldCharType="end"/>
      </w:r>
    </w:p>
    <w:p w14:paraId="6B21B4D3" w14:textId="060D3B9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.2.2.2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_Toc200467991 \h </w:instrText>
      </w:r>
      <w:r>
        <w:fldChar w:fldCharType="separate"/>
      </w:r>
      <w:r>
        <w:t>180</w:t>
      </w:r>
      <w:r>
        <w:fldChar w:fldCharType="end"/>
      </w:r>
    </w:p>
    <w:p w14:paraId="0722F692" w14:textId="038FCD8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_Toc200467992 \h </w:instrText>
      </w:r>
      <w:r>
        <w:fldChar w:fldCharType="separate"/>
      </w:r>
      <w:r>
        <w:t>180</w:t>
      </w:r>
      <w:r>
        <w:fldChar w:fldCharType="end"/>
      </w:r>
    </w:p>
    <w:p w14:paraId="6359F283" w14:textId="0420332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.2.3.1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_Toc200467993 \h </w:instrText>
      </w:r>
      <w:r>
        <w:fldChar w:fldCharType="separate"/>
      </w:r>
      <w:r>
        <w:t>180</w:t>
      </w:r>
      <w:r>
        <w:fldChar w:fldCharType="end"/>
      </w:r>
    </w:p>
    <w:p w14:paraId="0CB983A1" w14:textId="1C7F412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SimSun"/>
        </w:rPr>
        <w:t>.2.3.2</w:t>
      </w:r>
      <w:r>
        <w:rPr>
          <w:rFonts w:asciiTheme="minorHAnsi" w:eastAsiaTheme="minorEastAsia" w:hAnsiTheme="minorHAnsi" w:cstheme="minorBidi"/>
          <w:kern w:val="2"/>
          <w:sz w:val="24"/>
          <w:szCs w:val="24"/>
          <w14:ligatures w14:val="standardContextual"/>
        </w:rPr>
        <w:tab/>
      </w:r>
      <w:r w:rsidRPr="00267692">
        <w:rPr>
          <w:rFonts w:eastAsia="SimSun"/>
        </w:rPr>
        <w:t>Requirements</w:t>
      </w:r>
      <w:r>
        <w:tab/>
      </w:r>
      <w:r>
        <w:fldChar w:fldCharType="begin"/>
      </w:r>
      <w:r>
        <w:instrText xml:space="preserve"> PAGEREF _Toc200467994 \h </w:instrText>
      </w:r>
      <w:r>
        <w:fldChar w:fldCharType="separate"/>
      </w:r>
      <w:r>
        <w:t>181</w:t>
      </w:r>
      <w:r>
        <w:fldChar w:fldCharType="end"/>
      </w:r>
    </w:p>
    <w:p w14:paraId="43FB6A84" w14:textId="743E80F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10.2.3.2.1</w:t>
      </w:r>
      <w:r>
        <w:rPr>
          <w:rFonts w:asciiTheme="minorHAnsi" w:eastAsiaTheme="minorEastAsia" w:hAnsiTheme="minorHAnsi" w:cstheme="minorBidi"/>
          <w:kern w:val="2"/>
          <w:sz w:val="24"/>
          <w:szCs w:val="24"/>
          <w14:ligatures w14:val="standardContextual"/>
        </w:rPr>
        <w:tab/>
      </w:r>
      <w:r w:rsidRPr="00267692">
        <w:rPr>
          <w:rFonts w:eastAsia="SimSun"/>
          <w:lang w:eastAsia="zh-CN"/>
        </w:rPr>
        <w:t>Timing Advance adjustment delay</w:t>
      </w:r>
      <w:r>
        <w:tab/>
      </w:r>
      <w:r>
        <w:fldChar w:fldCharType="begin"/>
      </w:r>
      <w:r>
        <w:instrText xml:space="preserve"> PAGEREF _Toc200467995 \h </w:instrText>
      </w:r>
      <w:r>
        <w:fldChar w:fldCharType="separate"/>
      </w:r>
      <w:r>
        <w:t>181</w:t>
      </w:r>
      <w:r>
        <w:fldChar w:fldCharType="end"/>
      </w:r>
    </w:p>
    <w:p w14:paraId="1F32182E" w14:textId="282180A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10.2.3.2.2</w:t>
      </w:r>
      <w:r>
        <w:rPr>
          <w:rFonts w:asciiTheme="minorHAnsi" w:eastAsiaTheme="minorEastAsia" w:hAnsiTheme="minorHAnsi" w:cstheme="minorBidi"/>
          <w:kern w:val="2"/>
          <w:sz w:val="24"/>
          <w:szCs w:val="24"/>
          <w14:ligatures w14:val="standardContextual"/>
        </w:rPr>
        <w:tab/>
      </w:r>
      <w:r w:rsidRPr="00267692">
        <w:rPr>
          <w:rFonts w:eastAsia="SimSun"/>
          <w:lang w:eastAsia="zh-CN"/>
        </w:rPr>
        <w:t>Timing Advance adjustment accuracy</w:t>
      </w:r>
      <w:r>
        <w:tab/>
      </w:r>
      <w:r>
        <w:fldChar w:fldCharType="begin"/>
      </w:r>
      <w:r>
        <w:instrText xml:space="preserve"> PAGEREF _Toc200467996 \h </w:instrText>
      </w:r>
      <w:r>
        <w:fldChar w:fldCharType="separate"/>
      </w:r>
      <w:r>
        <w:t>181</w:t>
      </w:r>
      <w:r>
        <w:fldChar w:fldCharType="end"/>
      </w:r>
    </w:p>
    <w:p w14:paraId="5FD66876" w14:textId="6E43274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267692">
        <w:rPr>
          <w:rFonts w:eastAsia="SimSun"/>
          <w:lang w:val="en-US" w:eastAsia="zh-CN"/>
        </w:rPr>
        <w:t>NCR-</w:t>
      </w:r>
      <w:r>
        <w:t>MT</w:t>
      </w:r>
      <w:r>
        <w:tab/>
      </w:r>
      <w:r>
        <w:fldChar w:fldCharType="begin"/>
      </w:r>
      <w:r>
        <w:instrText xml:space="preserve"> PAGEREF _Toc200467997 \h </w:instrText>
      </w:r>
      <w:r>
        <w:fldChar w:fldCharType="separate"/>
      </w:r>
      <w:r>
        <w:t>181</w:t>
      </w:r>
      <w:r>
        <w:fldChar w:fldCharType="end"/>
      </w:r>
    </w:p>
    <w:p w14:paraId="3F726935" w14:textId="60264C3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_Toc200467998 \h </w:instrText>
      </w:r>
      <w:r>
        <w:fldChar w:fldCharType="separate"/>
      </w:r>
      <w:r>
        <w:t>181</w:t>
      </w:r>
      <w:r>
        <w:fldChar w:fldCharType="end"/>
      </w:r>
    </w:p>
    <w:p w14:paraId="233AF723" w14:textId="4DEF18A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_Toc200467999 \h </w:instrText>
      </w:r>
      <w:r>
        <w:fldChar w:fldCharType="separate"/>
      </w:r>
      <w:r>
        <w:t>181</w:t>
      </w:r>
      <w:r>
        <w:fldChar w:fldCharType="end"/>
      </w:r>
    </w:p>
    <w:p w14:paraId="2827CE3C" w14:textId="78DC03A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_Toc200468000 \h </w:instrText>
      </w:r>
      <w:r>
        <w:fldChar w:fldCharType="separate"/>
      </w:r>
      <w:r>
        <w:t>182</w:t>
      </w:r>
      <w:r>
        <w:fldChar w:fldCharType="end"/>
      </w:r>
    </w:p>
    <w:p w14:paraId="1A1FA971" w14:textId="73D2905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267692">
        <w:rPr>
          <w:rFonts w:eastAsia="SimSun"/>
        </w:rPr>
        <w:t>Introduction</w:t>
      </w:r>
      <w:r>
        <w:tab/>
      </w:r>
      <w:r>
        <w:fldChar w:fldCharType="begin"/>
      </w:r>
      <w:r>
        <w:instrText xml:space="preserve"> PAGEREF _Toc200468001 \h </w:instrText>
      </w:r>
      <w:r>
        <w:fldChar w:fldCharType="separate"/>
      </w:r>
      <w:r>
        <w:t>182</w:t>
      </w:r>
      <w:r>
        <w:fldChar w:fldCharType="end"/>
      </w:r>
    </w:p>
    <w:p w14:paraId="4BB41F21" w14:textId="2BA49C31"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_Toc200468002 \h </w:instrText>
      </w:r>
      <w:r>
        <w:fldChar w:fldCharType="separate"/>
      </w:r>
      <w:r>
        <w:t>183</w:t>
      </w:r>
      <w:r>
        <w:fldChar w:fldCharType="end"/>
      </w:r>
    </w:p>
    <w:p w14:paraId="581B0EFA" w14:textId="4725FDF6"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_Toc200468003 \h </w:instrText>
      </w:r>
      <w:r>
        <w:fldChar w:fldCharType="separate"/>
      </w:r>
      <w:r>
        <w:t>184</w:t>
      </w:r>
      <w:r>
        <w:fldChar w:fldCharType="end"/>
      </w:r>
    </w:p>
    <w:p w14:paraId="211A6C6E" w14:textId="0CE89F1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_Toc200468004 \h </w:instrText>
      </w:r>
      <w:r>
        <w:fldChar w:fldCharType="separate"/>
      </w:r>
      <w:r>
        <w:t>185</w:t>
      </w:r>
      <w:r>
        <w:fldChar w:fldCharType="end"/>
      </w:r>
    </w:p>
    <w:p w14:paraId="0DBE891D" w14:textId="4EE17DF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_Toc200468005 \h </w:instrText>
      </w:r>
      <w:r>
        <w:fldChar w:fldCharType="separate"/>
      </w:r>
      <w:r>
        <w:t>185</w:t>
      </w:r>
      <w:r>
        <w:fldChar w:fldCharType="end"/>
      </w:r>
    </w:p>
    <w:p w14:paraId="619EC625" w14:textId="6B9E172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_Toc200468006 \h </w:instrText>
      </w:r>
      <w:r>
        <w:fldChar w:fldCharType="separate"/>
      </w:r>
      <w:r>
        <w:t>185</w:t>
      </w:r>
      <w:r>
        <w:fldChar w:fldCharType="end"/>
      </w:r>
    </w:p>
    <w:p w14:paraId="23246484" w14:textId="1BCA6E62"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_Toc200468007 \h </w:instrText>
      </w:r>
      <w:r>
        <w:fldChar w:fldCharType="separate"/>
      </w:r>
      <w:r>
        <w:t>187</w:t>
      </w:r>
      <w:r>
        <w:fldChar w:fldCharType="end"/>
      </w:r>
    </w:p>
    <w:p w14:paraId="4630E515" w14:textId="12A7805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267692">
        <w:rPr>
          <w:lang w:val="en-US" w:eastAsia="zh-CN"/>
        </w:rPr>
        <w:t>NCR</w:t>
      </w:r>
      <w:r>
        <w:t>-MT turning off the transmitter</w:t>
      </w:r>
      <w:r>
        <w:tab/>
      </w:r>
      <w:r>
        <w:fldChar w:fldCharType="begin"/>
      </w:r>
      <w:r>
        <w:instrText xml:space="preserve"> PAGEREF _Toc200468008 \h </w:instrText>
      </w:r>
      <w:r>
        <w:fldChar w:fldCharType="separate"/>
      </w:r>
      <w:r>
        <w:t>188</w:t>
      </w:r>
      <w:r>
        <w:fldChar w:fldCharType="end"/>
      </w:r>
    </w:p>
    <w:p w14:paraId="5CD13B42" w14:textId="31B4D05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_Toc200468009 \h </w:instrText>
      </w:r>
      <w:r>
        <w:fldChar w:fldCharType="separate"/>
      </w:r>
      <w:r>
        <w:t>188</w:t>
      </w:r>
      <w:r>
        <w:fldChar w:fldCharType="end"/>
      </w:r>
    </w:p>
    <w:p w14:paraId="61DB2AA4" w14:textId="675ECEC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radio link monitoring</w:t>
      </w:r>
      <w:r>
        <w:tab/>
      </w:r>
      <w:r>
        <w:fldChar w:fldCharType="begin"/>
      </w:r>
      <w:r>
        <w:instrText xml:space="preserve"> PAGEREF _Toc200468010 \h </w:instrText>
      </w:r>
      <w:r>
        <w:fldChar w:fldCharType="separate"/>
      </w:r>
      <w:r>
        <w:t>188</w:t>
      </w:r>
      <w:r>
        <w:fldChar w:fldCharType="end"/>
      </w:r>
    </w:p>
    <w:p w14:paraId="2FFFC359" w14:textId="11971D1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_Toc200468011 \h </w:instrText>
      </w:r>
      <w:r>
        <w:fldChar w:fldCharType="separate"/>
      </w:r>
      <w:r>
        <w:t>188</w:t>
      </w:r>
      <w:r>
        <w:fldChar w:fldCharType="end"/>
      </w:r>
    </w:p>
    <w:p w14:paraId="01F60B25" w14:textId="3726092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_Toc200468012 \h </w:instrText>
      </w:r>
      <w:r>
        <w:fldChar w:fldCharType="separate"/>
      </w:r>
      <w:r>
        <w:t>188</w:t>
      </w:r>
      <w:r>
        <w:fldChar w:fldCharType="end"/>
      </w:r>
    </w:p>
    <w:p w14:paraId="57164DCD" w14:textId="7FD0483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.3.1.</w:t>
      </w:r>
      <w:r w:rsidRPr="00267692">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267692">
        <w:rPr>
          <w:rFonts w:eastAsia="SimSun"/>
          <w:lang w:eastAsia="zh-CN"/>
        </w:rPr>
        <w:t>FR2-1</w:t>
      </w:r>
      <w:r>
        <w:tab/>
      </w:r>
      <w:r>
        <w:fldChar w:fldCharType="begin"/>
      </w:r>
      <w:r>
        <w:instrText xml:space="preserve"> PAGEREF _Toc200468013 \h </w:instrText>
      </w:r>
      <w:r>
        <w:fldChar w:fldCharType="separate"/>
      </w:r>
      <w:r>
        <w:t>188</w:t>
      </w:r>
      <w:r>
        <w:fldChar w:fldCharType="end"/>
      </w:r>
    </w:p>
    <w:p w14:paraId="0DB396A2" w14:textId="377902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_Toc200468014 \h </w:instrText>
      </w:r>
      <w:r>
        <w:fldChar w:fldCharType="separate"/>
      </w:r>
      <w:r>
        <w:t>189</w:t>
      </w:r>
      <w:r>
        <w:fldChar w:fldCharType="end"/>
      </w:r>
    </w:p>
    <w:p w14:paraId="3DA67136" w14:textId="0BAE2CB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_Toc200468015 \h </w:instrText>
      </w:r>
      <w:r>
        <w:fldChar w:fldCharType="separate"/>
      </w:r>
      <w:r>
        <w:t>189</w:t>
      </w:r>
      <w:r>
        <w:fldChar w:fldCharType="end"/>
      </w:r>
    </w:p>
    <w:p w14:paraId="3551EC79" w14:textId="7CD260C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_Toc200468016 \h </w:instrText>
      </w:r>
      <w:r>
        <w:fldChar w:fldCharType="separate"/>
      </w:r>
      <w:r>
        <w:t>190</w:t>
      </w:r>
      <w:r>
        <w:fldChar w:fldCharType="end"/>
      </w:r>
    </w:p>
    <w:p w14:paraId="22E9BF37" w14:textId="4766BE8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_Toc200468017 \h </w:instrText>
      </w:r>
      <w:r>
        <w:fldChar w:fldCharType="separate"/>
      </w:r>
      <w:r>
        <w:t>190</w:t>
      </w:r>
      <w:r>
        <w:fldChar w:fldCharType="end"/>
      </w:r>
    </w:p>
    <w:p w14:paraId="7C5971F9" w14:textId="41E5AB3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_Toc200468018 \h </w:instrText>
      </w:r>
      <w:r>
        <w:fldChar w:fldCharType="separate"/>
      </w:r>
      <w:r>
        <w:t>190</w:t>
      </w:r>
      <w:r>
        <w:fldChar w:fldCharType="end"/>
      </w:r>
    </w:p>
    <w:p w14:paraId="0E766B3A" w14:textId="4790687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_Toc200468019 \h </w:instrText>
      </w:r>
      <w:r>
        <w:fldChar w:fldCharType="separate"/>
      </w:r>
      <w:r>
        <w:t>191</w:t>
      </w:r>
      <w:r>
        <w:fldChar w:fldCharType="end"/>
      </w:r>
    </w:p>
    <w:p w14:paraId="6FFC36A8" w14:textId="1DE6246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_Toc200468020 \h </w:instrText>
      </w:r>
      <w:r>
        <w:fldChar w:fldCharType="separate"/>
      </w:r>
      <w:r>
        <w:t>192</w:t>
      </w:r>
      <w:r>
        <w:fldChar w:fldCharType="end"/>
      </w:r>
    </w:p>
    <w:p w14:paraId="39C9B9C7" w14:textId="08DF8BF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_Toc200468021 \h </w:instrText>
      </w:r>
      <w:r>
        <w:fldChar w:fldCharType="separate"/>
      </w:r>
      <w:r>
        <w:t>192</w:t>
      </w:r>
      <w:r>
        <w:fldChar w:fldCharType="end"/>
      </w:r>
    </w:p>
    <w:p w14:paraId="0AE8CCC1" w14:textId="71BDB152"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_Toc200468022 \h </w:instrText>
      </w:r>
      <w:r>
        <w:fldChar w:fldCharType="separate"/>
      </w:r>
      <w:r>
        <w:t>192</w:t>
      </w:r>
      <w:r>
        <w:fldChar w:fldCharType="end"/>
      </w:r>
    </w:p>
    <w:p w14:paraId="2003CA34" w14:textId="5B00724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_Toc200468023 \h </w:instrText>
      </w:r>
      <w:r>
        <w:fldChar w:fldCharType="separate"/>
      </w:r>
      <w:r>
        <w:t>193</w:t>
      </w:r>
      <w:r>
        <w:fldChar w:fldCharType="end"/>
      </w:r>
    </w:p>
    <w:p w14:paraId="4C70E84F" w14:textId="491592B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_Toc200468024 \h </w:instrText>
      </w:r>
      <w:r>
        <w:fldChar w:fldCharType="separate"/>
      </w:r>
      <w:r>
        <w:t>194</w:t>
      </w:r>
      <w:r>
        <w:fldChar w:fldCharType="end"/>
      </w:r>
    </w:p>
    <w:p w14:paraId="228CFA1D" w14:textId="6A3DA62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_Toc200468025 \h </w:instrText>
      </w:r>
      <w:r>
        <w:fldChar w:fldCharType="separate"/>
      </w:r>
      <w:r>
        <w:t>195</w:t>
      </w:r>
      <w:r>
        <w:fldChar w:fldCharType="end"/>
      </w:r>
    </w:p>
    <w:p w14:paraId="1563F517" w14:textId="1683DE15"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_Toc200468026 \h </w:instrText>
      </w:r>
      <w:r>
        <w:fldChar w:fldCharType="separate"/>
      </w:r>
      <w:r>
        <w:t>195</w:t>
      </w:r>
      <w:r>
        <w:fldChar w:fldCharType="end"/>
      </w:r>
    </w:p>
    <w:p w14:paraId="36BE42EE" w14:textId="7D3446D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_Toc200468027 \h </w:instrText>
      </w:r>
      <w:r>
        <w:fldChar w:fldCharType="separate"/>
      </w:r>
      <w:r>
        <w:t>195</w:t>
      </w:r>
      <w:r>
        <w:fldChar w:fldCharType="end"/>
      </w:r>
    </w:p>
    <w:p w14:paraId="3C1A7A8E" w14:textId="6F193C5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 ??"/>
        </w:rPr>
        <w:t>.3.2.5.3</w:t>
      </w:r>
      <w:r>
        <w:rPr>
          <w:rFonts w:asciiTheme="minorHAnsi" w:eastAsiaTheme="minorEastAsia" w:hAnsiTheme="minorHAnsi" w:cstheme="minorBidi"/>
          <w:kern w:val="2"/>
          <w:sz w:val="24"/>
          <w:szCs w:val="24"/>
          <w14:ligatures w14:val="standardContextual"/>
        </w:rPr>
        <w:tab/>
      </w:r>
      <w:r w:rsidRPr="00267692">
        <w:rPr>
          <w:rFonts w:eastAsia="?? ??"/>
        </w:rPr>
        <w:t>Measurement restriction for SSB based candidate beam detection</w:t>
      </w:r>
      <w:r>
        <w:tab/>
      </w:r>
      <w:r>
        <w:fldChar w:fldCharType="begin"/>
      </w:r>
      <w:r>
        <w:instrText xml:space="preserve"> PAGEREF _Toc200468028 \h </w:instrText>
      </w:r>
      <w:r>
        <w:fldChar w:fldCharType="separate"/>
      </w:r>
      <w:r>
        <w:t>196</w:t>
      </w:r>
      <w:r>
        <w:fldChar w:fldCharType="end"/>
      </w:r>
    </w:p>
    <w:p w14:paraId="5EDC681C" w14:textId="2F933D1E"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_Toc200468029 \h </w:instrText>
      </w:r>
      <w:r>
        <w:fldChar w:fldCharType="separate"/>
      </w:r>
      <w:r>
        <w:t>196</w:t>
      </w:r>
      <w:r>
        <w:fldChar w:fldCharType="end"/>
      </w:r>
    </w:p>
    <w:p w14:paraId="4892E1CC" w14:textId="03B42B25"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_Toc200468030 \h </w:instrText>
      </w:r>
      <w:r>
        <w:fldChar w:fldCharType="separate"/>
      </w:r>
      <w:r>
        <w:t>196</w:t>
      </w:r>
      <w:r>
        <w:fldChar w:fldCharType="end"/>
      </w:r>
    </w:p>
    <w:p w14:paraId="45ED30F7" w14:textId="123A0BB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lastRenderedPageBreak/>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_Toc200468031 \h </w:instrText>
      </w:r>
      <w:r>
        <w:fldChar w:fldCharType="separate"/>
      </w:r>
      <w:r>
        <w:t>197</w:t>
      </w:r>
      <w:r>
        <w:fldChar w:fldCharType="end"/>
      </w:r>
    </w:p>
    <w:p w14:paraId="377C561D" w14:textId="7F8432D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rsidRPr="00267692">
        <w:rPr>
          <w:rFonts w:eastAsia="?? ??"/>
        </w:rPr>
        <w:t>.3.2.6.3</w:t>
      </w:r>
      <w:r>
        <w:rPr>
          <w:rFonts w:asciiTheme="minorHAnsi" w:eastAsiaTheme="minorEastAsia" w:hAnsiTheme="minorHAnsi" w:cstheme="minorBidi"/>
          <w:kern w:val="2"/>
          <w:sz w:val="24"/>
          <w:szCs w:val="24"/>
          <w14:ligatures w14:val="standardContextual"/>
        </w:rPr>
        <w:tab/>
      </w:r>
      <w:r w:rsidRPr="00267692">
        <w:rPr>
          <w:rFonts w:eastAsia="?? ??"/>
        </w:rPr>
        <w:t>Measurement restriction for CSI-RS based candidate beam detection</w:t>
      </w:r>
      <w:r>
        <w:tab/>
      </w:r>
      <w:r>
        <w:fldChar w:fldCharType="begin"/>
      </w:r>
      <w:r>
        <w:instrText xml:space="preserve"> PAGEREF _Toc200468032 \h </w:instrText>
      </w:r>
      <w:r>
        <w:fldChar w:fldCharType="separate"/>
      </w:r>
      <w:r>
        <w:t>198</w:t>
      </w:r>
      <w:r>
        <w:fldChar w:fldCharType="end"/>
      </w:r>
    </w:p>
    <w:p w14:paraId="38005CF8" w14:textId="46BDAB9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beam failure detection</w:t>
      </w:r>
      <w:r>
        <w:tab/>
      </w:r>
      <w:r>
        <w:fldChar w:fldCharType="begin"/>
      </w:r>
      <w:r>
        <w:instrText xml:space="preserve"> PAGEREF _Toc200468033 \h </w:instrText>
      </w:r>
      <w:r>
        <w:fldChar w:fldCharType="separate"/>
      </w:r>
      <w:r>
        <w:t>198</w:t>
      </w:r>
      <w:r>
        <w:fldChar w:fldCharType="end"/>
      </w:r>
    </w:p>
    <w:p w14:paraId="00FB660C" w14:textId="53A6A21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.1</w:t>
      </w:r>
      <w:r>
        <w:rPr>
          <w:rFonts w:asciiTheme="minorHAnsi" w:eastAsiaTheme="minorEastAsia" w:hAnsiTheme="minorHAnsi" w:cstheme="minorBidi"/>
          <w:kern w:val="2"/>
          <w:sz w:val="24"/>
          <w:szCs w:val="24"/>
          <w14:ligatures w14:val="standardContextual"/>
        </w:rPr>
        <w:tab/>
      </w:r>
      <w:r w:rsidRPr="00267692">
        <w:rPr>
          <w:rFonts w:eastAsia="?? ??"/>
        </w:rPr>
        <w:t xml:space="preserve">Scheduling availability of </w:t>
      </w:r>
      <w:r w:rsidRPr="00267692">
        <w:rPr>
          <w:rFonts w:eastAsia="SimSun"/>
          <w:lang w:eastAsia="zh-CN"/>
        </w:rPr>
        <w:t>NCR-MT</w:t>
      </w:r>
      <w:r w:rsidRPr="00267692">
        <w:rPr>
          <w:rFonts w:eastAsia="?? ??"/>
        </w:rPr>
        <w:t xml:space="preserve"> performing beam failure detection with a same subcarrier spacing as PDSCH/PDCCH on FR1</w:t>
      </w:r>
      <w:r>
        <w:tab/>
      </w:r>
      <w:r>
        <w:fldChar w:fldCharType="begin"/>
      </w:r>
      <w:r>
        <w:instrText xml:space="preserve"> PAGEREF _Toc200468034 \h </w:instrText>
      </w:r>
      <w:r>
        <w:fldChar w:fldCharType="separate"/>
      </w:r>
      <w:r>
        <w:t>198</w:t>
      </w:r>
      <w:r>
        <w:fldChar w:fldCharType="end"/>
      </w:r>
    </w:p>
    <w:p w14:paraId="47868691" w14:textId="1DB5A81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_Toc200468035 \h </w:instrText>
      </w:r>
      <w:r>
        <w:fldChar w:fldCharType="separate"/>
      </w:r>
      <w:r>
        <w:t>199</w:t>
      </w:r>
      <w:r>
        <w:fldChar w:fldCharType="end"/>
      </w:r>
    </w:p>
    <w:p w14:paraId="0EE548F7" w14:textId="5D7170C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.3.2.7</w:t>
      </w:r>
      <w:r w:rsidRPr="00267692">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267692">
        <w:rPr>
          <w:rFonts w:eastAsia="SimSun"/>
          <w:lang w:eastAsia="zh-CN"/>
        </w:rPr>
        <w:t>FR2-1</w:t>
      </w:r>
      <w:r>
        <w:tab/>
      </w:r>
      <w:r>
        <w:fldChar w:fldCharType="begin"/>
      </w:r>
      <w:r>
        <w:instrText xml:space="preserve"> PAGEREF _Toc200468036 \h </w:instrText>
      </w:r>
      <w:r>
        <w:fldChar w:fldCharType="separate"/>
      </w:r>
      <w:r>
        <w:t>199</w:t>
      </w:r>
      <w:r>
        <w:fldChar w:fldCharType="end"/>
      </w:r>
    </w:p>
    <w:p w14:paraId="0D2CD3F8" w14:textId="79CBD17D"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267692">
        <w:rPr>
          <w:lang w:val="en-US" w:eastAsia="zh-CN"/>
        </w:rPr>
        <w:t>NCR</w:t>
      </w:r>
      <w:r>
        <w:t>-MT during candidate beam detection</w:t>
      </w:r>
      <w:r>
        <w:tab/>
      </w:r>
      <w:r>
        <w:fldChar w:fldCharType="begin"/>
      </w:r>
      <w:r>
        <w:instrText xml:space="preserve"> PAGEREF _Toc200468037 \h </w:instrText>
      </w:r>
      <w:r>
        <w:fldChar w:fldCharType="separate"/>
      </w:r>
      <w:r>
        <w:t>199</w:t>
      </w:r>
      <w:r>
        <w:fldChar w:fldCharType="end"/>
      </w:r>
    </w:p>
    <w:p w14:paraId="0BCC9954" w14:textId="796C7EC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_Toc200468038 \h </w:instrText>
      </w:r>
      <w:r>
        <w:fldChar w:fldCharType="separate"/>
      </w:r>
      <w:r>
        <w:t>200</w:t>
      </w:r>
      <w:r>
        <w:fldChar w:fldCharType="end"/>
      </w:r>
    </w:p>
    <w:p w14:paraId="4322E2E3" w14:textId="07830B6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_Toc200468039 \h </w:instrText>
      </w:r>
      <w:r>
        <w:fldChar w:fldCharType="separate"/>
      </w:r>
      <w:r>
        <w:t>200</w:t>
      </w:r>
      <w:r>
        <w:fldChar w:fldCharType="end"/>
      </w:r>
    </w:p>
    <w:p w14:paraId="2C670139" w14:textId="685B7D2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10</w:t>
      </w:r>
      <w:r>
        <w:t>.3.2.8</w:t>
      </w:r>
      <w:r w:rsidRPr="00267692">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267692">
        <w:rPr>
          <w:rFonts w:eastAsia="SimSun"/>
          <w:lang w:eastAsia="zh-CN"/>
        </w:rPr>
        <w:t>FR2-1</w:t>
      </w:r>
      <w:r>
        <w:tab/>
      </w:r>
      <w:r>
        <w:fldChar w:fldCharType="begin"/>
      </w:r>
      <w:r>
        <w:instrText xml:space="preserve"> PAGEREF _Toc200468040 \h </w:instrText>
      </w:r>
      <w:r>
        <w:fldChar w:fldCharType="separate"/>
      </w:r>
      <w:r>
        <w:t>200</w:t>
      </w:r>
      <w:r>
        <w:fldChar w:fldCharType="end"/>
      </w:r>
    </w:p>
    <w:p w14:paraId="06A6AA9F" w14:textId="656DDA37" w:rsidR="009B333D" w:rsidRDefault="009B333D">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_Toc200468041 \h </w:instrText>
      </w:r>
      <w:r>
        <w:fldChar w:fldCharType="separate"/>
      </w:r>
      <w:r>
        <w:t>201</w:t>
      </w:r>
      <w:r>
        <w:fldChar w:fldCharType="end"/>
      </w:r>
    </w:p>
    <w:p w14:paraId="42EC511B" w14:textId="10A00114" w:rsidR="009B333D" w:rsidRDefault="009B333D">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_Toc200468042 \h </w:instrText>
      </w:r>
      <w:r>
        <w:fldChar w:fldCharType="separate"/>
      </w:r>
      <w:r>
        <w:t>202</w:t>
      </w:r>
      <w:r>
        <w:fldChar w:fldCharType="end"/>
      </w:r>
    </w:p>
    <w:p w14:paraId="7EF04D40" w14:textId="3124F978" w:rsidR="009B333D" w:rsidRDefault="009B333D">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267692">
        <w:rPr>
          <w:rFonts w:eastAsia="SimSun"/>
          <w:lang w:val="en-US" w:eastAsia="zh-CN"/>
        </w:rPr>
        <w:t xml:space="preserve"> Demodulation Performance </w:t>
      </w:r>
      <w:r>
        <w:t>Fixed Reference Channels</w:t>
      </w:r>
      <w:r>
        <w:tab/>
      </w:r>
      <w:r>
        <w:fldChar w:fldCharType="begin"/>
      </w:r>
      <w:r>
        <w:instrText xml:space="preserve"> PAGEREF _Toc200468043 \h </w:instrText>
      </w:r>
      <w:r>
        <w:fldChar w:fldCharType="separate"/>
      </w:r>
      <w:r>
        <w:t>202</w:t>
      </w:r>
      <w:r>
        <w:fldChar w:fldCharType="end"/>
      </w:r>
    </w:p>
    <w:p w14:paraId="63D08549" w14:textId="00353817" w:rsidR="009B333D" w:rsidRDefault="009B333D">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_Toc200468044 \h </w:instrText>
      </w:r>
      <w:r>
        <w:fldChar w:fldCharType="separate"/>
      </w:r>
      <w:r>
        <w:t>202</w:t>
      </w:r>
      <w:r>
        <w:fldChar w:fldCharType="end"/>
      </w:r>
    </w:p>
    <w:p w14:paraId="5196373B" w14:textId="09B7662F" w:rsidR="009B333D" w:rsidRDefault="009B333D">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_Toc200468045 \h </w:instrText>
      </w:r>
      <w:r>
        <w:fldChar w:fldCharType="separate"/>
      </w:r>
      <w:r>
        <w:t>203</w:t>
      </w:r>
      <w:r>
        <w:fldChar w:fldCharType="end"/>
      </w:r>
    </w:p>
    <w:p w14:paraId="0AD1B9FD" w14:textId="033AFB1C" w:rsidR="009B333D" w:rsidRDefault="009B333D">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_Toc200468046 \h </w:instrText>
      </w:r>
      <w:r>
        <w:fldChar w:fldCharType="separate"/>
      </w:r>
      <w:r>
        <w:t>204</w:t>
      </w:r>
      <w:r>
        <w:fldChar w:fldCharType="end"/>
      </w:r>
    </w:p>
    <w:p w14:paraId="2AD8D370" w14:textId="1FBE7F75" w:rsidR="009B333D" w:rsidRDefault="009B333D">
      <w:pPr>
        <w:pStyle w:val="TOC1"/>
        <w:rPr>
          <w:rFonts w:asciiTheme="minorHAnsi" w:eastAsiaTheme="minorEastAsia" w:hAnsiTheme="minorHAnsi" w:cstheme="minorBidi"/>
          <w:kern w:val="2"/>
          <w:sz w:val="24"/>
          <w:szCs w:val="24"/>
          <w14:ligatures w14:val="standardContextual"/>
        </w:rPr>
      </w:pPr>
      <w:r w:rsidRPr="00267692">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_Toc200468047 \h </w:instrText>
      </w:r>
      <w:r>
        <w:fldChar w:fldCharType="separate"/>
      </w:r>
      <w:r>
        <w:t>205</w:t>
      </w:r>
      <w:r>
        <w:fldChar w:fldCharType="end"/>
      </w:r>
    </w:p>
    <w:p w14:paraId="5B342FD3" w14:textId="4FE21FB7" w:rsidR="009B333D" w:rsidRDefault="009B333D">
      <w:pPr>
        <w:pStyle w:val="TOC8"/>
        <w:rPr>
          <w:rFonts w:asciiTheme="minorHAnsi" w:eastAsiaTheme="minorEastAsia" w:hAnsiTheme="minorHAnsi" w:cstheme="minorBidi"/>
          <w:b w:val="0"/>
          <w:kern w:val="2"/>
          <w:sz w:val="24"/>
          <w:szCs w:val="24"/>
          <w14:ligatures w14:val="standardContextual"/>
        </w:rPr>
      </w:pPr>
      <w:r>
        <w:t>Annex C (</w:t>
      </w:r>
      <w:r w:rsidRPr="00267692">
        <w:rPr>
          <w:lang w:val="fr-FR"/>
        </w:rPr>
        <w:t>normative</w:t>
      </w:r>
      <w:r>
        <w:t>):</w:t>
      </w:r>
      <w:r>
        <w:rPr>
          <w:lang w:eastAsia="en-CA"/>
        </w:rPr>
        <w:t xml:space="preserve">  </w:t>
      </w:r>
      <w:r w:rsidRPr="00267692">
        <w:rPr>
          <w:lang w:val="fr-FR"/>
        </w:rPr>
        <w:t>Propagation conditions</w:t>
      </w:r>
      <w:r>
        <w:tab/>
      </w:r>
      <w:r>
        <w:fldChar w:fldCharType="begin"/>
      </w:r>
      <w:r>
        <w:instrText xml:space="preserve"> PAGEREF _Toc200468048 \h </w:instrText>
      </w:r>
      <w:r>
        <w:fldChar w:fldCharType="separate"/>
      </w:r>
      <w:r>
        <w:t>206</w:t>
      </w:r>
      <w:r>
        <w:fldChar w:fldCharType="end"/>
      </w:r>
    </w:p>
    <w:p w14:paraId="7C1B9E12" w14:textId="345B1EF6" w:rsidR="009B333D" w:rsidRDefault="009B333D">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_Toc200468049 \h </w:instrText>
      </w:r>
      <w:r>
        <w:fldChar w:fldCharType="separate"/>
      </w:r>
      <w:r>
        <w:t>206</w:t>
      </w:r>
      <w:r>
        <w:fldChar w:fldCharType="end"/>
      </w:r>
    </w:p>
    <w:p w14:paraId="4A8C125F" w14:textId="2B1D10F1" w:rsidR="009B333D" w:rsidRDefault="009B333D">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_Toc200468050 \h </w:instrText>
      </w:r>
      <w:r>
        <w:fldChar w:fldCharType="separate"/>
      </w:r>
      <w:r>
        <w:t>206</w:t>
      </w:r>
      <w:r>
        <w:fldChar w:fldCharType="end"/>
      </w:r>
    </w:p>
    <w:p w14:paraId="7AA9ADD6" w14:textId="1F6CB7B1" w:rsidR="009B333D" w:rsidRDefault="009B333D">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_Toc200468051 \h </w:instrText>
      </w:r>
      <w:r>
        <w:fldChar w:fldCharType="separate"/>
      </w:r>
      <w:r>
        <w:t>206</w:t>
      </w:r>
      <w:r>
        <w:fldChar w:fldCharType="end"/>
      </w:r>
    </w:p>
    <w:p w14:paraId="5A7ED716" w14:textId="555A398F" w:rsidR="009B333D" w:rsidRDefault="009B333D">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_Toc200468052 \h </w:instrText>
      </w:r>
      <w:r>
        <w:fldChar w:fldCharType="separate"/>
      </w:r>
      <w:r>
        <w:t>207</w:t>
      </w:r>
      <w:r>
        <w:fldChar w:fldCharType="end"/>
      </w:r>
    </w:p>
    <w:p w14:paraId="4F0E5A02" w14:textId="0CA223A0" w:rsidR="009B333D" w:rsidRDefault="009B333D">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_Toc200468053 \h </w:instrText>
      </w:r>
      <w:r>
        <w:fldChar w:fldCharType="separate"/>
      </w:r>
      <w:r>
        <w:t>207</w:t>
      </w:r>
      <w:r>
        <w:fldChar w:fldCharType="end"/>
      </w:r>
    </w:p>
    <w:p w14:paraId="749FD198" w14:textId="693D82B7" w:rsidR="009B333D" w:rsidRDefault="009B333D">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_Toc200468054 \h </w:instrText>
      </w:r>
      <w:r>
        <w:fldChar w:fldCharType="separate"/>
      </w:r>
      <w:r>
        <w:t>207</w:t>
      </w:r>
      <w:r>
        <w:fldChar w:fldCharType="end"/>
      </w:r>
    </w:p>
    <w:p w14:paraId="3238B060" w14:textId="5A0854FC" w:rsidR="009B333D" w:rsidRDefault="009B333D">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_Toc200468055 \h </w:instrText>
      </w:r>
      <w:r>
        <w:fldChar w:fldCharType="separate"/>
      </w:r>
      <w:r>
        <w:t>207</w:t>
      </w:r>
      <w:r>
        <w:fldChar w:fldCharType="end"/>
      </w:r>
    </w:p>
    <w:p w14:paraId="43D32BF7" w14:textId="2D836AEA" w:rsidR="009B333D" w:rsidRDefault="009B333D">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_Toc200468056 \h </w:instrText>
      </w:r>
      <w:r>
        <w:fldChar w:fldCharType="separate"/>
      </w:r>
      <w:r>
        <w:t>208</w:t>
      </w:r>
      <w:r>
        <w:fldChar w:fldCharType="end"/>
      </w:r>
    </w:p>
    <w:p w14:paraId="174A7B73" w14:textId="0983F0EB" w:rsidR="009B333D" w:rsidRDefault="009B333D">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_Toc200468057 \h </w:instrText>
      </w:r>
      <w:r>
        <w:fldChar w:fldCharType="separate"/>
      </w:r>
      <w:r>
        <w:t>210</w:t>
      </w:r>
      <w:r>
        <w:fldChar w:fldCharType="end"/>
      </w:r>
    </w:p>
    <w:p w14:paraId="1F6EA0A7" w14:textId="6B076B23" w:rsidR="009B333D" w:rsidRDefault="009B333D">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_Toc200468058 \h </w:instrText>
      </w:r>
      <w:r>
        <w:fldChar w:fldCharType="separate"/>
      </w:r>
      <w:r>
        <w:t>210</w:t>
      </w:r>
      <w:r>
        <w:fldChar w:fldCharType="end"/>
      </w:r>
    </w:p>
    <w:p w14:paraId="7215F125" w14:textId="65A0FCB2" w:rsidR="009B333D" w:rsidRDefault="009B333D">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_Toc200468059 \h </w:instrText>
      </w:r>
      <w:r>
        <w:fldChar w:fldCharType="separate"/>
      </w:r>
      <w:r>
        <w:t>210</w:t>
      </w:r>
      <w:r>
        <w:fldChar w:fldCharType="end"/>
      </w:r>
    </w:p>
    <w:p w14:paraId="4ED10769" w14:textId="243D30B1" w:rsidR="009B333D" w:rsidRDefault="009B333D">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_Toc200468060 \h </w:instrText>
      </w:r>
      <w:r>
        <w:fldChar w:fldCharType="separate"/>
      </w:r>
      <w:r>
        <w:t>210</w:t>
      </w:r>
      <w:r>
        <w:fldChar w:fldCharType="end"/>
      </w:r>
    </w:p>
    <w:p w14:paraId="4416216F" w14:textId="5EEA68CD"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_Toc200468061 \h </w:instrText>
      </w:r>
      <w:r>
        <w:fldChar w:fldCharType="separate"/>
      </w:r>
      <w:r>
        <w:t>210</w:t>
      </w:r>
      <w:r>
        <w:fldChar w:fldCharType="end"/>
      </w:r>
    </w:p>
    <w:p w14:paraId="200D7472" w14:textId="6EE07C5F"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_Toc200468062 \h </w:instrText>
      </w:r>
      <w:r>
        <w:fldChar w:fldCharType="separate"/>
      </w:r>
      <w:r>
        <w:t>210</w:t>
      </w:r>
      <w:r>
        <w:fldChar w:fldCharType="end"/>
      </w:r>
    </w:p>
    <w:p w14:paraId="3F38FA14" w14:textId="6CB473F1"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_Toc200468063 \h </w:instrText>
      </w:r>
      <w:r>
        <w:fldChar w:fldCharType="separate"/>
      </w:r>
      <w:r>
        <w:t>211</w:t>
      </w:r>
      <w:r>
        <w:fldChar w:fldCharType="end"/>
      </w:r>
    </w:p>
    <w:p w14:paraId="07DEA1BE" w14:textId="7847B62E" w:rsidR="009B333D" w:rsidRDefault="009B333D">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_Toc200468064 \h </w:instrText>
      </w:r>
      <w:r>
        <w:fldChar w:fldCharType="separate"/>
      </w:r>
      <w:r>
        <w:t>213</w:t>
      </w:r>
      <w:r>
        <w:fldChar w:fldCharType="end"/>
      </w:r>
    </w:p>
    <w:p w14:paraId="02EFACA6" w14:textId="776C5808" w:rsidR="009B333D" w:rsidRDefault="009B333D">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_Toc200468065 \h </w:instrText>
      </w:r>
      <w:r>
        <w:fldChar w:fldCharType="separate"/>
      </w:r>
      <w:r>
        <w:t>213</w:t>
      </w:r>
      <w:r>
        <w:fldChar w:fldCharType="end"/>
      </w:r>
    </w:p>
    <w:p w14:paraId="3FBF1FBE" w14:textId="33B721E6" w:rsidR="009B333D" w:rsidRDefault="009B333D">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_Toc200468066 \h </w:instrText>
      </w:r>
      <w:r>
        <w:fldChar w:fldCharType="separate"/>
      </w:r>
      <w:r>
        <w:t>213</w:t>
      </w:r>
      <w:r>
        <w:fldChar w:fldCharType="end"/>
      </w:r>
    </w:p>
    <w:p w14:paraId="223181C9" w14:textId="1291736A"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_Toc200468067 \h </w:instrText>
      </w:r>
      <w:r>
        <w:fldChar w:fldCharType="separate"/>
      </w:r>
      <w:r>
        <w:t>214</w:t>
      </w:r>
      <w:r>
        <w:fldChar w:fldCharType="end"/>
      </w:r>
    </w:p>
    <w:p w14:paraId="604CCA9E" w14:textId="29488704" w:rsidR="009B333D" w:rsidRDefault="009B333D">
      <w:pPr>
        <w:pStyle w:val="TOC5"/>
        <w:rPr>
          <w:rFonts w:asciiTheme="minorHAnsi" w:eastAsiaTheme="minorEastAsia" w:hAnsiTheme="minorHAnsi" w:cstheme="minorBidi"/>
          <w:kern w:val="2"/>
          <w:sz w:val="24"/>
          <w:szCs w:val="24"/>
          <w14:ligatures w14:val="standardContextual"/>
        </w:rPr>
      </w:pPr>
      <w:r>
        <w:lastRenderedPageBreak/>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_Toc200468068 \h </w:instrText>
      </w:r>
      <w:r>
        <w:fldChar w:fldCharType="separate"/>
      </w:r>
      <w:r>
        <w:t>214</w:t>
      </w:r>
      <w:r>
        <w:fldChar w:fldCharType="end"/>
      </w:r>
    </w:p>
    <w:p w14:paraId="7D05FDFD" w14:textId="0DA2AE71" w:rsidR="009B333D" w:rsidRDefault="009B333D">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_Toc200468069 \h </w:instrText>
      </w:r>
      <w:r>
        <w:fldChar w:fldCharType="separate"/>
      </w:r>
      <w:r>
        <w:t>214</w:t>
      </w:r>
      <w:r>
        <w:fldChar w:fldCharType="end"/>
      </w:r>
    </w:p>
    <w:p w14:paraId="69EDD702" w14:textId="2F317541" w:rsidR="009B333D" w:rsidRDefault="009B333D">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_Toc200468070 \h </w:instrText>
      </w:r>
      <w:r>
        <w:fldChar w:fldCharType="separate"/>
      </w:r>
      <w:r>
        <w:t>215</w:t>
      </w:r>
      <w:r>
        <w:fldChar w:fldCharType="end"/>
      </w:r>
    </w:p>
    <w:p w14:paraId="645E4A8E" w14:textId="4734D3A4" w:rsidR="009B333D" w:rsidRDefault="009B333D">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_Toc200468071 \h </w:instrText>
      </w:r>
      <w:r>
        <w:fldChar w:fldCharType="separate"/>
      </w:r>
      <w:r>
        <w:t>215</w:t>
      </w:r>
      <w:r>
        <w:fldChar w:fldCharType="end"/>
      </w:r>
    </w:p>
    <w:p w14:paraId="105F19D5" w14:textId="7F97A548" w:rsidR="009B333D" w:rsidRDefault="009B333D">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_Toc200468072 \h </w:instrText>
      </w:r>
      <w:r>
        <w:fldChar w:fldCharType="separate"/>
      </w:r>
      <w:r>
        <w:t>216</w:t>
      </w:r>
      <w:r>
        <w:fldChar w:fldCharType="end"/>
      </w:r>
    </w:p>
    <w:p w14:paraId="2B6EB79A" w14:textId="25931DF6" w:rsidR="009B333D" w:rsidRDefault="009B333D">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_Toc200468073 \h </w:instrText>
      </w:r>
      <w:r>
        <w:fldChar w:fldCharType="separate"/>
      </w:r>
      <w:r>
        <w:t>216</w:t>
      </w:r>
      <w:r>
        <w:fldChar w:fldCharType="end"/>
      </w:r>
    </w:p>
    <w:p w14:paraId="518663C3" w14:textId="7AC003CC"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D</w:t>
      </w:r>
      <w:r>
        <w:t xml:space="preserve">: </w:t>
      </w:r>
      <w:r w:rsidRPr="00267692">
        <w:rPr>
          <w:rFonts w:eastAsia="SimSun"/>
          <w:lang w:val="en-US" w:eastAsia="zh-CN"/>
        </w:rPr>
        <w:t>Void</w:t>
      </w:r>
      <w:r>
        <w:tab/>
      </w:r>
      <w:r>
        <w:fldChar w:fldCharType="begin"/>
      </w:r>
      <w:r>
        <w:instrText xml:space="preserve"> PAGEREF _Toc200468074 \h </w:instrText>
      </w:r>
      <w:r>
        <w:fldChar w:fldCharType="separate"/>
      </w:r>
      <w:r>
        <w:t>218</w:t>
      </w:r>
      <w:r>
        <w:fldChar w:fldCharType="end"/>
      </w:r>
    </w:p>
    <w:p w14:paraId="2BAE215C" w14:textId="594D0D26"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E</w:t>
      </w:r>
      <w:r>
        <w:t xml:space="preserve">: </w:t>
      </w:r>
      <w:r w:rsidRPr="00267692">
        <w:rPr>
          <w:rFonts w:eastAsia="SimSun"/>
          <w:lang w:val="en-US" w:eastAsia="zh-CN"/>
        </w:rPr>
        <w:t>Void</w:t>
      </w:r>
      <w:r>
        <w:tab/>
      </w:r>
      <w:r>
        <w:fldChar w:fldCharType="begin"/>
      </w:r>
      <w:r>
        <w:instrText xml:space="preserve"> PAGEREF _Toc200468075 \h </w:instrText>
      </w:r>
      <w:r>
        <w:fldChar w:fldCharType="separate"/>
      </w:r>
      <w:r>
        <w:t>218</w:t>
      </w:r>
      <w:r>
        <w:fldChar w:fldCharType="end"/>
      </w:r>
    </w:p>
    <w:p w14:paraId="52428104" w14:textId="7A8F5183"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w:t>
      </w:r>
      <w:r w:rsidRPr="00267692">
        <w:rPr>
          <w:rFonts w:eastAsia="SimSun"/>
          <w:lang w:val="en-US" w:eastAsia="zh-CN"/>
        </w:rPr>
        <w:t>F</w:t>
      </w:r>
      <w:r>
        <w:t xml:space="preserve">: </w:t>
      </w:r>
      <w:r w:rsidRPr="00267692">
        <w:rPr>
          <w:rFonts w:eastAsia="SimSun"/>
          <w:lang w:val="en-US" w:eastAsia="zh-CN"/>
        </w:rPr>
        <w:t>Void</w:t>
      </w:r>
      <w:r>
        <w:tab/>
      </w:r>
      <w:r>
        <w:fldChar w:fldCharType="begin"/>
      </w:r>
      <w:r>
        <w:instrText xml:space="preserve"> PAGEREF _Toc200468076 \h </w:instrText>
      </w:r>
      <w:r>
        <w:fldChar w:fldCharType="separate"/>
      </w:r>
      <w:r>
        <w:t>218</w:t>
      </w:r>
      <w:r>
        <w:fldChar w:fldCharType="end"/>
      </w:r>
    </w:p>
    <w:p w14:paraId="5C5C51F0" w14:textId="7AAF194B" w:rsidR="009B333D" w:rsidRDefault="009B333D">
      <w:pPr>
        <w:pStyle w:val="TOC8"/>
        <w:rPr>
          <w:rFonts w:asciiTheme="minorHAnsi" w:eastAsiaTheme="minorEastAsia" w:hAnsiTheme="minorHAnsi" w:cstheme="minorBidi"/>
          <w:b w:val="0"/>
          <w:kern w:val="2"/>
          <w:sz w:val="24"/>
          <w:szCs w:val="24"/>
          <w14:ligatures w14:val="standardContextual"/>
        </w:rPr>
      </w:pPr>
      <w:r>
        <w:t xml:space="preserve">Annex G (normative): </w:t>
      </w:r>
      <w:r w:rsidRPr="00267692">
        <w:rPr>
          <w:rFonts w:eastAsia="SimSun"/>
          <w:lang w:eastAsia="zh-CN"/>
        </w:rPr>
        <w:t>NCR</w:t>
      </w:r>
      <w:r>
        <w:t>-MT RRM Testing</w:t>
      </w:r>
      <w:r>
        <w:tab/>
      </w:r>
      <w:r>
        <w:fldChar w:fldCharType="begin"/>
      </w:r>
      <w:r>
        <w:instrText xml:space="preserve"> PAGEREF _Toc200468077 \h </w:instrText>
      </w:r>
      <w:r>
        <w:fldChar w:fldCharType="separate"/>
      </w:r>
      <w:r>
        <w:t>218</w:t>
      </w:r>
      <w:r>
        <w:fldChar w:fldCharType="end"/>
      </w:r>
    </w:p>
    <w:p w14:paraId="5CC05C12" w14:textId="100CCC84"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rPr>
        <w:t>G.1</w:t>
      </w:r>
      <w:r>
        <w:rPr>
          <w:rFonts w:asciiTheme="minorHAnsi" w:eastAsiaTheme="minorEastAsia" w:hAnsiTheme="minorHAnsi" w:cstheme="minorBidi"/>
          <w:kern w:val="2"/>
          <w:sz w:val="24"/>
          <w:szCs w:val="24"/>
          <w14:ligatures w14:val="standardContextual"/>
        </w:rPr>
        <w:tab/>
      </w:r>
      <w:r w:rsidRPr="00267692">
        <w:rPr>
          <w:rFonts w:eastAsia="SimSun"/>
          <w:lang w:eastAsia="zh-CN"/>
        </w:rPr>
        <w:t>NCR</w:t>
      </w:r>
      <w:r w:rsidRPr="00267692">
        <w:rPr>
          <w:rFonts w:eastAsia="SimSun"/>
        </w:rPr>
        <w:t>-MT RRM test configurations</w:t>
      </w:r>
      <w:r>
        <w:tab/>
      </w:r>
      <w:r>
        <w:fldChar w:fldCharType="begin"/>
      </w:r>
      <w:r>
        <w:instrText xml:space="preserve"> PAGEREF _Toc200468078 \h </w:instrText>
      </w:r>
      <w:r>
        <w:fldChar w:fldCharType="separate"/>
      </w:r>
      <w:r>
        <w:t>219</w:t>
      </w:r>
      <w:r>
        <w:fldChar w:fldCharType="end"/>
      </w:r>
    </w:p>
    <w:p w14:paraId="5A99105B" w14:textId="22DAB18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G.1.1</w:t>
      </w:r>
      <w:r>
        <w:rPr>
          <w:rFonts w:asciiTheme="minorHAnsi" w:eastAsiaTheme="minorEastAsia" w:hAnsiTheme="minorHAnsi" w:cstheme="minorBidi"/>
          <w:kern w:val="2"/>
          <w:sz w:val="24"/>
          <w:szCs w:val="24"/>
          <w14:ligatures w14:val="standardContextual"/>
        </w:rPr>
        <w:tab/>
      </w:r>
      <w:r w:rsidRPr="00267692">
        <w:rPr>
          <w:rFonts w:eastAsiaTheme="minorEastAsia"/>
        </w:rPr>
        <w:t>Reference measurement channels</w:t>
      </w:r>
      <w:r>
        <w:tab/>
      </w:r>
      <w:r>
        <w:fldChar w:fldCharType="begin"/>
      </w:r>
      <w:r>
        <w:instrText xml:space="preserve"> PAGEREF _Toc200468079 \h </w:instrText>
      </w:r>
      <w:r>
        <w:fldChar w:fldCharType="separate"/>
      </w:r>
      <w:r>
        <w:t>219</w:t>
      </w:r>
      <w:r>
        <w:fldChar w:fldCharType="end"/>
      </w:r>
    </w:p>
    <w:p w14:paraId="3D154987" w14:textId="360BCAF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PDSCH</w:t>
      </w:r>
      <w:r>
        <w:tab/>
      </w:r>
      <w:r>
        <w:fldChar w:fldCharType="begin"/>
      </w:r>
      <w:r>
        <w:instrText xml:space="preserve"> PAGEREF _Toc200468080 \h </w:instrText>
      </w:r>
      <w:r>
        <w:fldChar w:fldCharType="separate"/>
      </w:r>
      <w:r>
        <w:t>219</w:t>
      </w:r>
      <w:r>
        <w:fldChar w:fldCharType="end"/>
      </w:r>
    </w:p>
    <w:p w14:paraId="74B28B0B" w14:textId="2FE00B0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_Toc200468081 \h </w:instrText>
      </w:r>
      <w:r>
        <w:fldChar w:fldCharType="separate"/>
      </w:r>
      <w:r>
        <w:t>219</w:t>
      </w:r>
      <w:r>
        <w:fldChar w:fldCharType="end"/>
      </w:r>
    </w:p>
    <w:p w14:paraId="008D1E62" w14:textId="5F76307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G.1.1.1.</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_Toc200468082 \h </w:instrText>
      </w:r>
      <w:r>
        <w:fldChar w:fldCharType="separate"/>
      </w:r>
      <w:r>
        <w:t>222</w:t>
      </w:r>
      <w:r>
        <w:fldChar w:fldCharType="end"/>
      </w:r>
    </w:p>
    <w:p w14:paraId="40D352F8" w14:textId="480D04E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CORESET</w:t>
      </w:r>
      <w:r w:rsidRPr="00267692">
        <w:rPr>
          <w:rFonts w:eastAsiaTheme="minorEastAsia"/>
          <w:snapToGrid w:val="0"/>
          <w:lang w:eastAsia="zh-CN"/>
        </w:rPr>
        <w:t xml:space="preserve"> for RMSI scheduling</w:t>
      </w:r>
      <w:r>
        <w:tab/>
      </w:r>
      <w:r>
        <w:fldChar w:fldCharType="begin"/>
      </w:r>
      <w:r>
        <w:instrText xml:space="preserve"> PAGEREF _Toc200468083 \h </w:instrText>
      </w:r>
      <w:r>
        <w:fldChar w:fldCharType="separate"/>
      </w:r>
      <w:r>
        <w:t>223</w:t>
      </w:r>
      <w:r>
        <w:fldChar w:fldCharType="end"/>
      </w:r>
    </w:p>
    <w:p w14:paraId="0622C4DF" w14:textId="2989CA1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_Toc200468084 \h </w:instrText>
      </w:r>
      <w:r>
        <w:fldChar w:fldCharType="separate"/>
      </w:r>
      <w:r>
        <w:t>223</w:t>
      </w:r>
      <w:r>
        <w:fldChar w:fldCharType="end"/>
      </w:r>
    </w:p>
    <w:p w14:paraId="7EE7569B" w14:textId="00F95EE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G.1.1.2.</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_Toc200468085 \h </w:instrText>
      </w:r>
      <w:r>
        <w:fldChar w:fldCharType="separate"/>
      </w:r>
      <w:r>
        <w:t>226</w:t>
      </w:r>
      <w:r>
        <w:fldChar w:fldCharType="end"/>
      </w:r>
    </w:p>
    <w:p w14:paraId="0BF26FF9" w14:textId="3DE1820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CORESET for RMC scheduling</w:t>
      </w:r>
      <w:r>
        <w:tab/>
      </w:r>
      <w:r>
        <w:fldChar w:fldCharType="begin"/>
      </w:r>
      <w:r>
        <w:instrText xml:space="preserve"> PAGEREF _Toc200468086 \h </w:instrText>
      </w:r>
      <w:r>
        <w:fldChar w:fldCharType="separate"/>
      </w:r>
      <w:r>
        <w:t>227</w:t>
      </w:r>
      <w:r>
        <w:fldChar w:fldCharType="end"/>
      </w:r>
    </w:p>
    <w:p w14:paraId="6EBE5A14" w14:textId="0C9E708D"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TDD</w:t>
      </w:r>
      <w:r>
        <w:tab/>
      </w:r>
      <w:r>
        <w:fldChar w:fldCharType="begin"/>
      </w:r>
      <w:r>
        <w:instrText xml:space="preserve"> PAGEREF _Toc200468087 \h </w:instrText>
      </w:r>
      <w:r>
        <w:fldChar w:fldCharType="separate"/>
      </w:r>
      <w:r>
        <w:t>227</w:t>
      </w:r>
      <w:r>
        <w:fldChar w:fldCharType="end"/>
      </w:r>
    </w:p>
    <w:p w14:paraId="17929B11" w14:textId="0ADF66B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G.1.1.3.</w:t>
      </w:r>
      <w:r w:rsidRPr="00267692">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lang w:val="en-US" w:eastAsia="zh-CN"/>
        </w:rPr>
        <w:t>F</w:t>
      </w:r>
      <w:r w:rsidRPr="00267692">
        <w:rPr>
          <w:rFonts w:eastAsiaTheme="minorEastAsia"/>
          <w:snapToGrid w:val="0"/>
        </w:rPr>
        <w:t>DD</w:t>
      </w:r>
      <w:r>
        <w:tab/>
      </w:r>
      <w:r>
        <w:fldChar w:fldCharType="begin"/>
      </w:r>
      <w:r>
        <w:instrText xml:space="preserve"> PAGEREF _Toc200468088 \h </w:instrText>
      </w:r>
      <w:r>
        <w:fldChar w:fldCharType="separate"/>
      </w:r>
      <w:r>
        <w:t>228</w:t>
      </w:r>
      <w:r>
        <w:fldChar w:fldCharType="end"/>
      </w:r>
    </w:p>
    <w:p w14:paraId="6E53A0EE" w14:textId="221043BF"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G.1.2</w:t>
      </w:r>
      <w:r>
        <w:rPr>
          <w:rFonts w:asciiTheme="minorHAnsi" w:eastAsiaTheme="minorEastAsia" w:hAnsiTheme="minorHAnsi" w:cstheme="minorBidi"/>
          <w:kern w:val="2"/>
          <w:sz w:val="24"/>
          <w:szCs w:val="24"/>
          <w14:ligatures w14:val="standardContextual"/>
        </w:rPr>
        <w:tab/>
      </w:r>
      <w:r w:rsidRPr="00267692">
        <w:rPr>
          <w:rFonts w:eastAsiaTheme="minorEastAsia"/>
        </w:rPr>
        <w:t>OFDMA channel noise generator (OCNG)</w:t>
      </w:r>
      <w:r>
        <w:tab/>
      </w:r>
      <w:r>
        <w:fldChar w:fldCharType="begin"/>
      </w:r>
      <w:r>
        <w:instrText xml:space="preserve"> PAGEREF _Toc200468089 \h </w:instrText>
      </w:r>
      <w:r>
        <w:fldChar w:fldCharType="separate"/>
      </w:r>
      <w:r>
        <w:t>229</w:t>
      </w:r>
      <w:r>
        <w:fldChar w:fldCharType="end"/>
      </w:r>
    </w:p>
    <w:p w14:paraId="1951CEC9" w14:textId="7025316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G.1.2.1</w:t>
      </w:r>
      <w:r>
        <w:rPr>
          <w:rFonts w:asciiTheme="minorHAnsi" w:eastAsiaTheme="minorEastAsia" w:hAnsiTheme="minorHAnsi" w:cstheme="minorBidi"/>
          <w:kern w:val="2"/>
          <w:sz w:val="24"/>
          <w:szCs w:val="24"/>
          <w14:ligatures w14:val="standardContextual"/>
        </w:rPr>
        <w:tab/>
      </w:r>
      <w:r w:rsidRPr="00267692">
        <w:rPr>
          <w:rFonts w:eastAsiaTheme="minorEastAsia"/>
        </w:rPr>
        <w:t>Generic OFDMA Channel Noise Generator (OCNG)</w:t>
      </w:r>
      <w:r>
        <w:tab/>
      </w:r>
      <w:r>
        <w:fldChar w:fldCharType="begin"/>
      </w:r>
      <w:r>
        <w:instrText xml:space="preserve"> PAGEREF _Toc200468090 \h </w:instrText>
      </w:r>
      <w:r>
        <w:fldChar w:fldCharType="separate"/>
      </w:r>
      <w:r>
        <w:t>229</w:t>
      </w:r>
      <w:r>
        <w:fldChar w:fldCharType="end"/>
      </w:r>
    </w:p>
    <w:p w14:paraId="7276C677" w14:textId="3183646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1: Generic OCNG pattern for all unused REs</w:t>
      </w:r>
      <w:r>
        <w:tab/>
      </w:r>
      <w:r>
        <w:fldChar w:fldCharType="begin"/>
      </w:r>
      <w:r>
        <w:instrText xml:space="preserve"> PAGEREF _Toc200468091 \h </w:instrText>
      </w:r>
      <w:r>
        <w:fldChar w:fldCharType="separate"/>
      </w:r>
      <w:r>
        <w:t>229</w:t>
      </w:r>
      <w:r>
        <w:fldChar w:fldCharType="end"/>
      </w:r>
    </w:p>
    <w:p w14:paraId="51A8AE14" w14:textId="143585F8"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2: Generic OCNG pattern for all unused REs for 2AoA setup</w:t>
      </w:r>
      <w:r>
        <w:tab/>
      </w:r>
      <w:r>
        <w:fldChar w:fldCharType="begin"/>
      </w:r>
      <w:r>
        <w:instrText xml:space="preserve"> PAGEREF _Toc200468092 \h </w:instrText>
      </w:r>
      <w:r>
        <w:fldChar w:fldCharType="separate"/>
      </w:r>
      <w:r>
        <w:t>229</w:t>
      </w:r>
      <w:r>
        <w:fldChar w:fldCharType="end"/>
      </w:r>
    </w:p>
    <w:p w14:paraId="4F2B1001" w14:textId="2149823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3: Generic OCNG pattern for unused REs in the same bandwidth as PDSCH RMC</w:t>
      </w:r>
      <w:r>
        <w:tab/>
      </w:r>
      <w:r>
        <w:fldChar w:fldCharType="begin"/>
      </w:r>
      <w:r>
        <w:instrText xml:space="preserve"> PAGEREF _Toc200468093 \h </w:instrText>
      </w:r>
      <w:r>
        <w:fldChar w:fldCharType="separate"/>
      </w:r>
      <w:r>
        <w:t>230</w:t>
      </w:r>
      <w:r>
        <w:fldChar w:fldCharType="end"/>
      </w:r>
    </w:p>
    <w:p w14:paraId="4211CEEE" w14:textId="3F3C2D3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OCNG pattern 4: Generic OCNG pattern for all unused REs outside SSB slot(s)</w:t>
      </w:r>
      <w:r>
        <w:tab/>
      </w:r>
      <w:r>
        <w:fldChar w:fldCharType="begin"/>
      </w:r>
      <w:r>
        <w:instrText xml:space="preserve"> PAGEREF _Toc200468094 \h </w:instrText>
      </w:r>
      <w:r>
        <w:fldChar w:fldCharType="separate"/>
      </w:r>
      <w:r>
        <w:t>230</w:t>
      </w:r>
      <w:r>
        <w:fldChar w:fldCharType="end"/>
      </w:r>
    </w:p>
    <w:p w14:paraId="403C4EC3" w14:textId="1D4E753B"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G.1.3</w:t>
      </w:r>
      <w:r>
        <w:rPr>
          <w:rFonts w:asciiTheme="minorHAnsi" w:eastAsiaTheme="minorEastAsia" w:hAnsiTheme="minorHAnsi" w:cstheme="minorBidi"/>
          <w:kern w:val="2"/>
          <w:sz w:val="24"/>
          <w:szCs w:val="24"/>
          <w14:ligatures w14:val="standardContextual"/>
        </w:rPr>
        <w:tab/>
      </w:r>
      <w:r w:rsidRPr="00267692">
        <w:rPr>
          <w:rFonts w:eastAsiaTheme="minorEastAsia"/>
        </w:rPr>
        <w:t>Antenna configurations</w:t>
      </w:r>
      <w:r>
        <w:tab/>
      </w:r>
      <w:r>
        <w:fldChar w:fldCharType="begin"/>
      </w:r>
      <w:r>
        <w:instrText xml:space="preserve"> PAGEREF _Toc200468095 \h </w:instrText>
      </w:r>
      <w:r>
        <w:fldChar w:fldCharType="separate"/>
      </w:r>
      <w:r>
        <w:t>230</w:t>
      </w:r>
      <w:r>
        <w:fldChar w:fldCharType="end"/>
      </w:r>
    </w:p>
    <w:p w14:paraId="64A6618F" w14:textId="2061F9C2"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configurations for FR1</w:t>
      </w:r>
      <w:r>
        <w:tab/>
      </w:r>
      <w:r>
        <w:fldChar w:fldCharType="begin"/>
      </w:r>
      <w:r>
        <w:instrText xml:space="preserve"> PAGEREF _Toc200468096 \h </w:instrText>
      </w:r>
      <w:r>
        <w:fldChar w:fldCharType="separate"/>
      </w:r>
      <w:r>
        <w:t>230</w:t>
      </w:r>
      <w:r>
        <w:fldChar w:fldCharType="end"/>
      </w:r>
    </w:p>
    <w:p w14:paraId="5DF9992B" w14:textId="3F28231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connection</w:t>
      </w:r>
      <w:r w:rsidRPr="00267692">
        <w:rPr>
          <w:rFonts w:eastAsiaTheme="minorEastAsia"/>
          <w:snapToGrid w:val="0"/>
          <w:lang w:eastAsia="zh-CN"/>
        </w:rPr>
        <w:t xml:space="preserve"> for 4 Rx capable NCR-MT</w:t>
      </w:r>
      <w:r>
        <w:tab/>
      </w:r>
      <w:r>
        <w:fldChar w:fldCharType="begin"/>
      </w:r>
      <w:r>
        <w:instrText xml:space="preserve"> PAGEREF _Toc200468097 \h </w:instrText>
      </w:r>
      <w:r>
        <w:fldChar w:fldCharType="separate"/>
      </w:r>
      <w:r>
        <w:t>231</w:t>
      </w:r>
      <w:r>
        <w:fldChar w:fldCharType="end"/>
      </w:r>
    </w:p>
    <w:p w14:paraId="4B75E7E1" w14:textId="12F66F5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Theme="minorEastAsia"/>
        </w:rPr>
        <w:t>G.1.3.1.1.1</w:t>
      </w:r>
      <w:r>
        <w:rPr>
          <w:rFonts w:asciiTheme="minorHAnsi" w:eastAsiaTheme="minorEastAsia" w:hAnsiTheme="minorHAnsi" w:cstheme="minorBidi"/>
          <w:kern w:val="2"/>
          <w:sz w:val="24"/>
          <w:szCs w:val="24"/>
          <w14:ligatures w14:val="standardContextual"/>
        </w:rPr>
        <w:tab/>
      </w:r>
      <w:r w:rsidRPr="00267692">
        <w:rPr>
          <w:rFonts w:eastAsiaTheme="minorEastAsia"/>
        </w:rPr>
        <w:t>Introduction</w:t>
      </w:r>
      <w:r>
        <w:tab/>
      </w:r>
      <w:r>
        <w:fldChar w:fldCharType="begin"/>
      </w:r>
      <w:r>
        <w:instrText xml:space="preserve"> PAGEREF _Toc200468098 \h </w:instrText>
      </w:r>
      <w:r>
        <w:fldChar w:fldCharType="separate"/>
      </w:r>
      <w:r>
        <w:t>231</w:t>
      </w:r>
      <w:r>
        <w:fldChar w:fldCharType="end"/>
      </w:r>
    </w:p>
    <w:p w14:paraId="054D73BD" w14:textId="53F77CA6"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Theme="minorEastAsia"/>
        </w:rPr>
        <w:t>G.1.3.1.1.2</w:t>
      </w:r>
      <w:r>
        <w:rPr>
          <w:rFonts w:asciiTheme="minorHAnsi" w:eastAsiaTheme="minorEastAsia" w:hAnsiTheme="minorHAnsi" w:cstheme="minorBidi"/>
          <w:kern w:val="2"/>
          <w:sz w:val="24"/>
          <w:szCs w:val="24"/>
          <w14:ligatures w14:val="standardContextual"/>
        </w:rPr>
        <w:tab/>
      </w:r>
      <w:r w:rsidRPr="00267692">
        <w:rPr>
          <w:rFonts w:eastAsiaTheme="minorEastAsia"/>
        </w:rPr>
        <w:t>Principle of testing</w:t>
      </w:r>
      <w:r>
        <w:tab/>
      </w:r>
      <w:r>
        <w:fldChar w:fldCharType="begin"/>
      </w:r>
      <w:r>
        <w:instrText xml:space="preserve"> PAGEREF _Toc200468099 \h </w:instrText>
      </w:r>
      <w:r>
        <w:fldChar w:fldCharType="separate"/>
      </w:r>
      <w:r>
        <w:t>231</w:t>
      </w:r>
      <w:r>
        <w:fldChar w:fldCharType="end"/>
      </w:r>
    </w:p>
    <w:p w14:paraId="075DDAB4" w14:textId="18EB92A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Antenna configurations for FR2</w:t>
      </w:r>
      <w:r>
        <w:tab/>
      </w:r>
      <w:r>
        <w:fldChar w:fldCharType="begin"/>
      </w:r>
      <w:r>
        <w:instrText xml:space="preserve"> PAGEREF _Toc200468100 \h </w:instrText>
      </w:r>
      <w:r>
        <w:fldChar w:fldCharType="separate"/>
      </w:r>
      <w:r>
        <w:t>232</w:t>
      </w:r>
      <w:r>
        <w:fldChar w:fldCharType="end"/>
      </w:r>
    </w:p>
    <w:p w14:paraId="369BD1FB" w14:textId="59A1C29C"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G.1.4</w:t>
      </w:r>
      <w:r>
        <w:rPr>
          <w:rFonts w:asciiTheme="minorHAnsi" w:eastAsiaTheme="minorEastAsia" w:hAnsiTheme="minorHAnsi" w:cstheme="minorBidi"/>
          <w:kern w:val="2"/>
          <w:sz w:val="24"/>
          <w:szCs w:val="24"/>
          <w14:ligatures w14:val="standardContextual"/>
        </w:rPr>
        <w:tab/>
      </w:r>
      <w:r w:rsidRPr="00267692">
        <w:rPr>
          <w:rFonts w:eastAsiaTheme="minorEastAsia"/>
        </w:rPr>
        <w:t>BWP configurations</w:t>
      </w:r>
      <w:r>
        <w:tab/>
      </w:r>
      <w:r>
        <w:fldChar w:fldCharType="begin"/>
      </w:r>
      <w:r>
        <w:instrText xml:space="preserve"> PAGEREF _Toc200468101 \h </w:instrText>
      </w:r>
      <w:r>
        <w:fldChar w:fldCharType="separate"/>
      </w:r>
      <w:r>
        <w:t>232</w:t>
      </w:r>
      <w:r>
        <w:fldChar w:fldCharType="end"/>
      </w:r>
    </w:p>
    <w:p w14:paraId="12D35291" w14:textId="034F9BD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Introduction</w:t>
      </w:r>
      <w:r>
        <w:tab/>
      </w:r>
      <w:r>
        <w:fldChar w:fldCharType="begin"/>
      </w:r>
      <w:r>
        <w:instrText xml:space="preserve"> PAGEREF _Toc200468102 \h </w:instrText>
      </w:r>
      <w:r>
        <w:fldChar w:fldCharType="separate"/>
      </w:r>
      <w:r>
        <w:t>232</w:t>
      </w:r>
      <w:r>
        <w:fldChar w:fldCharType="end"/>
      </w:r>
    </w:p>
    <w:p w14:paraId="501349FC" w14:textId="534E201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Downlink BWP configurations</w:t>
      </w:r>
      <w:r>
        <w:tab/>
      </w:r>
      <w:r>
        <w:fldChar w:fldCharType="begin"/>
      </w:r>
      <w:r>
        <w:instrText xml:space="preserve"> PAGEREF _Toc200468103 \h </w:instrText>
      </w:r>
      <w:r>
        <w:fldChar w:fldCharType="separate"/>
      </w:r>
      <w:r>
        <w:t>232</w:t>
      </w:r>
      <w:r>
        <w:fldChar w:fldCharType="end"/>
      </w:r>
    </w:p>
    <w:p w14:paraId="0F0A2310" w14:textId="2B33DE5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Initial BWP</w:t>
      </w:r>
      <w:r>
        <w:tab/>
      </w:r>
      <w:r>
        <w:fldChar w:fldCharType="begin"/>
      </w:r>
      <w:r>
        <w:instrText xml:space="preserve"> PAGEREF _Toc200468104 \h </w:instrText>
      </w:r>
      <w:r>
        <w:fldChar w:fldCharType="separate"/>
      </w:r>
      <w:r>
        <w:t>232</w:t>
      </w:r>
      <w:r>
        <w:fldChar w:fldCharType="end"/>
      </w:r>
    </w:p>
    <w:p w14:paraId="12EFE07A" w14:textId="4DAB048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Dedicated BWP</w:t>
      </w:r>
      <w:r>
        <w:tab/>
      </w:r>
      <w:r>
        <w:fldChar w:fldCharType="begin"/>
      </w:r>
      <w:r>
        <w:instrText xml:space="preserve"> PAGEREF _Toc200468105 \h </w:instrText>
      </w:r>
      <w:r>
        <w:fldChar w:fldCharType="separate"/>
      </w:r>
      <w:r>
        <w:t>233</w:t>
      </w:r>
      <w:r>
        <w:fldChar w:fldCharType="end"/>
      </w:r>
    </w:p>
    <w:p w14:paraId="17835CA0" w14:textId="54F5FAB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Uplink BWP configurations</w:t>
      </w:r>
      <w:r>
        <w:tab/>
      </w:r>
      <w:r>
        <w:fldChar w:fldCharType="begin"/>
      </w:r>
      <w:r>
        <w:instrText xml:space="preserve"> PAGEREF _Toc200468106 \h </w:instrText>
      </w:r>
      <w:r>
        <w:fldChar w:fldCharType="separate"/>
      </w:r>
      <w:r>
        <w:t>233</w:t>
      </w:r>
      <w:r>
        <w:fldChar w:fldCharType="end"/>
      </w:r>
    </w:p>
    <w:p w14:paraId="2585115C" w14:textId="03404DC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Initial BWP</w:t>
      </w:r>
      <w:r>
        <w:tab/>
      </w:r>
      <w:r>
        <w:fldChar w:fldCharType="begin"/>
      </w:r>
      <w:r>
        <w:instrText xml:space="preserve"> PAGEREF _Toc200468107 \h </w:instrText>
      </w:r>
      <w:r>
        <w:fldChar w:fldCharType="separate"/>
      </w:r>
      <w:r>
        <w:t>233</w:t>
      </w:r>
      <w:r>
        <w:fldChar w:fldCharType="end"/>
      </w:r>
    </w:p>
    <w:p w14:paraId="7CF7C8D7" w14:textId="0F36B9A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Dedicated BWP</w:t>
      </w:r>
      <w:r>
        <w:tab/>
      </w:r>
      <w:r>
        <w:fldChar w:fldCharType="begin"/>
      </w:r>
      <w:r>
        <w:instrText xml:space="preserve"> PAGEREF _Toc200468108 \h </w:instrText>
      </w:r>
      <w:r>
        <w:fldChar w:fldCharType="separate"/>
      </w:r>
      <w:r>
        <w:t>233</w:t>
      </w:r>
      <w:r>
        <w:fldChar w:fldCharType="end"/>
      </w:r>
    </w:p>
    <w:p w14:paraId="48E0D8D1" w14:textId="66440D86"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lastRenderedPageBreak/>
        <w:t>G.1.5</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w:t>
      </w:r>
      <w:r>
        <w:tab/>
      </w:r>
      <w:r>
        <w:fldChar w:fldCharType="begin"/>
      </w:r>
      <w:r>
        <w:instrText xml:space="preserve"> PAGEREF _Toc200468109 \h </w:instrText>
      </w:r>
      <w:r>
        <w:fldChar w:fldCharType="separate"/>
      </w:r>
      <w:r>
        <w:t>234</w:t>
      </w:r>
      <w:r>
        <w:fldChar w:fldCharType="end"/>
      </w:r>
    </w:p>
    <w:p w14:paraId="74EA9560" w14:textId="13CC3AB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G.1.5.1</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 for FR1</w:t>
      </w:r>
      <w:r>
        <w:tab/>
      </w:r>
      <w:r>
        <w:fldChar w:fldCharType="begin"/>
      </w:r>
      <w:r>
        <w:instrText xml:space="preserve"> PAGEREF _Toc200468110 \h </w:instrText>
      </w:r>
      <w:r>
        <w:fldChar w:fldCharType="separate"/>
      </w:r>
      <w:r>
        <w:t>234</w:t>
      </w:r>
      <w:r>
        <w:fldChar w:fldCharType="end"/>
      </w:r>
    </w:p>
    <w:p w14:paraId="667180B4" w14:textId="1DC16D2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G.1.5.1.1</w:t>
      </w:r>
      <w:r>
        <w:rPr>
          <w:rFonts w:asciiTheme="minorHAnsi" w:eastAsiaTheme="minorEastAsia" w:hAnsiTheme="minorHAnsi" w:cstheme="minorBidi"/>
          <w:kern w:val="2"/>
          <w:sz w:val="24"/>
          <w:szCs w:val="24"/>
          <w14:ligatures w14:val="standardContextual"/>
        </w:rPr>
        <w:tab/>
      </w:r>
      <w:r w:rsidRPr="00267692">
        <w:rPr>
          <w:rFonts w:eastAsiaTheme="minorEastAsia"/>
        </w:rPr>
        <w:t>SSB pattern 1 in FR1: SSB allocation for SSB SCS=15 kHz</w:t>
      </w:r>
      <w:r>
        <w:tab/>
      </w:r>
      <w:r>
        <w:fldChar w:fldCharType="begin"/>
      </w:r>
      <w:r>
        <w:instrText xml:space="preserve"> PAGEREF _Toc200468111 \h </w:instrText>
      </w:r>
      <w:r>
        <w:fldChar w:fldCharType="separate"/>
      </w:r>
      <w:r>
        <w:t>234</w:t>
      </w:r>
      <w:r>
        <w:fldChar w:fldCharType="end"/>
      </w:r>
    </w:p>
    <w:p w14:paraId="2B636AE9" w14:textId="3E2E941F"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G.1.5.1.2</w:t>
      </w:r>
      <w:r>
        <w:rPr>
          <w:rFonts w:asciiTheme="minorHAnsi" w:eastAsiaTheme="minorEastAsia" w:hAnsiTheme="minorHAnsi" w:cstheme="minorBidi"/>
          <w:kern w:val="2"/>
          <w:sz w:val="24"/>
          <w:szCs w:val="24"/>
          <w14:ligatures w14:val="standardContextual"/>
        </w:rPr>
        <w:tab/>
      </w:r>
      <w:r w:rsidRPr="00267692">
        <w:rPr>
          <w:rFonts w:eastAsiaTheme="minorEastAsia"/>
        </w:rPr>
        <w:t>SSB pattern 2 in FR1: SSB allocation for SSB SCS=30 kHz</w:t>
      </w:r>
      <w:r>
        <w:tab/>
      </w:r>
      <w:r>
        <w:fldChar w:fldCharType="begin"/>
      </w:r>
      <w:r>
        <w:instrText xml:space="preserve"> PAGEREF _Toc200468112 \h </w:instrText>
      </w:r>
      <w:r>
        <w:fldChar w:fldCharType="separate"/>
      </w:r>
      <w:r>
        <w:t>234</w:t>
      </w:r>
      <w:r>
        <w:fldChar w:fldCharType="end"/>
      </w:r>
    </w:p>
    <w:p w14:paraId="2009273E" w14:textId="01F6E87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G.1.5.1.3</w:t>
      </w:r>
      <w:r>
        <w:rPr>
          <w:rFonts w:asciiTheme="minorHAnsi" w:eastAsiaTheme="minorEastAsia" w:hAnsiTheme="minorHAnsi" w:cstheme="minorBidi"/>
          <w:kern w:val="2"/>
          <w:sz w:val="24"/>
          <w:szCs w:val="24"/>
          <w14:ligatures w14:val="standardContextual"/>
        </w:rPr>
        <w:tab/>
      </w:r>
      <w:r w:rsidRPr="00267692">
        <w:rPr>
          <w:rFonts w:eastAsiaTheme="minorEastAsia"/>
        </w:rPr>
        <w:t>SSB pattern 3 in FR1: SSB allocation for SSB SCS=15 kHz</w:t>
      </w:r>
      <w:r>
        <w:tab/>
      </w:r>
      <w:r>
        <w:fldChar w:fldCharType="begin"/>
      </w:r>
      <w:r>
        <w:instrText xml:space="preserve"> PAGEREF _Toc200468113 \h </w:instrText>
      </w:r>
      <w:r>
        <w:fldChar w:fldCharType="separate"/>
      </w:r>
      <w:r>
        <w:t>235</w:t>
      </w:r>
      <w:r>
        <w:fldChar w:fldCharType="end"/>
      </w:r>
    </w:p>
    <w:p w14:paraId="1A332AA6" w14:textId="785968E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G.1.5.1.4</w:t>
      </w:r>
      <w:r>
        <w:rPr>
          <w:rFonts w:asciiTheme="minorHAnsi" w:eastAsiaTheme="minorEastAsia" w:hAnsiTheme="minorHAnsi" w:cstheme="minorBidi"/>
          <w:kern w:val="2"/>
          <w:sz w:val="24"/>
          <w:szCs w:val="24"/>
          <w14:ligatures w14:val="standardContextual"/>
        </w:rPr>
        <w:tab/>
      </w:r>
      <w:r w:rsidRPr="00267692">
        <w:rPr>
          <w:rFonts w:eastAsiaTheme="minorEastAsia"/>
        </w:rPr>
        <w:t>SSB pattern 4 in FR1: SSB allocation for SSB SCS=30 kHz</w:t>
      </w:r>
      <w:r>
        <w:tab/>
      </w:r>
      <w:r>
        <w:fldChar w:fldCharType="begin"/>
      </w:r>
      <w:r>
        <w:instrText xml:space="preserve"> PAGEREF _Toc200468114 \h </w:instrText>
      </w:r>
      <w:r>
        <w:fldChar w:fldCharType="separate"/>
      </w:r>
      <w:r>
        <w:t>235</w:t>
      </w:r>
      <w:r>
        <w:fldChar w:fldCharType="end"/>
      </w:r>
    </w:p>
    <w:p w14:paraId="37F7F3D4" w14:textId="3A75D12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G.1.5.1.5</w:t>
      </w:r>
      <w:r>
        <w:rPr>
          <w:rFonts w:asciiTheme="minorHAnsi" w:eastAsiaTheme="minorEastAsia" w:hAnsiTheme="minorHAnsi" w:cstheme="minorBidi"/>
          <w:kern w:val="2"/>
          <w:sz w:val="24"/>
          <w:szCs w:val="24"/>
          <w14:ligatures w14:val="standardContextual"/>
        </w:rPr>
        <w:tab/>
      </w:r>
      <w:r w:rsidRPr="00267692">
        <w:rPr>
          <w:rFonts w:eastAsiaTheme="minorEastAsia"/>
        </w:rPr>
        <w:t xml:space="preserve">SSB pattern 5 in FR1: </w:t>
      </w:r>
      <w:r w:rsidRPr="00267692">
        <w:rPr>
          <w:rFonts w:eastAsiaTheme="minorEastAsia"/>
          <w:lang w:eastAsia="ja-JP"/>
        </w:rPr>
        <w:t xml:space="preserve">SSB </w:t>
      </w:r>
      <w:r w:rsidRPr="00267692">
        <w:rPr>
          <w:rFonts w:eastAsiaTheme="minorEastAsia"/>
        </w:rPr>
        <w:t>allocation</w:t>
      </w:r>
      <w:r w:rsidRPr="00267692">
        <w:rPr>
          <w:rFonts w:eastAsiaTheme="minorEastAsia"/>
          <w:lang w:eastAsia="ja-JP"/>
        </w:rPr>
        <w:t xml:space="preserve"> for SSB SCS=15 kHz starting from odd SFN</w:t>
      </w:r>
      <w:r>
        <w:tab/>
      </w:r>
      <w:r>
        <w:fldChar w:fldCharType="begin"/>
      </w:r>
      <w:r>
        <w:instrText xml:space="preserve"> PAGEREF _Toc200468115 \h </w:instrText>
      </w:r>
      <w:r>
        <w:fldChar w:fldCharType="separate"/>
      </w:r>
      <w:r>
        <w:t>236</w:t>
      </w:r>
      <w:r>
        <w:fldChar w:fldCharType="end"/>
      </w:r>
    </w:p>
    <w:p w14:paraId="3E51D778" w14:textId="1199B59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G.1.5.1.6</w:t>
      </w:r>
      <w:r>
        <w:rPr>
          <w:rFonts w:asciiTheme="minorHAnsi" w:eastAsiaTheme="minorEastAsia" w:hAnsiTheme="minorHAnsi" w:cstheme="minorBidi"/>
          <w:kern w:val="2"/>
          <w:sz w:val="24"/>
          <w:szCs w:val="24"/>
          <w14:ligatures w14:val="standardContextual"/>
        </w:rPr>
        <w:tab/>
      </w:r>
      <w:r w:rsidRPr="00267692">
        <w:rPr>
          <w:rFonts w:eastAsiaTheme="minorEastAsia"/>
        </w:rPr>
        <w:t>SSB pattern 6 in FR1: SSB allocation for SSB SCS=30 kHz starting from odd SFN</w:t>
      </w:r>
      <w:r>
        <w:tab/>
      </w:r>
      <w:r>
        <w:fldChar w:fldCharType="begin"/>
      </w:r>
      <w:r>
        <w:instrText xml:space="preserve"> PAGEREF _Toc200468116 \h </w:instrText>
      </w:r>
      <w:r>
        <w:fldChar w:fldCharType="separate"/>
      </w:r>
      <w:r>
        <w:t>236</w:t>
      </w:r>
      <w:r>
        <w:fldChar w:fldCharType="end"/>
      </w:r>
    </w:p>
    <w:p w14:paraId="64C3ED0F" w14:textId="55B2FF18"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G.1.5.2</w:t>
      </w:r>
      <w:r>
        <w:rPr>
          <w:rFonts w:asciiTheme="minorHAnsi" w:eastAsiaTheme="minorEastAsia" w:hAnsiTheme="minorHAnsi" w:cstheme="minorBidi"/>
          <w:kern w:val="2"/>
          <w:sz w:val="24"/>
          <w:szCs w:val="24"/>
          <w14:ligatures w14:val="standardContextual"/>
        </w:rPr>
        <w:tab/>
      </w:r>
      <w:r w:rsidRPr="00267692">
        <w:rPr>
          <w:rFonts w:eastAsiaTheme="minorEastAsia"/>
        </w:rPr>
        <w:t>SSB Configurations for FR2</w:t>
      </w:r>
      <w:r>
        <w:tab/>
      </w:r>
      <w:r>
        <w:fldChar w:fldCharType="begin"/>
      </w:r>
      <w:r>
        <w:instrText xml:space="preserve"> PAGEREF _Toc200468117 \h </w:instrText>
      </w:r>
      <w:r>
        <w:fldChar w:fldCharType="separate"/>
      </w:r>
      <w:r>
        <w:t>237</w:t>
      </w:r>
      <w:r>
        <w:fldChar w:fldCharType="end"/>
      </w:r>
    </w:p>
    <w:p w14:paraId="4B6A49D1" w14:textId="1E8A03C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G.1.5.2.1</w:t>
      </w:r>
      <w:r>
        <w:rPr>
          <w:rFonts w:asciiTheme="minorHAnsi" w:eastAsiaTheme="minorEastAsia" w:hAnsiTheme="minorHAnsi" w:cstheme="minorBidi"/>
          <w:kern w:val="2"/>
          <w:sz w:val="24"/>
          <w:szCs w:val="24"/>
          <w14:ligatures w14:val="standardContextual"/>
        </w:rPr>
        <w:tab/>
      </w:r>
      <w:r w:rsidRPr="00267692">
        <w:rPr>
          <w:rFonts w:eastAsiaTheme="minorEastAsia"/>
        </w:rPr>
        <w:t>SSB pattern 1 in FR2: SSB allocation for SSB SCS=120 kHz</w:t>
      </w:r>
      <w:r>
        <w:tab/>
      </w:r>
      <w:r>
        <w:fldChar w:fldCharType="begin"/>
      </w:r>
      <w:r>
        <w:instrText xml:space="preserve"> PAGEREF _Toc200468118 \h </w:instrText>
      </w:r>
      <w:r>
        <w:fldChar w:fldCharType="separate"/>
      </w:r>
      <w:r>
        <w:t>237</w:t>
      </w:r>
      <w:r>
        <w:fldChar w:fldCharType="end"/>
      </w:r>
    </w:p>
    <w:p w14:paraId="479EA9F2" w14:textId="114090B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G.1.5.2.2</w:t>
      </w:r>
      <w:r>
        <w:rPr>
          <w:rFonts w:asciiTheme="minorHAnsi" w:eastAsiaTheme="minorEastAsia" w:hAnsiTheme="minorHAnsi" w:cstheme="minorBidi"/>
          <w:kern w:val="2"/>
          <w:sz w:val="24"/>
          <w:szCs w:val="24"/>
          <w14:ligatures w14:val="standardContextual"/>
        </w:rPr>
        <w:tab/>
      </w:r>
      <w:r w:rsidRPr="00267692">
        <w:rPr>
          <w:rFonts w:eastAsiaTheme="minorEastAsia"/>
        </w:rPr>
        <w:t>SSB pattern 2 in FR2: SSB allocation for SSB SCS=240 kHz</w:t>
      </w:r>
      <w:r>
        <w:tab/>
      </w:r>
      <w:r>
        <w:fldChar w:fldCharType="begin"/>
      </w:r>
      <w:r>
        <w:instrText xml:space="preserve"> PAGEREF _Toc200468119 \h </w:instrText>
      </w:r>
      <w:r>
        <w:fldChar w:fldCharType="separate"/>
      </w:r>
      <w:r>
        <w:t>237</w:t>
      </w:r>
      <w:r>
        <w:fldChar w:fldCharType="end"/>
      </w:r>
    </w:p>
    <w:p w14:paraId="2CEA8CA5" w14:textId="3E4E1063"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G.1.5.2.3</w:t>
      </w:r>
      <w:r>
        <w:rPr>
          <w:rFonts w:asciiTheme="minorHAnsi" w:eastAsiaTheme="minorEastAsia" w:hAnsiTheme="minorHAnsi" w:cstheme="minorBidi"/>
          <w:kern w:val="2"/>
          <w:sz w:val="24"/>
          <w:szCs w:val="24"/>
          <w14:ligatures w14:val="standardContextual"/>
        </w:rPr>
        <w:tab/>
      </w:r>
      <w:r w:rsidRPr="00267692">
        <w:rPr>
          <w:rFonts w:eastAsiaTheme="minorEastAsia"/>
        </w:rPr>
        <w:t>SSB pattern 3 in FR2: SSB allocation for SSB SCS=120 kHz</w:t>
      </w:r>
      <w:r>
        <w:tab/>
      </w:r>
      <w:r>
        <w:fldChar w:fldCharType="begin"/>
      </w:r>
      <w:r>
        <w:instrText xml:space="preserve"> PAGEREF _Toc200468120 \h </w:instrText>
      </w:r>
      <w:r>
        <w:fldChar w:fldCharType="separate"/>
      </w:r>
      <w:r>
        <w:t>237</w:t>
      </w:r>
      <w:r>
        <w:fldChar w:fldCharType="end"/>
      </w:r>
    </w:p>
    <w:p w14:paraId="3D2266B7" w14:textId="6178DFB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G.1.5.2.4</w:t>
      </w:r>
      <w:r>
        <w:rPr>
          <w:rFonts w:asciiTheme="minorHAnsi" w:eastAsiaTheme="minorEastAsia" w:hAnsiTheme="minorHAnsi" w:cstheme="minorBidi"/>
          <w:kern w:val="2"/>
          <w:sz w:val="24"/>
          <w:szCs w:val="24"/>
          <w14:ligatures w14:val="standardContextual"/>
        </w:rPr>
        <w:tab/>
      </w:r>
      <w:r w:rsidRPr="00267692">
        <w:rPr>
          <w:rFonts w:eastAsiaTheme="minorEastAsia"/>
        </w:rPr>
        <w:t>SSB pattern 4 in FR2: SSB allocation for SSB SCS=240 kHz</w:t>
      </w:r>
      <w:r>
        <w:tab/>
      </w:r>
      <w:r>
        <w:fldChar w:fldCharType="begin"/>
      </w:r>
      <w:r>
        <w:instrText xml:space="preserve"> PAGEREF _Toc200468121 \h </w:instrText>
      </w:r>
      <w:r>
        <w:fldChar w:fldCharType="separate"/>
      </w:r>
      <w:r>
        <w:t>238</w:t>
      </w:r>
      <w:r>
        <w:fldChar w:fldCharType="end"/>
      </w:r>
    </w:p>
    <w:p w14:paraId="6BCB4CF9" w14:textId="603C780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G.1.5.2.5</w:t>
      </w:r>
      <w:r>
        <w:rPr>
          <w:rFonts w:asciiTheme="minorHAnsi" w:eastAsiaTheme="minorEastAsia" w:hAnsiTheme="minorHAnsi" w:cstheme="minorBidi"/>
          <w:kern w:val="2"/>
          <w:sz w:val="24"/>
          <w:szCs w:val="24"/>
          <w14:ligatures w14:val="standardContextual"/>
        </w:rPr>
        <w:tab/>
      </w:r>
      <w:r w:rsidRPr="00267692">
        <w:rPr>
          <w:rFonts w:eastAsiaTheme="minorEastAsia"/>
        </w:rPr>
        <w:t>SSB pattern 5 in FR2: SSB allocation for SSB SCS=120 kHz</w:t>
      </w:r>
      <w:r>
        <w:tab/>
      </w:r>
      <w:r>
        <w:fldChar w:fldCharType="begin"/>
      </w:r>
      <w:r>
        <w:instrText xml:space="preserve"> PAGEREF _Toc200468122 \h </w:instrText>
      </w:r>
      <w:r>
        <w:fldChar w:fldCharType="separate"/>
      </w:r>
      <w:r>
        <w:t>238</w:t>
      </w:r>
      <w:r>
        <w:fldChar w:fldCharType="end"/>
      </w:r>
    </w:p>
    <w:p w14:paraId="7154EC22" w14:textId="5D8D1A61"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G.1.5.2.6</w:t>
      </w:r>
      <w:r>
        <w:rPr>
          <w:rFonts w:asciiTheme="minorHAnsi" w:eastAsiaTheme="minorEastAsia" w:hAnsiTheme="minorHAnsi" w:cstheme="minorBidi"/>
          <w:kern w:val="2"/>
          <w:sz w:val="24"/>
          <w:szCs w:val="24"/>
          <w14:ligatures w14:val="standardContextual"/>
        </w:rPr>
        <w:tab/>
      </w:r>
      <w:r w:rsidRPr="00267692">
        <w:rPr>
          <w:rFonts w:eastAsiaTheme="minorEastAsia"/>
        </w:rPr>
        <w:t>SSB pattern 6 in FR2: SSB allocation for SSB SCS=240 kHz</w:t>
      </w:r>
      <w:r>
        <w:tab/>
      </w:r>
      <w:r>
        <w:fldChar w:fldCharType="begin"/>
      </w:r>
      <w:r>
        <w:instrText xml:space="preserve"> PAGEREF _Toc200468123 \h </w:instrText>
      </w:r>
      <w:r>
        <w:fldChar w:fldCharType="separate"/>
      </w:r>
      <w:r>
        <w:t>238</w:t>
      </w:r>
      <w:r>
        <w:fldChar w:fldCharType="end"/>
      </w:r>
    </w:p>
    <w:p w14:paraId="61F3C1F8" w14:textId="513003E7"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G.1.5.2.7</w:t>
      </w:r>
      <w:r>
        <w:rPr>
          <w:rFonts w:asciiTheme="minorHAnsi" w:eastAsiaTheme="minorEastAsia" w:hAnsiTheme="minorHAnsi" w:cstheme="minorBidi"/>
          <w:kern w:val="2"/>
          <w:sz w:val="24"/>
          <w:szCs w:val="24"/>
          <w14:ligatures w14:val="standardContextual"/>
        </w:rPr>
        <w:tab/>
      </w:r>
      <w:r w:rsidRPr="00267692">
        <w:rPr>
          <w:rFonts w:eastAsiaTheme="minorEastAsia"/>
        </w:rPr>
        <w:t>SSB pattern 7 in FR2: SSB allocation for SSB SCS=120 kHz</w:t>
      </w:r>
      <w:r>
        <w:tab/>
      </w:r>
      <w:r>
        <w:fldChar w:fldCharType="begin"/>
      </w:r>
      <w:r>
        <w:instrText xml:space="preserve"> PAGEREF _Toc200468124 \h </w:instrText>
      </w:r>
      <w:r>
        <w:fldChar w:fldCharType="separate"/>
      </w:r>
      <w:r>
        <w:t>239</w:t>
      </w:r>
      <w:r>
        <w:fldChar w:fldCharType="end"/>
      </w:r>
    </w:p>
    <w:p w14:paraId="5F653D67" w14:textId="630167B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G.1.5.2.8</w:t>
      </w:r>
      <w:r>
        <w:rPr>
          <w:rFonts w:asciiTheme="minorHAnsi" w:eastAsiaTheme="minorEastAsia" w:hAnsiTheme="minorHAnsi" w:cstheme="minorBidi"/>
          <w:kern w:val="2"/>
          <w:sz w:val="24"/>
          <w:szCs w:val="24"/>
          <w14:ligatures w14:val="standardContextual"/>
        </w:rPr>
        <w:tab/>
      </w:r>
      <w:r w:rsidRPr="00267692">
        <w:rPr>
          <w:rFonts w:eastAsiaTheme="minorEastAsia"/>
        </w:rPr>
        <w:t>SSB pattern 8 in FR2: SSB allocation for SSB SCS=240 kHz</w:t>
      </w:r>
      <w:r>
        <w:tab/>
      </w:r>
      <w:r>
        <w:fldChar w:fldCharType="begin"/>
      </w:r>
      <w:r>
        <w:instrText xml:space="preserve"> PAGEREF _Toc200468125 \h </w:instrText>
      </w:r>
      <w:r>
        <w:fldChar w:fldCharType="separate"/>
      </w:r>
      <w:r>
        <w:t>239</w:t>
      </w:r>
      <w:r>
        <w:fldChar w:fldCharType="end"/>
      </w:r>
    </w:p>
    <w:p w14:paraId="49F1915A" w14:textId="3377F384"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G.1.6</w:t>
      </w:r>
      <w:r>
        <w:rPr>
          <w:rFonts w:asciiTheme="minorHAnsi" w:eastAsiaTheme="minorEastAsia" w:hAnsiTheme="minorHAnsi" w:cstheme="minorBidi"/>
          <w:kern w:val="2"/>
          <w:sz w:val="24"/>
          <w:szCs w:val="24"/>
          <w14:ligatures w14:val="standardContextual"/>
        </w:rPr>
        <w:tab/>
      </w:r>
      <w:r w:rsidRPr="00267692">
        <w:rPr>
          <w:rFonts w:eastAsiaTheme="minorEastAsia"/>
        </w:rPr>
        <w:t>SMTC Configurations</w:t>
      </w:r>
      <w:r>
        <w:tab/>
      </w:r>
      <w:r>
        <w:fldChar w:fldCharType="begin"/>
      </w:r>
      <w:r>
        <w:instrText xml:space="preserve"> PAGEREF _Toc200468126 \h </w:instrText>
      </w:r>
      <w:r>
        <w:fldChar w:fldCharType="separate"/>
      </w:r>
      <w:r>
        <w:t>239</w:t>
      </w:r>
      <w:r>
        <w:fldChar w:fldCharType="end"/>
      </w:r>
    </w:p>
    <w:p w14:paraId="536209FA" w14:textId="6F5672E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1: SMTC period = 20 ms with SMTC duration = 1 ms</w:t>
      </w:r>
      <w:r>
        <w:tab/>
      </w:r>
      <w:r>
        <w:fldChar w:fldCharType="begin"/>
      </w:r>
      <w:r>
        <w:instrText xml:space="preserve"> PAGEREF _Toc200468127 \h </w:instrText>
      </w:r>
      <w:r>
        <w:fldChar w:fldCharType="separate"/>
      </w:r>
      <w:r>
        <w:t>239</w:t>
      </w:r>
      <w:r>
        <w:fldChar w:fldCharType="end"/>
      </w:r>
    </w:p>
    <w:p w14:paraId="7325A551" w14:textId="0E384307"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2: SMTC period = 20 ms with SMTC duration = 5 ms</w:t>
      </w:r>
      <w:r>
        <w:tab/>
      </w:r>
      <w:r>
        <w:fldChar w:fldCharType="begin"/>
      </w:r>
      <w:r>
        <w:instrText xml:space="preserve"> PAGEREF _Toc200468128 \h </w:instrText>
      </w:r>
      <w:r>
        <w:fldChar w:fldCharType="separate"/>
      </w:r>
      <w:r>
        <w:t>240</w:t>
      </w:r>
      <w:r>
        <w:fldChar w:fldCharType="end"/>
      </w:r>
    </w:p>
    <w:p w14:paraId="06440B0B" w14:textId="69C5CE6E"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3: SMTC period = 160 ms with SMTC duration = 1 ms</w:t>
      </w:r>
      <w:r>
        <w:tab/>
      </w:r>
      <w:r>
        <w:fldChar w:fldCharType="begin"/>
      </w:r>
      <w:r>
        <w:instrText xml:space="preserve"> PAGEREF _Toc200468129 \h </w:instrText>
      </w:r>
      <w:r>
        <w:fldChar w:fldCharType="separate"/>
      </w:r>
      <w:r>
        <w:t>240</w:t>
      </w:r>
      <w:r>
        <w:fldChar w:fldCharType="end"/>
      </w:r>
    </w:p>
    <w:p w14:paraId="7B6846C9" w14:textId="368AD8EB"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4: SMTC period = 20 ms with SMTC duration = 1 ms</w:t>
      </w:r>
      <w:r>
        <w:tab/>
      </w:r>
      <w:r>
        <w:fldChar w:fldCharType="begin"/>
      </w:r>
      <w:r>
        <w:instrText xml:space="preserve"> PAGEREF _Toc200468130 \h </w:instrText>
      </w:r>
      <w:r>
        <w:fldChar w:fldCharType="separate"/>
      </w:r>
      <w:r>
        <w:t>240</w:t>
      </w:r>
      <w:r>
        <w:fldChar w:fldCharType="end"/>
      </w:r>
    </w:p>
    <w:p w14:paraId="6A708A26" w14:textId="5FA9449A"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267692">
        <w:rPr>
          <w:rFonts w:eastAsiaTheme="minorEastAsia"/>
          <w:lang w:val="en-US"/>
        </w:rPr>
        <w:t>SMTC pattern 5: SMTC period = 20 ms with SMTC duration = 5 ms</w:t>
      </w:r>
      <w:r>
        <w:tab/>
      </w:r>
      <w:r>
        <w:fldChar w:fldCharType="begin"/>
      </w:r>
      <w:r>
        <w:instrText xml:space="preserve"> PAGEREF _Toc200468131 \h </w:instrText>
      </w:r>
      <w:r>
        <w:fldChar w:fldCharType="separate"/>
      </w:r>
      <w:r>
        <w:t>240</w:t>
      </w:r>
      <w:r>
        <w:fldChar w:fldCharType="end"/>
      </w:r>
    </w:p>
    <w:p w14:paraId="7A70BAD4" w14:textId="4BD49373"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G.1.7</w:t>
      </w:r>
      <w:r>
        <w:rPr>
          <w:rFonts w:asciiTheme="minorHAnsi" w:eastAsiaTheme="minorEastAsia" w:hAnsiTheme="minorHAnsi" w:cstheme="minorBidi"/>
          <w:kern w:val="2"/>
          <w:sz w:val="24"/>
          <w:szCs w:val="24"/>
          <w14:ligatures w14:val="standardContextual"/>
        </w:rPr>
        <w:tab/>
      </w:r>
      <w:r w:rsidRPr="00267692">
        <w:rPr>
          <w:rFonts w:eastAsiaTheme="minorEastAsia"/>
        </w:rPr>
        <w:t>CSI-RS configurations</w:t>
      </w:r>
      <w:r>
        <w:tab/>
      </w:r>
      <w:r>
        <w:fldChar w:fldCharType="begin"/>
      </w:r>
      <w:r>
        <w:instrText xml:space="preserve"> PAGEREF _Toc200468132 \h </w:instrText>
      </w:r>
      <w:r>
        <w:fldChar w:fldCharType="separate"/>
      </w:r>
      <w:r>
        <w:t>241</w:t>
      </w:r>
      <w:r>
        <w:fldChar w:fldCharType="end"/>
      </w:r>
    </w:p>
    <w:p w14:paraId="51BC4DDA" w14:textId="16F7131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G.1.7.1</w:t>
      </w:r>
      <w:r>
        <w:rPr>
          <w:rFonts w:asciiTheme="minorHAnsi" w:eastAsiaTheme="minorEastAsia" w:hAnsiTheme="minorHAnsi" w:cstheme="minorBidi"/>
          <w:kern w:val="2"/>
          <w:sz w:val="24"/>
          <w:szCs w:val="24"/>
          <w14:ligatures w14:val="standardContextual"/>
        </w:rPr>
        <w:tab/>
      </w:r>
      <w:r w:rsidRPr="00267692">
        <w:rPr>
          <w:rFonts w:eastAsiaTheme="minorEastAsia"/>
        </w:rPr>
        <w:t>TDD</w:t>
      </w:r>
      <w:r>
        <w:tab/>
      </w:r>
      <w:r>
        <w:fldChar w:fldCharType="begin"/>
      </w:r>
      <w:r>
        <w:instrText xml:space="preserve"> PAGEREF _Toc200468133 \h </w:instrText>
      </w:r>
      <w:r>
        <w:fldChar w:fldCharType="separate"/>
      </w:r>
      <w:r>
        <w:t>241</w:t>
      </w:r>
      <w:r>
        <w:fldChar w:fldCharType="end"/>
      </w:r>
    </w:p>
    <w:p w14:paraId="40038155" w14:textId="2C76CCB0"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G.1.7.</w:t>
      </w:r>
      <w:r w:rsidRPr="00267692">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267692">
        <w:rPr>
          <w:rFonts w:eastAsiaTheme="minorEastAsia"/>
          <w:lang w:val="en-US" w:eastAsia="zh-CN"/>
        </w:rPr>
        <w:t>F</w:t>
      </w:r>
      <w:r w:rsidRPr="00267692">
        <w:rPr>
          <w:rFonts w:eastAsiaTheme="minorEastAsia"/>
        </w:rPr>
        <w:t>DD</w:t>
      </w:r>
      <w:r>
        <w:tab/>
      </w:r>
      <w:r>
        <w:fldChar w:fldCharType="begin"/>
      </w:r>
      <w:r>
        <w:instrText xml:space="preserve"> PAGEREF _Toc200468134 \h </w:instrText>
      </w:r>
      <w:r>
        <w:fldChar w:fldCharType="separate"/>
      </w:r>
      <w:r>
        <w:t>243</w:t>
      </w:r>
      <w:r>
        <w:fldChar w:fldCharType="end"/>
      </w:r>
    </w:p>
    <w:p w14:paraId="61856B40" w14:textId="7160B65A"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Angle of Arrival (AoA) for FR2 RRM test cases</w:t>
      </w:r>
      <w:r>
        <w:tab/>
      </w:r>
      <w:r>
        <w:fldChar w:fldCharType="begin"/>
      </w:r>
      <w:r>
        <w:instrText xml:space="preserve"> PAGEREF _Toc200468135 \h </w:instrText>
      </w:r>
      <w:r>
        <w:fldChar w:fldCharType="separate"/>
      </w:r>
      <w:r>
        <w:t>244</w:t>
      </w:r>
      <w:r>
        <w:fldChar w:fldCharType="end"/>
      </w:r>
    </w:p>
    <w:p w14:paraId="56705A21" w14:textId="6F853673"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Setup 1: Single AoA</w:t>
      </w:r>
      <w:r>
        <w:tab/>
      </w:r>
      <w:r>
        <w:fldChar w:fldCharType="begin"/>
      </w:r>
      <w:r>
        <w:instrText xml:space="preserve"> PAGEREF _Toc200468136 \h </w:instrText>
      </w:r>
      <w:r>
        <w:fldChar w:fldCharType="separate"/>
      </w:r>
      <w:r>
        <w:t>244</w:t>
      </w:r>
      <w:r>
        <w:fldChar w:fldCharType="end"/>
      </w:r>
    </w:p>
    <w:p w14:paraId="2F3E82B3" w14:textId="7DF49E6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267692">
        <w:rPr>
          <w:rFonts w:eastAsiaTheme="minorEastAsia"/>
          <w:snapToGrid w:val="0"/>
        </w:rPr>
        <w:t>Setup 2: 2 AoAs</w:t>
      </w:r>
      <w:r>
        <w:tab/>
      </w:r>
      <w:r>
        <w:fldChar w:fldCharType="begin"/>
      </w:r>
      <w:r>
        <w:instrText xml:space="preserve"> PAGEREF _Toc200468137 \h </w:instrText>
      </w:r>
      <w:r>
        <w:fldChar w:fldCharType="separate"/>
      </w:r>
      <w:r>
        <w:t>244</w:t>
      </w:r>
      <w:r>
        <w:fldChar w:fldCharType="end"/>
      </w:r>
    </w:p>
    <w:p w14:paraId="0C28D749" w14:textId="197BEB80"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G.1.9</w:t>
      </w:r>
      <w:r>
        <w:rPr>
          <w:rFonts w:asciiTheme="minorHAnsi" w:eastAsiaTheme="minorEastAsia" w:hAnsiTheme="minorHAnsi" w:cstheme="minorBidi"/>
          <w:kern w:val="2"/>
          <w:sz w:val="24"/>
          <w:szCs w:val="24"/>
          <w14:ligatures w14:val="standardContextual"/>
        </w:rPr>
        <w:tab/>
      </w:r>
      <w:r w:rsidRPr="00267692">
        <w:rPr>
          <w:rFonts w:eastAsiaTheme="minorEastAsia"/>
        </w:rPr>
        <w:t>TCI State Configuration</w:t>
      </w:r>
      <w:r>
        <w:tab/>
      </w:r>
      <w:r>
        <w:fldChar w:fldCharType="begin"/>
      </w:r>
      <w:r>
        <w:instrText xml:space="preserve"> PAGEREF _Toc200468138 \h </w:instrText>
      </w:r>
      <w:r>
        <w:fldChar w:fldCharType="separate"/>
      </w:r>
      <w:r>
        <w:t>244</w:t>
      </w:r>
      <w:r>
        <w:fldChar w:fldCharType="end"/>
      </w:r>
    </w:p>
    <w:p w14:paraId="15D7BF39" w14:textId="1195A7D2"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G.1.9.1</w:t>
      </w:r>
      <w:r>
        <w:rPr>
          <w:rFonts w:asciiTheme="minorHAnsi" w:eastAsiaTheme="minorEastAsia" w:hAnsiTheme="minorHAnsi" w:cstheme="minorBidi"/>
          <w:kern w:val="2"/>
          <w:sz w:val="24"/>
          <w:szCs w:val="24"/>
          <w14:ligatures w14:val="standardContextual"/>
        </w:rPr>
        <w:tab/>
      </w:r>
      <w:r w:rsidRPr="00267692">
        <w:rPr>
          <w:rFonts w:eastAsiaTheme="minorEastAsia"/>
        </w:rPr>
        <w:t>Introduction</w:t>
      </w:r>
      <w:r>
        <w:tab/>
      </w:r>
      <w:r>
        <w:fldChar w:fldCharType="begin"/>
      </w:r>
      <w:r>
        <w:instrText xml:space="preserve"> PAGEREF _Toc200468139 \h </w:instrText>
      </w:r>
      <w:r>
        <w:fldChar w:fldCharType="separate"/>
      </w:r>
      <w:r>
        <w:t>244</w:t>
      </w:r>
      <w:r>
        <w:fldChar w:fldCharType="end"/>
      </w:r>
    </w:p>
    <w:p w14:paraId="10CFADEC" w14:textId="06642304"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G.1.9.2</w:t>
      </w:r>
      <w:r>
        <w:rPr>
          <w:rFonts w:asciiTheme="minorHAnsi" w:eastAsiaTheme="minorEastAsia" w:hAnsiTheme="minorHAnsi" w:cstheme="minorBidi"/>
          <w:kern w:val="2"/>
          <w:sz w:val="24"/>
          <w:szCs w:val="24"/>
          <w14:ligatures w14:val="standardContextual"/>
        </w:rPr>
        <w:tab/>
      </w:r>
      <w:r w:rsidRPr="00267692">
        <w:rPr>
          <w:rFonts w:eastAsiaTheme="minorEastAsia"/>
        </w:rPr>
        <w:t>TCI states</w:t>
      </w:r>
      <w:r>
        <w:tab/>
      </w:r>
      <w:r>
        <w:fldChar w:fldCharType="begin"/>
      </w:r>
      <w:r>
        <w:instrText xml:space="preserve"> PAGEREF _Toc200468140 \h </w:instrText>
      </w:r>
      <w:r>
        <w:fldChar w:fldCharType="separate"/>
      </w:r>
      <w:r>
        <w:t>245</w:t>
      </w:r>
      <w:r>
        <w:fldChar w:fldCharType="end"/>
      </w:r>
    </w:p>
    <w:p w14:paraId="0A5003C4" w14:textId="05892EDE" w:rsidR="009B333D" w:rsidRDefault="009B333D">
      <w:pPr>
        <w:pStyle w:val="TOC2"/>
        <w:rPr>
          <w:rFonts w:asciiTheme="minorHAnsi" w:eastAsiaTheme="minorEastAsia" w:hAnsiTheme="minorHAnsi" w:cstheme="minorBidi"/>
          <w:kern w:val="2"/>
          <w:sz w:val="24"/>
          <w:szCs w:val="24"/>
          <w14:ligatures w14:val="standardContextual"/>
        </w:rPr>
      </w:pPr>
      <w:r w:rsidRPr="00267692">
        <w:rPr>
          <w:rFonts w:eastAsiaTheme="minorEastAsia"/>
        </w:rPr>
        <w:t>G.1.10</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Configurations of CSI-RS for tracking</w:t>
      </w:r>
      <w:r>
        <w:tab/>
      </w:r>
      <w:r>
        <w:fldChar w:fldCharType="begin"/>
      </w:r>
      <w:r>
        <w:instrText xml:space="preserve"> PAGEREF _Toc200468141 \h </w:instrText>
      </w:r>
      <w:r>
        <w:fldChar w:fldCharType="separate"/>
      </w:r>
      <w:r>
        <w:t>245</w:t>
      </w:r>
      <w:r>
        <w:fldChar w:fldCharType="end"/>
      </w:r>
    </w:p>
    <w:p w14:paraId="3AAD1F31" w14:textId="280E2779"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G.1.10.1</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 of CSI-RS for tracking for FR1</w:t>
      </w:r>
      <w:r>
        <w:tab/>
      </w:r>
      <w:r>
        <w:fldChar w:fldCharType="begin"/>
      </w:r>
      <w:r>
        <w:instrText xml:space="preserve"> PAGEREF _Toc200468142 \h </w:instrText>
      </w:r>
      <w:r>
        <w:fldChar w:fldCharType="separate"/>
      </w:r>
      <w:r>
        <w:t>245</w:t>
      </w:r>
      <w:r>
        <w:fldChar w:fldCharType="end"/>
      </w:r>
    </w:p>
    <w:p w14:paraId="1E925BFE" w14:textId="03D00B56"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G.1.10.1.2</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TDD</w:t>
      </w:r>
      <w:r>
        <w:tab/>
      </w:r>
      <w:r>
        <w:fldChar w:fldCharType="begin"/>
      </w:r>
      <w:r>
        <w:instrText xml:space="preserve"> PAGEREF _Toc200468143 \h </w:instrText>
      </w:r>
      <w:r>
        <w:fldChar w:fldCharType="separate"/>
      </w:r>
      <w:r>
        <w:t>245</w:t>
      </w:r>
      <w:r>
        <w:fldChar w:fldCharType="end"/>
      </w:r>
    </w:p>
    <w:p w14:paraId="6FDFD3CC" w14:textId="00084AC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G.1.10.1.</w:t>
      </w:r>
      <w:r w:rsidRPr="00267692">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267692">
        <w:rPr>
          <w:rFonts w:eastAsiaTheme="minorEastAsia"/>
          <w:lang w:val="en-US" w:eastAsia="zh-CN"/>
        </w:rPr>
        <w:t>F</w:t>
      </w:r>
      <w:r w:rsidRPr="00267692">
        <w:rPr>
          <w:rFonts w:eastAsiaTheme="minorEastAsia"/>
          <w:lang w:eastAsia="zh-CN"/>
        </w:rPr>
        <w:t>DD</w:t>
      </w:r>
      <w:r>
        <w:tab/>
      </w:r>
      <w:r>
        <w:fldChar w:fldCharType="begin"/>
      </w:r>
      <w:r>
        <w:instrText xml:space="preserve"> PAGEREF _Toc200468144 \h </w:instrText>
      </w:r>
      <w:r>
        <w:fldChar w:fldCharType="separate"/>
      </w:r>
      <w:r>
        <w:t>246</w:t>
      </w:r>
      <w:r>
        <w:fldChar w:fldCharType="end"/>
      </w:r>
    </w:p>
    <w:p w14:paraId="78CD1F9C" w14:textId="6573B25C"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Theme="minorEastAsia"/>
        </w:rPr>
        <w:t>G.1.10.2</w:t>
      </w:r>
      <w:r>
        <w:rPr>
          <w:rFonts w:asciiTheme="minorHAnsi" w:eastAsiaTheme="minorEastAsia" w:hAnsiTheme="minorHAnsi" w:cstheme="minorBidi"/>
          <w:kern w:val="2"/>
          <w:sz w:val="24"/>
          <w:szCs w:val="24"/>
          <w14:ligatures w14:val="standardContextual"/>
        </w:rPr>
        <w:tab/>
      </w:r>
      <w:r w:rsidRPr="00267692">
        <w:rPr>
          <w:rFonts w:eastAsiaTheme="minorEastAsia"/>
        </w:rPr>
        <w:t>Configuration of CSI-RS for tracking for FR2</w:t>
      </w:r>
      <w:r>
        <w:tab/>
      </w:r>
      <w:r>
        <w:fldChar w:fldCharType="begin"/>
      </w:r>
      <w:r>
        <w:instrText xml:space="preserve"> PAGEREF _Toc200468145 \h </w:instrText>
      </w:r>
      <w:r>
        <w:fldChar w:fldCharType="separate"/>
      </w:r>
      <w:r>
        <w:t>247</w:t>
      </w:r>
      <w:r>
        <w:fldChar w:fldCharType="end"/>
      </w:r>
    </w:p>
    <w:p w14:paraId="70429017" w14:textId="51309ADB"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Theme="minorEastAsia"/>
        </w:rPr>
        <w:t>G.1.10.2.1</w:t>
      </w:r>
      <w:r>
        <w:rPr>
          <w:rFonts w:asciiTheme="minorHAnsi" w:eastAsiaTheme="minorEastAsia" w:hAnsiTheme="minorHAnsi" w:cstheme="minorBidi"/>
          <w:kern w:val="2"/>
          <w:sz w:val="24"/>
          <w:szCs w:val="24"/>
          <w14:ligatures w14:val="standardContextual"/>
        </w:rPr>
        <w:tab/>
      </w:r>
      <w:r w:rsidRPr="00267692">
        <w:rPr>
          <w:rFonts w:eastAsiaTheme="minorEastAsia"/>
          <w:lang w:eastAsia="zh-CN"/>
        </w:rPr>
        <w:t>TDD</w:t>
      </w:r>
      <w:r>
        <w:tab/>
      </w:r>
      <w:r>
        <w:fldChar w:fldCharType="begin"/>
      </w:r>
      <w:r>
        <w:instrText xml:space="preserve"> PAGEREF _Toc200468146 \h </w:instrText>
      </w:r>
      <w:r>
        <w:fldChar w:fldCharType="separate"/>
      </w:r>
      <w:r>
        <w:t>247</w:t>
      </w:r>
      <w:r>
        <w:fldChar w:fldCharType="end"/>
      </w:r>
    </w:p>
    <w:p w14:paraId="449EBC44" w14:textId="2BF6F5CA" w:rsidR="009B333D" w:rsidRDefault="009B333D">
      <w:pPr>
        <w:pStyle w:val="TOC1"/>
        <w:rPr>
          <w:rFonts w:asciiTheme="minorHAnsi" w:eastAsiaTheme="minorEastAsia" w:hAnsiTheme="minorHAnsi" w:cstheme="minorBidi"/>
          <w:kern w:val="2"/>
          <w:sz w:val="24"/>
          <w:szCs w:val="24"/>
          <w14:ligatures w14:val="standardContextual"/>
        </w:rPr>
      </w:pPr>
      <w:r w:rsidRPr="00267692">
        <w:rPr>
          <w:rFonts w:eastAsia="SimSun"/>
        </w:rPr>
        <w:t>G.2</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NCR</w:t>
      </w:r>
      <w:r w:rsidRPr="00267692">
        <w:rPr>
          <w:rFonts w:eastAsia="SimSun"/>
        </w:rPr>
        <w:t>-MT RRM test cases</w:t>
      </w:r>
      <w:r>
        <w:tab/>
      </w:r>
      <w:r>
        <w:fldChar w:fldCharType="begin"/>
      </w:r>
      <w:r>
        <w:instrText xml:space="preserve"> PAGEREF _Toc200468147 \h </w:instrText>
      </w:r>
      <w:r>
        <w:fldChar w:fldCharType="separate"/>
      </w:r>
      <w:r>
        <w:t>248</w:t>
      </w:r>
      <w:r>
        <w:fldChar w:fldCharType="end"/>
      </w:r>
    </w:p>
    <w:p w14:paraId="18A94490" w14:textId="7CBA6EB5" w:rsidR="009B333D" w:rsidRDefault="009B333D">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267692">
        <w:rPr>
          <w:rFonts w:eastAsia="SimSun"/>
          <w:lang w:val="en-US" w:eastAsia="zh-CN"/>
        </w:rPr>
        <w:t>NCR</w:t>
      </w:r>
      <w:r>
        <w:t>-MTs</w:t>
      </w:r>
      <w:r>
        <w:tab/>
      </w:r>
      <w:r>
        <w:fldChar w:fldCharType="begin"/>
      </w:r>
      <w:r>
        <w:instrText xml:space="preserve"> PAGEREF _Toc200468148 \h </w:instrText>
      </w:r>
      <w:r>
        <w:fldChar w:fldCharType="separate"/>
      </w:r>
      <w:r>
        <w:t>248</w:t>
      </w:r>
      <w:r>
        <w:fldChar w:fldCharType="end"/>
      </w:r>
    </w:p>
    <w:p w14:paraId="30B80335" w14:textId="3698B069" w:rsidR="009B333D" w:rsidRDefault="009B333D">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_Toc200468149 \h </w:instrText>
      </w:r>
      <w:r>
        <w:fldChar w:fldCharType="separate"/>
      </w:r>
      <w:r>
        <w:t>248</w:t>
      </w:r>
      <w:r>
        <w:fldChar w:fldCharType="end"/>
      </w:r>
    </w:p>
    <w:p w14:paraId="1E5FD941" w14:textId="6FA70143" w:rsidR="009B333D" w:rsidRDefault="009B333D">
      <w:pPr>
        <w:pStyle w:val="TOC4"/>
        <w:rPr>
          <w:rFonts w:asciiTheme="minorHAnsi" w:eastAsiaTheme="minorEastAsia" w:hAnsiTheme="minorHAnsi" w:cstheme="minorBidi"/>
          <w:kern w:val="2"/>
          <w:sz w:val="24"/>
          <w:szCs w:val="24"/>
          <w14:ligatures w14:val="standardContextual"/>
        </w:rPr>
      </w:pPr>
      <w:r w:rsidRPr="00267692">
        <w:rPr>
          <w:snapToGrid w:val="0"/>
        </w:rPr>
        <w:t>G.2.1.1.2</w:t>
      </w:r>
      <w:r>
        <w:rPr>
          <w:rFonts w:asciiTheme="minorHAnsi" w:eastAsiaTheme="minorEastAsia" w:hAnsiTheme="minorHAnsi" w:cstheme="minorBidi"/>
          <w:kern w:val="2"/>
          <w:sz w:val="24"/>
          <w:szCs w:val="24"/>
          <w14:ligatures w14:val="standardContextual"/>
        </w:rPr>
        <w:tab/>
      </w:r>
      <w:r w:rsidRPr="00267692">
        <w:rPr>
          <w:snapToGrid w:val="0"/>
        </w:rPr>
        <w:t>RRC Re-establishment</w:t>
      </w:r>
      <w:r w:rsidRPr="00267692">
        <w:rPr>
          <w:rFonts w:eastAsiaTheme="minorEastAsia"/>
          <w:snapToGrid w:val="0"/>
          <w:lang w:eastAsia="zh-CN"/>
        </w:rPr>
        <w:t xml:space="preserve"> for LA NCR-MT</w:t>
      </w:r>
      <w:r>
        <w:tab/>
      </w:r>
      <w:r>
        <w:fldChar w:fldCharType="begin"/>
      </w:r>
      <w:r>
        <w:instrText xml:space="preserve"> PAGEREF _Toc200468150 \h </w:instrText>
      </w:r>
      <w:r>
        <w:fldChar w:fldCharType="separate"/>
      </w:r>
      <w:r>
        <w:t>248</w:t>
      </w:r>
      <w:r>
        <w:fldChar w:fldCharType="end"/>
      </w:r>
    </w:p>
    <w:p w14:paraId="5E1E53A6" w14:textId="4097266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G.2.1.1.1.1</w:t>
      </w:r>
      <w:r>
        <w:rPr>
          <w:rFonts w:asciiTheme="minorHAnsi" w:eastAsiaTheme="minorEastAsia" w:hAnsiTheme="minorHAnsi" w:cstheme="minorBidi"/>
          <w:kern w:val="2"/>
          <w:sz w:val="24"/>
          <w:szCs w:val="24"/>
          <w14:ligatures w14:val="standardContextual"/>
        </w:rPr>
        <w:tab/>
      </w:r>
      <w:r w:rsidRPr="00267692">
        <w:rPr>
          <w:snapToGrid w:val="0"/>
        </w:rPr>
        <w:t>Inter-frequency RRC Re-establishment in FR1 for LA NCR-MT</w:t>
      </w:r>
      <w:r>
        <w:tab/>
      </w:r>
      <w:r>
        <w:fldChar w:fldCharType="begin"/>
      </w:r>
      <w:r>
        <w:instrText xml:space="preserve"> PAGEREF _Toc200468151 \h </w:instrText>
      </w:r>
      <w:r>
        <w:fldChar w:fldCharType="separate"/>
      </w:r>
      <w:r>
        <w:t>248</w:t>
      </w:r>
      <w:r>
        <w:fldChar w:fldCharType="end"/>
      </w:r>
    </w:p>
    <w:p w14:paraId="4C7BFA9E" w14:textId="5EB515A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G.2.1.1.1.2</w:t>
      </w:r>
      <w:r>
        <w:rPr>
          <w:rFonts w:asciiTheme="minorHAnsi" w:eastAsiaTheme="minorEastAsia" w:hAnsiTheme="minorHAnsi" w:cstheme="minorBidi"/>
          <w:kern w:val="2"/>
          <w:sz w:val="24"/>
          <w:szCs w:val="24"/>
          <w14:ligatures w14:val="standardContextual"/>
        </w:rPr>
        <w:tab/>
      </w:r>
      <w:r w:rsidRPr="00267692">
        <w:rPr>
          <w:snapToGrid w:val="0"/>
        </w:rPr>
        <w:t>Intra-frequency RRC Re-establishment in FR1 without serving cell timing for LA NCR-MT</w:t>
      </w:r>
      <w:r>
        <w:tab/>
      </w:r>
      <w:r>
        <w:fldChar w:fldCharType="begin"/>
      </w:r>
      <w:r>
        <w:instrText xml:space="preserve"> PAGEREF _Toc200468152 \h </w:instrText>
      </w:r>
      <w:r>
        <w:fldChar w:fldCharType="separate"/>
      </w:r>
      <w:r>
        <w:t>251</w:t>
      </w:r>
      <w:r>
        <w:fldChar w:fldCharType="end"/>
      </w:r>
    </w:p>
    <w:p w14:paraId="4B4A6E24" w14:textId="5DCDFF7E"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G.2.1.1.1.3</w:t>
      </w:r>
      <w:r>
        <w:rPr>
          <w:rFonts w:asciiTheme="minorHAnsi" w:eastAsiaTheme="minorEastAsia" w:hAnsiTheme="minorHAnsi" w:cstheme="minorBidi"/>
          <w:kern w:val="2"/>
          <w:sz w:val="24"/>
          <w:szCs w:val="24"/>
          <w14:ligatures w14:val="standardContextual"/>
        </w:rPr>
        <w:tab/>
      </w:r>
      <w:r w:rsidRPr="00267692">
        <w:rPr>
          <w:snapToGrid w:val="0"/>
        </w:rPr>
        <w:t>Inter-frequency RRC Re-establishment in FR2-1 for LA NCR-MT</w:t>
      </w:r>
      <w:r>
        <w:tab/>
      </w:r>
      <w:r>
        <w:fldChar w:fldCharType="begin"/>
      </w:r>
      <w:r>
        <w:instrText xml:space="preserve"> PAGEREF _Toc200468153 \h </w:instrText>
      </w:r>
      <w:r>
        <w:fldChar w:fldCharType="separate"/>
      </w:r>
      <w:r>
        <w:t>254</w:t>
      </w:r>
      <w:r>
        <w:fldChar w:fldCharType="end"/>
      </w:r>
    </w:p>
    <w:p w14:paraId="017046C1" w14:textId="4E3EDB06"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lastRenderedPageBreak/>
        <w:t>G.2.1.1.1.4</w:t>
      </w:r>
      <w:r>
        <w:rPr>
          <w:rFonts w:asciiTheme="minorHAnsi" w:eastAsiaTheme="minorEastAsia" w:hAnsiTheme="minorHAnsi" w:cstheme="minorBidi"/>
          <w:kern w:val="2"/>
          <w:sz w:val="24"/>
          <w:szCs w:val="24"/>
          <w14:ligatures w14:val="standardContextual"/>
        </w:rPr>
        <w:tab/>
      </w:r>
      <w:r w:rsidRPr="00267692">
        <w:rPr>
          <w:snapToGrid w:val="0"/>
        </w:rPr>
        <w:t>Intra-frequency RRC Re-establishment in FR2-1 without serving cell timing for LA NCR-MT</w:t>
      </w:r>
      <w:r>
        <w:tab/>
      </w:r>
      <w:r>
        <w:fldChar w:fldCharType="begin"/>
      </w:r>
      <w:r>
        <w:instrText xml:space="preserve"> PAGEREF _Toc200468154 \h </w:instrText>
      </w:r>
      <w:r>
        <w:fldChar w:fldCharType="separate"/>
      </w:r>
      <w:r>
        <w:t>257</w:t>
      </w:r>
      <w:r>
        <w:fldChar w:fldCharType="end"/>
      </w:r>
    </w:p>
    <w:p w14:paraId="4B570E43" w14:textId="3607EF23" w:rsidR="009B333D" w:rsidRDefault="009B333D">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_Toc200468155 \h </w:instrText>
      </w:r>
      <w:r>
        <w:fldChar w:fldCharType="separate"/>
      </w:r>
      <w:r>
        <w:t>260</w:t>
      </w:r>
      <w:r>
        <w:fldChar w:fldCharType="end"/>
      </w:r>
    </w:p>
    <w:p w14:paraId="65CB0A5D" w14:textId="54A3E7F6" w:rsidR="009B333D" w:rsidRDefault="009B333D">
      <w:pPr>
        <w:pStyle w:val="TOC3"/>
        <w:rPr>
          <w:rFonts w:asciiTheme="minorHAnsi" w:eastAsiaTheme="minorEastAsia" w:hAnsiTheme="minorHAnsi" w:cstheme="minorBidi"/>
          <w:kern w:val="2"/>
          <w:sz w:val="24"/>
          <w:szCs w:val="24"/>
          <w14:ligatures w14:val="standardContextual"/>
        </w:rPr>
      </w:pPr>
      <w:r w:rsidRPr="00267692">
        <w:rPr>
          <w:rFonts w:eastAsia="SimSun"/>
          <w:lang w:val="en-US" w:eastAsia="zh-CN"/>
        </w:rPr>
        <w:t>G</w:t>
      </w:r>
      <w:r>
        <w:t>.</w:t>
      </w:r>
      <w:r w:rsidRPr="00267692">
        <w:rPr>
          <w:rFonts w:eastAsia="SimSun"/>
          <w:lang w:val="en-US" w:eastAsia="zh-CN"/>
        </w:rPr>
        <w:t>2</w:t>
      </w:r>
      <w:r>
        <w:t>.</w:t>
      </w:r>
      <w:r w:rsidRPr="00267692">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_Toc200468156 \h </w:instrText>
      </w:r>
      <w:r>
        <w:fldChar w:fldCharType="separate"/>
      </w:r>
      <w:r>
        <w:t>260</w:t>
      </w:r>
      <w:r>
        <w:fldChar w:fldCharType="end"/>
      </w:r>
    </w:p>
    <w:p w14:paraId="395977EA" w14:textId="2BF9C96C"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267692">
        <w:rPr>
          <w:rFonts w:eastAsia="SimSun"/>
          <w:lang w:eastAsia="zh-CN"/>
        </w:rPr>
        <w:t>NCR-MT</w:t>
      </w:r>
      <w:r>
        <w:t xml:space="preserve"> Transmit Timing Test for FR1</w:t>
      </w:r>
      <w:r>
        <w:tab/>
      </w:r>
      <w:r>
        <w:fldChar w:fldCharType="begin"/>
      </w:r>
      <w:r>
        <w:instrText xml:space="preserve"> PAGEREF _Toc200468157 \h </w:instrText>
      </w:r>
      <w:r>
        <w:fldChar w:fldCharType="separate"/>
      </w:r>
      <w:r>
        <w:t>260</w:t>
      </w:r>
      <w:r>
        <w:fldChar w:fldCharType="end"/>
      </w:r>
    </w:p>
    <w:p w14:paraId="385A1597" w14:textId="407EEB5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_Toc200468158 \h </w:instrText>
      </w:r>
      <w:r>
        <w:fldChar w:fldCharType="separate"/>
      </w:r>
      <w:r>
        <w:t>260</w:t>
      </w:r>
      <w:r>
        <w:fldChar w:fldCharType="end"/>
      </w:r>
    </w:p>
    <w:p w14:paraId="72FB0391" w14:textId="154B5A2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_Toc200468159 \h </w:instrText>
      </w:r>
      <w:r>
        <w:fldChar w:fldCharType="separate"/>
      </w:r>
      <w:r>
        <w:t>262</w:t>
      </w:r>
      <w:r>
        <w:fldChar w:fldCharType="end"/>
      </w:r>
    </w:p>
    <w:p w14:paraId="22C4B6FB" w14:textId="64C0D20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.2</w:t>
      </w:r>
      <w:r>
        <w:t>.1.</w:t>
      </w:r>
      <w:r w:rsidRPr="00267692">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267692">
        <w:rPr>
          <w:rFonts w:eastAsia="SimSun"/>
          <w:lang w:eastAsia="zh-CN"/>
        </w:rPr>
        <w:t>NCR-MT</w:t>
      </w:r>
      <w:r>
        <w:t xml:space="preserve"> Transmit Timing Test for FR</w:t>
      </w:r>
      <w:r w:rsidRPr="00267692">
        <w:rPr>
          <w:rFonts w:eastAsia="SimSun"/>
          <w:lang w:val="en-US" w:eastAsia="zh-CN"/>
        </w:rPr>
        <w:t>2-1</w:t>
      </w:r>
      <w:r>
        <w:tab/>
      </w:r>
      <w:r>
        <w:fldChar w:fldCharType="begin"/>
      </w:r>
      <w:r>
        <w:instrText xml:space="preserve"> PAGEREF _Toc200468160 \h </w:instrText>
      </w:r>
      <w:r>
        <w:fldChar w:fldCharType="separate"/>
      </w:r>
      <w:r>
        <w:t>263</w:t>
      </w:r>
      <w:r>
        <w:fldChar w:fldCharType="end"/>
      </w:r>
    </w:p>
    <w:p w14:paraId="6FAC84D6" w14:textId="3EBF3AA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.2</w:t>
      </w:r>
      <w:r>
        <w:t>.1.</w:t>
      </w:r>
      <w:r w:rsidRPr="00267692">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_Toc200468161 \h </w:instrText>
      </w:r>
      <w:r>
        <w:fldChar w:fldCharType="separate"/>
      </w:r>
      <w:r>
        <w:t>263</w:t>
      </w:r>
      <w:r>
        <w:fldChar w:fldCharType="end"/>
      </w:r>
    </w:p>
    <w:p w14:paraId="4870F4C9" w14:textId="03833BBB"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G.2.2</w:t>
      </w:r>
      <w:r>
        <w:t>.1.</w:t>
      </w:r>
      <w:r w:rsidRPr="00267692">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_Toc200468162 \h </w:instrText>
      </w:r>
      <w:r>
        <w:fldChar w:fldCharType="separate"/>
      </w:r>
      <w:r>
        <w:t>265</w:t>
      </w:r>
      <w:r>
        <w:fldChar w:fldCharType="end"/>
      </w:r>
    </w:p>
    <w:p w14:paraId="306BA45A" w14:textId="36D22F2F" w:rsidR="009B333D" w:rsidRDefault="009B333D">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267692">
        <w:rPr>
          <w:rFonts w:eastAsia="SimSun"/>
          <w:lang w:val="en-US" w:eastAsia="zh-CN"/>
        </w:rPr>
        <w:t>NCR</w:t>
      </w:r>
      <w:r>
        <w:t xml:space="preserve"> MTs</w:t>
      </w:r>
      <w:r>
        <w:tab/>
      </w:r>
      <w:r>
        <w:fldChar w:fldCharType="begin"/>
      </w:r>
      <w:r>
        <w:instrText xml:space="preserve"> PAGEREF _Toc200468163 \h </w:instrText>
      </w:r>
      <w:r>
        <w:fldChar w:fldCharType="separate"/>
      </w:r>
      <w:r>
        <w:t>266</w:t>
      </w:r>
      <w:r>
        <w:fldChar w:fldCharType="end"/>
      </w:r>
    </w:p>
    <w:p w14:paraId="2C8CE8AA" w14:textId="353F36D7" w:rsidR="009B333D" w:rsidRDefault="009B333D">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_Toc200468164 \h </w:instrText>
      </w:r>
      <w:r>
        <w:fldChar w:fldCharType="separate"/>
      </w:r>
      <w:r>
        <w:t>266</w:t>
      </w:r>
      <w:r>
        <w:fldChar w:fldCharType="end"/>
      </w:r>
    </w:p>
    <w:p w14:paraId="34C67EAD" w14:textId="1E35DD15"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G.2.3.1.1</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FR1 PCell configured with SSB-based RLM RS in non-DRX mode</w:t>
      </w:r>
      <w:r>
        <w:tab/>
      </w:r>
      <w:r>
        <w:fldChar w:fldCharType="begin"/>
      </w:r>
      <w:r>
        <w:instrText xml:space="preserve"> PAGEREF _Toc200468165 \h </w:instrText>
      </w:r>
      <w:r>
        <w:fldChar w:fldCharType="separate"/>
      </w:r>
      <w:r>
        <w:t>266</w:t>
      </w:r>
      <w:r>
        <w:fldChar w:fldCharType="end"/>
      </w:r>
    </w:p>
    <w:p w14:paraId="3DF6802D" w14:textId="6DD20FD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rPr>
        <w:t>G.2.3.1.</w:t>
      </w:r>
      <w:r w:rsidRPr="00267692">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_Toc200468166 \h </w:instrText>
      </w:r>
      <w:r>
        <w:fldChar w:fldCharType="separate"/>
      </w:r>
      <w:r>
        <w:t>266</w:t>
      </w:r>
      <w:r>
        <w:fldChar w:fldCharType="end"/>
      </w:r>
    </w:p>
    <w:p w14:paraId="34A00335" w14:textId="47F25B8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G.2.3.1.1.2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_Toc200468167 \h </w:instrText>
      </w:r>
      <w:r>
        <w:fldChar w:fldCharType="separate"/>
      </w:r>
      <w:r>
        <w:t>269</w:t>
      </w:r>
      <w:r>
        <w:fldChar w:fldCharType="end"/>
      </w:r>
    </w:p>
    <w:p w14:paraId="79A7DF51" w14:textId="4BF6FBD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G.2.3.1.2</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FR1 PCell configured with SSB-based RLM RS in non-DRX mode</w:t>
      </w:r>
      <w:r>
        <w:tab/>
      </w:r>
      <w:r>
        <w:fldChar w:fldCharType="begin"/>
      </w:r>
      <w:r>
        <w:instrText xml:space="preserve"> PAGEREF _Toc200468168 \h </w:instrText>
      </w:r>
      <w:r>
        <w:fldChar w:fldCharType="separate"/>
      </w:r>
      <w:r>
        <w:t>270</w:t>
      </w:r>
      <w:r>
        <w:fldChar w:fldCharType="end"/>
      </w:r>
    </w:p>
    <w:p w14:paraId="382F292D" w14:textId="6D0AFA1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_Toc200468169 \h </w:instrText>
      </w:r>
      <w:r>
        <w:fldChar w:fldCharType="separate"/>
      </w:r>
      <w:r>
        <w:t>270</w:t>
      </w:r>
      <w:r>
        <w:fldChar w:fldCharType="end"/>
      </w:r>
    </w:p>
    <w:p w14:paraId="044B7BD8" w14:textId="52A3C17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G.2.3.1.2.2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_Toc200468170 \h </w:instrText>
      </w:r>
      <w:r>
        <w:fldChar w:fldCharType="separate"/>
      </w:r>
      <w:r>
        <w:t>274</w:t>
      </w:r>
      <w:r>
        <w:fldChar w:fldCharType="end"/>
      </w:r>
    </w:p>
    <w:p w14:paraId="5EDAAE70" w14:textId="37710F19"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G.2.3.1.3</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FR2-1 PCell configured with SSB-based RLM RS in non-DRX mode</w:t>
      </w:r>
      <w:r>
        <w:tab/>
      </w:r>
      <w:r>
        <w:fldChar w:fldCharType="begin"/>
      </w:r>
      <w:r>
        <w:instrText xml:space="preserve"> PAGEREF _Toc200468171 \h </w:instrText>
      </w:r>
      <w:r>
        <w:fldChar w:fldCharType="separate"/>
      </w:r>
      <w:r>
        <w:t>274</w:t>
      </w:r>
      <w:r>
        <w:fldChar w:fldCharType="end"/>
      </w:r>
    </w:p>
    <w:p w14:paraId="0662D589" w14:textId="1D7E46E9"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_Toc200468172 \h </w:instrText>
      </w:r>
      <w:r>
        <w:fldChar w:fldCharType="separate"/>
      </w:r>
      <w:r>
        <w:t>274</w:t>
      </w:r>
      <w:r>
        <w:fldChar w:fldCharType="end"/>
      </w:r>
    </w:p>
    <w:p w14:paraId="18A689E4" w14:textId="113D7FD8"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G.2.3.1.3.2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_Toc200468173 \h </w:instrText>
      </w:r>
      <w:r>
        <w:fldChar w:fldCharType="separate"/>
      </w:r>
      <w:r>
        <w:t>277</w:t>
      </w:r>
      <w:r>
        <w:fldChar w:fldCharType="end"/>
      </w:r>
    </w:p>
    <w:p w14:paraId="4804AE3E" w14:textId="00D1660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G.2.3.1.4</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FR2-1 PCell configured with SSB-based RLM RS in non-DRX mode</w:t>
      </w:r>
      <w:r>
        <w:tab/>
      </w:r>
      <w:r>
        <w:fldChar w:fldCharType="begin"/>
      </w:r>
      <w:r>
        <w:instrText xml:space="preserve"> PAGEREF _Toc200468174 \h </w:instrText>
      </w:r>
      <w:r>
        <w:fldChar w:fldCharType="separate"/>
      </w:r>
      <w:r>
        <w:t>277</w:t>
      </w:r>
      <w:r>
        <w:fldChar w:fldCharType="end"/>
      </w:r>
    </w:p>
    <w:p w14:paraId="769D6620" w14:textId="2236CFA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_Toc200468175 \h </w:instrText>
      </w:r>
      <w:r>
        <w:fldChar w:fldCharType="separate"/>
      </w:r>
      <w:r>
        <w:t>277</w:t>
      </w:r>
      <w:r>
        <w:fldChar w:fldCharType="end"/>
      </w:r>
    </w:p>
    <w:p w14:paraId="0F63BF28" w14:textId="7DB5F51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G.2.3.1.4.2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_Toc200468176 \h </w:instrText>
      </w:r>
      <w:r>
        <w:fldChar w:fldCharType="separate"/>
      </w:r>
      <w:r>
        <w:t>281</w:t>
      </w:r>
      <w:r>
        <w:fldChar w:fldCharType="end"/>
      </w:r>
    </w:p>
    <w:p w14:paraId="00A919CE" w14:textId="3B5CDFE4"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G.2.3.1.5</w:t>
      </w:r>
      <w:r>
        <w:rPr>
          <w:rFonts w:asciiTheme="minorHAnsi" w:eastAsiaTheme="minorEastAsia" w:hAnsiTheme="minorHAnsi" w:cstheme="minorBidi"/>
          <w:kern w:val="2"/>
          <w:sz w:val="24"/>
          <w:szCs w:val="24"/>
          <w14:ligatures w14:val="standardContextual"/>
        </w:rPr>
        <w:tab/>
      </w:r>
      <w:r w:rsidRPr="00267692">
        <w:rPr>
          <w:rFonts w:eastAsia="SimSun"/>
        </w:rPr>
        <w:t>Radio Link Monitoring Out-of-sync Test for FR1 PCell configured with CSI-RS-based RLM in non-DRX mode</w:t>
      </w:r>
      <w:r>
        <w:tab/>
      </w:r>
      <w:r>
        <w:fldChar w:fldCharType="begin"/>
      </w:r>
      <w:r>
        <w:instrText xml:space="preserve"> PAGEREF _Toc200468177 \h </w:instrText>
      </w:r>
      <w:r>
        <w:fldChar w:fldCharType="separate"/>
      </w:r>
      <w:r>
        <w:t>282</w:t>
      </w:r>
      <w:r>
        <w:fldChar w:fldCharType="end"/>
      </w:r>
    </w:p>
    <w:p w14:paraId="724FB71E" w14:textId="0D5CBC2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_Toc200468178 \h </w:instrText>
      </w:r>
      <w:r>
        <w:fldChar w:fldCharType="separate"/>
      </w:r>
      <w:r>
        <w:t>282</w:t>
      </w:r>
      <w:r>
        <w:fldChar w:fldCharType="end"/>
      </w:r>
    </w:p>
    <w:p w14:paraId="7730FE72" w14:textId="738E10A3"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G.2.3.1.5.2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_Toc200468179 \h </w:instrText>
      </w:r>
      <w:r>
        <w:fldChar w:fldCharType="separate"/>
      </w:r>
      <w:r>
        <w:t>284</w:t>
      </w:r>
      <w:r>
        <w:fldChar w:fldCharType="end"/>
      </w:r>
    </w:p>
    <w:p w14:paraId="2D9E4D3B" w14:textId="4A855A4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G.2.3.1.6</w:t>
      </w:r>
      <w:r>
        <w:rPr>
          <w:rFonts w:asciiTheme="minorHAnsi" w:eastAsiaTheme="minorEastAsia" w:hAnsiTheme="minorHAnsi" w:cstheme="minorBidi"/>
          <w:kern w:val="2"/>
          <w:sz w:val="24"/>
          <w:szCs w:val="24"/>
          <w14:ligatures w14:val="standardContextual"/>
        </w:rPr>
        <w:tab/>
      </w:r>
      <w:r w:rsidRPr="00267692">
        <w:rPr>
          <w:rFonts w:eastAsia="SimSun"/>
        </w:rPr>
        <w:t>Radio Link Monitoring In-sync Test for FR1 PCell configured with CSI-RS-based RLM in non-DRX mode</w:t>
      </w:r>
      <w:r>
        <w:tab/>
      </w:r>
      <w:r>
        <w:fldChar w:fldCharType="begin"/>
      </w:r>
      <w:r>
        <w:instrText xml:space="preserve"> PAGEREF _Toc200468180 \h </w:instrText>
      </w:r>
      <w:r>
        <w:fldChar w:fldCharType="separate"/>
      </w:r>
      <w:r>
        <w:t>285</w:t>
      </w:r>
      <w:r>
        <w:fldChar w:fldCharType="end"/>
      </w:r>
    </w:p>
    <w:p w14:paraId="2D05A6FA" w14:textId="37F05374"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_Toc200468181 \h </w:instrText>
      </w:r>
      <w:r>
        <w:fldChar w:fldCharType="separate"/>
      </w:r>
      <w:r>
        <w:t>285</w:t>
      </w:r>
      <w:r>
        <w:fldChar w:fldCharType="end"/>
      </w:r>
    </w:p>
    <w:p w14:paraId="4CE396CB" w14:textId="6623F01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rPr>
        <w:t>G.2.3.1.6.2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_Toc200468182 \h </w:instrText>
      </w:r>
      <w:r>
        <w:fldChar w:fldCharType="separate"/>
      </w:r>
      <w:r>
        <w:t>287</w:t>
      </w:r>
      <w:r>
        <w:fldChar w:fldCharType="end"/>
      </w:r>
    </w:p>
    <w:p w14:paraId="521CB8A5" w14:textId="5D170F2F" w:rsidR="009B333D" w:rsidRDefault="009B333D">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_Toc200468183 \h </w:instrText>
      </w:r>
      <w:r>
        <w:fldChar w:fldCharType="separate"/>
      </w:r>
      <w:r>
        <w:t>288</w:t>
      </w:r>
      <w:r>
        <w:fldChar w:fldCharType="end"/>
      </w:r>
    </w:p>
    <w:p w14:paraId="32E4760C" w14:textId="352C9905"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G.2.3.1.7.1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_Toc200468184 \h </w:instrText>
      </w:r>
      <w:r>
        <w:fldChar w:fldCharType="separate"/>
      </w:r>
      <w:r>
        <w:t>288</w:t>
      </w:r>
      <w:r>
        <w:fldChar w:fldCharType="end"/>
      </w:r>
    </w:p>
    <w:p w14:paraId="0191779D" w14:textId="716912C1"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G.2.3.1.7.2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_Toc200468185 \h </w:instrText>
      </w:r>
      <w:r>
        <w:fldChar w:fldCharType="separate"/>
      </w:r>
      <w:r>
        <w:t>290</w:t>
      </w:r>
      <w:r>
        <w:fldChar w:fldCharType="end"/>
      </w:r>
    </w:p>
    <w:p w14:paraId="44A67FED" w14:textId="105DDE37" w:rsidR="009B333D" w:rsidRDefault="009B333D">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_Toc200468186 \h </w:instrText>
      </w:r>
      <w:r>
        <w:fldChar w:fldCharType="separate"/>
      </w:r>
      <w:r>
        <w:t>291</w:t>
      </w:r>
      <w:r>
        <w:fldChar w:fldCharType="end"/>
      </w:r>
    </w:p>
    <w:p w14:paraId="42868249" w14:textId="58F54616"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G.2.3.1.8.1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_Toc200468187 \h </w:instrText>
      </w:r>
      <w:r>
        <w:fldChar w:fldCharType="separate"/>
      </w:r>
      <w:r>
        <w:t>291</w:t>
      </w:r>
      <w:r>
        <w:fldChar w:fldCharType="end"/>
      </w:r>
    </w:p>
    <w:p w14:paraId="3D4111FF" w14:textId="3CA91DC9"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G.2.3.1.8.2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_Toc200468188 \h </w:instrText>
      </w:r>
      <w:r>
        <w:fldChar w:fldCharType="separate"/>
      </w:r>
      <w:r>
        <w:t>293</w:t>
      </w:r>
      <w:r>
        <w:fldChar w:fldCharType="end"/>
      </w:r>
    </w:p>
    <w:p w14:paraId="045C378F" w14:textId="42E405EA" w:rsidR="009B333D" w:rsidRDefault="009B333D">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_Toc200468189 \h </w:instrText>
      </w:r>
      <w:r>
        <w:fldChar w:fldCharType="separate"/>
      </w:r>
      <w:r>
        <w:t>294</w:t>
      </w:r>
      <w:r>
        <w:fldChar w:fldCharType="end"/>
      </w:r>
    </w:p>
    <w:p w14:paraId="60CC2D35" w14:textId="4FDB90AA"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lastRenderedPageBreak/>
        <w:t>G.2.3.2</w:t>
      </w:r>
      <w:r>
        <w:t>.1</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 xml:space="preserve">Beam Failure Detection and Link Recovery Test for FR1 </w:t>
      </w:r>
      <w:r w:rsidRPr="00267692">
        <w:rPr>
          <w:rFonts w:eastAsia="MS Mincho" w:cs="Arial"/>
        </w:rPr>
        <w:t>PCell configured with SSB-based BFD and LR</w:t>
      </w:r>
      <w:r>
        <w:tab/>
      </w:r>
      <w:r>
        <w:fldChar w:fldCharType="begin"/>
      </w:r>
      <w:r>
        <w:instrText xml:space="preserve"> PAGEREF _Toc200468190 \h </w:instrText>
      </w:r>
      <w:r>
        <w:fldChar w:fldCharType="separate"/>
      </w:r>
      <w:r>
        <w:t>294</w:t>
      </w:r>
      <w:r>
        <w:fldChar w:fldCharType="end"/>
      </w:r>
    </w:p>
    <w:p w14:paraId="13EF364E" w14:textId="6AEAA6FE"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w:t>
      </w:r>
      <w:r>
        <w:t>1</w:t>
      </w:r>
      <w:r w:rsidRPr="00267692">
        <w:rPr>
          <w:rFonts w:eastAsia="SimSun"/>
          <w:lang w:val="en-US" w:eastAsia="zh-CN"/>
        </w:rPr>
        <w:t>.1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_Toc200468191 \h </w:instrText>
      </w:r>
      <w:r>
        <w:fldChar w:fldCharType="separate"/>
      </w:r>
      <w:r>
        <w:t>294</w:t>
      </w:r>
      <w:r>
        <w:fldChar w:fldCharType="end"/>
      </w:r>
    </w:p>
    <w:p w14:paraId="5B02FEF7" w14:textId="12C77967"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267692">
        <w:rPr>
          <w:snapToGrid w:val="0"/>
        </w:rPr>
        <w:t>Requirements</w:t>
      </w:r>
      <w:r>
        <w:tab/>
      </w:r>
      <w:r>
        <w:fldChar w:fldCharType="begin"/>
      </w:r>
      <w:r>
        <w:instrText xml:space="preserve"> PAGEREF _Toc200468192 \h </w:instrText>
      </w:r>
      <w:r>
        <w:fldChar w:fldCharType="separate"/>
      </w:r>
      <w:r>
        <w:t>298</w:t>
      </w:r>
      <w:r>
        <w:fldChar w:fldCharType="end"/>
      </w:r>
    </w:p>
    <w:p w14:paraId="1CFC1F27" w14:textId="6B9DDC04" w:rsidR="009B333D" w:rsidRDefault="009B333D">
      <w:pPr>
        <w:pStyle w:val="TOC4"/>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_Toc200468193 \h </w:instrText>
      </w:r>
      <w:r>
        <w:fldChar w:fldCharType="separate"/>
      </w:r>
      <w:r>
        <w:t>298</w:t>
      </w:r>
      <w:r>
        <w:fldChar w:fldCharType="end"/>
      </w:r>
    </w:p>
    <w:p w14:paraId="0F43D158" w14:textId="62281B35"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lang w:eastAsia="zh-CN"/>
        </w:rPr>
        <w:t>G.2.3.2.2.1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_Toc200468194 \h </w:instrText>
      </w:r>
      <w:r>
        <w:fldChar w:fldCharType="separate"/>
      </w:r>
      <w:r>
        <w:t>298</w:t>
      </w:r>
      <w:r>
        <w:fldChar w:fldCharType="end"/>
      </w:r>
    </w:p>
    <w:p w14:paraId="37C2DCF5" w14:textId="043D8083" w:rsidR="009B333D" w:rsidRDefault="009B333D">
      <w:pPr>
        <w:pStyle w:val="TOC5"/>
        <w:rPr>
          <w:rFonts w:asciiTheme="minorHAnsi" w:eastAsiaTheme="minorEastAsia" w:hAnsiTheme="minorHAnsi" w:cstheme="minorBidi"/>
          <w:kern w:val="2"/>
          <w:sz w:val="24"/>
          <w:szCs w:val="24"/>
          <w14:ligatures w14:val="standardContextual"/>
        </w:rPr>
      </w:pPr>
      <w:r w:rsidRPr="00267692">
        <w:rPr>
          <w:snapToGrid w:val="0"/>
        </w:rPr>
        <w:t>G.2.3.2.2.2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_Toc200468195 \h </w:instrText>
      </w:r>
      <w:r>
        <w:fldChar w:fldCharType="separate"/>
      </w:r>
      <w:r>
        <w:t>304</w:t>
      </w:r>
      <w:r>
        <w:fldChar w:fldCharType="end"/>
      </w:r>
    </w:p>
    <w:p w14:paraId="49A3817D" w14:textId="676AF112"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lang w:val="en-US" w:eastAsia="zh-CN"/>
        </w:rPr>
        <w:t>G.2.3.2</w:t>
      </w:r>
      <w:r>
        <w:t>.</w:t>
      </w:r>
      <w:r w:rsidRPr="00267692">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67692">
        <w:rPr>
          <w:rFonts w:eastAsia="SimSun"/>
          <w:lang w:val="en-US" w:eastAsia="zh-CN"/>
        </w:rPr>
        <w:t xml:space="preserve">Beam Failure Detection and Link Recovery Test for FR1 </w:t>
      </w:r>
      <w:r w:rsidRPr="00267692">
        <w:rPr>
          <w:rFonts w:eastAsia="MS Mincho" w:cs="Arial"/>
        </w:rPr>
        <w:t xml:space="preserve">PCell configured with </w:t>
      </w:r>
      <w:r w:rsidRPr="00267692">
        <w:rPr>
          <w:rFonts w:eastAsia="SimSun" w:cs="Arial"/>
          <w:lang w:val="en-US" w:eastAsia="zh-CN"/>
        </w:rPr>
        <w:t>CSI-RS</w:t>
      </w:r>
      <w:r w:rsidRPr="00267692">
        <w:rPr>
          <w:rFonts w:eastAsia="MS Mincho" w:cs="Arial"/>
        </w:rPr>
        <w:t>-based BFD and LR</w:t>
      </w:r>
      <w:r>
        <w:tab/>
      </w:r>
      <w:r>
        <w:fldChar w:fldCharType="begin"/>
      </w:r>
      <w:r>
        <w:instrText xml:space="preserve"> PAGEREF _Toc200468196 \h </w:instrText>
      </w:r>
      <w:r>
        <w:fldChar w:fldCharType="separate"/>
      </w:r>
      <w:r>
        <w:t>304</w:t>
      </w:r>
      <w:r>
        <w:fldChar w:fldCharType="end"/>
      </w:r>
    </w:p>
    <w:p w14:paraId="20AB7420" w14:textId="21D6124D"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267692">
        <w:rPr>
          <w:snapToGrid w:val="0"/>
          <w:lang w:eastAsia="zh-CN"/>
        </w:rPr>
        <w:t>Test Purpose and Environment</w:t>
      </w:r>
      <w:r>
        <w:tab/>
      </w:r>
      <w:r>
        <w:fldChar w:fldCharType="begin"/>
      </w:r>
      <w:r>
        <w:instrText xml:space="preserve"> PAGEREF _Toc200468197 \h </w:instrText>
      </w:r>
      <w:r>
        <w:fldChar w:fldCharType="separate"/>
      </w:r>
      <w:r>
        <w:t>304</w:t>
      </w:r>
      <w:r>
        <w:fldChar w:fldCharType="end"/>
      </w:r>
    </w:p>
    <w:p w14:paraId="6C92AFB0" w14:textId="193F805F"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lang w:eastAsia="zh-CN"/>
        </w:rPr>
        <w:t>G.</w:t>
      </w:r>
      <w:r w:rsidRPr="00267692">
        <w:rPr>
          <w:rFonts w:eastAsia="SimSun"/>
          <w:lang w:val="en-US" w:eastAsia="zh-CN"/>
        </w:rPr>
        <w:t>2</w:t>
      </w:r>
      <w:r w:rsidRPr="00267692">
        <w:rPr>
          <w:rFonts w:eastAsia="SimSun"/>
          <w:lang w:eastAsia="zh-CN"/>
        </w:rPr>
        <w:t>.</w:t>
      </w:r>
      <w:r w:rsidRPr="00267692">
        <w:rPr>
          <w:rFonts w:eastAsia="SimSun"/>
          <w:lang w:val="en-US" w:eastAsia="zh-CN"/>
        </w:rPr>
        <w:t>3</w:t>
      </w:r>
      <w:r>
        <w:t>.</w:t>
      </w:r>
      <w:r w:rsidRPr="00267692">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267692">
        <w:rPr>
          <w:snapToGrid w:val="0"/>
        </w:rPr>
        <w:t>Test Requirements</w:t>
      </w:r>
      <w:r>
        <w:tab/>
      </w:r>
      <w:r>
        <w:fldChar w:fldCharType="begin"/>
      </w:r>
      <w:r>
        <w:instrText xml:space="preserve"> PAGEREF _Toc200468198 \h </w:instrText>
      </w:r>
      <w:r>
        <w:fldChar w:fldCharType="separate"/>
      </w:r>
      <w:r>
        <w:t>308</w:t>
      </w:r>
      <w:r>
        <w:fldChar w:fldCharType="end"/>
      </w:r>
    </w:p>
    <w:p w14:paraId="526AD864" w14:textId="313A2E80" w:rsidR="009B333D" w:rsidRDefault="009B333D">
      <w:pPr>
        <w:pStyle w:val="TOC4"/>
        <w:rPr>
          <w:rFonts w:asciiTheme="minorHAnsi" w:eastAsiaTheme="minorEastAsia" w:hAnsiTheme="minorHAnsi" w:cstheme="minorBidi"/>
          <w:kern w:val="2"/>
          <w:sz w:val="24"/>
          <w:szCs w:val="24"/>
          <w14:ligatures w14:val="standardContextual"/>
        </w:rPr>
      </w:pPr>
      <w:r w:rsidRPr="00267692">
        <w:rPr>
          <w:rFonts w:eastAsia="SimSun"/>
        </w:rPr>
        <w:t>G.2.3.2.4</w:t>
      </w:r>
      <w:r>
        <w:rPr>
          <w:rFonts w:asciiTheme="minorHAnsi" w:eastAsiaTheme="minorEastAsia" w:hAnsiTheme="minorHAnsi" w:cstheme="minorBidi"/>
          <w:kern w:val="2"/>
          <w:sz w:val="24"/>
          <w:szCs w:val="24"/>
          <w14:ligatures w14:val="standardContextual"/>
        </w:rPr>
        <w:tab/>
      </w:r>
      <w:r w:rsidRPr="00267692">
        <w:rPr>
          <w:rFonts w:eastAsia="SimSun"/>
        </w:rPr>
        <w:t>Beam Failure Detection and Link Recovery Test for FR2 PCell configured with CSI-RS-based BFD and LR in non-DRX mode</w:t>
      </w:r>
      <w:r>
        <w:tab/>
      </w:r>
      <w:r>
        <w:fldChar w:fldCharType="begin"/>
      </w:r>
      <w:r>
        <w:instrText xml:space="preserve"> PAGEREF _Toc200468199 \h </w:instrText>
      </w:r>
      <w:r>
        <w:fldChar w:fldCharType="separate"/>
      </w:r>
      <w:r>
        <w:t>308</w:t>
      </w:r>
      <w:r>
        <w:fldChar w:fldCharType="end"/>
      </w:r>
    </w:p>
    <w:p w14:paraId="67FC4C11" w14:textId="10565BFA"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267692">
        <w:rPr>
          <w:rFonts w:eastAsia="SimSun"/>
          <w:snapToGrid w:val="0"/>
          <w:lang w:eastAsia="zh-CN"/>
        </w:rPr>
        <w:t>Test Purpose and Environment</w:t>
      </w:r>
      <w:r>
        <w:tab/>
      </w:r>
      <w:r>
        <w:fldChar w:fldCharType="begin"/>
      </w:r>
      <w:r>
        <w:instrText xml:space="preserve"> PAGEREF _Toc200468200 \h </w:instrText>
      </w:r>
      <w:r>
        <w:fldChar w:fldCharType="separate"/>
      </w:r>
      <w:r>
        <w:t>308</w:t>
      </w:r>
      <w:r>
        <w:fldChar w:fldCharType="end"/>
      </w:r>
    </w:p>
    <w:p w14:paraId="54FF1CEA" w14:textId="0C06C17C" w:rsidR="009B333D" w:rsidRDefault="009B333D">
      <w:pPr>
        <w:pStyle w:val="TOC5"/>
        <w:rPr>
          <w:rFonts w:asciiTheme="minorHAnsi" w:eastAsiaTheme="minorEastAsia" w:hAnsiTheme="minorHAnsi" w:cstheme="minorBidi"/>
          <w:kern w:val="2"/>
          <w:sz w:val="24"/>
          <w:szCs w:val="24"/>
          <w14:ligatures w14:val="standardContextual"/>
        </w:rPr>
      </w:pPr>
      <w:r w:rsidRPr="00267692">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267692">
        <w:rPr>
          <w:rFonts w:eastAsia="SimSun"/>
          <w:snapToGrid w:val="0"/>
        </w:rPr>
        <w:t>Test Requirements</w:t>
      </w:r>
      <w:r>
        <w:tab/>
      </w:r>
      <w:r>
        <w:fldChar w:fldCharType="begin"/>
      </w:r>
      <w:r>
        <w:instrText xml:space="preserve"> PAGEREF _Toc200468201 \h </w:instrText>
      </w:r>
      <w:r>
        <w:fldChar w:fldCharType="separate"/>
      </w:r>
      <w:r>
        <w:t>313</w:t>
      </w:r>
      <w:r>
        <w:fldChar w:fldCharType="end"/>
      </w:r>
    </w:p>
    <w:p w14:paraId="5A0516B2" w14:textId="488267CF" w:rsidR="009B333D" w:rsidRDefault="009B333D">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_Toc200468202 \h </w:instrText>
      </w:r>
      <w:r>
        <w:fldChar w:fldCharType="separate"/>
      </w:r>
      <w:r>
        <w:t>314</w:t>
      </w:r>
      <w:r>
        <w:fldChar w:fldCharType="end"/>
      </w:r>
    </w:p>
    <w:p w14:paraId="6C5507A2" w14:textId="4160D526" w:rsidR="00080512" w:rsidRPr="004D3578" w:rsidRDefault="009B333D">
      <w: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00467587"/>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D3578" w:rsidRDefault="00080512">
      <w:r w:rsidRPr="004D3578">
        <w:t>Thi</w:t>
      </w:r>
      <w:r w:rsidRPr="000C243E">
        <w:t xml:space="preserve">s Technical </w:t>
      </w:r>
      <w:bookmarkStart w:id="36" w:name="spectype3"/>
      <w:r w:rsidRPr="000C243E">
        <w:t>Specification</w:t>
      </w:r>
      <w:bookmarkEnd w:id="36"/>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7" w:name="introduction"/>
      <w:bookmarkEnd w:id="37"/>
      <w:r w:rsidRPr="004D3578">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00467588"/>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00467589"/>
      <w:bookmarkEnd w:id="59"/>
      <w:r w:rsidRPr="004D3578">
        <w:t>2</w:t>
      </w:r>
      <w:r w:rsidRPr="004D3578">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46AA97D6" w14:textId="1B014F78" w:rsidR="00286EF0" w:rsidRDefault="00286EF0" w:rsidP="00AA6B86">
      <w:pPr>
        <w:pStyle w:val="EX"/>
        <w:rPr>
          <w:rFonts w:eastAsia="SimSun"/>
          <w:szCs w:val="18"/>
          <w:lang w:val="en-US"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12070825" w14:textId="3839FF65" w:rsidR="00802B21" w:rsidRPr="00D70951" w:rsidRDefault="00802B21" w:rsidP="00AA6B86">
      <w:pPr>
        <w:pStyle w:val="EX"/>
        <w:rPr>
          <w:rFonts w:eastAsiaTheme="minorEastAsia" w:cs="Arial"/>
          <w:szCs w:val="34"/>
          <w:lang w:eastAsia="zh-CN"/>
        </w:rPr>
      </w:pPr>
      <w:r w:rsidRPr="0080269B">
        <w:rPr>
          <w:rFonts w:eastAsia="DengXian" w:cs="Arial"/>
          <w:szCs w:val="34"/>
          <w:lang w:eastAsia="zh-CN"/>
        </w:rPr>
        <w:t>[32]</w:t>
      </w:r>
      <w:r w:rsidRPr="0080269B">
        <w:rPr>
          <w:rFonts w:eastAsia="DengXian" w:cs="Arial"/>
          <w:szCs w:val="34"/>
          <w:lang w:eastAsia="zh-CN"/>
        </w:rPr>
        <w:tab/>
        <w:t>ITU World Radiocommunication Conference 2023 (WRC-23) Final Acts, Resolution 220</w:t>
      </w:r>
    </w:p>
    <w:p w14:paraId="6C5507DF" w14:textId="77777777" w:rsidR="00080512" w:rsidRPr="004D3578" w:rsidRDefault="00080512">
      <w:pPr>
        <w:pStyle w:val="Heading1"/>
      </w:pPr>
      <w:bookmarkStart w:id="80" w:name="definitions"/>
      <w:bookmarkStart w:id="81" w:name="_Toc97737175"/>
      <w:bookmarkStart w:id="82" w:name="_Toc106094065"/>
      <w:bookmarkStart w:id="83" w:name="_Toc114252840"/>
      <w:bookmarkStart w:id="84" w:name="_Toc123045968"/>
      <w:bookmarkStart w:id="85" w:name="_Toc124157509"/>
      <w:bookmarkStart w:id="86" w:name="_Toc124258902"/>
      <w:bookmarkStart w:id="87" w:name="_Toc124259046"/>
      <w:bookmarkStart w:id="88" w:name="_Toc130585803"/>
      <w:bookmarkStart w:id="89" w:name="_Toc130586814"/>
      <w:bookmarkStart w:id="90" w:name="_Toc137461980"/>
      <w:bookmarkStart w:id="91" w:name="_Toc138883789"/>
      <w:bookmarkStart w:id="92" w:name="_Toc138883933"/>
      <w:bookmarkStart w:id="93" w:name="_Toc145426830"/>
      <w:bookmarkStart w:id="94" w:name="_Toc155427974"/>
      <w:bookmarkStart w:id="95" w:name="_Toc155780992"/>
      <w:bookmarkStart w:id="96" w:name="_Toc161665291"/>
      <w:bookmarkStart w:id="97" w:name="_Toc169718442"/>
      <w:bookmarkStart w:id="98" w:name="_Toc176337003"/>
      <w:bookmarkStart w:id="99" w:name="_Toc187246093"/>
      <w:bookmarkStart w:id="100" w:name="_Toc200467590"/>
      <w:bookmarkEnd w:id="80"/>
      <w:r w:rsidRPr="004D3578">
        <w:t>3</w:t>
      </w:r>
      <w:r w:rsidRPr="004D3578">
        <w:tab/>
        <w:t>Definitions</w:t>
      </w:r>
      <w:r w:rsidR="00602AEA">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0" w14:textId="77777777" w:rsidR="00080512" w:rsidRPr="004D3578" w:rsidRDefault="00080512">
      <w:pPr>
        <w:pStyle w:val="Heading2"/>
        <w:rPr>
          <w:lang w:eastAsia="zh-CN"/>
        </w:rPr>
      </w:pPr>
      <w:bookmarkStart w:id="101" w:name="_Toc97737176"/>
      <w:bookmarkStart w:id="102" w:name="_Toc106094066"/>
      <w:bookmarkStart w:id="103" w:name="_Toc114252841"/>
      <w:bookmarkStart w:id="104" w:name="_Toc123045969"/>
      <w:bookmarkStart w:id="105" w:name="_Toc124157510"/>
      <w:bookmarkStart w:id="106" w:name="_Toc124258903"/>
      <w:bookmarkStart w:id="107" w:name="_Toc124259047"/>
      <w:bookmarkStart w:id="108" w:name="_Toc130585804"/>
      <w:bookmarkStart w:id="109" w:name="_Toc130586815"/>
      <w:bookmarkStart w:id="110" w:name="_Toc137461981"/>
      <w:bookmarkStart w:id="111" w:name="_Toc138883790"/>
      <w:bookmarkStart w:id="112" w:name="_Toc138883934"/>
      <w:bookmarkStart w:id="113" w:name="_Toc145426831"/>
      <w:bookmarkStart w:id="114" w:name="_Toc155427975"/>
      <w:bookmarkStart w:id="115" w:name="_Toc155780993"/>
      <w:bookmarkStart w:id="116" w:name="_Toc161665292"/>
      <w:bookmarkStart w:id="117" w:name="_Toc169718443"/>
      <w:bookmarkStart w:id="118" w:name="_Toc176337004"/>
      <w:bookmarkStart w:id="119" w:name="_Toc187246094"/>
      <w:bookmarkStart w:id="120" w:name="_Toc200467591"/>
      <w:r w:rsidRPr="004D3578">
        <w:t>3.1</w:t>
      </w:r>
      <w:r w:rsidRPr="004D3578">
        <w:tab/>
      </w:r>
      <w:r w:rsidR="00C51D6E">
        <w:rPr>
          <w:rFonts w:hint="eastAsia"/>
          <w:lang w:eastAsia="zh-CN"/>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lastRenderedPageBreak/>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21" w:name="_Hlk490252228"/>
      <w:bookmarkStart w:id="122" w:name="_Hlk494631435"/>
      <w:r w:rsidRPr="007911AE">
        <w:rPr>
          <w:b/>
        </w:rPr>
        <w:t>Beamwidth:</w:t>
      </w:r>
      <w:r w:rsidRPr="007911AE">
        <w:t xml:space="preserve"> beam which has a half-power contour that is essentially elliptical, the half-power beamwidths in the two pattern cuts that respectively contain the major and minor axis of the ellipse</w:t>
      </w:r>
      <w:bookmarkStart w:id="123"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23"/>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24" w:name="_Toc97737177"/>
      <w:bookmarkEnd w:id="121"/>
      <w:bookmarkEnd w:id="122"/>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lastRenderedPageBreak/>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lastRenderedPageBreak/>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5" w:name="_Toc106094067"/>
      <w:bookmarkStart w:id="126" w:name="_Toc114252842"/>
      <w:bookmarkStart w:id="127" w:name="_Toc123045970"/>
      <w:bookmarkStart w:id="128" w:name="_Toc124157511"/>
      <w:bookmarkStart w:id="129" w:name="_Toc124258904"/>
      <w:bookmarkStart w:id="130" w:name="_Toc124259048"/>
      <w:bookmarkStart w:id="131" w:name="_Toc130585805"/>
      <w:bookmarkStart w:id="132" w:name="_Toc130586816"/>
      <w:bookmarkStart w:id="133" w:name="_Toc137461982"/>
      <w:bookmarkStart w:id="134" w:name="_Toc138883791"/>
      <w:bookmarkStart w:id="135" w:name="_Toc138883935"/>
      <w:bookmarkStart w:id="136" w:name="_Toc145426832"/>
      <w:bookmarkStart w:id="137" w:name="_Toc155427976"/>
      <w:bookmarkStart w:id="138" w:name="_Toc155780994"/>
      <w:bookmarkStart w:id="139" w:name="_Toc161665293"/>
      <w:bookmarkStart w:id="140" w:name="_Toc169718444"/>
      <w:bookmarkStart w:id="141" w:name="_Toc176337005"/>
      <w:bookmarkStart w:id="142" w:name="_Toc187246095"/>
      <w:bookmarkStart w:id="143" w:name="_Toc200467592"/>
      <w:r w:rsidRPr="004D3578">
        <w:t>3.2</w:t>
      </w:r>
      <w:r w:rsidRPr="004D3578">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44"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lastRenderedPageBreak/>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45" w:name="_Toc106094068"/>
      <w:bookmarkStart w:id="146" w:name="_Toc114252843"/>
      <w:bookmarkStart w:id="147" w:name="_Toc123045971"/>
      <w:bookmarkStart w:id="148" w:name="_Toc124157512"/>
      <w:bookmarkStart w:id="149" w:name="_Toc124258905"/>
      <w:bookmarkStart w:id="150" w:name="_Toc124259049"/>
      <w:bookmarkStart w:id="151" w:name="_Toc130585806"/>
      <w:bookmarkStart w:id="152" w:name="_Toc130586817"/>
      <w:bookmarkStart w:id="153" w:name="_Toc137461983"/>
      <w:bookmarkStart w:id="154" w:name="_Toc138883792"/>
      <w:bookmarkStart w:id="155" w:name="_Toc138883936"/>
      <w:bookmarkStart w:id="156" w:name="_Toc145426833"/>
      <w:bookmarkStart w:id="157" w:name="_Toc155427977"/>
      <w:bookmarkStart w:id="158" w:name="_Toc155780995"/>
      <w:bookmarkStart w:id="159" w:name="_Toc161665294"/>
      <w:bookmarkStart w:id="160" w:name="_Toc169718445"/>
      <w:bookmarkStart w:id="161" w:name="_Toc176337006"/>
      <w:bookmarkStart w:id="162" w:name="_Toc187246096"/>
      <w:bookmarkStart w:id="163" w:name="_Toc200467593"/>
      <w:r w:rsidRPr="004D3578">
        <w:t>3.3</w:t>
      </w:r>
      <w:r w:rsidRPr="004D3578">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64" w:name="clause4"/>
      <w:bookmarkStart w:id="165" w:name="_Hlk494631454"/>
      <w:bookmarkStart w:id="166" w:name="_Toc97737179"/>
      <w:bookmarkEnd w:id="164"/>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2076526B" w14:textId="77777777" w:rsidR="00802B21" w:rsidRPr="0080269B" w:rsidRDefault="00802B21" w:rsidP="00802B21">
      <w:pPr>
        <w:keepLines/>
        <w:spacing w:after="0"/>
        <w:ind w:left="1702" w:hanging="1418"/>
      </w:pPr>
      <w:r w:rsidRPr="0080269B">
        <w:t>EEIRP</w:t>
      </w:r>
      <w:r w:rsidRPr="0080269B">
        <w:tab/>
        <w:t>Expected EIRP</w:t>
      </w:r>
    </w:p>
    <w:p w14:paraId="76449C13" w14:textId="77777777" w:rsidR="00802B21" w:rsidRPr="0080269B" w:rsidRDefault="00802B21" w:rsidP="00802B21">
      <w:pPr>
        <w:keepLines/>
        <w:spacing w:after="0"/>
        <w:ind w:left="1702" w:hanging="1418"/>
        <w:rPr>
          <w:rFonts w:cs="v4.2.0"/>
        </w:rPr>
      </w:pPr>
      <w:r w:rsidRPr="0080269B">
        <w:rPr>
          <w:rFonts w:cs="v4.2.0"/>
        </w:rPr>
        <w:t>EVM</w:t>
      </w:r>
      <w:r w:rsidRPr="0080269B">
        <w:rPr>
          <w:rFonts w:cs="v4.2.0"/>
        </w:rPr>
        <w:tab/>
        <w:t>Error Vector Magnitude</w:t>
      </w:r>
    </w:p>
    <w:p w14:paraId="41247080" w14:textId="77777777" w:rsidR="00802B21" w:rsidRPr="0080269B" w:rsidRDefault="00802B21" w:rsidP="00802B21">
      <w:pPr>
        <w:keepLines/>
        <w:spacing w:after="0"/>
        <w:ind w:left="1702" w:hanging="1418"/>
      </w:pPr>
      <w:r w:rsidRPr="0080269B">
        <w:t>FBW</w:t>
      </w:r>
      <w:r w:rsidRPr="0080269B">
        <w:tab/>
        <w:t>Fractional Bandwidth</w:t>
      </w:r>
    </w:p>
    <w:p w14:paraId="2DFCB20C" w14:textId="77777777" w:rsidR="00802B21" w:rsidRPr="0080269B" w:rsidRDefault="00802B21" w:rsidP="00802B21">
      <w:pPr>
        <w:keepLines/>
        <w:spacing w:after="0"/>
        <w:ind w:left="1702" w:hanging="1418"/>
      </w:pPr>
      <w:r w:rsidRPr="0080269B">
        <w:t>FR</w:t>
      </w:r>
      <w:r w:rsidRPr="0080269B">
        <w:tab/>
        <w:t>Frequency Range</w:t>
      </w:r>
    </w:p>
    <w:p w14:paraId="2C4DA6BE" w14:textId="52473E24" w:rsidR="007911AE" w:rsidRPr="007911AE" w:rsidRDefault="00802B21" w:rsidP="00802B21">
      <w:pPr>
        <w:pStyle w:val="EW"/>
      </w:pPr>
      <w:r w:rsidRPr="0080269B">
        <w:t>FSS</w:t>
      </w:r>
      <w:r w:rsidRPr="0080269B">
        <w:tab/>
        <w:t>Fixed Satellite Service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lastRenderedPageBreak/>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65"/>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7" w:name="_Toc106094069"/>
      <w:bookmarkStart w:id="168" w:name="_Toc114252844"/>
      <w:bookmarkStart w:id="169" w:name="_Toc123045972"/>
      <w:bookmarkStart w:id="170" w:name="_Toc124157513"/>
      <w:bookmarkStart w:id="171" w:name="_Toc124258906"/>
      <w:bookmarkStart w:id="172" w:name="_Toc124259050"/>
      <w:bookmarkStart w:id="173" w:name="_Toc130585807"/>
      <w:bookmarkStart w:id="174" w:name="_Toc130586818"/>
      <w:bookmarkStart w:id="175" w:name="_Toc137461984"/>
      <w:bookmarkStart w:id="176" w:name="_Toc138883793"/>
      <w:bookmarkStart w:id="177" w:name="_Toc138883937"/>
      <w:bookmarkStart w:id="178" w:name="_Toc145426834"/>
      <w:bookmarkStart w:id="179" w:name="_Toc155427978"/>
      <w:bookmarkStart w:id="180" w:name="_Toc155780996"/>
      <w:bookmarkStart w:id="181" w:name="_Toc161665295"/>
      <w:bookmarkStart w:id="182" w:name="_Toc169718446"/>
      <w:bookmarkStart w:id="183" w:name="_Toc176337007"/>
      <w:bookmarkStart w:id="184" w:name="_Toc187246097"/>
      <w:bookmarkStart w:id="185" w:name="_Toc200467594"/>
      <w:r w:rsidRPr="004D3578">
        <w:t>4</w:t>
      </w:r>
      <w:r w:rsidRPr="004D3578">
        <w:tab/>
      </w:r>
      <w:r w:rsidR="00224CEF">
        <w:rPr>
          <w:rFonts w:hint="eastAsia"/>
          <w:lang w:eastAsia="zh-CN"/>
        </w:rPr>
        <w:t>General</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C55082A" w14:textId="77777777" w:rsidR="00080512" w:rsidRPr="004D3578" w:rsidRDefault="0065715A">
      <w:pPr>
        <w:pStyle w:val="Heading2"/>
      </w:pPr>
      <w:bookmarkStart w:id="186" w:name="_Toc97737180"/>
      <w:bookmarkStart w:id="187" w:name="_Toc106094070"/>
      <w:bookmarkStart w:id="188" w:name="_Toc114252845"/>
      <w:bookmarkStart w:id="189" w:name="_Toc123045973"/>
      <w:bookmarkStart w:id="190" w:name="_Toc124157514"/>
      <w:bookmarkStart w:id="191" w:name="_Toc124258907"/>
      <w:bookmarkStart w:id="192" w:name="_Toc124259051"/>
      <w:bookmarkStart w:id="193" w:name="_Toc130585808"/>
      <w:bookmarkStart w:id="194" w:name="_Toc130586819"/>
      <w:bookmarkStart w:id="195" w:name="_Toc137461985"/>
      <w:bookmarkStart w:id="196" w:name="_Toc138883794"/>
      <w:bookmarkStart w:id="197" w:name="_Toc138883938"/>
      <w:bookmarkStart w:id="198" w:name="_Toc145426835"/>
      <w:bookmarkStart w:id="199" w:name="_Toc155427979"/>
      <w:bookmarkStart w:id="200" w:name="_Toc155780997"/>
      <w:bookmarkStart w:id="201" w:name="_Toc161665296"/>
      <w:bookmarkStart w:id="202" w:name="_Toc169718447"/>
      <w:bookmarkStart w:id="203" w:name="_Toc176337008"/>
      <w:bookmarkStart w:id="204" w:name="_Toc187246098"/>
      <w:bookmarkStart w:id="205" w:name="_Toc200467595"/>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C55082B" w14:textId="77777777" w:rsidR="00BB2FD7" w:rsidRPr="00056702" w:rsidRDefault="00BB2FD7" w:rsidP="00BB2FD7">
      <w:bookmarkStart w:id="206"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xml:space="preserve">] define test tolerances. These test tolerances are individually </w:t>
      </w:r>
      <w:r w:rsidRPr="00056702">
        <w:lastRenderedPageBreak/>
        <w:t>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207" w:name="_Toc97737181"/>
      <w:bookmarkStart w:id="208" w:name="_Toc106094071"/>
      <w:bookmarkStart w:id="209" w:name="_Toc114252846"/>
      <w:bookmarkStart w:id="210" w:name="_Toc123045974"/>
      <w:bookmarkStart w:id="211" w:name="_Toc124157515"/>
      <w:bookmarkStart w:id="212" w:name="_Toc124258908"/>
      <w:bookmarkStart w:id="213" w:name="_Toc124259052"/>
      <w:bookmarkStart w:id="214" w:name="_Toc130585809"/>
      <w:bookmarkStart w:id="215" w:name="_Toc130586820"/>
      <w:bookmarkStart w:id="216" w:name="_Toc137461986"/>
      <w:bookmarkStart w:id="217" w:name="_Toc138883795"/>
      <w:bookmarkStart w:id="218" w:name="_Toc138883939"/>
      <w:bookmarkStart w:id="219" w:name="_Toc145426836"/>
      <w:bookmarkStart w:id="220" w:name="_Toc155427980"/>
      <w:bookmarkStart w:id="221" w:name="_Toc155780998"/>
      <w:bookmarkStart w:id="222" w:name="_Toc161665297"/>
      <w:bookmarkStart w:id="223" w:name="_Toc169718448"/>
      <w:bookmarkStart w:id="224" w:name="_Toc176337009"/>
      <w:bookmarkStart w:id="225" w:name="_Toc187246099"/>
      <w:bookmarkStart w:id="226" w:name="_Toc200467596"/>
      <w:r>
        <w:t>4.</w:t>
      </w:r>
      <w:r w:rsidR="004D76D4">
        <w:rPr>
          <w:rFonts w:hint="eastAsia"/>
          <w:lang w:eastAsia="zh-CN"/>
        </w:rPr>
        <w:t>2</w:t>
      </w:r>
      <w:r w:rsidRPr="004D3578">
        <w:tab/>
      </w:r>
      <w:r>
        <w:rPr>
          <w:rFonts w:hint="eastAsia"/>
          <w:lang w:eastAsia="zh-CN"/>
        </w:rPr>
        <w:t>Conducted and radiated requirement reference points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C550830" w14:textId="0DEBEED0" w:rsidR="007608E8" w:rsidRPr="00F95B02" w:rsidRDefault="007608E8" w:rsidP="007608E8">
      <w:pPr>
        <w:pStyle w:val="Heading3"/>
      </w:pPr>
      <w:bookmarkStart w:id="227" w:name="_Toc97737182"/>
      <w:bookmarkStart w:id="228" w:name="_Toc106094072"/>
      <w:bookmarkStart w:id="229" w:name="_Toc114252847"/>
      <w:bookmarkStart w:id="230" w:name="_Toc123045975"/>
      <w:bookmarkStart w:id="231" w:name="_Toc124157516"/>
      <w:bookmarkStart w:id="232" w:name="_Toc124258909"/>
      <w:bookmarkStart w:id="233" w:name="_Toc124259053"/>
      <w:bookmarkStart w:id="234" w:name="_Toc130585810"/>
      <w:bookmarkStart w:id="235" w:name="_Toc130586821"/>
      <w:bookmarkStart w:id="236" w:name="_Toc137461987"/>
      <w:bookmarkStart w:id="237" w:name="_Toc138883796"/>
      <w:bookmarkStart w:id="238" w:name="_Toc138883940"/>
      <w:bookmarkStart w:id="239" w:name="_Toc145426837"/>
      <w:bookmarkStart w:id="240" w:name="_Toc155427981"/>
      <w:bookmarkStart w:id="241" w:name="_Toc155780999"/>
      <w:bookmarkStart w:id="242" w:name="_Toc161665298"/>
      <w:bookmarkStart w:id="243" w:name="_Toc169718449"/>
      <w:bookmarkStart w:id="244" w:name="_Toc176337010"/>
      <w:bookmarkStart w:id="245" w:name="_Toc187246100"/>
      <w:bookmarkStart w:id="246" w:name="_Toc200467597"/>
      <w:r w:rsidRPr="00F95B02">
        <w:t>4.</w:t>
      </w:r>
      <w:r w:rsidR="00F57FA1">
        <w:t>2</w:t>
      </w:r>
      <w:r w:rsidRPr="00F95B02">
        <w:t>.1</w:t>
      </w:r>
      <w:r w:rsidRPr="00F95B02">
        <w:tab/>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45"/>
      <w:bookmarkEnd w:id="246"/>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47" w:name="_Toc11080"/>
      <w:bookmarkStart w:id="248" w:name="_Toc155427982"/>
      <w:bookmarkStart w:id="249" w:name="_Toc155781000"/>
      <w:bookmarkStart w:id="250" w:name="_Toc161665299"/>
      <w:bookmarkStart w:id="251" w:name="_Toc169718450"/>
      <w:bookmarkStart w:id="252" w:name="_Toc176337011"/>
      <w:bookmarkStart w:id="253" w:name="_Toc187246101"/>
      <w:bookmarkStart w:id="254" w:name="_Toc200467598"/>
      <w:r>
        <w:t>4.2.1</w:t>
      </w:r>
      <w:r>
        <w:rPr>
          <w:rFonts w:hint="eastAsia"/>
          <w:lang w:eastAsia="zh-CN"/>
        </w:rPr>
        <w:t>A</w:t>
      </w:r>
      <w:r>
        <w:tab/>
      </w:r>
      <w:bookmarkEnd w:id="247"/>
      <w:bookmarkEnd w:id="248"/>
      <w:bookmarkEnd w:id="249"/>
      <w:bookmarkEnd w:id="250"/>
      <w:bookmarkEnd w:id="251"/>
      <w:bookmarkEnd w:id="252"/>
      <w:r w:rsidR="00FA0F92">
        <w:rPr>
          <w:lang w:eastAsia="zh-CN"/>
        </w:rPr>
        <w:t>NCR</w:t>
      </w:r>
      <w:r w:rsidR="00FA0F92" w:rsidRPr="00CB089B">
        <w:t xml:space="preserve"> type 1-</w:t>
      </w:r>
      <w:r w:rsidR="00FA0F92" w:rsidRPr="00CB089B">
        <w:rPr>
          <w:rFonts w:hint="eastAsia"/>
          <w:lang w:eastAsia="zh-CN"/>
        </w:rPr>
        <w:t>C</w:t>
      </w:r>
      <w:bookmarkEnd w:id="253"/>
      <w:bookmarkEnd w:id="254"/>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55" w:name="_Toc29369"/>
      <w:bookmarkStart w:id="256" w:name="_Toc155427983"/>
      <w:bookmarkStart w:id="257" w:name="_Toc155781001"/>
      <w:bookmarkStart w:id="258" w:name="_Toc161665300"/>
      <w:bookmarkStart w:id="259" w:name="_Toc169718451"/>
      <w:bookmarkStart w:id="260" w:name="_Toc176337012"/>
      <w:bookmarkStart w:id="261" w:name="_Toc187246102"/>
      <w:bookmarkStart w:id="262" w:name="_Toc200467599"/>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55"/>
      <w:bookmarkEnd w:id="256"/>
      <w:bookmarkEnd w:id="257"/>
      <w:bookmarkEnd w:id="258"/>
      <w:bookmarkEnd w:id="259"/>
      <w:bookmarkEnd w:id="260"/>
      <w:bookmarkEnd w:id="261"/>
      <w:bookmarkEnd w:id="262"/>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63" w:name="_Toc97737183"/>
      <w:bookmarkStart w:id="264" w:name="_Toc106094073"/>
      <w:bookmarkStart w:id="265" w:name="_Toc114252848"/>
      <w:bookmarkStart w:id="266" w:name="_Toc123045976"/>
      <w:bookmarkStart w:id="267" w:name="_Toc124157517"/>
      <w:bookmarkStart w:id="268" w:name="_Toc124258910"/>
      <w:bookmarkStart w:id="269" w:name="_Toc124259054"/>
      <w:bookmarkStart w:id="270" w:name="_Toc130585811"/>
      <w:bookmarkStart w:id="271" w:name="_Toc130586822"/>
      <w:bookmarkStart w:id="272" w:name="_Toc137461988"/>
      <w:bookmarkStart w:id="273" w:name="_Toc138883797"/>
      <w:bookmarkStart w:id="274" w:name="_Toc138883941"/>
      <w:bookmarkStart w:id="275" w:name="_Toc145426838"/>
      <w:bookmarkStart w:id="276" w:name="_Toc155427984"/>
      <w:bookmarkStart w:id="277" w:name="_Toc155781002"/>
      <w:bookmarkStart w:id="278" w:name="_Toc161665301"/>
      <w:bookmarkStart w:id="279" w:name="_Toc169718452"/>
      <w:bookmarkStart w:id="280" w:name="_Toc176337013"/>
      <w:bookmarkStart w:id="281" w:name="_Toc187246103"/>
      <w:bookmarkStart w:id="282" w:name="_Toc200467600"/>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83" w:name="_Toc30377"/>
      <w:bookmarkStart w:id="284" w:name="_Toc155427985"/>
      <w:bookmarkStart w:id="285" w:name="_Toc155781003"/>
      <w:bookmarkStart w:id="286" w:name="_Toc161665302"/>
      <w:bookmarkStart w:id="287" w:name="_Toc169718453"/>
      <w:bookmarkStart w:id="288" w:name="_Toc176337014"/>
      <w:bookmarkStart w:id="289" w:name="_Toc187246104"/>
      <w:bookmarkStart w:id="290" w:name="_Toc200467601"/>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83"/>
      <w:bookmarkEnd w:id="284"/>
      <w:bookmarkEnd w:id="285"/>
      <w:bookmarkEnd w:id="286"/>
      <w:bookmarkEnd w:id="287"/>
      <w:bookmarkEnd w:id="288"/>
      <w:bookmarkEnd w:id="289"/>
      <w:bookmarkEnd w:id="290"/>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91" w:name="_Toc97737184"/>
      <w:bookmarkStart w:id="292" w:name="_Toc106094074"/>
      <w:bookmarkStart w:id="293" w:name="_Toc114252849"/>
      <w:bookmarkStart w:id="294" w:name="_Toc123045977"/>
      <w:bookmarkStart w:id="295" w:name="_Toc124157518"/>
      <w:bookmarkStart w:id="296" w:name="_Toc124258911"/>
      <w:bookmarkStart w:id="297" w:name="_Toc124259055"/>
      <w:bookmarkStart w:id="298" w:name="_Toc130585812"/>
      <w:bookmarkStart w:id="299" w:name="_Toc130586823"/>
      <w:bookmarkStart w:id="300" w:name="_Toc137461989"/>
      <w:bookmarkStart w:id="301" w:name="_Toc138883798"/>
      <w:bookmarkStart w:id="302" w:name="_Toc138883942"/>
      <w:bookmarkStart w:id="303" w:name="_Toc145426839"/>
      <w:bookmarkStart w:id="304" w:name="_Toc155427986"/>
      <w:bookmarkStart w:id="305" w:name="_Toc155781004"/>
      <w:bookmarkStart w:id="306" w:name="_Toc161665303"/>
      <w:bookmarkStart w:id="307" w:name="_Toc169718454"/>
      <w:bookmarkStart w:id="308" w:name="_Toc176337015"/>
      <w:bookmarkStart w:id="309" w:name="_Toc187246105"/>
      <w:bookmarkStart w:id="310" w:name="_Toc200467602"/>
      <w:r>
        <w:t>4.</w:t>
      </w:r>
      <w:r w:rsidR="004D76D4">
        <w:rPr>
          <w:rFonts w:hint="eastAsia"/>
          <w:lang w:eastAsia="zh-CN"/>
        </w:rPr>
        <w:t>3</w:t>
      </w:r>
      <w:r w:rsidRPr="004D3578">
        <w:tab/>
      </w:r>
      <w:r>
        <w:rPr>
          <w:rFonts w:hint="eastAsia"/>
          <w:lang w:eastAsia="zh-CN"/>
        </w:rPr>
        <w:t>Repeater classes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C55083A" w14:textId="209E091F" w:rsidR="00846BF2" w:rsidRPr="00846BF2" w:rsidRDefault="00846BF2" w:rsidP="009A1180">
      <w:pPr>
        <w:pStyle w:val="Heading3"/>
        <w:rPr>
          <w:lang w:eastAsia="zh-CN"/>
        </w:rPr>
      </w:pPr>
      <w:bookmarkStart w:id="311" w:name="_Toc106094075"/>
      <w:bookmarkStart w:id="312" w:name="_Toc114252850"/>
      <w:bookmarkStart w:id="313" w:name="_Toc123045978"/>
      <w:bookmarkStart w:id="314" w:name="_Toc124157519"/>
      <w:bookmarkStart w:id="315" w:name="_Toc124258912"/>
      <w:bookmarkStart w:id="316" w:name="_Toc124259056"/>
      <w:bookmarkStart w:id="317" w:name="_Toc130585813"/>
      <w:bookmarkStart w:id="318" w:name="_Toc130586824"/>
      <w:bookmarkStart w:id="319" w:name="_Toc137461990"/>
      <w:bookmarkStart w:id="320" w:name="_Toc138883799"/>
      <w:bookmarkStart w:id="321" w:name="_Toc138883943"/>
      <w:bookmarkStart w:id="322" w:name="_Toc145426840"/>
      <w:bookmarkStart w:id="323" w:name="_Toc155427987"/>
      <w:bookmarkStart w:id="324" w:name="_Toc155781005"/>
      <w:bookmarkStart w:id="325" w:name="_Toc161665304"/>
      <w:bookmarkStart w:id="326" w:name="_Toc169718455"/>
      <w:bookmarkStart w:id="327" w:name="_Toc176337016"/>
      <w:bookmarkStart w:id="328" w:name="_Toc187246106"/>
      <w:bookmarkStart w:id="329" w:name="_Toc200467603"/>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30"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31" w:name="_Toc114252851"/>
      <w:bookmarkStart w:id="332" w:name="_Toc123045979"/>
      <w:bookmarkStart w:id="333" w:name="_Toc124157520"/>
      <w:bookmarkStart w:id="334" w:name="_Toc124258913"/>
      <w:bookmarkStart w:id="335" w:name="_Toc124259057"/>
      <w:bookmarkStart w:id="336" w:name="_Toc130585814"/>
      <w:bookmarkStart w:id="337" w:name="_Toc130586825"/>
      <w:bookmarkStart w:id="338" w:name="_Toc137461991"/>
      <w:bookmarkStart w:id="339" w:name="_Toc138883800"/>
      <w:bookmarkStart w:id="340" w:name="_Toc138883944"/>
      <w:bookmarkStart w:id="341" w:name="_Toc145426841"/>
      <w:bookmarkStart w:id="342" w:name="_Toc155427988"/>
      <w:bookmarkStart w:id="343" w:name="_Toc155781006"/>
      <w:bookmarkStart w:id="344" w:name="_Toc161665305"/>
      <w:bookmarkStart w:id="345" w:name="_Toc169718456"/>
      <w:bookmarkStart w:id="346" w:name="_Toc176337017"/>
      <w:bookmarkStart w:id="347" w:name="_Toc187246107"/>
      <w:bookmarkStart w:id="348" w:name="_Toc200467604"/>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49" w:name="_Toc29776"/>
      <w:bookmarkStart w:id="350" w:name="_Toc155427989"/>
      <w:bookmarkStart w:id="351" w:name="_Toc155781007"/>
      <w:bookmarkStart w:id="352" w:name="_Toc161665306"/>
      <w:bookmarkStart w:id="353" w:name="_Toc169718457"/>
      <w:bookmarkStart w:id="354" w:name="_Toc176337018"/>
      <w:bookmarkStart w:id="355" w:name="_Toc187246108"/>
      <w:bookmarkStart w:id="356" w:name="_Toc200467605"/>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49"/>
      <w:bookmarkEnd w:id="350"/>
      <w:bookmarkEnd w:id="351"/>
      <w:bookmarkEnd w:id="352"/>
      <w:bookmarkEnd w:id="353"/>
      <w:bookmarkEnd w:id="354"/>
      <w:bookmarkEnd w:id="355"/>
      <w:bookmarkEnd w:id="356"/>
    </w:p>
    <w:p w14:paraId="52F74F96" w14:textId="77777777" w:rsidR="00EB6142" w:rsidRDefault="00EB6142" w:rsidP="00EB6142">
      <w:pPr>
        <w:pStyle w:val="Heading3"/>
        <w:rPr>
          <w:lang w:eastAsia="zh-CN"/>
        </w:rPr>
      </w:pPr>
      <w:bookmarkStart w:id="357" w:name="_Toc29523"/>
      <w:bookmarkStart w:id="358" w:name="_Toc155427990"/>
      <w:bookmarkStart w:id="359" w:name="_Toc155781008"/>
      <w:bookmarkStart w:id="360" w:name="_Toc161665307"/>
      <w:bookmarkStart w:id="361" w:name="_Toc169718458"/>
      <w:bookmarkStart w:id="362" w:name="_Toc176337019"/>
      <w:bookmarkStart w:id="363" w:name="_Toc187246109"/>
      <w:bookmarkStart w:id="364" w:name="_Toc200467606"/>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57"/>
      <w:bookmarkEnd w:id="358"/>
      <w:bookmarkEnd w:id="359"/>
      <w:bookmarkEnd w:id="360"/>
      <w:bookmarkEnd w:id="361"/>
      <w:bookmarkEnd w:id="362"/>
      <w:bookmarkEnd w:id="363"/>
      <w:bookmarkEnd w:id="36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65" w:name="_Toc20868"/>
      <w:bookmarkStart w:id="366" w:name="_Toc155427991"/>
      <w:bookmarkStart w:id="367" w:name="_Toc155781009"/>
      <w:bookmarkStart w:id="368" w:name="_Toc161665308"/>
      <w:bookmarkStart w:id="369" w:name="_Toc169718459"/>
      <w:bookmarkStart w:id="370" w:name="_Toc176337020"/>
      <w:bookmarkStart w:id="371" w:name="_Toc187246110"/>
      <w:bookmarkStart w:id="372" w:name="_Toc200467607"/>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65"/>
      <w:bookmarkEnd w:id="366"/>
      <w:bookmarkEnd w:id="367"/>
      <w:bookmarkEnd w:id="368"/>
      <w:bookmarkEnd w:id="36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70"/>
      <w:bookmarkEnd w:id="371"/>
      <w:bookmarkEnd w:id="372"/>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73" w:name="_Toc97737185"/>
      <w:bookmarkStart w:id="374" w:name="_Toc106094077"/>
      <w:bookmarkStart w:id="375" w:name="_Toc114252852"/>
      <w:bookmarkStart w:id="376" w:name="_Toc123045980"/>
      <w:bookmarkStart w:id="377" w:name="_Toc124157521"/>
      <w:bookmarkStart w:id="378" w:name="_Toc124258914"/>
      <w:bookmarkStart w:id="379" w:name="_Toc124259058"/>
      <w:bookmarkStart w:id="380" w:name="_Toc130585815"/>
      <w:bookmarkStart w:id="381" w:name="_Toc130586826"/>
      <w:bookmarkStart w:id="382" w:name="_Toc137461992"/>
      <w:bookmarkStart w:id="383" w:name="_Toc138883801"/>
      <w:bookmarkStart w:id="384" w:name="_Toc138883945"/>
      <w:bookmarkStart w:id="385" w:name="_Toc145426842"/>
      <w:bookmarkStart w:id="386" w:name="_Toc155427992"/>
      <w:bookmarkStart w:id="387" w:name="_Toc155781010"/>
      <w:bookmarkStart w:id="388" w:name="_Toc161665309"/>
      <w:bookmarkStart w:id="389" w:name="_Toc169718460"/>
      <w:bookmarkStart w:id="390" w:name="_Toc176337021"/>
      <w:bookmarkStart w:id="391" w:name="_Toc187246111"/>
      <w:bookmarkStart w:id="392" w:name="_Toc200467608"/>
      <w:bookmarkEnd w:id="206"/>
      <w:r>
        <w:lastRenderedPageBreak/>
        <w:t>4.</w:t>
      </w:r>
      <w:r w:rsidR="004D76D4">
        <w:rPr>
          <w:rFonts w:hint="eastAsia"/>
          <w:lang w:eastAsia="zh-CN"/>
        </w:rPr>
        <w:t>4</w:t>
      </w:r>
      <w:r w:rsidR="00080512" w:rsidRPr="004D3578">
        <w:tab/>
      </w:r>
      <w:r w:rsidR="003110C9" w:rsidRPr="000B6B37">
        <w:t>Regional requirements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93" w:name="_Toc97737186"/>
      <w:bookmarkStart w:id="394" w:name="_Toc106094078"/>
      <w:bookmarkStart w:id="395" w:name="_Toc114252853"/>
      <w:bookmarkStart w:id="396" w:name="_Toc123045981"/>
      <w:bookmarkStart w:id="397" w:name="_Toc124157522"/>
      <w:bookmarkStart w:id="398" w:name="_Toc124258915"/>
      <w:bookmarkStart w:id="399" w:name="_Toc124259059"/>
      <w:bookmarkStart w:id="400" w:name="_Toc130585816"/>
      <w:bookmarkStart w:id="401" w:name="_Toc130586827"/>
      <w:bookmarkStart w:id="402" w:name="_Toc137461993"/>
      <w:bookmarkStart w:id="403" w:name="_Toc138883802"/>
      <w:bookmarkStart w:id="404" w:name="_Toc138883946"/>
      <w:bookmarkStart w:id="405" w:name="_Toc145426843"/>
      <w:bookmarkStart w:id="406" w:name="_Toc155427993"/>
      <w:bookmarkStart w:id="407" w:name="_Toc155781011"/>
      <w:bookmarkStart w:id="408" w:name="_Toc161665310"/>
      <w:bookmarkStart w:id="409" w:name="_Toc169718461"/>
      <w:bookmarkStart w:id="410" w:name="_Toc176337022"/>
      <w:bookmarkStart w:id="411" w:name="_Toc187246112"/>
      <w:bookmarkStart w:id="412" w:name="_Toc200467609"/>
      <w:r>
        <w:lastRenderedPageBreak/>
        <w:t>4.</w:t>
      </w:r>
      <w:r w:rsidR="004D76D4">
        <w:rPr>
          <w:rFonts w:hint="eastAsia"/>
          <w:lang w:eastAsia="zh-CN"/>
        </w:rPr>
        <w:t>5</w:t>
      </w:r>
      <w:r w:rsidRPr="004D3578">
        <w:tab/>
      </w:r>
      <w:r>
        <w:rPr>
          <w:rFonts w:hint="eastAsia"/>
          <w:lang w:eastAsia="zh-CN"/>
        </w:rPr>
        <w:t>Applicability of requirements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413" w:name="_Toc13080130"/>
            <w:bookmarkStart w:id="414" w:name="_Toc29811626"/>
            <w:bookmarkStart w:id="415" w:name="_Toc36817178"/>
            <w:bookmarkStart w:id="416" w:name="_Toc37260094"/>
            <w:bookmarkStart w:id="417" w:name="_Toc37267482"/>
            <w:bookmarkStart w:id="418" w:name="_Toc44712084"/>
            <w:bookmarkStart w:id="419" w:name="_Toc45893397"/>
            <w:bookmarkStart w:id="420" w:name="_Toc53178124"/>
            <w:bookmarkStart w:id="421" w:name="_Toc53178575"/>
            <w:bookmarkStart w:id="422" w:name="_Toc61178801"/>
            <w:bookmarkStart w:id="423" w:name="_Toc61179271"/>
            <w:bookmarkStart w:id="424" w:name="_Toc67916567"/>
            <w:bookmarkStart w:id="425" w:name="_Toc74663165"/>
            <w:bookmarkStart w:id="426" w:name="_Toc82621705"/>
            <w:bookmarkStart w:id="427" w:name="_Toc106094079"/>
            <w:bookmarkStart w:id="428" w:name="_Toc114252854"/>
            <w:bookmarkStart w:id="429" w:name="_Toc123045982"/>
            <w:bookmarkStart w:id="430" w:name="_Toc124157523"/>
            <w:bookmarkStart w:id="431" w:name="_Toc124258916"/>
            <w:bookmarkStart w:id="432" w:name="_Toc124259060"/>
            <w:bookmarkStart w:id="433" w:name="_Toc130585817"/>
            <w:bookmarkStart w:id="434" w:name="_Toc130586828"/>
            <w:bookmarkStart w:id="435" w:name="_Toc137461994"/>
            <w:bookmarkStart w:id="436" w:name="_Toc138883803"/>
            <w:bookmarkStart w:id="437" w:name="_Toc138883947"/>
            <w:bookmarkStart w:id="438" w:name="_Toc145426844"/>
            <w:bookmarkStart w:id="439"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802B21" w:rsidRPr="00392345" w14:paraId="1DC286FF" w14:textId="77777777" w:rsidTr="00D55ED4">
        <w:trPr>
          <w:cantSplit/>
        </w:trPr>
        <w:tc>
          <w:tcPr>
            <w:tcW w:w="3544" w:type="dxa"/>
            <w:tcBorders>
              <w:top w:val="nil"/>
            </w:tcBorders>
            <w:vAlign w:val="center"/>
          </w:tcPr>
          <w:p w14:paraId="79467C98" w14:textId="77777777" w:rsidR="00802B21" w:rsidRPr="00E055D9" w:rsidRDefault="00802B21" w:rsidP="00802B21">
            <w:pPr>
              <w:pStyle w:val="TAH"/>
              <w:jc w:val="left"/>
              <w:rPr>
                <w:lang w:eastAsia="zh-CN"/>
              </w:rPr>
            </w:pPr>
          </w:p>
        </w:tc>
        <w:tc>
          <w:tcPr>
            <w:tcW w:w="1134" w:type="dxa"/>
            <w:vAlign w:val="center"/>
          </w:tcPr>
          <w:p w14:paraId="6BA06BCB" w14:textId="77777777" w:rsidR="00802B21" w:rsidRPr="00DE51DE" w:rsidRDefault="00802B21" w:rsidP="00802B21">
            <w:pPr>
              <w:keepNext/>
              <w:keepLines/>
              <w:spacing w:after="0"/>
              <w:jc w:val="center"/>
              <w:rPr>
                <w:rFonts w:ascii="Arial" w:hAnsi="Arial"/>
                <w:b/>
                <w:i/>
                <w:sz w:val="18"/>
                <w:lang w:eastAsia="zh-CN"/>
              </w:rPr>
            </w:pPr>
            <w:r w:rsidRPr="00DE51DE">
              <w:rPr>
                <w:rFonts w:ascii="Arial" w:hAnsi="Arial" w:hint="eastAsia"/>
                <w:b/>
                <w:i/>
                <w:noProof/>
                <w:sz w:val="18"/>
                <w:lang w:eastAsia="zh-CN"/>
              </w:rPr>
              <w:t>R</w:t>
            </w:r>
            <w:r w:rsidRPr="00DE51DE">
              <w:rPr>
                <w:rFonts w:ascii="Arial" w:hAnsi="Arial"/>
                <w:b/>
                <w:i/>
                <w:noProof/>
                <w:sz w:val="18"/>
                <w:lang w:eastAsia="zh-CN"/>
              </w:rPr>
              <w:t>FR</w:t>
            </w:r>
          </w:p>
          <w:p w14:paraId="04543705"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type 1-C, </w:t>
            </w:r>
          </w:p>
          <w:p w14:paraId="2DCF806D"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NCR-Fwd </w:t>
            </w:r>
          </w:p>
          <w:p w14:paraId="5244880C" w14:textId="0C7EA5A0" w:rsidR="00802B21" w:rsidRPr="00207C84" w:rsidRDefault="00802B21" w:rsidP="00802B21">
            <w:pPr>
              <w:pStyle w:val="TAH"/>
              <w:rPr>
                <w:rFonts w:eastAsia="MS Mincho"/>
                <w:i/>
                <w:lang w:eastAsia="ja-JP"/>
              </w:rPr>
            </w:pPr>
            <w:r w:rsidRPr="00DE51DE">
              <w:rPr>
                <w:i/>
                <w:lang w:eastAsia="ja-JP"/>
              </w:rPr>
              <w:t>type 1-C</w:t>
            </w:r>
          </w:p>
        </w:tc>
        <w:tc>
          <w:tcPr>
            <w:tcW w:w="1134" w:type="dxa"/>
            <w:vAlign w:val="center"/>
          </w:tcPr>
          <w:p w14:paraId="5359CC22" w14:textId="77777777" w:rsidR="00802B21" w:rsidRPr="00DE51DE" w:rsidRDefault="00802B21" w:rsidP="00802B21">
            <w:pPr>
              <w:keepNext/>
              <w:keepLines/>
              <w:spacing w:after="0"/>
              <w:jc w:val="center"/>
              <w:rPr>
                <w:rFonts w:ascii="Arial" w:hAnsi="Arial"/>
                <w:b/>
                <w:i/>
                <w:sz w:val="18"/>
                <w:lang w:eastAsia="ja-JP"/>
              </w:rPr>
            </w:pPr>
            <w:r w:rsidRPr="00DE51DE">
              <w:rPr>
                <w:rFonts w:ascii="Arial" w:hAnsi="Arial"/>
                <w:b/>
                <w:i/>
                <w:sz w:val="18"/>
                <w:lang w:eastAsia="ja-JP"/>
              </w:rPr>
              <w:t xml:space="preserve">NCR-Fwd </w:t>
            </w:r>
          </w:p>
          <w:p w14:paraId="42C8FD24" w14:textId="36F91E60" w:rsidR="00802B21" w:rsidRDefault="00802B21" w:rsidP="00802B21">
            <w:pPr>
              <w:pStyle w:val="TAH"/>
              <w:rPr>
                <w:i/>
                <w:lang w:eastAsia="ja-JP"/>
              </w:rPr>
            </w:pPr>
            <w:r w:rsidRPr="00DE51DE">
              <w:rPr>
                <w:i/>
                <w:lang w:eastAsia="ja-JP"/>
              </w:rPr>
              <w:t>type 1-H</w:t>
            </w:r>
          </w:p>
        </w:tc>
        <w:tc>
          <w:tcPr>
            <w:tcW w:w="992" w:type="dxa"/>
            <w:vAlign w:val="center"/>
          </w:tcPr>
          <w:p w14:paraId="33A42A3E" w14:textId="75D336BA" w:rsidR="00802B21" w:rsidRPr="00FF0DD6" w:rsidRDefault="00802B21" w:rsidP="00802B21">
            <w:pPr>
              <w:pStyle w:val="TAH"/>
              <w:rPr>
                <w:rFonts w:eastAsia="MS Mincho"/>
                <w:i/>
                <w:lang w:eastAsia="ja-JP"/>
              </w:rPr>
            </w:pPr>
            <w:r w:rsidRPr="00DE51DE">
              <w:rPr>
                <w:rFonts w:hint="eastAsia"/>
                <w:i/>
                <w:lang w:eastAsia="ja-JP"/>
              </w:rPr>
              <w:t>N</w:t>
            </w:r>
            <w:r w:rsidRPr="00DE51DE">
              <w:rPr>
                <w:i/>
                <w:lang w:eastAsia="ja-JP"/>
              </w:rPr>
              <w:t>CR-MT type 1-C</w:t>
            </w:r>
          </w:p>
        </w:tc>
        <w:tc>
          <w:tcPr>
            <w:tcW w:w="993" w:type="dxa"/>
            <w:vAlign w:val="center"/>
          </w:tcPr>
          <w:p w14:paraId="3BF55009" w14:textId="44B45368" w:rsidR="00802B21" w:rsidRPr="00207C84" w:rsidRDefault="00802B21" w:rsidP="00802B21">
            <w:pPr>
              <w:pStyle w:val="TAH"/>
              <w:rPr>
                <w:rFonts w:eastAsia="MS Mincho"/>
                <w:i/>
                <w:lang w:eastAsia="ja-JP"/>
              </w:rPr>
            </w:pPr>
            <w:r w:rsidRPr="00DE51DE">
              <w:rPr>
                <w:rFonts w:hint="eastAsia"/>
                <w:i/>
                <w:lang w:eastAsia="ja-JP"/>
              </w:rPr>
              <w:t>N</w:t>
            </w:r>
            <w:r w:rsidRPr="00DE51DE">
              <w:rPr>
                <w:i/>
                <w:lang w:eastAsia="ja-JP"/>
              </w:rPr>
              <w:t>CR-MT type 1-H</w:t>
            </w:r>
          </w:p>
        </w:tc>
        <w:tc>
          <w:tcPr>
            <w:tcW w:w="992" w:type="dxa"/>
            <w:tcBorders>
              <w:bottom w:val="single" w:sz="4" w:space="0" w:color="auto"/>
            </w:tcBorders>
            <w:vAlign w:val="center"/>
          </w:tcPr>
          <w:p w14:paraId="4D0C35FF" w14:textId="1475782B" w:rsidR="00802B21" w:rsidRPr="00392345" w:rsidRDefault="00802B21" w:rsidP="00802B21">
            <w:pPr>
              <w:pStyle w:val="TAH"/>
            </w:pPr>
            <w:r w:rsidRPr="00DE51DE">
              <w:rPr>
                <w:i/>
                <w:noProof/>
                <w:lang w:eastAsia="zh-CN"/>
              </w:rPr>
              <w:t>RFR type</w:t>
            </w:r>
            <w:r w:rsidRPr="00DE51DE">
              <w:rPr>
                <w:i/>
                <w:noProof/>
                <w:lang w:eastAsia="ja-JP"/>
              </w:rPr>
              <w:t xml:space="preserve"> 2-O</w:t>
            </w:r>
            <w:r w:rsidRPr="00DE51DE">
              <w:rPr>
                <w:i/>
                <w:lang w:eastAsia="ja-JP"/>
              </w:rPr>
              <w:t>, NCR-Fwd type 2-O</w:t>
            </w:r>
          </w:p>
        </w:tc>
        <w:tc>
          <w:tcPr>
            <w:tcW w:w="992" w:type="dxa"/>
            <w:tcBorders>
              <w:bottom w:val="single" w:sz="4" w:space="0" w:color="auto"/>
            </w:tcBorders>
            <w:vAlign w:val="center"/>
          </w:tcPr>
          <w:p w14:paraId="68805179" w14:textId="1110ED93" w:rsidR="00802B21" w:rsidRDefault="00802B21" w:rsidP="00802B21">
            <w:pPr>
              <w:pStyle w:val="TAH"/>
              <w:rPr>
                <w:i/>
                <w:lang w:eastAsia="ja-JP"/>
              </w:rPr>
            </w:pPr>
            <w:r w:rsidRPr="00DE51DE">
              <w:rPr>
                <w:rFonts w:hint="eastAsia"/>
                <w:i/>
                <w:lang w:eastAsia="ja-JP"/>
              </w:rPr>
              <w:t>N</w:t>
            </w:r>
            <w:r w:rsidRPr="00DE51DE">
              <w:rPr>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802B21" w:rsidRPr="00392345"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Default="00802B21" w:rsidP="00802B21">
            <w:pPr>
              <w:pStyle w:val="TAC"/>
              <w:rPr>
                <w:lang w:eastAsia="ja-JP"/>
              </w:rPr>
            </w:pPr>
            <w:r>
              <w:t>OTA spatial emission</w:t>
            </w:r>
          </w:p>
        </w:tc>
        <w:tc>
          <w:tcPr>
            <w:tcW w:w="1134" w:type="dxa"/>
            <w:tcBorders>
              <w:top w:val="nil"/>
              <w:bottom w:val="nil"/>
            </w:tcBorders>
            <w:vAlign w:val="center"/>
          </w:tcPr>
          <w:p w14:paraId="61B8BC4F" w14:textId="77777777" w:rsidR="00802B21" w:rsidRPr="00392345" w:rsidRDefault="00802B21" w:rsidP="00802B21">
            <w:pPr>
              <w:pStyle w:val="TAC"/>
            </w:pPr>
          </w:p>
        </w:tc>
        <w:tc>
          <w:tcPr>
            <w:tcW w:w="1134" w:type="dxa"/>
            <w:tcBorders>
              <w:top w:val="single" w:sz="4" w:space="0" w:color="auto"/>
              <w:bottom w:val="single" w:sz="4" w:space="0" w:color="auto"/>
            </w:tcBorders>
            <w:vAlign w:val="center"/>
          </w:tcPr>
          <w:p w14:paraId="071D16EB" w14:textId="5F50A39F" w:rsidR="00802B21" w:rsidRDefault="00802B21" w:rsidP="00802B21">
            <w:pPr>
              <w:pStyle w:val="TAC"/>
              <w:rPr>
                <w:lang w:eastAsia="zh-CN"/>
              </w:rPr>
            </w:pPr>
            <w:r>
              <w:rPr>
                <w:lang w:eastAsia="zh-CN"/>
              </w:rPr>
              <w:t>7.18</w:t>
            </w:r>
          </w:p>
        </w:tc>
        <w:tc>
          <w:tcPr>
            <w:tcW w:w="992" w:type="dxa"/>
            <w:tcBorders>
              <w:top w:val="nil"/>
              <w:bottom w:val="nil"/>
            </w:tcBorders>
            <w:vAlign w:val="center"/>
          </w:tcPr>
          <w:p w14:paraId="0204DE49" w14:textId="77777777" w:rsidR="00802B21" w:rsidRDefault="00802B21" w:rsidP="00802B21">
            <w:pPr>
              <w:pStyle w:val="TAC"/>
              <w:rPr>
                <w:lang w:eastAsia="zh-CN"/>
              </w:rPr>
            </w:pPr>
          </w:p>
        </w:tc>
        <w:tc>
          <w:tcPr>
            <w:tcW w:w="993" w:type="dxa"/>
            <w:tcBorders>
              <w:top w:val="single" w:sz="4" w:space="0" w:color="auto"/>
              <w:bottom w:val="single" w:sz="4" w:space="0" w:color="auto"/>
            </w:tcBorders>
            <w:vAlign w:val="center"/>
          </w:tcPr>
          <w:p w14:paraId="0FD050BE" w14:textId="33A1F04A" w:rsidR="00802B21" w:rsidRDefault="00802B21" w:rsidP="00802B21">
            <w:pPr>
              <w:pStyle w:val="TAC"/>
              <w:rPr>
                <w:lang w:eastAsia="zh-CN"/>
              </w:rPr>
            </w:pPr>
            <w:r>
              <w:rPr>
                <w:lang w:eastAsia="zh-CN"/>
              </w:rPr>
              <w:t>7.18</w:t>
            </w:r>
          </w:p>
        </w:tc>
        <w:tc>
          <w:tcPr>
            <w:tcW w:w="992" w:type="dxa"/>
            <w:tcBorders>
              <w:top w:val="nil"/>
              <w:bottom w:val="nil"/>
            </w:tcBorders>
            <w:vAlign w:val="center"/>
          </w:tcPr>
          <w:p w14:paraId="45B641AC" w14:textId="77777777" w:rsidR="00802B21" w:rsidRDefault="00802B21" w:rsidP="00802B21">
            <w:pPr>
              <w:pStyle w:val="TAC"/>
              <w:rPr>
                <w:lang w:eastAsia="zh-CN"/>
              </w:rPr>
            </w:pPr>
          </w:p>
        </w:tc>
        <w:tc>
          <w:tcPr>
            <w:tcW w:w="992" w:type="dxa"/>
            <w:tcBorders>
              <w:top w:val="single" w:sz="4" w:space="0" w:color="auto"/>
              <w:bottom w:val="single" w:sz="4" w:space="0" w:color="auto"/>
            </w:tcBorders>
            <w:vAlign w:val="center"/>
          </w:tcPr>
          <w:p w14:paraId="7C023A3F" w14:textId="668C2571" w:rsidR="00802B21" w:rsidRPr="00945052" w:rsidRDefault="00802B21" w:rsidP="00802B21">
            <w:pPr>
              <w:pStyle w:val="TAC"/>
              <w:rPr>
                <w:lang w:val="en-US" w:eastAsia="ja-JP"/>
              </w:rPr>
            </w:pPr>
            <w:r>
              <w:rPr>
                <w:lang w:val="en-US" w:eastAsia="zh-CN"/>
              </w:rPr>
              <w:t>NA</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40" w:name="_Toc155427994"/>
      <w:bookmarkStart w:id="441" w:name="_Toc155781012"/>
    </w:p>
    <w:p w14:paraId="6C5508E8" w14:textId="59EAE104" w:rsidR="00A8682C" w:rsidRPr="00A8682C" w:rsidRDefault="00A8682C" w:rsidP="009A1180">
      <w:pPr>
        <w:pStyle w:val="Heading2"/>
        <w:rPr>
          <w:lang w:eastAsia="zh-CN"/>
        </w:rPr>
      </w:pPr>
      <w:bookmarkStart w:id="442" w:name="_Toc161665311"/>
      <w:bookmarkStart w:id="443" w:name="_Toc169718462"/>
      <w:bookmarkStart w:id="444" w:name="_Toc176337023"/>
      <w:bookmarkStart w:id="445" w:name="_Toc187246113"/>
      <w:bookmarkStart w:id="446" w:name="_Toc200467610"/>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40"/>
      <w:bookmarkEnd w:id="441"/>
      <w:bookmarkEnd w:id="442"/>
      <w:bookmarkEnd w:id="443"/>
      <w:bookmarkEnd w:id="444"/>
      <w:bookmarkEnd w:id="445"/>
      <w:bookmarkEnd w:id="446"/>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47" w:name="_Toc29811627"/>
      <w:bookmarkStart w:id="448" w:name="_Toc36817179"/>
      <w:bookmarkStart w:id="449" w:name="_Toc37260095"/>
      <w:bookmarkStart w:id="450" w:name="_Toc37267483"/>
      <w:bookmarkStart w:id="451" w:name="_Toc44712085"/>
      <w:bookmarkStart w:id="452" w:name="_Toc45893398"/>
      <w:bookmarkStart w:id="453" w:name="_Toc53178125"/>
      <w:bookmarkStart w:id="454" w:name="_Toc53178576"/>
      <w:bookmarkStart w:id="455" w:name="_Toc61178802"/>
      <w:bookmarkStart w:id="456" w:name="_Toc61179272"/>
      <w:bookmarkStart w:id="457" w:name="_Toc67916568"/>
      <w:bookmarkStart w:id="458" w:name="_Toc74663166"/>
      <w:bookmarkStart w:id="459" w:name="_Toc82621706"/>
      <w:bookmarkStart w:id="460"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61" w:name="_Toc114252855"/>
      <w:bookmarkStart w:id="462" w:name="_Toc123045983"/>
      <w:bookmarkStart w:id="463" w:name="_Toc124157524"/>
      <w:bookmarkStart w:id="464" w:name="_Toc124258917"/>
      <w:bookmarkStart w:id="465" w:name="_Toc124259061"/>
      <w:bookmarkStart w:id="466" w:name="_Toc130585818"/>
      <w:bookmarkStart w:id="467" w:name="_Toc130586829"/>
      <w:bookmarkStart w:id="468" w:name="_Toc137461995"/>
      <w:bookmarkStart w:id="469" w:name="_Toc138883804"/>
      <w:bookmarkStart w:id="470" w:name="_Toc138883948"/>
      <w:bookmarkStart w:id="471" w:name="_Toc145426845"/>
      <w:bookmarkStart w:id="472" w:name="_Toc155427995"/>
      <w:bookmarkStart w:id="473" w:name="_Toc155781013"/>
      <w:bookmarkStart w:id="474" w:name="_Toc161665312"/>
      <w:bookmarkStart w:id="475" w:name="_Toc169718463"/>
      <w:bookmarkStart w:id="476" w:name="_Toc176337024"/>
      <w:bookmarkStart w:id="477" w:name="_Toc187246114"/>
      <w:bookmarkStart w:id="478" w:name="_Toc200467611"/>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39"/>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6DC18EC1" w14:textId="77777777" w:rsidR="00357F17" w:rsidRDefault="00357F17" w:rsidP="00357F17">
      <w:pPr>
        <w:rPr>
          <w:rFonts w:eastAsia="SimSun"/>
        </w:rPr>
      </w:pPr>
      <w:bookmarkStart w:id="479" w:name="_Toc97737187"/>
      <w:bookmarkStart w:id="480" w:name="_Toc106094081"/>
      <w:bookmarkStart w:id="481" w:name="_Toc114252856"/>
      <w:bookmarkStart w:id="482" w:name="_Toc123045984"/>
      <w:bookmarkStart w:id="483" w:name="_Toc124157525"/>
      <w:bookmarkStart w:id="484" w:name="_Toc124258918"/>
      <w:bookmarkStart w:id="485" w:name="_Toc124259062"/>
      <w:bookmarkStart w:id="486" w:name="_Toc130585819"/>
      <w:bookmarkStart w:id="487" w:name="_Toc130586830"/>
      <w:bookmarkStart w:id="488" w:name="_Toc137461996"/>
      <w:bookmarkStart w:id="489" w:name="_Toc138883805"/>
      <w:bookmarkStart w:id="490" w:name="_Toc138883949"/>
      <w:bookmarkStart w:id="491"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92" w:name="_Toc155427996"/>
      <w:bookmarkStart w:id="493" w:name="_Toc155781014"/>
      <w:bookmarkStart w:id="494" w:name="_Toc161665313"/>
      <w:bookmarkStart w:id="495" w:name="_Toc169718464"/>
      <w:bookmarkStart w:id="496" w:name="_Toc176337025"/>
      <w:bookmarkStart w:id="497" w:name="_Toc187246115"/>
      <w:bookmarkStart w:id="498" w:name="_Toc200467612"/>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C5508F0" w14:textId="77777777" w:rsidR="00DB32B2" w:rsidRPr="00641D55" w:rsidRDefault="00DB32B2" w:rsidP="009A1180">
      <w:pPr>
        <w:pStyle w:val="Heading2"/>
      </w:pPr>
      <w:bookmarkStart w:id="499" w:name="_Toc53185292"/>
      <w:bookmarkStart w:id="500" w:name="_Toc53185668"/>
      <w:bookmarkStart w:id="501" w:name="_Toc57820143"/>
      <w:bookmarkStart w:id="502" w:name="_Toc57821070"/>
      <w:bookmarkStart w:id="503" w:name="_Toc61183346"/>
      <w:bookmarkStart w:id="504" w:name="_Toc61183740"/>
      <w:bookmarkStart w:id="505" w:name="_Toc61184132"/>
      <w:bookmarkStart w:id="506" w:name="_Toc61184524"/>
      <w:bookmarkStart w:id="507" w:name="_Toc61184914"/>
      <w:bookmarkStart w:id="508" w:name="_Toc66386257"/>
      <w:bookmarkStart w:id="509" w:name="_Toc74583098"/>
      <w:bookmarkStart w:id="510" w:name="_Toc76541911"/>
      <w:bookmarkStart w:id="511" w:name="_Toc82449893"/>
      <w:bookmarkStart w:id="512" w:name="_Toc82450541"/>
      <w:bookmarkStart w:id="513" w:name="_Toc106094082"/>
      <w:bookmarkStart w:id="514" w:name="_Toc114252857"/>
      <w:bookmarkStart w:id="515" w:name="_Toc123045985"/>
      <w:bookmarkStart w:id="516" w:name="_Toc124157526"/>
      <w:bookmarkStart w:id="517" w:name="_Toc124258919"/>
      <w:bookmarkStart w:id="518" w:name="_Toc124259063"/>
      <w:bookmarkStart w:id="519" w:name="_Toc130585820"/>
      <w:bookmarkStart w:id="520" w:name="_Toc130586831"/>
      <w:bookmarkStart w:id="521" w:name="_Toc137461997"/>
      <w:bookmarkStart w:id="522" w:name="_Toc138883806"/>
      <w:bookmarkStart w:id="523" w:name="_Toc138883950"/>
      <w:bookmarkStart w:id="524" w:name="_Toc145426847"/>
      <w:bookmarkStart w:id="525" w:name="_Toc155427997"/>
      <w:bookmarkStart w:id="526" w:name="_Toc155781015"/>
      <w:bookmarkStart w:id="527" w:name="_Toc161665314"/>
      <w:bookmarkStart w:id="528" w:name="_Toc169718465"/>
      <w:bookmarkStart w:id="529" w:name="_Toc176337026"/>
      <w:bookmarkStart w:id="530" w:name="_Toc187246116"/>
      <w:bookmarkStart w:id="531" w:name="_Toc200467613"/>
      <w:r w:rsidRPr="00641D55">
        <w:t>5.1</w:t>
      </w:r>
      <w:r w:rsidRPr="00641D55">
        <w:tab/>
        <w:t>General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C5508F1" w14:textId="77777777" w:rsidR="00DB32B2" w:rsidRPr="00641D55" w:rsidRDefault="00DB32B2" w:rsidP="00DB32B2">
      <w:pPr>
        <w:rPr>
          <w:rFonts w:eastAsia="DengXian" w:cs="v5.0.0"/>
        </w:rPr>
      </w:pPr>
      <w:bookmarkStart w:id="532"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5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33" w:name="_Toc13080135"/>
      <w:bookmarkStart w:id="534" w:name="_Toc18916160"/>
      <w:bookmarkStart w:id="535" w:name="_Toc53185293"/>
      <w:bookmarkStart w:id="536" w:name="_Toc53185669"/>
      <w:bookmarkStart w:id="537" w:name="_Toc57820144"/>
      <w:bookmarkStart w:id="538" w:name="_Toc57821071"/>
      <w:bookmarkStart w:id="539" w:name="_Toc61183347"/>
      <w:bookmarkStart w:id="540" w:name="_Toc61183741"/>
      <w:bookmarkStart w:id="541" w:name="_Toc61184133"/>
      <w:bookmarkStart w:id="542" w:name="_Toc61184525"/>
      <w:bookmarkStart w:id="543" w:name="_Toc61184915"/>
      <w:bookmarkStart w:id="544" w:name="_Toc66386258"/>
      <w:bookmarkStart w:id="545" w:name="_Toc74583099"/>
      <w:bookmarkStart w:id="546" w:name="_Toc76541912"/>
      <w:bookmarkStart w:id="547" w:name="_Toc82449894"/>
      <w:bookmarkStart w:id="548" w:name="_Toc82450542"/>
      <w:bookmarkStart w:id="549" w:name="_Toc106094083"/>
      <w:bookmarkStart w:id="550" w:name="_Toc114252858"/>
      <w:bookmarkStart w:id="551" w:name="_Toc123045986"/>
      <w:bookmarkStart w:id="552" w:name="_Toc124157527"/>
      <w:bookmarkStart w:id="553" w:name="_Toc124258920"/>
      <w:bookmarkStart w:id="554" w:name="_Toc124259064"/>
      <w:bookmarkStart w:id="555" w:name="_Toc130585821"/>
      <w:bookmarkStart w:id="556" w:name="_Toc130586832"/>
      <w:bookmarkStart w:id="557" w:name="_Toc137461998"/>
      <w:bookmarkStart w:id="558" w:name="_Toc138883807"/>
      <w:bookmarkStart w:id="559" w:name="_Toc138883951"/>
      <w:bookmarkStart w:id="560" w:name="_Toc145426848"/>
      <w:bookmarkStart w:id="561" w:name="_Toc155427998"/>
      <w:bookmarkStart w:id="562" w:name="_Toc155781016"/>
      <w:bookmarkStart w:id="563" w:name="_Toc161665315"/>
      <w:bookmarkStart w:id="564" w:name="_Toc169718466"/>
      <w:bookmarkStart w:id="565" w:name="_Toc176337027"/>
      <w:bookmarkStart w:id="566" w:name="_Toc187246117"/>
      <w:bookmarkStart w:id="567" w:name="_Toc200467614"/>
      <w:r w:rsidRPr="00641D55">
        <w:t>5.2</w:t>
      </w:r>
      <w:r w:rsidRPr="00641D55">
        <w:tab/>
        <w:t>Operating bands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1785303" w14:textId="3D12E582" w:rsidR="00011991" w:rsidRDefault="00030F3D" w:rsidP="00011991">
      <w:bookmarkStart w:id="568" w:name="_Toc13080145"/>
      <w:bookmarkStart w:id="569" w:name="_Toc18916162"/>
      <w:bookmarkStart w:id="570" w:name="_Toc53185301"/>
      <w:bookmarkStart w:id="571" w:name="_Toc53185677"/>
      <w:bookmarkStart w:id="572" w:name="_Toc57820152"/>
      <w:bookmarkStart w:id="573" w:name="_Toc57821079"/>
      <w:bookmarkStart w:id="574" w:name="_Toc61183355"/>
      <w:bookmarkStart w:id="575" w:name="_Toc61183749"/>
      <w:bookmarkStart w:id="576" w:name="_Toc61184141"/>
      <w:bookmarkStart w:id="577" w:name="_Toc61184533"/>
      <w:bookmarkStart w:id="578" w:name="_Toc61184923"/>
      <w:bookmarkStart w:id="579" w:name="_Toc66386266"/>
      <w:bookmarkStart w:id="580" w:name="_Toc74583107"/>
      <w:bookmarkStart w:id="581" w:name="_Toc76541920"/>
      <w:bookmarkStart w:id="582" w:name="_Toc82449902"/>
      <w:bookmarkStart w:id="583"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84" w:name="_Toc106094084"/>
      <w:bookmarkStart w:id="585" w:name="_Toc114252859"/>
      <w:bookmarkStart w:id="586" w:name="_Toc123045987"/>
      <w:bookmarkStart w:id="587" w:name="_Toc124157528"/>
      <w:bookmarkStart w:id="588" w:name="_Toc124258921"/>
      <w:bookmarkStart w:id="589" w:name="_Toc124259065"/>
      <w:bookmarkStart w:id="590" w:name="_Toc130585822"/>
      <w:bookmarkStart w:id="591" w:name="_Toc130586833"/>
      <w:bookmarkStart w:id="592" w:name="_Toc137461999"/>
      <w:bookmarkStart w:id="593" w:name="_Toc138883808"/>
      <w:bookmarkStart w:id="594" w:name="_Toc138883952"/>
      <w:bookmarkStart w:id="595" w:name="_Toc145426849"/>
      <w:bookmarkStart w:id="596" w:name="_Toc155427999"/>
      <w:bookmarkStart w:id="597" w:name="_Toc155781017"/>
      <w:bookmarkStart w:id="598" w:name="_Toc161665316"/>
      <w:bookmarkStart w:id="599" w:name="_Toc169718467"/>
      <w:bookmarkStart w:id="600" w:name="_Toc176337028"/>
      <w:bookmarkStart w:id="601" w:name="_Toc187246118"/>
      <w:bookmarkStart w:id="602" w:name="_Toc200467615"/>
      <w:r w:rsidRPr="00641D55">
        <w:t>5.</w:t>
      </w:r>
      <w:r>
        <w:rPr>
          <w:rFonts w:hint="eastAsia"/>
        </w:rPr>
        <w:t>3</w:t>
      </w:r>
      <w:r w:rsidRPr="00641D55">
        <w:tab/>
        <w:t>Channel arrangement</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6C550908" w14:textId="77777777" w:rsidR="00DB32B2" w:rsidRPr="00641D55" w:rsidRDefault="00DB32B2" w:rsidP="009A1180">
      <w:pPr>
        <w:pStyle w:val="Heading3"/>
      </w:pPr>
      <w:bookmarkStart w:id="603" w:name="_Toc29811645"/>
      <w:bookmarkStart w:id="604" w:name="_Toc53185303"/>
      <w:bookmarkStart w:id="605" w:name="_Toc53185679"/>
      <w:bookmarkStart w:id="606" w:name="_Toc57820154"/>
      <w:bookmarkStart w:id="607" w:name="_Toc57821081"/>
      <w:bookmarkStart w:id="608" w:name="_Toc61183357"/>
      <w:bookmarkStart w:id="609" w:name="_Toc61183751"/>
      <w:bookmarkStart w:id="610" w:name="_Toc61184143"/>
      <w:bookmarkStart w:id="611" w:name="_Toc61184535"/>
      <w:bookmarkStart w:id="612" w:name="_Toc61184925"/>
      <w:bookmarkStart w:id="613" w:name="_Toc66386268"/>
      <w:bookmarkStart w:id="614" w:name="_Toc74583109"/>
      <w:bookmarkStart w:id="615" w:name="_Toc76541922"/>
      <w:bookmarkStart w:id="616" w:name="_Toc82449904"/>
      <w:bookmarkStart w:id="617" w:name="_Toc82450552"/>
      <w:bookmarkStart w:id="618" w:name="_Toc106094085"/>
      <w:bookmarkStart w:id="619" w:name="_Toc114252860"/>
      <w:bookmarkStart w:id="620" w:name="_Toc123045988"/>
      <w:bookmarkStart w:id="621" w:name="_Toc124157529"/>
      <w:bookmarkStart w:id="622" w:name="_Toc124258922"/>
      <w:bookmarkStart w:id="623" w:name="_Toc124259066"/>
      <w:bookmarkStart w:id="624" w:name="_Toc130585823"/>
      <w:bookmarkStart w:id="625" w:name="_Toc130586834"/>
      <w:bookmarkStart w:id="626" w:name="_Toc137462000"/>
      <w:bookmarkStart w:id="627" w:name="_Toc138883809"/>
      <w:bookmarkStart w:id="628" w:name="_Toc138883953"/>
      <w:bookmarkStart w:id="629" w:name="_Toc145426850"/>
      <w:bookmarkStart w:id="630" w:name="_Toc155428000"/>
      <w:bookmarkStart w:id="631" w:name="_Toc155781018"/>
      <w:bookmarkStart w:id="632" w:name="_Toc161665317"/>
      <w:bookmarkStart w:id="633" w:name="_Toc169718468"/>
      <w:bookmarkStart w:id="634" w:name="_Toc176337029"/>
      <w:bookmarkStart w:id="635" w:name="_Toc187246119"/>
      <w:bookmarkStart w:id="636" w:name="_Toc200467616"/>
      <w:r w:rsidRPr="00641D55">
        <w:t>5.</w:t>
      </w:r>
      <w:r>
        <w:rPr>
          <w:rFonts w:hint="eastAsia"/>
        </w:rPr>
        <w:t>3</w:t>
      </w:r>
      <w:r w:rsidRPr="00641D55">
        <w:t>.</w:t>
      </w:r>
      <w:r>
        <w:rPr>
          <w:rFonts w:hint="eastAsia"/>
        </w:rPr>
        <w:t>1</w:t>
      </w:r>
      <w:r w:rsidRPr="00641D55">
        <w:tab/>
        <w:t>Channel raster</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C550909" w14:textId="77777777" w:rsidR="00E14C6B" w:rsidRDefault="00DB32B2" w:rsidP="009A1180">
      <w:pPr>
        <w:pStyle w:val="Heading4"/>
      </w:pPr>
      <w:bookmarkStart w:id="637" w:name="_Toc21127440"/>
      <w:bookmarkStart w:id="638" w:name="_Toc29811646"/>
      <w:bookmarkStart w:id="639" w:name="_Toc53185304"/>
      <w:bookmarkStart w:id="640" w:name="_Toc53185680"/>
      <w:bookmarkStart w:id="641" w:name="_Toc57820155"/>
      <w:bookmarkStart w:id="642" w:name="_Toc57821082"/>
      <w:bookmarkStart w:id="643" w:name="_Toc61183358"/>
      <w:bookmarkStart w:id="644" w:name="_Toc61183752"/>
      <w:bookmarkStart w:id="645" w:name="_Toc61184144"/>
      <w:bookmarkStart w:id="646" w:name="_Toc61184536"/>
      <w:bookmarkStart w:id="647" w:name="_Toc61184926"/>
      <w:bookmarkStart w:id="648" w:name="_Toc66386269"/>
      <w:bookmarkStart w:id="649" w:name="_Toc74583110"/>
      <w:bookmarkStart w:id="650" w:name="_Toc76541923"/>
      <w:bookmarkStart w:id="651" w:name="_Toc82449905"/>
      <w:bookmarkStart w:id="652" w:name="_Toc82450553"/>
      <w:bookmarkStart w:id="653" w:name="_Toc97737188"/>
      <w:bookmarkStart w:id="654" w:name="_Toc106094086"/>
      <w:bookmarkStart w:id="655" w:name="_Toc114252861"/>
      <w:bookmarkStart w:id="656" w:name="_Toc123045989"/>
      <w:bookmarkStart w:id="657" w:name="_Toc124157530"/>
      <w:bookmarkStart w:id="658" w:name="_Toc124258923"/>
      <w:bookmarkStart w:id="659" w:name="_Toc124259067"/>
      <w:bookmarkStart w:id="660" w:name="_Toc130585824"/>
      <w:bookmarkStart w:id="661" w:name="_Toc130586835"/>
      <w:bookmarkStart w:id="662" w:name="_Toc137462001"/>
      <w:bookmarkStart w:id="663" w:name="_Toc138883810"/>
      <w:bookmarkStart w:id="664" w:name="_Toc138883954"/>
      <w:bookmarkStart w:id="665" w:name="_Toc145426851"/>
      <w:bookmarkStart w:id="666" w:name="_Toc155428001"/>
      <w:bookmarkStart w:id="667" w:name="_Toc155781019"/>
      <w:bookmarkStart w:id="668" w:name="_Toc161665318"/>
      <w:bookmarkStart w:id="669" w:name="_Toc169718469"/>
      <w:bookmarkStart w:id="670" w:name="_Toc176337030"/>
      <w:bookmarkStart w:id="671" w:name="_Toc187246120"/>
      <w:bookmarkStart w:id="672" w:name="_Toc200467617"/>
      <w:r w:rsidRPr="00641D55">
        <w:t>5.</w:t>
      </w:r>
      <w:r>
        <w:rPr>
          <w:rFonts w:hint="eastAsia"/>
        </w:rPr>
        <w:t>3</w:t>
      </w:r>
      <w:r w:rsidRPr="00641D55">
        <w:t>.</w:t>
      </w:r>
      <w:r>
        <w:rPr>
          <w:rFonts w:hint="eastAsia"/>
        </w:rPr>
        <w:t>1</w:t>
      </w:r>
      <w:r w:rsidRPr="00641D55">
        <w:t>.1</w:t>
      </w:r>
      <w:r w:rsidRPr="00641D55">
        <w:tab/>
      </w:r>
      <w:bookmarkStart w:id="673" w:name="_Hlk36742451"/>
      <w:r w:rsidRPr="00641D55">
        <w:t>NR-ARFCN and channel raster</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74" w:name="_Toc21127442"/>
      <w:bookmarkStart w:id="675" w:name="_Toc29811649"/>
      <w:bookmarkStart w:id="676" w:name="_Toc53185306"/>
      <w:bookmarkStart w:id="677" w:name="_Toc53185682"/>
      <w:bookmarkStart w:id="678" w:name="_Toc57820157"/>
      <w:bookmarkStart w:id="679" w:name="_Toc57821084"/>
      <w:bookmarkStart w:id="680" w:name="_Toc61183360"/>
      <w:bookmarkStart w:id="681" w:name="_Toc61183754"/>
      <w:bookmarkStart w:id="682" w:name="_Toc61184146"/>
      <w:bookmarkStart w:id="683" w:name="_Toc61184538"/>
      <w:bookmarkStart w:id="684" w:name="_Toc61184928"/>
      <w:bookmarkStart w:id="685" w:name="_Toc66386271"/>
      <w:bookmarkStart w:id="686" w:name="_Toc74583112"/>
      <w:bookmarkStart w:id="687" w:name="_Toc76541925"/>
      <w:bookmarkStart w:id="688" w:name="_Toc82449907"/>
      <w:bookmarkStart w:id="689" w:name="_Toc82450555"/>
      <w:bookmarkStart w:id="690" w:name="_Toc97737189"/>
      <w:bookmarkStart w:id="691" w:name="_Toc106094087"/>
      <w:bookmarkStart w:id="692" w:name="_Toc114252862"/>
      <w:bookmarkStart w:id="693" w:name="_Toc123045990"/>
      <w:bookmarkStart w:id="694" w:name="_Toc124157531"/>
      <w:bookmarkStart w:id="695" w:name="_Toc124258924"/>
      <w:bookmarkStart w:id="696" w:name="_Toc124259068"/>
      <w:bookmarkStart w:id="697" w:name="_Toc130585825"/>
      <w:bookmarkStart w:id="698" w:name="_Toc130586836"/>
      <w:bookmarkStart w:id="699" w:name="_Toc137462002"/>
      <w:bookmarkStart w:id="700" w:name="_Toc138883811"/>
      <w:bookmarkStart w:id="701" w:name="_Toc138883955"/>
      <w:bookmarkStart w:id="702" w:name="_Toc145426852"/>
      <w:bookmarkStart w:id="703" w:name="_Toc155428002"/>
      <w:bookmarkStart w:id="704" w:name="_Toc155781020"/>
      <w:bookmarkStart w:id="705" w:name="_Toc161665319"/>
      <w:bookmarkStart w:id="706" w:name="_Toc169718470"/>
      <w:bookmarkStart w:id="707" w:name="_Toc176337031"/>
      <w:bookmarkStart w:id="708" w:name="_Toc187246121"/>
      <w:bookmarkStart w:id="709" w:name="_Toc200467618"/>
      <w:bookmarkStart w:id="710" w:name="_Toc21127443"/>
      <w:bookmarkStart w:id="711" w:name="_Toc29811650"/>
      <w:bookmarkStart w:id="712" w:name="_Toc53185307"/>
      <w:bookmarkStart w:id="713"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6DC4E444" w14:textId="0A64FA7D" w:rsidR="00357F17" w:rsidRDefault="00357F17" w:rsidP="00357F17">
      <w:pPr>
        <w:rPr>
          <w:rFonts w:eastAsia="Yu Mincho"/>
        </w:rPr>
      </w:pPr>
      <w:bookmarkStart w:id="714" w:name="_Toc57820158"/>
      <w:bookmarkStart w:id="715" w:name="_Toc57821085"/>
      <w:bookmarkStart w:id="716" w:name="_Toc61183361"/>
      <w:bookmarkStart w:id="717" w:name="_Toc61183755"/>
      <w:bookmarkStart w:id="718" w:name="_Toc61184147"/>
      <w:bookmarkStart w:id="719" w:name="_Toc61184539"/>
      <w:bookmarkStart w:id="720" w:name="_Toc61184929"/>
      <w:bookmarkStart w:id="721" w:name="_Toc66386272"/>
      <w:bookmarkStart w:id="722" w:name="_Toc74583113"/>
      <w:bookmarkStart w:id="723" w:name="_Toc76541926"/>
      <w:bookmarkStart w:id="724" w:name="_Toc82449908"/>
      <w:bookmarkStart w:id="725" w:name="_Toc82450556"/>
      <w:bookmarkStart w:id="726"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727" w:name="_Toc155428003"/>
      <w:bookmarkStart w:id="728" w:name="_Toc155781021"/>
      <w:bookmarkStart w:id="729" w:name="_Toc161665320"/>
      <w:bookmarkStart w:id="730" w:name="_Toc169718471"/>
      <w:bookmarkStart w:id="731" w:name="_Toc176337032"/>
      <w:bookmarkStart w:id="732" w:name="_Toc187246122"/>
      <w:bookmarkStart w:id="733" w:name="_Toc200467619"/>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727"/>
      <w:bookmarkEnd w:id="728"/>
      <w:bookmarkEnd w:id="729"/>
      <w:bookmarkEnd w:id="730"/>
      <w:bookmarkEnd w:id="731"/>
      <w:bookmarkEnd w:id="732"/>
      <w:bookmarkEnd w:id="733"/>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34" w:name="_Toc114252863"/>
      <w:bookmarkStart w:id="735" w:name="_Toc123045991"/>
      <w:bookmarkStart w:id="736" w:name="_Toc124157532"/>
      <w:bookmarkStart w:id="737" w:name="_Toc124258925"/>
      <w:bookmarkStart w:id="738" w:name="_Toc124259069"/>
      <w:bookmarkStart w:id="739" w:name="_Toc130585826"/>
      <w:bookmarkStart w:id="740" w:name="_Toc130586837"/>
      <w:bookmarkStart w:id="741" w:name="_Toc137462003"/>
      <w:bookmarkStart w:id="742" w:name="_Toc138883812"/>
      <w:bookmarkStart w:id="743" w:name="_Toc138883956"/>
      <w:bookmarkStart w:id="744" w:name="_Toc145426853"/>
      <w:bookmarkStart w:id="745" w:name="_Toc155428004"/>
      <w:bookmarkStart w:id="746" w:name="_Toc155781022"/>
      <w:bookmarkStart w:id="747" w:name="_Toc161665321"/>
      <w:bookmarkStart w:id="748" w:name="_Toc169718472"/>
      <w:bookmarkStart w:id="749" w:name="_Toc176337033"/>
      <w:bookmarkStart w:id="750" w:name="_Toc187246123"/>
      <w:bookmarkStart w:id="751" w:name="_Toc200467620"/>
      <w:r w:rsidRPr="00641D55">
        <w:t>5.</w:t>
      </w:r>
      <w:r>
        <w:rPr>
          <w:rFonts w:hint="eastAsia"/>
        </w:rPr>
        <w:t>3</w:t>
      </w:r>
      <w:r w:rsidRPr="00641D55">
        <w:t>.</w:t>
      </w:r>
      <w:r>
        <w:rPr>
          <w:rFonts w:hint="eastAsia"/>
        </w:rPr>
        <w:t>2</w:t>
      </w:r>
      <w:r w:rsidRPr="00641D55">
        <w:tab/>
        <w:t>Synchronization raster</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C55090E" w14:textId="77777777" w:rsidR="00E14C6B" w:rsidRDefault="00DB32B2">
      <w:pPr>
        <w:pStyle w:val="Heading4"/>
      </w:pPr>
      <w:bookmarkStart w:id="752" w:name="_Toc21127444"/>
      <w:bookmarkStart w:id="753" w:name="_Toc29811651"/>
      <w:bookmarkStart w:id="754" w:name="_Toc53185308"/>
      <w:bookmarkStart w:id="755" w:name="_Toc53185684"/>
      <w:bookmarkStart w:id="756" w:name="_Toc57820159"/>
      <w:bookmarkStart w:id="757" w:name="_Toc57821086"/>
      <w:bookmarkStart w:id="758" w:name="_Toc61183362"/>
      <w:bookmarkStart w:id="759" w:name="_Toc61183756"/>
      <w:bookmarkStart w:id="760" w:name="_Toc61184148"/>
      <w:bookmarkStart w:id="761" w:name="_Toc61184540"/>
      <w:bookmarkStart w:id="762" w:name="_Toc61184930"/>
      <w:bookmarkStart w:id="763" w:name="_Toc66386273"/>
      <w:bookmarkStart w:id="764" w:name="_Toc74583114"/>
      <w:bookmarkStart w:id="765" w:name="_Toc76541927"/>
      <w:bookmarkStart w:id="766" w:name="_Toc82449909"/>
      <w:bookmarkStart w:id="767" w:name="_Toc82450557"/>
      <w:bookmarkStart w:id="768" w:name="_Toc97737190"/>
      <w:bookmarkStart w:id="769" w:name="_Toc106094089"/>
      <w:bookmarkStart w:id="770" w:name="_Toc114252864"/>
      <w:bookmarkStart w:id="771" w:name="_Toc123045992"/>
      <w:bookmarkStart w:id="772" w:name="_Toc124157533"/>
      <w:bookmarkStart w:id="773" w:name="_Toc124258926"/>
      <w:bookmarkStart w:id="774" w:name="_Toc124259070"/>
      <w:bookmarkStart w:id="775" w:name="_Toc130585827"/>
      <w:bookmarkStart w:id="776" w:name="_Toc130586838"/>
      <w:bookmarkStart w:id="777" w:name="_Toc137462004"/>
      <w:bookmarkStart w:id="778" w:name="_Toc138883813"/>
      <w:bookmarkStart w:id="779" w:name="_Toc138883957"/>
      <w:bookmarkStart w:id="780" w:name="_Toc145426854"/>
      <w:bookmarkStart w:id="781" w:name="_Toc155428005"/>
      <w:bookmarkStart w:id="782" w:name="_Toc155781023"/>
      <w:bookmarkStart w:id="783" w:name="_Toc161665322"/>
      <w:bookmarkStart w:id="784" w:name="_Toc169718473"/>
      <w:bookmarkStart w:id="785" w:name="_Toc176337034"/>
      <w:bookmarkStart w:id="786" w:name="_Toc187246124"/>
      <w:bookmarkStart w:id="787" w:name="_Toc200467621"/>
      <w:bookmarkStart w:id="788" w:name="_Toc13080155"/>
      <w:bookmarkStart w:id="789" w:name="_Toc53185309"/>
      <w:bookmarkStart w:id="790" w:name="_Toc53185685"/>
      <w:r w:rsidRPr="00641D55">
        <w:t>5.</w:t>
      </w:r>
      <w:r>
        <w:rPr>
          <w:rFonts w:hint="eastAsia"/>
        </w:rPr>
        <w:t>3</w:t>
      </w:r>
      <w:r w:rsidRPr="00641D55">
        <w:t>.</w:t>
      </w:r>
      <w:r>
        <w:rPr>
          <w:rFonts w:hint="eastAsia"/>
        </w:rPr>
        <w:t>2</w:t>
      </w:r>
      <w:r w:rsidRPr="00641D55">
        <w:t>.1</w:t>
      </w:r>
      <w:r w:rsidRPr="00641D55">
        <w:tab/>
        <w:t>Synchronization raster and numbering</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5F7DA242" w14:textId="711A17ED" w:rsidR="008B485B" w:rsidRDefault="008B485B" w:rsidP="008B485B">
      <w:pPr>
        <w:rPr>
          <w:rFonts w:eastAsia="Yu Mincho"/>
        </w:rPr>
      </w:pPr>
      <w:bookmarkStart w:id="791" w:name="_Toc29811652"/>
      <w:bookmarkStart w:id="792" w:name="_Toc53185310"/>
      <w:bookmarkStart w:id="793" w:name="_Toc53185686"/>
      <w:bookmarkStart w:id="794" w:name="_Toc57820161"/>
      <w:bookmarkStart w:id="795" w:name="_Toc57821088"/>
      <w:bookmarkStart w:id="796" w:name="_Toc61183364"/>
      <w:bookmarkStart w:id="797" w:name="_Toc61183758"/>
      <w:bookmarkStart w:id="798" w:name="_Toc61184150"/>
      <w:bookmarkStart w:id="799" w:name="_Toc61184542"/>
      <w:bookmarkStart w:id="800" w:name="_Toc61184932"/>
      <w:bookmarkStart w:id="801" w:name="_Toc66386275"/>
      <w:bookmarkStart w:id="802" w:name="_Toc74583116"/>
      <w:bookmarkStart w:id="803" w:name="_Toc76541929"/>
      <w:bookmarkStart w:id="804" w:name="_Toc82449911"/>
      <w:bookmarkStart w:id="805" w:name="_Toc82450559"/>
      <w:bookmarkStart w:id="806" w:name="_Toc97737191"/>
      <w:bookmarkStart w:id="807" w:name="_Toc106094090"/>
      <w:bookmarkEnd w:id="788"/>
      <w:bookmarkEnd w:id="789"/>
      <w:bookmarkEnd w:id="790"/>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808" w:name="_Toc114252865"/>
      <w:bookmarkStart w:id="809" w:name="_Toc123045993"/>
      <w:bookmarkStart w:id="810" w:name="_Toc124157534"/>
      <w:bookmarkStart w:id="811" w:name="_Toc124258927"/>
      <w:bookmarkStart w:id="812" w:name="_Toc124259071"/>
      <w:bookmarkStart w:id="813" w:name="_Toc130585828"/>
      <w:bookmarkStart w:id="814" w:name="_Toc130586839"/>
      <w:bookmarkStart w:id="815" w:name="_Toc137462005"/>
      <w:bookmarkStart w:id="816" w:name="_Toc138883814"/>
      <w:bookmarkStart w:id="817" w:name="_Toc138883958"/>
      <w:bookmarkStart w:id="818" w:name="_Toc145426855"/>
      <w:bookmarkStart w:id="819" w:name="_Toc155428006"/>
      <w:bookmarkStart w:id="820" w:name="_Toc155781024"/>
      <w:bookmarkStart w:id="821" w:name="_Toc161665323"/>
      <w:bookmarkStart w:id="822" w:name="_Toc169718474"/>
      <w:bookmarkStart w:id="823" w:name="_Toc176337035"/>
      <w:bookmarkStart w:id="824" w:name="_Toc187246125"/>
      <w:bookmarkStart w:id="825" w:name="_Toc200467622"/>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40369B21" w14:textId="146BD29A" w:rsidR="008B485B" w:rsidRDefault="008B485B" w:rsidP="008B485B">
      <w:pPr>
        <w:rPr>
          <w:rFonts w:eastAsia="Yu Mincho"/>
        </w:rPr>
      </w:pPr>
      <w:bookmarkStart w:id="826" w:name="_Toc197274864"/>
      <w:bookmarkStart w:id="827" w:name="_Toc97737192"/>
      <w:bookmarkStart w:id="828" w:name="_Toc106094091"/>
      <w:bookmarkStart w:id="829" w:name="_Toc114252866"/>
      <w:bookmarkStart w:id="830" w:name="_Toc123045994"/>
      <w:bookmarkStart w:id="831" w:name="_Toc124157535"/>
      <w:bookmarkStart w:id="832" w:name="_Toc124258928"/>
      <w:bookmarkStart w:id="833" w:name="_Toc124259072"/>
      <w:bookmarkStart w:id="834" w:name="_Toc130585829"/>
      <w:bookmarkStart w:id="835" w:name="_Toc130586840"/>
      <w:bookmarkStart w:id="836" w:name="_Toc137462006"/>
      <w:bookmarkStart w:id="837" w:name="_Toc138883815"/>
      <w:bookmarkStart w:id="838" w:name="_Toc138883959"/>
      <w:bookmarkStart w:id="839"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40" w:name="_Toc155428007"/>
      <w:bookmarkStart w:id="841" w:name="_Toc155781025"/>
      <w:bookmarkStart w:id="842" w:name="_Toc161665324"/>
      <w:bookmarkStart w:id="843" w:name="_Toc169718475"/>
      <w:bookmarkStart w:id="844" w:name="_Toc176337036"/>
      <w:bookmarkStart w:id="845" w:name="_Toc187246126"/>
      <w:bookmarkStart w:id="846" w:name="_Toc200467623"/>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40"/>
      <w:bookmarkEnd w:id="841"/>
      <w:bookmarkEnd w:id="842"/>
      <w:bookmarkEnd w:id="843"/>
      <w:bookmarkEnd w:id="844"/>
      <w:bookmarkEnd w:id="845"/>
      <w:bookmarkEnd w:id="846"/>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47" w:name="_Toc155428008"/>
      <w:bookmarkStart w:id="848" w:name="_Toc155781026"/>
      <w:bookmarkStart w:id="849" w:name="_Toc161665325"/>
      <w:bookmarkStart w:id="850" w:name="_Toc169718476"/>
      <w:bookmarkStart w:id="851" w:name="_Toc176337037"/>
      <w:bookmarkStart w:id="852" w:name="_Toc187246127"/>
      <w:bookmarkStart w:id="853" w:name="_Toc200467624"/>
      <w:r>
        <w:t>5.</w:t>
      </w:r>
      <w:r>
        <w:rPr>
          <w:rFonts w:eastAsia="SimSun" w:hint="eastAsia"/>
          <w:lang w:val="en-US" w:eastAsia="zh-CN"/>
        </w:rPr>
        <w:t>3.3</w:t>
      </w:r>
      <w:r>
        <w:tab/>
      </w:r>
      <w:r>
        <w:rPr>
          <w:rFonts w:hint="eastAsia"/>
        </w:rPr>
        <w:t xml:space="preserve">Channel </w:t>
      </w:r>
      <w:r>
        <w:t>s</w:t>
      </w:r>
      <w:r>
        <w:rPr>
          <w:rFonts w:hint="eastAsia"/>
        </w:rPr>
        <w:t>pacing</w:t>
      </w:r>
      <w:bookmarkEnd w:id="847"/>
      <w:bookmarkEnd w:id="848"/>
      <w:bookmarkEnd w:id="849"/>
      <w:bookmarkEnd w:id="850"/>
      <w:bookmarkEnd w:id="851"/>
      <w:bookmarkEnd w:id="852"/>
      <w:bookmarkEnd w:id="853"/>
    </w:p>
    <w:p w14:paraId="528E7A99" w14:textId="77777777" w:rsidR="008B485B" w:rsidRDefault="008B485B" w:rsidP="008B485B">
      <w:pPr>
        <w:rPr>
          <w:rFonts w:eastAsia="SimSun"/>
          <w:lang w:val="en-US" w:eastAsia="zh-CN"/>
        </w:rPr>
      </w:pPr>
      <w:bookmarkStart w:id="854" w:name="_Toc29802742"/>
      <w:bookmarkStart w:id="855" w:name="_Toc21344209"/>
      <w:bookmarkStart w:id="856" w:name="_Toc75467014"/>
      <w:bookmarkStart w:id="857" w:name="_Toc84413454"/>
      <w:bookmarkStart w:id="858" w:name="_Toc76718026"/>
      <w:bookmarkStart w:id="859" w:name="_Toc29801693"/>
      <w:bookmarkStart w:id="860" w:name="_Toc45888032"/>
      <w:bookmarkStart w:id="861" w:name="_Toc61372654"/>
      <w:bookmarkStart w:id="862" w:name="_Toc76509036"/>
      <w:bookmarkStart w:id="863" w:name="_Toc29802117"/>
      <w:bookmarkStart w:id="864" w:name="_Toc45888631"/>
      <w:bookmarkStart w:id="865" w:name="_Toc69084007"/>
      <w:bookmarkStart w:id="866" w:name="_Toc37251243"/>
      <w:bookmarkStart w:id="867" w:name="_Toc36107484"/>
      <w:bookmarkStart w:id="868" w:name="_Toc68230594"/>
      <w:bookmarkStart w:id="869" w:name="_Toc84404845"/>
      <w:bookmarkStart w:id="870" w:name="_Toc61367271"/>
      <w:bookmarkStart w:id="871" w:name="_Toc22233"/>
      <w:bookmarkStart w:id="872" w:name="_Toc83580336"/>
      <w:bookmarkStart w:id="873"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74" w:name="_Toc84404852"/>
      <w:bookmarkStart w:id="875" w:name="_Toc69084014"/>
      <w:bookmarkStart w:id="876" w:name="_Toc61367278"/>
      <w:bookmarkStart w:id="877" w:name="_Toc76718033"/>
      <w:bookmarkStart w:id="878" w:name="_Toc84413461"/>
      <w:bookmarkStart w:id="879" w:name="_Toc83580343"/>
      <w:bookmarkStart w:id="880" w:name="_Toc75467021"/>
      <w:bookmarkStart w:id="881" w:name="_Toc68230601"/>
      <w:bookmarkStart w:id="882" w:name="_Toc26090"/>
      <w:bookmarkStart w:id="883" w:name="_Toc26364"/>
      <w:bookmarkStart w:id="884" w:name="_Toc61372661"/>
      <w:bookmarkStart w:id="885" w:name="_Toc76509043"/>
      <w:bookmarkStart w:id="886" w:name="_Toc155428009"/>
      <w:bookmarkStart w:id="887" w:name="_Toc155781027"/>
      <w:bookmarkStart w:id="888" w:name="_Toc161665326"/>
      <w:bookmarkStart w:id="889" w:name="_Toc169718477"/>
      <w:bookmarkStart w:id="890" w:name="_Toc176337038"/>
      <w:bookmarkStart w:id="891" w:name="_Toc187246128"/>
      <w:bookmarkStart w:id="892" w:name="_Toc200467625"/>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5.</w:t>
      </w:r>
      <w:r>
        <w:rPr>
          <w:rFonts w:eastAsia="SimSun" w:hint="eastAsia"/>
          <w:lang w:val="en-US" w:eastAsia="zh-CN"/>
        </w:rPr>
        <w:t>3</w:t>
      </w:r>
      <w:r>
        <w:t>.4</w:t>
      </w:r>
      <w:r>
        <w:tab/>
        <w:t>TX–RX frequency separation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F314EEC" w14:textId="77777777" w:rsidR="008B485B" w:rsidRDefault="008B485B" w:rsidP="008B485B">
      <w:bookmarkStart w:id="893"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F73DD9"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Default="00F73DD9" w:rsidP="00F73DD9">
            <w:pPr>
              <w:pStyle w:val="TAC"/>
              <w:rPr>
                <w:rFonts w:eastAsia="DengXian"/>
                <w:lang w:val="en-US" w:eastAsia="zh-CN"/>
              </w:rPr>
            </w:pPr>
            <w:r>
              <w:rPr>
                <w:rFonts w:eastAsia="DengXian" w:hint="eastAsia"/>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Default="00F73DD9" w:rsidP="00F73DD9">
            <w:pPr>
              <w:pStyle w:val="TAC"/>
              <w:rPr>
                <w:rFonts w:eastAsia="DengXian"/>
                <w:lang w:val="en-US" w:eastAsia="zh-CN"/>
              </w:rPr>
            </w:pPr>
            <w:r>
              <w:rPr>
                <w:rFonts w:eastAsia="DengXian" w:hint="eastAsia"/>
                <w:lang w:val="en-US" w:eastAsia="zh-CN"/>
              </w:rPr>
              <w:t>55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142DC7"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Default="00142DC7" w:rsidP="00142DC7">
            <w:pPr>
              <w:pStyle w:val="TAC"/>
              <w:rPr>
                <w:rFonts w:eastAsia="DengXian" w:cs="Arial"/>
                <w:szCs w:val="18"/>
                <w:lang w:val="en-US"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142DC7"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Default="00142DC7" w:rsidP="00142DC7">
            <w:pPr>
              <w:pStyle w:val="TAC"/>
              <w:rPr>
                <w:rFonts w:eastAsia="DengXian" w:cs="Arial"/>
                <w:szCs w:val="18"/>
                <w:lang w:val="en-US"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Default="00142DC7" w:rsidP="00142DC7">
            <w:pPr>
              <w:pStyle w:val="TAC"/>
              <w:rPr>
                <w:rFonts w:eastAsia="DengXian" w:cs="Arial"/>
                <w:szCs w:val="18"/>
                <w:lang w:val="en-US" w:eastAsia="zh-CN"/>
              </w:rPr>
            </w:pPr>
            <w:r>
              <w:rPr>
                <w:rFonts w:eastAsia="DengXian" w:cs="Arial" w:hint="eastAsia"/>
                <w:szCs w:val="18"/>
                <w:lang w:val="en-US" w:eastAsia="zh-CN"/>
              </w:rPr>
              <w:t>10MHz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3905AB"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Default="003905AB" w:rsidP="003905AB">
            <w:pPr>
              <w:pStyle w:val="TAC"/>
              <w:rPr>
                <w:rFonts w:eastAsia="DengXian"/>
                <w:lang w:val="en-US" w:eastAsia="zh-CN"/>
              </w:rPr>
            </w:pPr>
            <w:r>
              <w:rPr>
                <w:rFonts w:eastAsia="DengXian"/>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Default="003905AB" w:rsidP="003905AB">
            <w:pPr>
              <w:pStyle w:val="TAC"/>
              <w:rPr>
                <w:rFonts w:eastAsia="DengXian"/>
                <w:lang w:val="en-US" w:eastAsia="zh-CN"/>
              </w:rPr>
            </w:pPr>
            <w:r>
              <w:rPr>
                <w:rFonts w:eastAsia="DengXian"/>
                <w:lang w:val="en-US" w:eastAsia="zh-CN"/>
              </w:rPr>
              <w:t>42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94" w:name="_Toc155428010"/>
      <w:bookmarkStart w:id="895" w:name="_Toc155781028"/>
      <w:bookmarkStart w:id="896" w:name="_Toc161665327"/>
      <w:bookmarkStart w:id="897" w:name="_Toc169718478"/>
      <w:bookmarkStart w:id="898" w:name="_Toc176337039"/>
      <w:bookmarkStart w:id="899" w:name="_Toc187246129"/>
      <w:bookmarkStart w:id="900" w:name="_Toc200467626"/>
      <w:r>
        <w:t>5.</w:t>
      </w:r>
      <w:r>
        <w:rPr>
          <w:lang w:val="en-US" w:eastAsia="zh-CN"/>
        </w:rPr>
        <w:t>4</w:t>
      </w:r>
      <w:r>
        <w:tab/>
      </w:r>
      <w:r>
        <w:rPr>
          <w:lang w:val="en-US" w:eastAsia="zh-CN"/>
        </w:rPr>
        <w:t>NCR-MT c</w:t>
      </w:r>
      <w:r>
        <w:t xml:space="preserve">hannel </w:t>
      </w:r>
      <w:r>
        <w:rPr>
          <w:lang w:val="en-US" w:eastAsia="zh-CN"/>
        </w:rPr>
        <w:t>bandwidth</w:t>
      </w:r>
      <w:bookmarkEnd w:id="893"/>
      <w:bookmarkEnd w:id="894"/>
      <w:bookmarkEnd w:id="895"/>
      <w:bookmarkEnd w:id="896"/>
      <w:bookmarkEnd w:id="897"/>
      <w:bookmarkEnd w:id="898"/>
      <w:bookmarkEnd w:id="899"/>
      <w:bookmarkEnd w:id="900"/>
    </w:p>
    <w:p w14:paraId="580B04FE" w14:textId="77777777" w:rsidR="008B485B" w:rsidRDefault="008B485B" w:rsidP="008B485B">
      <w:pPr>
        <w:pStyle w:val="Heading3"/>
        <w:rPr>
          <w:rFonts w:eastAsia="SimSun"/>
        </w:rPr>
      </w:pPr>
      <w:bookmarkStart w:id="901" w:name="_Toc74583101"/>
      <w:bookmarkStart w:id="902" w:name="_Toc61184917"/>
      <w:bookmarkStart w:id="903" w:name="_Toc98755322"/>
      <w:bookmarkStart w:id="904" w:name="_Toc53185671"/>
      <w:bookmarkStart w:id="905" w:name="_Toc82449896"/>
      <w:bookmarkStart w:id="906" w:name="_Toc130401863"/>
      <w:bookmarkStart w:id="907" w:name="_Toc57821073"/>
      <w:bookmarkStart w:id="908" w:name="_Toc76541914"/>
      <w:bookmarkStart w:id="909" w:name="_Toc61184527"/>
      <w:bookmarkStart w:id="910" w:name="_Toc61184135"/>
      <w:bookmarkStart w:id="911" w:name="_Toc29811633"/>
      <w:bookmarkStart w:id="912" w:name="_Toc57820146"/>
      <w:bookmarkStart w:id="913" w:name="_Toc66386260"/>
      <w:bookmarkStart w:id="914" w:name="_Toc98762912"/>
      <w:bookmarkStart w:id="915" w:name="_Toc82450544"/>
      <w:bookmarkStart w:id="916" w:name="_Toc61183349"/>
      <w:bookmarkStart w:id="917" w:name="_Toc106183841"/>
      <w:bookmarkStart w:id="918" w:name="_Toc21127427"/>
      <w:bookmarkStart w:id="919" w:name="_Toc53185295"/>
      <w:bookmarkStart w:id="920" w:name="_Toc89948933"/>
      <w:bookmarkStart w:id="921" w:name="_Toc61183743"/>
      <w:bookmarkStart w:id="922" w:name="_Toc155428011"/>
      <w:bookmarkStart w:id="923" w:name="_Toc155781029"/>
      <w:bookmarkStart w:id="924" w:name="_Toc161665328"/>
      <w:bookmarkStart w:id="925" w:name="_Toc169718479"/>
      <w:bookmarkStart w:id="926" w:name="_Toc176337040"/>
      <w:bookmarkStart w:id="927" w:name="_Toc187246130"/>
      <w:bookmarkStart w:id="928" w:name="_Toc200467627"/>
      <w:r>
        <w:rPr>
          <w:rFonts w:eastAsia="SimSun"/>
        </w:rPr>
        <w:t>5.</w:t>
      </w:r>
      <w:r>
        <w:rPr>
          <w:rFonts w:eastAsia="SimSun" w:hint="eastAsia"/>
          <w:lang w:eastAsia="zh-CN"/>
        </w:rPr>
        <w:t>4</w:t>
      </w:r>
      <w:r>
        <w:rPr>
          <w:rFonts w:eastAsia="SimSun"/>
        </w:rPr>
        <w:t>.1</w:t>
      </w:r>
      <w:r>
        <w:rPr>
          <w:rFonts w:eastAsia="SimSun"/>
        </w:rPr>
        <w:tab/>
        <w:t>General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AF6A657" w14:textId="77777777" w:rsidR="00E02C14" w:rsidRDefault="00E02C14" w:rsidP="00E02C14">
      <w:pPr>
        <w:rPr>
          <w:rFonts w:eastAsia="Yu Mincho"/>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w:t>
      </w:r>
      <w:r>
        <w:rPr>
          <w:rFonts w:eastAsia="Yu Mincho"/>
        </w:rPr>
        <w:lastRenderedPageBreak/>
        <w:t xml:space="preserve">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5C39C51" w14:textId="60259AE4" w:rsidR="00966527" w:rsidRDefault="00966527" w:rsidP="00966527">
      <w:pPr>
        <w:pStyle w:val="NO"/>
        <w:rPr>
          <w:rFonts w:eastAsia="SimSun"/>
          <w:lang w:val="en-US" w:eastAsia="zh-CN"/>
        </w:rPr>
      </w:pPr>
      <w:r>
        <w:t>NOTE:</w:t>
      </w:r>
      <w:r>
        <w:tab/>
        <w:t>7 MHz channel bandwidth is not supported in the present version of the specification.</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929" w:name="_Toc98755323"/>
      <w:bookmarkStart w:id="930" w:name="_Toc74583102"/>
      <w:bookmarkStart w:id="931" w:name="_Toc66386261"/>
      <w:bookmarkStart w:id="932" w:name="_Toc13080138"/>
      <w:bookmarkStart w:id="933" w:name="_Toc130401864"/>
      <w:bookmarkStart w:id="934" w:name="_Toc89948934"/>
      <w:bookmarkStart w:id="935" w:name="_Toc98762913"/>
      <w:bookmarkStart w:id="936" w:name="_Toc57820147"/>
      <w:bookmarkStart w:id="937" w:name="_Toc57821074"/>
      <w:bookmarkStart w:id="938" w:name="_Toc82449897"/>
      <w:bookmarkStart w:id="939" w:name="_Toc61183350"/>
      <w:bookmarkStart w:id="940" w:name="_Toc106183842"/>
      <w:bookmarkStart w:id="941" w:name="_Toc76541915"/>
      <w:bookmarkStart w:id="942" w:name="_Toc53185672"/>
      <w:bookmarkStart w:id="943" w:name="_Toc61184528"/>
      <w:bookmarkStart w:id="944" w:name="_Toc61183744"/>
      <w:bookmarkStart w:id="945" w:name="_Toc53185296"/>
      <w:bookmarkStart w:id="946" w:name="_Toc61184918"/>
      <w:bookmarkStart w:id="947" w:name="_Toc82450545"/>
      <w:bookmarkStart w:id="948" w:name="_Toc61184136"/>
    </w:p>
    <w:p w14:paraId="14A5A7CE" w14:textId="77777777" w:rsidR="008B485B" w:rsidRDefault="008B485B" w:rsidP="00A554D0">
      <w:pPr>
        <w:pStyle w:val="Heading3"/>
        <w:rPr>
          <w:rFonts w:eastAsia="Yu Mincho"/>
        </w:rPr>
      </w:pPr>
      <w:bookmarkStart w:id="949" w:name="_Toc155428012"/>
      <w:bookmarkStart w:id="950" w:name="_Toc155781030"/>
      <w:bookmarkStart w:id="951" w:name="_Toc161665329"/>
      <w:bookmarkStart w:id="952" w:name="_Toc169718480"/>
      <w:bookmarkStart w:id="953" w:name="_Toc176337041"/>
      <w:bookmarkStart w:id="954" w:name="_Toc187246131"/>
      <w:bookmarkStart w:id="955" w:name="_Toc200467628"/>
      <w:r>
        <w:rPr>
          <w:rFonts w:eastAsia="Yu Mincho"/>
        </w:rPr>
        <w:t>5.</w:t>
      </w:r>
      <w:r>
        <w:rPr>
          <w:rFonts w:hint="eastAsia"/>
          <w:lang w:eastAsia="zh-CN"/>
        </w:rPr>
        <w:t>4</w:t>
      </w:r>
      <w:r>
        <w:rPr>
          <w:rFonts w:eastAsia="Yu Mincho"/>
        </w:rPr>
        <w:t>.2</w:t>
      </w:r>
      <w:r>
        <w:rPr>
          <w:rFonts w:eastAsia="Yu Mincho"/>
        </w:rPr>
        <w:tab/>
        <w:t>Transmission bandwidth configuration</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56" w:name="_Toc13080139"/>
      <w:bookmarkStart w:id="957" w:name="_Toc76541916"/>
      <w:bookmarkStart w:id="958" w:name="_Toc57820148"/>
      <w:bookmarkStart w:id="959" w:name="_Toc53185297"/>
      <w:bookmarkStart w:id="960" w:name="_Toc98762914"/>
      <w:bookmarkStart w:id="961" w:name="_Toc61183745"/>
      <w:bookmarkStart w:id="962" w:name="_Toc98755324"/>
      <w:bookmarkStart w:id="963" w:name="_Toc53185673"/>
      <w:bookmarkStart w:id="964" w:name="_Toc61183351"/>
      <w:bookmarkStart w:id="965" w:name="_Toc89948935"/>
      <w:bookmarkStart w:id="966" w:name="_Toc82449898"/>
      <w:bookmarkStart w:id="967" w:name="_Toc74583103"/>
      <w:bookmarkStart w:id="968" w:name="_Toc57821075"/>
      <w:bookmarkStart w:id="969" w:name="_Toc106183843"/>
      <w:bookmarkStart w:id="970" w:name="_Toc66386262"/>
      <w:bookmarkStart w:id="971" w:name="_Toc61184919"/>
      <w:bookmarkStart w:id="972" w:name="_Toc130401865"/>
      <w:bookmarkStart w:id="973" w:name="_Toc61184529"/>
      <w:bookmarkStart w:id="974" w:name="_Toc61184137"/>
      <w:bookmarkStart w:id="975" w:name="_Toc82450546"/>
      <w:bookmarkStart w:id="976" w:name="_Toc155428013"/>
      <w:bookmarkStart w:id="977" w:name="_Toc155781031"/>
      <w:bookmarkStart w:id="978" w:name="_Toc161665330"/>
      <w:bookmarkStart w:id="979" w:name="_Toc169718481"/>
      <w:bookmarkStart w:id="980" w:name="_Toc176337042"/>
      <w:bookmarkStart w:id="981" w:name="_Toc187246132"/>
      <w:bookmarkStart w:id="982" w:name="_Toc200467629"/>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83" w:name="_Toc61184530"/>
      <w:bookmarkStart w:id="984" w:name="_Toc98755325"/>
      <w:bookmarkStart w:id="985" w:name="_Toc61183352"/>
      <w:bookmarkStart w:id="986" w:name="_Toc89948936"/>
      <w:bookmarkStart w:id="987" w:name="_Toc57820149"/>
      <w:bookmarkStart w:id="988" w:name="_Toc61184920"/>
      <w:bookmarkStart w:id="989" w:name="_Toc61183746"/>
      <w:bookmarkStart w:id="990" w:name="_Toc61184138"/>
      <w:bookmarkStart w:id="991" w:name="_Toc130401866"/>
      <w:bookmarkStart w:id="992" w:name="_Toc74583104"/>
      <w:bookmarkStart w:id="993" w:name="_Toc57821076"/>
      <w:bookmarkStart w:id="994" w:name="_Toc82450547"/>
      <w:bookmarkStart w:id="995" w:name="_Toc76541917"/>
      <w:bookmarkStart w:id="996" w:name="_Toc82449899"/>
      <w:bookmarkStart w:id="997" w:name="_Toc98762915"/>
      <w:bookmarkStart w:id="998" w:name="_Toc106183844"/>
      <w:bookmarkStart w:id="999" w:name="_Toc66386263"/>
      <w:bookmarkStart w:id="1000" w:name="_Toc155428014"/>
      <w:bookmarkStart w:id="1001" w:name="_Toc155781032"/>
      <w:bookmarkStart w:id="1002" w:name="_Toc161665331"/>
      <w:bookmarkStart w:id="1003" w:name="_Toc169718482"/>
      <w:bookmarkStart w:id="1004" w:name="_Toc176337043"/>
      <w:bookmarkStart w:id="1005" w:name="_Toc187246133"/>
      <w:bookmarkStart w:id="1006" w:name="_Toc200467630"/>
      <w:r>
        <w:rPr>
          <w:rFonts w:eastAsia="Yu Mincho"/>
        </w:rPr>
        <w:t>5.</w:t>
      </w:r>
      <w:r>
        <w:rPr>
          <w:rFonts w:hint="eastAsia"/>
          <w:lang w:eastAsia="zh-CN"/>
        </w:rPr>
        <w:t>4</w:t>
      </w:r>
      <w:r>
        <w:rPr>
          <w:rFonts w:eastAsia="Yu Mincho"/>
        </w:rPr>
        <w:t>.4</w:t>
      </w:r>
      <w:r>
        <w:rPr>
          <w:rFonts w:eastAsia="Yu Mincho"/>
        </w:rPr>
        <w:tab/>
        <w:t>RB alignment</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1007" w:name="_Toc61184139"/>
      <w:bookmarkStart w:id="1008" w:name="_Toc74583105"/>
      <w:bookmarkStart w:id="1009" w:name="_Toc57821077"/>
      <w:bookmarkStart w:id="1010" w:name="_Toc89948937"/>
      <w:bookmarkStart w:id="1011" w:name="_Toc61184531"/>
      <w:bookmarkStart w:id="1012" w:name="_Toc61183353"/>
      <w:bookmarkStart w:id="1013" w:name="_Toc82449900"/>
      <w:bookmarkStart w:id="1014" w:name="_Toc61183747"/>
      <w:bookmarkStart w:id="1015" w:name="_Toc98762916"/>
      <w:bookmarkStart w:id="1016" w:name="_Toc82450548"/>
      <w:bookmarkStart w:id="1017" w:name="_Toc130401867"/>
      <w:bookmarkStart w:id="1018" w:name="_Toc66386264"/>
      <w:bookmarkStart w:id="1019" w:name="_Toc57820150"/>
      <w:bookmarkStart w:id="1020" w:name="_Toc98755326"/>
      <w:bookmarkStart w:id="1021" w:name="_Toc106183845"/>
      <w:bookmarkStart w:id="1022" w:name="_Toc61184921"/>
      <w:bookmarkStart w:id="1023" w:name="_Toc76541918"/>
      <w:bookmarkStart w:id="1024" w:name="_Toc155428015"/>
      <w:bookmarkStart w:id="1025" w:name="_Toc155781033"/>
      <w:bookmarkStart w:id="1026" w:name="_Toc161665332"/>
      <w:bookmarkStart w:id="1027" w:name="_Toc169718483"/>
      <w:bookmarkStart w:id="1028" w:name="_Toc176337044"/>
      <w:bookmarkStart w:id="1029" w:name="_Toc187246134"/>
      <w:bookmarkStart w:id="1030" w:name="_Toc200467631"/>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1031" w:name="_Toc155428016"/>
      <w:bookmarkStart w:id="1032" w:name="_Toc155781034"/>
      <w:bookmarkStart w:id="1033" w:name="_Toc161665333"/>
      <w:bookmarkStart w:id="1034" w:name="_Toc169718484"/>
      <w:bookmarkStart w:id="1035" w:name="_Toc176337045"/>
      <w:bookmarkStart w:id="1036" w:name="_Toc187246135"/>
      <w:bookmarkStart w:id="1037" w:name="_Toc200467632"/>
      <w:r w:rsidRPr="000B6B37">
        <w:rPr>
          <w:lang w:eastAsia="zh-CN"/>
        </w:rPr>
        <w:t>6</w:t>
      </w:r>
      <w:r w:rsidRPr="000B6B37">
        <w:rPr>
          <w:lang w:eastAsia="zh-CN"/>
        </w:rPr>
        <w:tab/>
      </w:r>
      <w:bookmarkEnd w:id="826"/>
      <w:r w:rsidR="00155D67">
        <w:rPr>
          <w:rFonts w:hint="eastAsia"/>
          <w:lang w:eastAsia="zh-CN"/>
        </w:rPr>
        <w:t>Conducted characteristics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1031"/>
      <w:bookmarkEnd w:id="1032"/>
      <w:bookmarkEnd w:id="1033"/>
      <w:bookmarkEnd w:id="1034"/>
      <w:bookmarkEnd w:id="1035"/>
      <w:bookmarkEnd w:id="1036"/>
      <w:bookmarkEnd w:id="1037"/>
    </w:p>
    <w:p w14:paraId="6C550913" w14:textId="77777777" w:rsidR="00325BE3" w:rsidRDefault="00325BE3" w:rsidP="00325BE3">
      <w:pPr>
        <w:pStyle w:val="Heading2"/>
        <w:rPr>
          <w:lang w:eastAsia="zh-CN"/>
        </w:rPr>
      </w:pPr>
      <w:bookmarkStart w:id="1038" w:name="_Toc97737193"/>
      <w:bookmarkStart w:id="1039" w:name="_Toc106094092"/>
      <w:bookmarkStart w:id="1040" w:name="_Toc114252867"/>
      <w:bookmarkStart w:id="1041" w:name="_Toc123045995"/>
      <w:bookmarkStart w:id="1042" w:name="_Toc124157536"/>
      <w:bookmarkStart w:id="1043" w:name="_Toc124258929"/>
      <w:bookmarkStart w:id="1044" w:name="_Toc124259073"/>
      <w:bookmarkStart w:id="1045" w:name="_Toc130585830"/>
      <w:bookmarkStart w:id="1046" w:name="_Toc130586841"/>
      <w:bookmarkStart w:id="1047" w:name="_Toc137462007"/>
      <w:bookmarkStart w:id="1048" w:name="_Toc138883816"/>
      <w:bookmarkStart w:id="1049" w:name="_Toc138883960"/>
      <w:bookmarkStart w:id="1050" w:name="_Toc145426857"/>
      <w:bookmarkStart w:id="1051" w:name="_Toc155428017"/>
      <w:bookmarkStart w:id="1052" w:name="_Toc155781035"/>
      <w:bookmarkStart w:id="1053" w:name="_Toc161665334"/>
      <w:bookmarkStart w:id="1054" w:name="_Toc169718485"/>
      <w:bookmarkStart w:id="1055" w:name="_Toc176337046"/>
      <w:bookmarkStart w:id="1056" w:name="_Toc187246136"/>
      <w:bookmarkStart w:id="1057" w:name="_Toc200467633"/>
      <w:bookmarkStart w:id="1058" w:name="_Toc152656520"/>
      <w:r>
        <w:rPr>
          <w:rFonts w:hint="eastAsia"/>
          <w:lang w:eastAsia="zh-CN"/>
        </w:rPr>
        <w:t>6.1</w:t>
      </w:r>
      <w:r w:rsidRPr="000B6B37">
        <w:tab/>
      </w:r>
      <w:r>
        <w:rPr>
          <w:rFonts w:hint="eastAsia"/>
          <w:lang w:eastAsia="zh-CN"/>
        </w:rPr>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59" w:name="_Toc97737194"/>
      <w:bookmarkStart w:id="1060" w:name="_Toc106094093"/>
      <w:bookmarkStart w:id="1061" w:name="_Toc114252868"/>
      <w:bookmarkStart w:id="1062" w:name="_Toc123045996"/>
      <w:bookmarkStart w:id="1063" w:name="_Toc124157537"/>
      <w:bookmarkStart w:id="1064" w:name="_Toc124258930"/>
      <w:bookmarkStart w:id="1065" w:name="_Toc124259074"/>
      <w:bookmarkStart w:id="1066" w:name="_Toc130585831"/>
      <w:bookmarkStart w:id="1067" w:name="_Toc130586842"/>
      <w:bookmarkStart w:id="1068" w:name="_Toc137462008"/>
      <w:bookmarkStart w:id="1069" w:name="_Toc138883817"/>
      <w:bookmarkStart w:id="1070" w:name="_Toc138883961"/>
      <w:bookmarkStart w:id="1071" w:name="_Toc145426858"/>
      <w:bookmarkStart w:id="1072" w:name="_Toc155428018"/>
      <w:bookmarkStart w:id="1073" w:name="_Toc155781036"/>
      <w:bookmarkStart w:id="1074" w:name="_Toc161665335"/>
      <w:bookmarkStart w:id="1075" w:name="_Toc169718486"/>
      <w:bookmarkStart w:id="1076" w:name="_Toc176337047"/>
      <w:bookmarkStart w:id="1077" w:name="_Toc187246137"/>
      <w:bookmarkStart w:id="1078" w:name="_Toc200467634"/>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C550919" w14:textId="77777777" w:rsidR="00945698" w:rsidRPr="0031418B" w:rsidRDefault="00945698" w:rsidP="00945698">
      <w:pPr>
        <w:pStyle w:val="Heading3"/>
      </w:pPr>
      <w:bookmarkStart w:id="1079" w:name="_Toc97737195"/>
      <w:bookmarkStart w:id="1080" w:name="_Toc106094094"/>
      <w:bookmarkStart w:id="1081" w:name="_Toc114252869"/>
      <w:bookmarkStart w:id="1082" w:name="_Toc123045997"/>
      <w:bookmarkStart w:id="1083" w:name="_Toc124157538"/>
      <w:bookmarkStart w:id="1084" w:name="_Toc124258931"/>
      <w:bookmarkStart w:id="1085" w:name="_Toc124259075"/>
      <w:bookmarkStart w:id="1086" w:name="_Toc130585832"/>
      <w:bookmarkStart w:id="1087" w:name="_Toc130586843"/>
      <w:bookmarkStart w:id="1088" w:name="_Toc137462009"/>
      <w:bookmarkStart w:id="1089" w:name="_Toc138883818"/>
      <w:bookmarkStart w:id="1090" w:name="_Toc138883962"/>
      <w:bookmarkStart w:id="1091" w:name="_Toc145426859"/>
      <w:bookmarkStart w:id="1092" w:name="_Toc155428019"/>
      <w:bookmarkStart w:id="1093" w:name="_Toc155781037"/>
      <w:bookmarkStart w:id="1094" w:name="_Toc161665336"/>
      <w:bookmarkStart w:id="1095" w:name="_Toc169718487"/>
      <w:bookmarkStart w:id="1096" w:name="_Toc176337048"/>
      <w:bookmarkStart w:id="1097" w:name="_Toc187246138"/>
      <w:bookmarkStart w:id="1098" w:name="_Toc200467635"/>
      <w:r>
        <w:t>6.2.1</w:t>
      </w:r>
      <w:r w:rsidRPr="0031418B">
        <w:tab/>
      </w:r>
      <w:r>
        <w:t>General</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99" w:name="_Toc503964248"/>
      <w:bookmarkStart w:id="1100" w:name="_Toc97737196"/>
      <w:bookmarkStart w:id="1101" w:name="_Toc106094095"/>
      <w:bookmarkStart w:id="1102" w:name="_Toc114252870"/>
      <w:bookmarkStart w:id="1103" w:name="_Toc123045998"/>
      <w:bookmarkStart w:id="1104" w:name="_Toc124157539"/>
      <w:bookmarkStart w:id="1105" w:name="_Toc124258932"/>
      <w:bookmarkStart w:id="1106" w:name="_Toc124259076"/>
      <w:bookmarkStart w:id="1107" w:name="_Toc130585833"/>
      <w:bookmarkStart w:id="1108" w:name="_Toc130586844"/>
      <w:bookmarkStart w:id="1109" w:name="_Toc137462010"/>
      <w:bookmarkStart w:id="1110" w:name="_Toc138883819"/>
      <w:bookmarkStart w:id="1111" w:name="_Toc138883963"/>
      <w:bookmarkStart w:id="1112" w:name="_Toc145426860"/>
      <w:bookmarkStart w:id="1113" w:name="_Toc155428020"/>
      <w:bookmarkStart w:id="1114" w:name="_Toc155781038"/>
      <w:bookmarkStart w:id="1115" w:name="_Toc161665337"/>
      <w:bookmarkStart w:id="1116" w:name="_Toc169718488"/>
      <w:bookmarkStart w:id="1117" w:name="_Toc176337049"/>
      <w:bookmarkStart w:id="1118" w:name="_Toc187246139"/>
      <w:bookmarkStart w:id="1119" w:name="_Toc200467636"/>
      <w:r>
        <w:t>6.2.2</w:t>
      </w:r>
      <w:r w:rsidRPr="0031418B">
        <w:tab/>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r w:rsidR="006653D9">
        <w:t>Minimum requirement</w:t>
      </w:r>
      <w:r w:rsidR="006653D9">
        <w:rPr>
          <w:rFonts w:eastAsia="SimSun" w:hint="eastAsia"/>
          <w:lang w:val="en-US" w:eastAsia="zh-CN"/>
        </w:rPr>
        <w:t xml:space="preserve"> </w:t>
      </w:r>
      <w:r w:rsidR="006653D9">
        <w:t>for RF repeater</w:t>
      </w:r>
      <w:bookmarkEnd w:id="1113"/>
      <w:bookmarkEnd w:id="1114"/>
      <w:bookmarkEnd w:id="1115"/>
      <w:bookmarkEnd w:id="1116"/>
      <w:bookmarkEnd w:id="1117"/>
      <w:bookmarkEnd w:id="1118"/>
      <w:bookmarkEnd w:id="1119"/>
    </w:p>
    <w:p w14:paraId="7E41B898" w14:textId="77777777" w:rsidR="00BE7C53" w:rsidRDefault="00BE7C53" w:rsidP="00BE7C53">
      <w:pPr>
        <w:rPr>
          <w:rFonts w:cs="v4.1.0"/>
        </w:rPr>
      </w:pPr>
      <w:bookmarkStart w:id="112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121" w:name="_Toc155428021"/>
      <w:bookmarkStart w:id="1122" w:name="_Toc155781039"/>
      <w:bookmarkStart w:id="1123" w:name="_Toc161665338"/>
      <w:bookmarkStart w:id="1124" w:name="_Toc169718489"/>
      <w:bookmarkStart w:id="1125" w:name="_Toc176337050"/>
      <w:bookmarkStart w:id="1126" w:name="_Toc187246140"/>
      <w:bookmarkStart w:id="1127" w:name="_Toc200467637"/>
      <w:r>
        <w:t>6.2.3</w:t>
      </w:r>
      <w:r>
        <w:tab/>
        <w:t>Minimum requirement for NCR</w:t>
      </w:r>
      <w:bookmarkEnd w:id="1121"/>
      <w:bookmarkEnd w:id="1122"/>
      <w:bookmarkEnd w:id="1123"/>
      <w:bookmarkEnd w:id="1124"/>
      <w:bookmarkEnd w:id="1125"/>
      <w:bookmarkEnd w:id="1126"/>
      <w:bookmarkEnd w:id="1127"/>
    </w:p>
    <w:p w14:paraId="3124CE34" w14:textId="585B35AC" w:rsidR="006653D9" w:rsidRDefault="006653D9" w:rsidP="006653D9">
      <w:pPr>
        <w:pStyle w:val="Heading4"/>
      </w:pPr>
      <w:bookmarkStart w:id="1128" w:name="_Toc155428022"/>
      <w:bookmarkStart w:id="1129" w:name="_Toc155781040"/>
      <w:bookmarkStart w:id="1130" w:name="_Toc161665339"/>
      <w:bookmarkStart w:id="1131" w:name="_Toc169718490"/>
      <w:bookmarkStart w:id="1132" w:name="_Toc176337051"/>
      <w:bookmarkStart w:id="1133" w:name="_Toc187246141"/>
      <w:bookmarkStart w:id="1134" w:name="_Toc200467638"/>
      <w:r>
        <w:t>6.2.3.1</w:t>
      </w:r>
      <w:r>
        <w:tab/>
        <w:t>Minimum requirement for NCR-Fwd</w:t>
      </w:r>
      <w:bookmarkEnd w:id="1128"/>
      <w:bookmarkEnd w:id="1129"/>
      <w:bookmarkEnd w:id="1130"/>
      <w:bookmarkEnd w:id="1131"/>
      <w:bookmarkEnd w:id="1132"/>
      <w:bookmarkEnd w:id="1133"/>
      <w:bookmarkEnd w:id="1134"/>
    </w:p>
    <w:p w14:paraId="6C077FD3" w14:textId="43C75F29" w:rsidR="006653D9" w:rsidRDefault="006653D9" w:rsidP="006653D9">
      <w:pPr>
        <w:pStyle w:val="Heading5"/>
      </w:pPr>
      <w:bookmarkStart w:id="1135" w:name="_Toc155428023"/>
      <w:bookmarkStart w:id="1136" w:name="_Toc155781041"/>
      <w:bookmarkStart w:id="1137" w:name="_Toc161665340"/>
      <w:bookmarkStart w:id="1138" w:name="_Toc169718491"/>
      <w:bookmarkStart w:id="1139" w:name="_Toc176337052"/>
      <w:bookmarkStart w:id="1140" w:name="_Toc187246142"/>
      <w:bookmarkStart w:id="1141" w:name="_Toc200467639"/>
      <w:r>
        <w:t>6.2.3.1.1</w:t>
      </w:r>
      <w:r>
        <w:tab/>
        <w:t>Minimum requirement for NCR-Fwd type 1-C</w:t>
      </w:r>
      <w:bookmarkEnd w:id="1135"/>
      <w:bookmarkEnd w:id="1136"/>
      <w:bookmarkEnd w:id="1137"/>
      <w:bookmarkEnd w:id="1138"/>
      <w:bookmarkEnd w:id="1139"/>
      <w:bookmarkEnd w:id="1140"/>
      <w:bookmarkEnd w:id="1141"/>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142" w:name="_Toc155428024"/>
      <w:bookmarkStart w:id="1143" w:name="_Toc155781042"/>
      <w:bookmarkStart w:id="1144" w:name="_Toc161665341"/>
      <w:bookmarkStart w:id="1145" w:name="_Toc169718492"/>
      <w:bookmarkStart w:id="1146" w:name="_Toc176337053"/>
      <w:bookmarkStart w:id="1147" w:name="_Toc187246143"/>
      <w:bookmarkStart w:id="1148" w:name="_Toc200467640"/>
      <w:r>
        <w:t>6.2.3.1.2</w:t>
      </w:r>
      <w:r>
        <w:tab/>
        <w:t>Minimum requirement for NCR-Fwd type 1-H</w:t>
      </w:r>
      <w:bookmarkEnd w:id="1142"/>
      <w:bookmarkEnd w:id="1143"/>
      <w:bookmarkEnd w:id="1144"/>
      <w:bookmarkEnd w:id="1145"/>
      <w:bookmarkEnd w:id="1146"/>
      <w:bookmarkEnd w:id="1147"/>
      <w:bookmarkEnd w:id="1148"/>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149" w:name="_Toc155428025"/>
      <w:bookmarkStart w:id="1150" w:name="_Toc155781043"/>
      <w:bookmarkStart w:id="1151" w:name="_Toc161665342"/>
      <w:bookmarkStart w:id="1152" w:name="_Toc169718493"/>
      <w:bookmarkStart w:id="1153" w:name="_Toc176337054"/>
      <w:bookmarkStart w:id="1154" w:name="_Toc187246144"/>
      <w:bookmarkStart w:id="1155" w:name="_Toc200467641"/>
      <w:r>
        <w:t>6.2.3.2</w:t>
      </w:r>
      <w:r>
        <w:tab/>
        <w:t>Minimum requirement for NCR-MT</w:t>
      </w:r>
      <w:bookmarkEnd w:id="1149"/>
      <w:bookmarkEnd w:id="1150"/>
      <w:bookmarkEnd w:id="1151"/>
      <w:bookmarkEnd w:id="1152"/>
      <w:bookmarkEnd w:id="1153"/>
      <w:bookmarkEnd w:id="1154"/>
      <w:bookmarkEnd w:id="1155"/>
    </w:p>
    <w:p w14:paraId="7270AC1D" w14:textId="77777777" w:rsidR="006653D9" w:rsidRDefault="006653D9" w:rsidP="006653D9">
      <w:pPr>
        <w:pStyle w:val="Heading5"/>
        <w:rPr>
          <w:lang w:val="en-US" w:eastAsia="zh-CN"/>
        </w:rPr>
      </w:pPr>
      <w:bookmarkStart w:id="1156" w:name="_Toc17016"/>
      <w:bookmarkStart w:id="1157" w:name="_Toc155428026"/>
      <w:bookmarkStart w:id="1158" w:name="_Toc155781044"/>
      <w:bookmarkStart w:id="1159" w:name="_Toc161665343"/>
      <w:bookmarkStart w:id="1160" w:name="_Toc169718494"/>
      <w:bookmarkStart w:id="1161" w:name="_Toc176337055"/>
      <w:bookmarkStart w:id="1162" w:name="_Toc187246145"/>
      <w:bookmarkStart w:id="1163" w:name="_Toc200467642"/>
      <w:bookmarkStart w:id="1164" w:name="_Toc37255218"/>
      <w:bookmarkStart w:id="1165" w:name="_Toc21342891"/>
      <w:bookmarkStart w:id="1166" w:name="_Toc29799351"/>
      <w:bookmarkStart w:id="1167" w:name="_Toc37254575"/>
      <w:bookmarkStart w:id="1168" w:name="_Toc29769852"/>
      <w:r>
        <w:rPr>
          <w:rFonts w:hint="eastAsia"/>
          <w:lang w:val="en-US" w:eastAsia="zh-CN"/>
        </w:rPr>
        <w:t>6.2.3.2.1</w:t>
      </w:r>
      <w:r>
        <w:tab/>
      </w:r>
      <w:r>
        <w:rPr>
          <w:rFonts w:hint="eastAsia"/>
          <w:lang w:val="en-US" w:eastAsia="zh-CN"/>
        </w:rPr>
        <w:t>General</w:t>
      </w:r>
      <w:bookmarkEnd w:id="1156"/>
      <w:bookmarkEnd w:id="1157"/>
      <w:bookmarkEnd w:id="1158"/>
      <w:bookmarkEnd w:id="1159"/>
      <w:bookmarkEnd w:id="1160"/>
      <w:bookmarkEnd w:id="1161"/>
      <w:bookmarkEnd w:id="1162"/>
      <w:bookmarkEnd w:id="1163"/>
    </w:p>
    <w:bookmarkEnd w:id="1164"/>
    <w:bookmarkEnd w:id="1165"/>
    <w:bookmarkEnd w:id="1166"/>
    <w:bookmarkEnd w:id="1167"/>
    <w:bookmarkEnd w:id="1168"/>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69" w:name="_Toc155428027"/>
      <w:bookmarkStart w:id="1170" w:name="_Toc155781045"/>
      <w:bookmarkStart w:id="1171" w:name="_Toc161665344"/>
      <w:bookmarkStart w:id="1172" w:name="_Toc169718495"/>
      <w:bookmarkStart w:id="1173" w:name="_Toc176337056"/>
      <w:bookmarkStart w:id="1174" w:name="_Toc187246146"/>
      <w:bookmarkStart w:id="1175" w:name="_Toc200467643"/>
      <w:r>
        <w:rPr>
          <w:rFonts w:hint="eastAsia"/>
          <w:lang w:val="en-US" w:eastAsia="zh-CN"/>
        </w:rPr>
        <w:t>6.2.3.2.2</w:t>
      </w:r>
      <w:r>
        <w:rPr>
          <w:rFonts w:hint="eastAsia"/>
          <w:lang w:val="en-US" w:eastAsia="zh-CN"/>
        </w:rPr>
        <w:tab/>
        <w:t>Minimum requirement for NCR-MT type 1-C and NCR-MT type 1-H</w:t>
      </w:r>
      <w:bookmarkEnd w:id="1169"/>
      <w:bookmarkEnd w:id="1170"/>
      <w:bookmarkEnd w:id="1171"/>
      <w:bookmarkEnd w:id="1172"/>
      <w:bookmarkEnd w:id="1173"/>
      <w:bookmarkEnd w:id="1174"/>
      <w:bookmarkEnd w:id="1175"/>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76" w:name="_Toc106094096"/>
      <w:bookmarkStart w:id="1177" w:name="_Toc114252871"/>
      <w:bookmarkStart w:id="1178" w:name="_Toc123045999"/>
      <w:bookmarkStart w:id="1179" w:name="_Toc124157540"/>
      <w:bookmarkStart w:id="1180" w:name="_Toc124258933"/>
      <w:bookmarkStart w:id="1181" w:name="_Toc124259077"/>
      <w:bookmarkStart w:id="1182" w:name="_Toc130585834"/>
      <w:bookmarkStart w:id="1183" w:name="_Toc130586845"/>
      <w:bookmarkStart w:id="1184" w:name="_Toc137462011"/>
      <w:bookmarkStart w:id="1185" w:name="_Toc138883820"/>
      <w:bookmarkStart w:id="1186" w:name="_Toc138883964"/>
      <w:bookmarkStart w:id="1187" w:name="_Toc145426861"/>
      <w:bookmarkStart w:id="1188" w:name="_Toc155428032"/>
      <w:bookmarkStart w:id="1189" w:name="_Toc155781050"/>
      <w:bookmarkStart w:id="1190" w:name="_Toc161665349"/>
      <w:bookmarkStart w:id="1191" w:name="_Toc169718500"/>
      <w:bookmarkStart w:id="1192" w:name="_Toc176337057"/>
      <w:bookmarkStart w:id="1193" w:name="_Toc187246147"/>
      <w:bookmarkStart w:id="1194" w:name="_Toc200467644"/>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120"/>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C550943" w14:textId="551C08AE" w:rsidR="006834C1" w:rsidRDefault="006834C1" w:rsidP="006834C1">
      <w:pPr>
        <w:pStyle w:val="Heading3"/>
      </w:pPr>
      <w:bookmarkStart w:id="1195" w:name="_Toc97737198"/>
      <w:bookmarkStart w:id="1196" w:name="_Toc106094097"/>
      <w:bookmarkStart w:id="1197" w:name="_Toc114252872"/>
      <w:bookmarkStart w:id="1198" w:name="_Toc123046000"/>
      <w:bookmarkStart w:id="1199" w:name="_Toc124157541"/>
      <w:bookmarkStart w:id="1200" w:name="_Toc124258934"/>
      <w:bookmarkStart w:id="1201" w:name="_Toc124259078"/>
      <w:bookmarkStart w:id="1202" w:name="_Toc130585835"/>
      <w:bookmarkStart w:id="1203" w:name="_Toc130586846"/>
      <w:bookmarkStart w:id="1204" w:name="_Toc137462012"/>
      <w:bookmarkStart w:id="1205" w:name="_Toc138883821"/>
      <w:bookmarkStart w:id="1206" w:name="_Toc138883965"/>
      <w:bookmarkStart w:id="1207" w:name="_Toc145426862"/>
      <w:bookmarkStart w:id="1208" w:name="_Toc155428033"/>
      <w:bookmarkStart w:id="1209" w:name="_Toc155781051"/>
      <w:bookmarkStart w:id="1210" w:name="_Toc161665350"/>
      <w:bookmarkStart w:id="1211" w:name="_Toc169718501"/>
      <w:bookmarkStart w:id="1212" w:name="_Toc176337058"/>
      <w:bookmarkStart w:id="1213" w:name="_Toc187246148"/>
      <w:bookmarkStart w:id="1214" w:name="_Toc200467645"/>
      <w:r>
        <w:rPr>
          <w:lang w:val="en-US"/>
        </w:rPr>
        <w:t>6.3.1</w:t>
      </w:r>
      <w:r w:rsidR="00D923AB">
        <w:rPr>
          <w:rFonts w:hint="eastAsia"/>
          <w:lang w:val="en-US" w:eastAsia="zh-CN"/>
        </w:rPr>
        <w:tab/>
      </w:r>
      <w:r>
        <w:rPr>
          <w:lang w:val="en-US"/>
        </w:rPr>
        <w:t>General</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215" w:name="_Toc503964250"/>
    </w:p>
    <w:p w14:paraId="6C550945" w14:textId="1DA5CAB6" w:rsidR="006834C1" w:rsidRPr="006834C1" w:rsidRDefault="00C94E1C" w:rsidP="006834C1">
      <w:pPr>
        <w:pStyle w:val="Heading3"/>
        <w:rPr>
          <w:lang w:val="en-US"/>
        </w:rPr>
      </w:pPr>
      <w:bookmarkStart w:id="1216" w:name="_Toc124157542"/>
      <w:bookmarkStart w:id="1217" w:name="_Toc124259079"/>
      <w:bookmarkStart w:id="1218" w:name="_Toc106094098"/>
      <w:bookmarkStart w:id="1219" w:name="_Toc138883966"/>
      <w:bookmarkStart w:id="1220" w:name="_Toc145426863"/>
      <w:bookmarkStart w:id="1221" w:name="_Toc97737199"/>
      <w:bookmarkStart w:id="1222" w:name="_Toc130586847"/>
      <w:bookmarkStart w:id="1223" w:name="_Toc114252873"/>
      <w:bookmarkStart w:id="1224" w:name="_Toc124258935"/>
      <w:bookmarkStart w:id="1225" w:name="_Toc130585836"/>
      <w:bookmarkStart w:id="1226" w:name="_Toc137462013"/>
      <w:bookmarkStart w:id="1227" w:name="_Toc138883822"/>
      <w:bookmarkStart w:id="1228" w:name="_Toc123046001"/>
      <w:bookmarkStart w:id="1229" w:name="_Toc155428034"/>
      <w:bookmarkStart w:id="1230" w:name="_Toc155781052"/>
      <w:bookmarkStart w:id="1231" w:name="_Toc161665351"/>
      <w:bookmarkStart w:id="1232" w:name="_Toc169718502"/>
      <w:bookmarkStart w:id="1233" w:name="_Toc176337059"/>
      <w:bookmarkStart w:id="1234" w:name="_Toc187246149"/>
      <w:bookmarkStart w:id="1235" w:name="_Toc200467646"/>
      <w:bookmarkEnd w:id="1215"/>
      <w:r>
        <w:rPr>
          <w:lang w:val="en-US"/>
        </w:rPr>
        <w:t>6.3.2</w:t>
      </w:r>
      <w:r>
        <w:rPr>
          <w:lang w:val="en-US"/>
        </w:rPr>
        <w:tab/>
        <w:t>Minimum requirement</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r>
        <w:rPr>
          <w:lang w:val="en-US"/>
        </w:rPr>
        <w:t xml:space="preserve"> for RF repeater</w:t>
      </w:r>
      <w:bookmarkEnd w:id="1229"/>
      <w:bookmarkEnd w:id="1230"/>
      <w:bookmarkEnd w:id="1231"/>
      <w:bookmarkEnd w:id="1232"/>
      <w:bookmarkEnd w:id="1233"/>
      <w:bookmarkEnd w:id="1234"/>
      <w:bookmarkEnd w:id="123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236" w:name="_Toc155428035"/>
      <w:bookmarkStart w:id="1237" w:name="_Toc155781053"/>
      <w:bookmarkStart w:id="1238" w:name="_Toc161665352"/>
      <w:bookmarkStart w:id="1239" w:name="_Toc169718503"/>
      <w:bookmarkStart w:id="1240" w:name="_Toc176337060"/>
      <w:bookmarkStart w:id="1241" w:name="_Toc187246150"/>
      <w:bookmarkStart w:id="1242" w:name="_Toc200467647"/>
      <w:bookmarkStart w:id="1243" w:name="_Hlk155415160"/>
      <w:r>
        <w:t>6.3.3</w:t>
      </w:r>
      <w:r>
        <w:tab/>
        <w:t>Minimum requirement for NCR</w:t>
      </w:r>
      <w:bookmarkEnd w:id="1236"/>
      <w:bookmarkEnd w:id="1237"/>
      <w:bookmarkEnd w:id="1238"/>
      <w:bookmarkEnd w:id="1239"/>
      <w:bookmarkEnd w:id="1240"/>
      <w:bookmarkEnd w:id="1241"/>
      <w:bookmarkEnd w:id="1242"/>
    </w:p>
    <w:p w14:paraId="08F58716" w14:textId="77777777" w:rsidR="006241BE" w:rsidRDefault="006241BE" w:rsidP="006241BE">
      <w:pPr>
        <w:pStyle w:val="Heading4"/>
      </w:pPr>
      <w:bookmarkStart w:id="1244" w:name="_Toc155428036"/>
      <w:bookmarkStart w:id="1245" w:name="_Toc155781054"/>
      <w:bookmarkStart w:id="1246" w:name="_Toc161665353"/>
      <w:bookmarkStart w:id="1247" w:name="_Toc169718504"/>
      <w:bookmarkStart w:id="1248" w:name="_Toc176337061"/>
      <w:bookmarkStart w:id="1249" w:name="_Toc187246151"/>
      <w:bookmarkStart w:id="1250" w:name="_Toc200467648"/>
      <w:r>
        <w:t>6.3.3.1</w:t>
      </w:r>
      <w:r>
        <w:tab/>
        <w:t>Minimum requirement for NCR-Fwd</w:t>
      </w:r>
      <w:bookmarkEnd w:id="1244"/>
      <w:bookmarkEnd w:id="1245"/>
      <w:bookmarkEnd w:id="1246"/>
      <w:bookmarkEnd w:id="1247"/>
      <w:bookmarkEnd w:id="1248"/>
      <w:bookmarkEnd w:id="1249"/>
      <w:bookmarkEnd w:id="1250"/>
    </w:p>
    <w:p w14:paraId="4E4C16FB" w14:textId="77777777" w:rsidR="006241BE" w:rsidRDefault="006241BE" w:rsidP="006241BE">
      <w:pPr>
        <w:pStyle w:val="Heading5"/>
        <w:ind w:left="1134" w:hanging="1134"/>
      </w:pPr>
      <w:bookmarkStart w:id="1251" w:name="_Toc155428037"/>
      <w:bookmarkStart w:id="1252" w:name="_Toc155781055"/>
      <w:bookmarkStart w:id="1253" w:name="_Toc161665354"/>
      <w:bookmarkStart w:id="1254" w:name="_Toc169718505"/>
      <w:bookmarkStart w:id="1255" w:name="_Toc176337062"/>
      <w:bookmarkStart w:id="1256" w:name="_Toc187246152"/>
      <w:bookmarkStart w:id="1257" w:name="_Toc200467649"/>
      <w:r>
        <w:t>6.3.3.1.1</w:t>
      </w:r>
      <w:r>
        <w:tab/>
        <w:t>Minimum requirement for NCR-Fwd type 1-C</w:t>
      </w:r>
      <w:bookmarkEnd w:id="1251"/>
      <w:bookmarkEnd w:id="1252"/>
      <w:bookmarkEnd w:id="1253"/>
      <w:bookmarkEnd w:id="1254"/>
      <w:bookmarkEnd w:id="1255"/>
      <w:bookmarkEnd w:id="1256"/>
      <w:bookmarkEnd w:id="1257"/>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258" w:name="_Toc155428038"/>
      <w:bookmarkStart w:id="1259" w:name="_Toc155781056"/>
      <w:bookmarkStart w:id="1260" w:name="_Toc161665355"/>
      <w:bookmarkStart w:id="1261" w:name="_Toc169718506"/>
      <w:bookmarkStart w:id="1262" w:name="_Toc176337063"/>
      <w:bookmarkStart w:id="1263" w:name="_Toc187246153"/>
      <w:bookmarkStart w:id="1264" w:name="_Toc200467650"/>
      <w:r>
        <w:t>6.3.3.1.2</w:t>
      </w:r>
      <w:r>
        <w:tab/>
        <w:t>Minimum requirement for NCR-Fwd type 1-H</w:t>
      </w:r>
      <w:bookmarkEnd w:id="1258"/>
      <w:bookmarkEnd w:id="1259"/>
      <w:bookmarkEnd w:id="1260"/>
      <w:bookmarkEnd w:id="1261"/>
      <w:bookmarkEnd w:id="1262"/>
      <w:bookmarkEnd w:id="1263"/>
      <w:bookmarkEnd w:id="1264"/>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243"/>
    </w:p>
    <w:p w14:paraId="6C550947" w14:textId="77777777" w:rsidR="00325BE3" w:rsidRDefault="00325BE3" w:rsidP="00325BE3">
      <w:pPr>
        <w:pStyle w:val="Heading2"/>
        <w:rPr>
          <w:lang w:eastAsia="zh-CN"/>
        </w:rPr>
      </w:pPr>
      <w:bookmarkStart w:id="1265" w:name="_Toc97737200"/>
      <w:bookmarkStart w:id="1266" w:name="_Toc106094099"/>
      <w:bookmarkStart w:id="1267" w:name="_Toc114252874"/>
      <w:bookmarkStart w:id="1268" w:name="_Toc123046002"/>
      <w:bookmarkStart w:id="1269" w:name="_Toc124157543"/>
      <w:bookmarkStart w:id="1270" w:name="_Toc124258936"/>
      <w:bookmarkStart w:id="1271" w:name="_Toc124259080"/>
      <w:bookmarkStart w:id="1272" w:name="_Toc130585837"/>
      <w:bookmarkStart w:id="1273" w:name="_Toc130586848"/>
      <w:bookmarkStart w:id="1274" w:name="_Toc137462014"/>
      <w:bookmarkStart w:id="1275" w:name="_Toc138883823"/>
      <w:bookmarkStart w:id="1276" w:name="_Toc138883967"/>
      <w:bookmarkStart w:id="1277" w:name="_Toc145426864"/>
      <w:bookmarkStart w:id="1278" w:name="_Toc155428039"/>
      <w:bookmarkStart w:id="1279" w:name="_Toc155781057"/>
      <w:bookmarkStart w:id="1280" w:name="_Toc161665356"/>
      <w:bookmarkStart w:id="1281" w:name="_Toc169718507"/>
      <w:bookmarkStart w:id="1282" w:name="_Toc176337064"/>
      <w:bookmarkStart w:id="1283" w:name="_Toc187246154"/>
      <w:bookmarkStart w:id="1284" w:name="_Toc200467651"/>
      <w:r>
        <w:rPr>
          <w:rFonts w:hint="eastAsia"/>
          <w:lang w:eastAsia="zh-CN"/>
        </w:rPr>
        <w:t>6.4</w:t>
      </w:r>
      <w:r w:rsidRPr="000B6B37">
        <w:tab/>
      </w:r>
      <w:r>
        <w:rPr>
          <w:rFonts w:hint="eastAsia"/>
          <w:lang w:eastAsia="zh-CN"/>
        </w:rPr>
        <w:t>Out of band gain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6C550948" w14:textId="7A3BC5A4" w:rsidR="00C65CBC" w:rsidRDefault="00C65CBC" w:rsidP="00C65CBC">
      <w:pPr>
        <w:pStyle w:val="Heading3"/>
        <w:rPr>
          <w:lang w:eastAsia="zh-CN"/>
        </w:rPr>
      </w:pPr>
      <w:bookmarkStart w:id="1285" w:name="_Toc97737201"/>
      <w:bookmarkStart w:id="1286" w:name="_Toc106094100"/>
      <w:bookmarkStart w:id="1287" w:name="_Toc114252875"/>
      <w:bookmarkStart w:id="1288" w:name="_Toc123046003"/>
      <w:bookmarkStart w:id="1289" w:name="_Toc124157544"/>
      <w:bookmarkStart w:id="1290" w:name="_Toc124258937"/>
      <w:bookmarkStart w:id="1291" w:name="_Toc124259081"/>
      <w:bookmarkStart w:id="1292" w:name="_Toc130585838"/>
      <w:bookmarkStart w:id="1293" w:name="_Toc130586849"/>
      <w:bookmarkStart w:id="1294" w:name="_Toc137462015"/>
      <w:bookmarkStart w:id="1295" w:name="_Toc138883824"/>
      <w:bookmarkStart w:id="1296" w:name="_Toc138883968"/>
      <w:bookmarkStart w:id="1297" w:name="_Toc145426865"/>
      <w:bookmarkStart w:id="1298" w:name="_Toc155428040"/>
      <w:bookmarkStart w:id="1299" w:name="_Toc155781058"/>
      <w:bookmarkStart w:id="1300" w:name="_Toc161665357"/>
      <w:bookmarkStart w:id="1301" w:name="_Toc169718508"/>
      <w:bookmarkStart w:id="1302" w:name="_Toc176337065"/>
      <w:bookmarkStart w:id="1303" w:name="_Toc187246155"/>
      <w:bookmarkStart w:id="1304" w:name="_Toc200467652"/>
      <w:bookmarkStart w:id="1305" w:name="_Toc13080226"/>
      <w:bookmarkStart w:id="1306" w:name="_Toc18916170"/>
      <w:r>
        <w:rPr>
          <w:lang w:eastAsia="zh-CN"/>
        </w:rPr>
        <w:t>6.4.1</w:t>
      </w:r>
      <w:r w:rsidR="00D923AB">
        <w:rPr>
          <w:rFonts w:hint="eastAsia"/>
          <w:lang w:eastAsia="zh-CN"/>
        </w:rPr>
        <w:tab/>
      </w:r>
      <w:r>
        <w:rPr>
          <w:lang w:eastAsia="zh-CN"/>
        </w:rPr>
        <w:t>General</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307" w:name="_Toc124259082"/>
      <w:bookmarkStart w:id="1308" w:name="_Toc106094101"/>
      <w:bookmarkStart w:id="1309" w:name="_Toc137462016"/>
      <w:bookmarkStart w:id="1310" w:name="_Toc124157545"/>
      <w:bookmarkStart w:id="1311" w:name="_Toc114252876"/>
      <w:bookmarkStart w:id="1312" w:name="_Toc145426866"/>
      <w:bookmarkStart w:id="1313" w:name="_Toc503964252"/>
      <w:bookmarkStart w:id="1314" w:name="_Toc97737202"/>
      <w:bookmarkStart w:id="1315" w:name="_Toc138883969"/>
      <w:bookmarkStart w:id="1316" w:name="_Toc130585839"/>
      <w:bookmarkStart w:id="1317" w:name="_Toc123046004"/>
      <w:bookmarkStart w:id="1318" w:name="_Toc138883825"/>
      <w:bookmarkStart w:id="1319" w:name="_Toc130586850"/>
      <w:bookmarkStart w:id="1320" w:name="_Toc124258938"/>
      <w:bookmarkStart w:id="1321" w:name="_Toc155428041"/>
      <w:bookmarkStart w:id="1322" w:name="_Toc155781059"/>
      <w:bookmarkStart w:id="1323" w:name="_Toc161665358"/>
      <w:bookmarkStart w:id="1324" w:name="_Toc169718509"/>
      <w:bookmarkStart w:id="1325" w:name="_Toc176337066"/>
      <w:bookmarkStart w:id="1326" w:name="_Toc187246156"/>
      <w:bookmarkStart w:id="1327" w:name="_Toc200467653"/>
      <w:r>
        <w:t>6.4.2</w:t>
      </w:r>
      <w:r>
        <w:rPr>
          <w:rFonts w:hint="eastAsia"/>
          <w:lang w:eastAsia="zh-CN"/>
        </w:rPr>
        <w:tab/>
      </w:r>
      <w:r>
        <w:t>Minimum requirement</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r>
        <w:t xml:space="preserve"> for RF repeater</w:t>
      </w:r>
      <w:bookmarkEnd w:id="1321"/>
      <w:bookmarkEnd w:id="1322"/>
      <w:bookmarkEnd w:id="1323"/>
      <w:bookmarkEnd w:id="1324"/>
      <w:bookmarkEnd w:id="1325"/>
      <w:bookmarkEnd w:id="1326"/>
      <w:bookmarkEnd w:id="1327"/>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328" w:name="_Toc97737203"/>
      <w:bookmarkStart w:id="1329" w:name="_Toc106094102"/>
      <w:bookmarkStart w:id="1330" w:name="_Toc114252877"/>
      <w:bookmarkStart w:id="1331" w:name="_Toc123046005"/>
      <w:bookmarkStart w:id="1332" w:name="_Toc124157546"/>
      <w:bookmarkStart w:id="1333" w:name="_Toc124258939"/>
      <w:bookmarkStart w:id="1334" w:name="_Toc124259083"/>
      <w:bookmarkStart w:id="1335" w:name="_Toc130585840"/>
      <w:bookmarkStart w:id="1336" w:name="_Toc130586851"/>
      <w:bookmarkStart w:id="1337" w:name="_Toc137462017"/>
      <w:bookmarkStart w:id="1338" w:name="_Toc138883826"/>
      <w:bookmarkStart w:id="1339" w:name="_Toc138883970"/>
      <w:bookmarkStart w:id="1340" w:name="_Toc145426867"/>
    </w:p>
    <w:p w14:paraId="74FAB846" w14:textId="77777777" w:rsidR="006F25E4" w:rsidRDefault="006F25E4" w:rsidP="006F25E4">
      <w:pPr>
        <w:pStyle w:val="Heading3"/>
      </w:pPr>
      <w:bookmarkStart w:id="1341" w:name="_Toc155428042"/>
      <w:bookmarkStart w:id="1342" w:name="_Toc155781060"/>
      <w:bookmarkStart w:id="1343" w:name="_Toc161665359"/>
      <w:bookmarkStart w:id="1344" w:name="_Toc169718510"/>
      <w:bookmarkStart w:id="1345" w:name="_Toc176337067"/>
      <w:bookmarkStart w:id="1346" w:name="_Toc187246157"/>
      <w:bookmarkStart w:id="1347" w:name="_Toc200467654"/>
      <w:r>
        <w:t>6.4.3</w:t>
      </w:r>
      <w:r>
        <w:rPr>
          <w:rFonts w:hint="eastAsia"/>
          <w:lang w:eastAsia="zh-CN"/>
        </w:rPr>
        <w:tab/>
      </w:r>
      <w:r>
        <w:t>Minimum requirement for NCR</w:t>
      </w:r>
      <w:bookmarkEnd w:id="1341"/>
      <w:bookmarkEnd w:id="1342"/>
      <w:bookmarkEnd w:id="1343"/>
      <w:bookmarkEnd w:id="1344"/>
      <w:bookmarkEnd w:id="1345"/>
      <w:bookmarkEnd w:id="1346"/>
      <w:bookmarkEnd w:id="1347"/>
    </w:p>
    <w:p w14:paraId="517C5CD3" w14:textId="40BBB564" w:rsidR="006F25E4" w:rsidRDefault="006F25E4" w:rsidP="006F25E4">
      <w:pPr>
        <w:pStyle w:val="Heading4"/>
      </w:pPr>
      <w:bookmarkStart w:id="1348" w:name="_Toc155428043"/>
      <w:bookmarkStart w:id="1349" w:name="_Toc155781061"/>
      <w:bookmarkStart w:id="1350" w:name="_Toc161665360"/>
      <w:bookmarkStart w:id="1351" w:name="_Toc169718511"/>
      <w:bookmarkStart w:id="1352" w:name="_Toc176337068"/>
      <w:bookmarkStart w:id="1353" w:name="_Toc187246158"/>
      <w:bookmarkStart w:id="1354" w:name="_Toc200467655"/>
      <w:r>
        <w:t>6.4.3.1</w:t>
      </w:r>
      <w:r>
        <w:tab/>
        <w:t>Minimum requirement for NCR-Fwd</w:t>
      </w:r>
      <w:bookmarkEnd w:id="1348"/>
      <w:bookmarkEnd w:id="1349"/>
      <w:bookmarkEnd w:id="1350"/>
      <w:bookmarkEnd w:id="1351"/>
      <w:bookmarkEnd w:id="1352"/>
      <w:bookmarkEnd w:id="1353"/>
      <w:bookmarkEnd w:id="1354"/>
    </w:p>
    <w:p w14:paraId="2B01ED2F" w14:textId="61009D8F" w:rsidR="006F25E4" w:rsidRDefault="006F25E4" w:rsidP="006F25E4">
      <w:pPr>
        <w:pStyle w:val="Heading5"/>
      </w:pPr>
      <w:bookmarkStart w:id="1355" w:name="_Toc155428044"/>
      <w:bookmarkStart w:id="1356" w:name="_Toc155781062"/>
      <w:bookmarkStart w:id="1357" w:name="_Toc161665361"/>
      <w:bookmarkStart w:id="1358" w:name="_Toc169718512"/>
      <w:bookmarkStart w:id="1359" w:name="_Toc176337069"/>
      <w:bookmarkStart w:id="1360" w:name="_Toc187246159"/>
      <w:bookmarkStart w:id="1361" w:name="_Toc200467656"/>
      <w:r>
        <w:t>6.4.3.1.1</w:t>
      </w:r>
      <w:r>
        <w:tab/>
        <w:t>Minimum requirement for NCR-Fwd type 1-C</w:t>
      </w:r>
      <w:bookmarkEnd w:id="1355"/>
      <w:bookmarkEnd w:id="1356"/>
      <w:bookmarkEnd w:id="1357"/>
      <w:bookmarkEnd w:id="1358"/>
      <w:bookmarkEnd w:id="1359"/>
      <w:bookmarkEnd w:id="1360"/>
      <w:bookmarkEnd w:id="136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362" w:name="_Toc155428045"/>
      <w:bookmarkStart w:id="1363" w:name="_Toc155781063"/>
      <w:bookmarkStart w:id="1364" w:name="_Toc161665362"/>
      <w:bookmarkStart w:id="1365" w:name="_Toc169718513"/>
      <w:bookmarkStart w:id="1366" w:name="_Toc176337070"/>
      <w:bookmarkStart w:id="1367" w:name="_Toc187246160"/>
      <w:bookmarkStart w:id="1368" w:name="_Toc200467657"/>
      <w:r>
        <w:t>6.4.3.1.2</w:t>
      </w:r>
      <w:r>
        <w:tab/>
        <w:t>Minimum requirement for NCR-Fwd type 1-H</w:t>
      </w:r>
      <w:bookmarkEnd w:id="1362"/>
      <w:bookmarkEnd w:id="1363"/>
      <w:bookmarkEnd w:id="1364"/>
      <w:bookmarkEnd w:id="1365"/>
      <w:bookmarkEnd w:id="1366"/>
      <w:bookmarkEnd w:id="1367"/>
      <w:bookmarkEnd w:id="1368"/>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369" w:name="_Toc155428046"/>
      <w:bookmarkStart w:id="1370" w:name="_Toc155781064"/>
      <w:bookmarkStart w:id="1371" w:name="_Toc161665363"/>
      <w:bookmarkStart w:id="1372" w:name="_Toc169718514"/>
      <w:bookmarkStart w:id="1373" w:name="_Toc176337071"/>
      <w:bookmarkStart w:id="1374" w:name="_Toc187246161"/>
      <w:bookmarkStart w:id="1375" w:name="_Toc200467658"/>
      <w:r w:rsidRPr="007E346D">
        <w:t>6.</w:t>
      </w:r>
      <w:r>
        <w:rPr>
          <w:rFonts w:hint="eastAsia"/>
          <w:lang w:eastAsia="zh-CN"/>
        </w:rPr>
        <w:t>5</w:t>
      </w:r>
      <w:r w:rsidRPr="007E346D">
        <w:tab/>
      </w:r>
      <w:bookmarkEnd w:id="1305"/>
      <w:bookmarkEnd w:id="1306"/>
      <w:r>
        <w:rPr>
          <w:rFonts w:hint="eastAsia"/>
          <w:lang w:eastAsia="zh-CN"/>
        </w:rPr>
        <w:t>Unwanted emissions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69"/>
      <w:bookmarkEnd w:id="1370"/>
      <w:bookmarkEnd w:id="1371"/>
      <w:bookmarkEnd w:id="1372"/>
      <w:bookmarkEnd w:id="1373"/>
      <w:bookmarkEnd w:id="1374"/>
      <w:bookmarkEnd w:id="1375"/>
    </w:p>
    <w:p w14:paraId="6C55096E" w14:textId="77777777" w:rsidR="00430642" w:rsidRPr="0045464A" w:rsidRDefault="00430642" w:rsidP="009A1180">
      <w:pPr>
        <w:pStyle w:val="Heading3"/>
      </w:pPr>
      <w:bookmarkStart w:id="1376" w:name="_Toc45893463"/>
      <w:bookmarkStart w:id="1377" w:name="_Toc44712150"/>
      <w:bookmarkStart w:id="1378" w:name="_Toc37267548"/>
      <w:bookmarkStart w:id="1379" w:name="_Toc37260160"/>
      <w:bookmarkStart w:id="1380" w:name="_Toc36817244"/>
      <w:bookmarkStart w:id="1381" w:name="_Toc29811692"/>
      <w:bookmarkStart w:id="1382" w:name="_Toc21127483"/>
      <w:bookmarkStart w:id="1383" w:name="_Toc53185354"/>
      <w:bookmarkStart w:id="1384" w:name="_Toc53185730"/>
      <w:bookmarkStart w:id="1385" w:name="_Toc57820206"/>
      <w:bookmarkStart w:id="1386" w:name="_Toc57821133"/>
      <w:bookmarkStart w:id="1387" w:name="_Toc61183409"/>
      <w:bookmarkStart w:id="1388" w:name="_Toc61183803"/>
      <w:bookmarkStart w:id="1389" w:name="_Toc61184195"/>
      <w:bookmarkStart w:id="1390" w:name="_Toc61184587"/>
      <w:bookmarkStart w:id="1391" w:name="_Toc61184977"/>
      <w:bookmarkStart w:id="1392" w:name="_Toc66386320"/>
      <w:bookmarkStart w:id="1393" w:name="_Toc74583161"/>
      <w:bookmarkStart w:id="1394" w:name="_Toc76541974"/>
      <w:bookmarkStart w:id="1395" w:name="_Toc82449956"/>
      <w:bookmarkStart w:id="1396" w:name="_Toc82450604"/>
      <w:bookmarkStart w:id="1397" w:name="_Toc106094103"/>
      <w:bookmarkStart w:id="1398" w:name="_Toc114252878"/>
      <w:bookmarkStart w:id="1399" w:name="_Toc123046006"/>
      <w:bookmarkStart w:id="1400" w:name="_Toc124157547"/>
      <w:bookmarkStart w:id="1401" w:name="_Toc124258940"/>
      <w:bookmarkStart w:id="1402" w:name="_Toc124259084"/>
      <w:bookmarkStart w:id="1403" w:name="_Toc130585841"/>
      <w:bookmarkStart w:id="1404" w:name="_Toc130586852"/>
      <w:bookmarkStart w:id="1405" w:name="_Toc137462018"/>
      <w:bookmarkStart w:id="1406" w:name="_Toc138883827"/>
      <w:bookmarkStart w:id="1407" w:name="_Toc138883971"/>
      <w:bookmarkStart w:id="1408" w:name="_Toc145426868"/>
      <w:bookmarkStart w:id="1409" w:name="_Toc155428047"/>
      <w:bookmarkStart w:id="1410" w:name="_Toc155781065"/>
      <w:bookmarkStart w:id="1411" w:name="_Toc161665364"/>
      <w:bookmarkStart w:id="1412" w:name="_Toc169718515"/>
      <w:bookmarkStart w:id="1413" w:name="_Toc176337072"/>
      <w:bookmarkStart w:id="1414" w:name="_Toc187246162"/>
      <w:bookmarkStart w:id="1415" w:name="_Toc200467659"/>
      <w:r w:rsidRPr="0045464A">
        <w:t>6.5.1</w:t>
      </w:r>
      <w:r w:rsidRPr="0045464A">
        <w:tab/>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416" w:name="_Hlk497217795"/>
      <w:r w:rsidRPr="0045464A">
        <w:rPr>
          <w:rFonts w:cs="v5.0.0"/>
        </w:rPr>
        <w:t xml:space="preserve">Adjacent Channel Leakage power Ratio </w:t>
      </w:r>
      <w:bookmarkEnd w:id="1416"/>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56C34">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E56C34">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E56C34">
        <w:trPr>
          <w:cantSplit/>
          <w:jc w:val="center"/>
        </w:trPr>
        <w:tc>
          <w:tcPr>
            <w:tcW w:w="1187" w:type="dxa"/>
            <w:tcBorders>
              <w:top w:val="nil"/>
              <w:bottom w:val="single" w:sz="4" w:space="0" w:color="auto"/>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417" w:name="_Toc45893467"/>
      <w:bookmarkStart w:id="1418" w:name="_Toc44712154"/>
      <w:bookmarkStart w:id="1419" w:name="_Toc37267552"/>
      <w:bookmarkStart w:id="1420" w:name="_Toc37260164"/>
      <w:bookmarkStart w:id="1421" w:name="_Toc36817248"/>
      <w:bookmarkStart w:id="1422" w:name="_Toc29811696"/>
      <w:bookmarkStart w:id="1423" w:name="_Toc21127487"/>
      <w:bookmarkStart w:id="1424" w:name="_Toc53185359"/>
      <w:bookmarkStart w:id="1425" w:name="_Toc53185735"/>
      <w:bookmarkStart w:id="1426" w:name="_Toc57820211"/>
      <w:bookmarkStart w:id="1427" w:name="_Toc57821138"/>
      <w:bookmarkStart w:id="1428" w:name="_Toc61183414"/>
      <w:bookmarkStart w:id="1429" w:name="_Toc61183808"/>
      <w:bookmarkStart w:id="1430" w:name="_Toc61184200"/>
      <w:bookmarkStart w:id="1431" w:name="_Toc61184592"/>
      <w:bookmarkStart w:id="1432" w:name="_Toc61184982"/>
      <w:bookmarkStart w:id="1433" w:name="_Toc66386325"/>
      <w:bookmarkStart w:id="1434" w:name="_Toc74583166"/>
      <w:bookmarkStart w:id="1435" w:name="_Toc76541979"/>
      <w:bookmarkStart w:id="1436" w:name="_Toc82449961"/>
      <w:bookmarkStart w:id="1437" w:name="_Toc82450609"/>
      <w:bookmarkStart w:id="1438" w:name="_Toc106094104"/>
      <w:bookmarkStart w:id="1439" w:name="_Toc114252879"/>
      <w:bookmarkStart w:id="1440" w:name="_Toc123046007"/>
      <w:bookmarkStart w:id="1441" w:name="_Toc124157548"/>
      <w:bookmarkStart w:id="1442" w:name="_Toc124258941"/>
      <w:bookmarkStart w:id="1443" w:name="_Toc124259085"/>
      <w:bookmarkStart w:id="1444" w:name="_Toc130585842"/>
      <w:bookmarkStart w:id="1445" w:name="_Toc130586853"/>
      <w:bookmarkStart w:id="1446" w:name="_Toc137462019"/>
      <w:bookmarkStart w:id="1447" w:name="_Toc138883828"/>
      <w:bookmarkStart w:id="1448" w:name="_Toc138883972"/>
      <w:bookmarkStart w:id="1449" w:name="_Toc145426869"/>
      <w:bookmarkStart w:id="1450" w:name="_Toc155428048"/>
      <w:bookmarkStart w:id="1451" w:name="_Toc155781066"/>
      <w:bookmarkStart w:id="1452" w:name="_Toc161665365"/>
      <w:bookmarkStart w:id="1453" w:name="_Toc169718516"/>
      <w:bookmarkStart w:id="1454" w:name="_Toc176337073"/>
      <w:bookmarkStart w:id="1455" w:name="_Toc187246163"/>
      <w:bookmarkStart w:id="1456" w:name="_Toc200467660"/>
      <w:r w:rsidRPr="0045464A">
        <w:t>6.5.2</w:t>
      </w:r>
      <w:r w:rsidRPr="0045464A">
        <w:tab/>
        <w:t>Adjacent Channel Leakage Power Ratio</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C550990" w14:textId="77777777" w:rsidR="00E14C6B" w:rsidRDefault="00430642">
      <w:pPr>
        <w:pStyle w:val="Heading4"/>
      </w:pPr>
      <w:bookmarkStart w:id="1457" w:name="_Toc45893468"/>
      <w:bookmarkStart w:id="1458" w:name="_Toc44712155"/>
      <w:bookmarkStart w:id="1459" w:name="_Toc37267553"/>
      <w:bookmarkStart w:id="1460" w:name="_Toc37260165"/>
      <w:bookmarkStart w:id="1461" w:name="_Toc36817249"/>
      <w:bookmarkStart w:id="1462" w:name="_Toc29811697"/>
      <w:bookmarkStart w:id="1463" w:name="_Toc21127488"/>
      <w:bookmarkStart w:id="1464" w:name="_Toc53185360"/>
      <w:bookmarkStart w:id="1465" w:name="_Toc53185736"/>
      <w:bookmarkStart w:id="1466" w:name="_Toc57820212"/>
      <w:bookmarkStart w:id="1467" w:name="_Toc57821139"/>
      <w:bookmarkStart w:id="1468" w:name="_Toc61183415"/>
      <w:bookmarkStart w:id="1469" w:name="_Toc61183809"/>
      <w:bookmarkStart w:id="1470" w:name="_Toc61184201"/>
      <w:bookmarkStart w:id="1471" w:name="_Toc61184593"/>
      <w:bookmarkStart w:id="1472" w:name="_Toc61184983"/>
      <w:bookmarkStart w:id="1473" w:name="_Toc66386326"/>
      <w:bookmarkStart w:id="1474" w:name="_Toc74583167"/>
      <w:bookmarkStart w:id="1475" w:name="_Toc76541980"/>
      <w:bookmarkStart w:id="1476" w:name="_Toc82449962"/>
      <w:bookmarkStart w:id="1477" w:name="_Toc82450610"/>
      <w:bookmarkStart w:id="1478" w:name="_Toc97737204"/>
      <w:bookmarkStart w:id="1479" w:name="_Toc106094105"/>
      <w:bookmarkStart w:id="1480" w:name="_Toc114252880"/>
      <w:bookmarkStart w:id="1481" w:name="_Toc123046008"/>
      <w:bookmarkStart w:id="1482" w:name="_Toc124157549"/>
      <w:bookmarkStart w:id="1483" w:name="_Toc124258942"/>
      <w:bookmarkStart w:id="1484" w:name="_Toc124259086"/>
      <w:bookmarkStart w:id="1485" w:name="_Toc130585843"/>
      <w:bookmarkStart w:id="1486" w:name="_Toc130586854"/>
      <w:bookmarkStart w:id="1487" w:name="_Toc137462020"/>
      <w:bookmarkStart w:id="1488" w:name="_Toc138883829"/>
      <w:bookmarkStart w:id="1489" w:name="_Toc138883973"/>
      <w:bookmarkStart w:id="1490" w:name="_Toc145426870"/>
      <w:bookmarkStart w:id="1491" w:name="_Toc155428049"/>
      <w:bookmarkStart w:id="1492" w:name="_Toc155781067"/>
      <w:bookmarkStart w:id="1493" w:name="_Toc161665366"/>
      <w:bookmarkStart w:id="1494" w:name="_Toc169718517"/>
      <w:bookmarkStart w:id="1495" w:name="_Toc176337074"/>
      <w:bookmarkStart w:id="1496" w:name="_Toc187246164"/>
      <w:bookmarkStart w:id="1497" w:name="_Toc200467661"/>
      <w:r w:rsidRPr="0045464A">
        <w:t>6.5.2.1</w:t>
      </w:r>
      <w:r w:rsidRPr="0045464A">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98"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99"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99"/>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500" w:name="_Toc45893469"/>
      <w:bookmarkStart w:id="1501" w:name="_Toc44712156"/>
      <w:bookmarkStart w:id="1502" w:name="_Toc37267554"/>
      <w:bookmarkStart w:id="1503" w:name="_Toc37260166"/>
      <w:bookmarkStart w:id="1504" w:name="_Toc36817250"/>
      <w:bookmarkStart w:id="1505" w:name="_Toc29811698"/>
      <w:bookmarkStart w:id="1506" w:name="_Toc13080199"/>
      <w:bookmarkStart w:id="1507" w:name="_Toc53185361"/>
      <w:bookmarkStart w:id="1508" w:name="_Toc53185737"/>
      <w:bookmarkStart w:id="1509" w:name="_Toc57820213"/>
      <w:bookmarkStart w:id="1510" w:name="_Toc57821140"/>
      <w:bookmarkStart w:id="1511" w:name="_Toc61183416"/>
      <w:bookmarkStart w:id="1512" w:name="_Toc61183810"/>
      <w:bookmarkStart w:id="1513" w:name="_Toc61184202"/>
      <w:bookmarkStart w:id="1514" w:name="_Toc61184594"/>
      <w:bookmarkStart w:id="1515" w:name="_Toc61184984"/>
      <w:bookmarkStart w:id="1516" w:name="_Toc66386327"/>
      <w:bookmarkStart w:id="1517" w:name="_Toc74583168"/>
      <w:bookmarkStart w:id="1518" w:name="_Toc76541981"/>
      <w:bookmarkStart w:id="1519" w:name="_Toc82449963"/>
      <w:bookmarkStart w:id="1520" w:name="_Toc82450611"/>
      <w:bookmarkStart w:id="1521" w:name="_Toc97737205"/>
      <w:bookmarkEnd w:id="1498"/>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522" w:name="_Toc106094106"/>
      <w:bookmarkStart w:id="1523" w:name="_Toc114252881"/>
      <w:bookmarkStart w:id="1524" w:name="_Toc123046009"/>
      <w:bookmarkStart w:id="1525" w:name="_Toc124157550"/>
      <w:bookmarkStart w:id="1526" w:name="_Toc124258943"/>
      <w:bookmarkStart w:id="1527" w:name="_Toc124259087"/>
      <w:bookmarkStart w:id="1528" w:name="_Toc130585844"/>
      <w:bookmarkStart w:id="1529" w:name="_Toc130586855"/>
      <w:bookmarkStart w:id="1530" w:name="_Toc137462021"/>
      <w:bookmarkStart w:id="1531" w:name="_Toc138883830"/>
      <w:bookmarkStart w:id="1532" w:name="_Toc138883974"/>
      <w:bookmarkStart w:id="1533" w:name="_Toc145426871"/>
      <w:bookmarkStart w:id="1534" w:name="_Toc155428050"/>
      <w:bookmarkStart w:id="1535" w:name="_Toc155781068"/>
      <w:bookmarkStart w:id="1536" w:name="_Toc161665367"/>
      <w:bookmarkStart w:id="1537" w:name="_Toc169718518"/>
      <w:bookmarkStart w:id="1538" w:name="_Toc176337075"/>
      <w:bookmarkStart w:id="1539" w:name="_Toc187246165"/>
      <w:bookmarkStart w:id="1540" w:name="_Toc200467662"/>
      <w:r w:rsidRPr="0045464A">
        <w:t>6.5.2.2</w:t>
      </w:r>
      <w:r w:rsidRPr="0045464A">
        <w:tab/>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r w:rsidR="00B95075">
        <w:t xml:space="preserve">Limits and </w:t>
      </w:r>
      <w:r w:rsidR="00B95075">
        <w:rPr>
          <w:i/>
          <w:iCs/>
        </w:rPr>
        <w:t>basic limits</w:t>
      </w:r>
      <w:bookmarkEnd w:id="1534"/>
      <w:bookmarkEnd w:id="1535"/>
      <w:bookmarkEnd w:id="1536"/>
      <w:bookmarkEnd w:id="1537"/>
      <w:bookmarkEnd w:id="1538"/>
      <w:bookmarkEnd w:id="1539"/>
      <w:bookmarkEnd w:id="1540"/>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66E010CE"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6B1732E8"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541" w:name="_Toc45893472"/>
      <w:bookmarkStart w:id="1542" w:name="_Toc44712159"/>
      <w:bookmarkStart w:id="1543" w:name="_Toc37267557"/>
      <w:bookmarkStart w:id="1544" w:name="_Toc37260169"/>
      <w:bookmarkStart w:id="1545" w:name="_Toc36817253"/>
      <w:bookmarkStart w:id="1546" w:name="_Toc29811701"/>
      <w:bookmarkStart w:id="1547" w:name="_Toc21127492"/>
      <w:bookmarkStart w:id="1548" w:name="_Toc53185363"/>
      <w:bookmarkStart w:id="1549" w:name="_Toc53185739"/>
      <w:bookmarkStart w:id="1550" w:name="_Toc57820215"/>
      <w:bookmarkStart w:id="1551" w:name="_Toc57821142"/>
      <w:bookmarkStart w:id="1552" w:name="_Toc61183418"/>
      <w:bookmarkStart w:id="1553" w:name="_Toc61183812"/>
      <w:bookmarkStart w:id="1554" w:name="_Toc61184204"/>
      <w:bookmarkStart w:id="1555" w:name="_Toc61184596"/>
      <w:bookmarkStart w:id="1556" w:name="_Toc61184986"/>
      <w:bookmarkStart w:id="1557" w:name="_Toc66386329"/>
      <w:bookmarkStart w:id="1558" w:name="_Toc74583170"/>
      <w:bookmarkStart w:id="1559" w:name="_Toc76541983"/>
      <w:bookmarkStart w:id="1560" w:name="_Toc82449965"/>
      <w:bookmarkStart w:id="1561" w:name="_Toc82450613"/>
      <w:bookmarkStart w:id="1562" w:name="_Toc106094107"/>
      <w:bookmarkStart w:id="1563" w:name="_Toc114252882"/>
      <w:bookmarkStart w:id="1564" w:name="_Toc123046010"/>
      <w:bookmarkStart w:id="1565" w:name="_Toc124157551"/>
      <w:bookmarkStart w:id="1566" w:name="_Toc124258944"/>
      <w:bookmarkStart w:id="1567" w:name="_Toc124259088"/>
      <w:bookmarkStart w:id="1568" w:name="_Toc130585845"/>
      <w:bookmarkStart w:id="1569" w:name="_Toc130586856"/>
      <w:bookmarkStart w:id="1570" w:name="_Toc137462022"/>
      <w:bookmarkStart w:id="1571" w:name="_Toc138883831"/>
      <w:bookmarkStart w:id="1572" w:name="_Toc138883975"/>
      <w:bookmarkStart w:id="1573" w:name="_Toc145426872"/>
    </w:p>
    <w:p w14:paraId="10A5FE57" w14:textId="77777777" w:rsidR="000F0FA3" w:rsidRDefault="000F0FA3" w:rsidP="00A554D0">
      <w:pPr>
        <w:pStyle w:val="Heading4"/>
        <w:rPr>
          <w:i/>
          <w:iCs/>
        </w:rPr>
      </w:pPr>
      <w:bookmarkStart w:id="1574" w:name="_Toc155428051"/>
      <w:bookmarkStart w:id="1575" w:name="_Toc155781069"/>
      <w:bookmarkStart w:id="1576" w:name="_Toc161665368"/>
      <w:bookmarkStart w:id="1577" w:name="_Toc169718519"/>
      <w:bookmarkStart w:id="1578" w:name="_Toc176337076"/>
      <w:bookmarkStart w:id="1579" w:name="_Toc187246166"/>
      <w:bookmarkStart w:id="1580" w:name="_Toc200467663"/>
      <w:r>
        <w:t>6.5.2.3</w:t>
      </w:r>
      <w:r>
        <w:tab/>
        <w:t xml:space="preserve">Minimum requirement for </w:t>
      </w:r>
      <w:r>
        <w:rPr>
          <w:i/>
          <w:iCs/>
        </w:rPr>
        <w:t>RF repeater</w:t>
      </w:r>
      <w:bookmarkEnd w:id="1574"/>
      <w:bookmarkEnd w:id="1575"/>
      <w:bookmarkEnd w:id="1576"/>
      <w:bookmarkEnd w:id="1577"/>
      <w:bookmarkEnd w:id="1578"/>
      <w:bookmarkEnd w:id="1579"/>
      <w:bookmarkEnd w:id="1580"/>
    </w:p>
    <w:p w14:paraId="4B1B02C8" w14:textId="77777777" w:rsidR="000F0FA3" w:rsidRDefault="000F0FA3" w:rsidP="000F0FA3">
      <w:bookmarkStart w:id="1581"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82" w:name="_Toc155428052"/>
      <w:bookmarkStart w:id="1583" w:name="_Toc155781070"/>
      <w:bookmarkStart w:id="1584" w:name="_Toc161665369"/>
      <w:bookmarkStart w:id="1585" w:name="_Toc169718520"/>
      <w:bookmarkStart w:id="1586" w:name="_Toc176337077"/>
      <w:bookmarkStart w:id="1587" w:name="_Toc187246167"/>
      <w:bookmarkStart w:id="1588" w:name="_Toc200467664"/>
      <w:bookmarkEnd w:id="1581"/>
      <w:r>
        <w:t>6.5.2.4</w:t>
      </w:r>
      <w:r>
        <w:tab/>
        <w:t xml:space="preserve">Minimum requirement for </w:t>
      </w:r>
      <w:r>
        <w:rPr>
          <w:i/>
          <w:iCs/>
        </w:rPr>
        <w:t>NCR</w:t>
      </w:r>
      <w:bookmarkEnd w:id="1582"/>
      <w:bookmarkEnd w:id="1583"/>
      <w:bookmarkEnd w:id="1584"/>
      <w:bookmarkEnd w:id="1585"/>
      <w:bookmarkEnd w:id="1586"/>
      <w:bookmarkEnd w:id="1587"/>
      <w:bookmarkEnd w:id="1588"/>
    </w:p>
    <w:p w14:paraId="1A3BE85E" w14:textId="77777777" w:rsidR="000F0FA3" w:rsidRDefault="000F0FA3" w:rsidP="000F0FA3">
      <w:pPr>
        <w:pStyle w:val="Heading5"/>
      </w:pPr>
      <w:bookmarkStart w:id="1589" w:name="_Toc155428053"/>
      <w:bookmarkStart w:id="1590" w:name="_Toc155781071"/>
      <w:bookmarkStart w:id="1591" w:name="_Toc161665370"/>
      <w:bookmarkStart w:id="1592" w:name="_Toc169718521"/>
      <w:bookmarkStart w:id="1593" w:name="_Toc176337078"/>
      <w:bookmarkStart w:id="1594" w:name="_Toc187246168"/>
      <w:bookmarkStart w:id="1595" w:name="_Toc200467665"/>
      <w:r>
        <w:t>6.5.2.4.1</w:t>
      </w:r>
      <w:r>
        <w:tab/>
        <w:t>Minimum requirements for NCR-Fwd</w:t>
      </w:r>
      <w:bookmarkEnd w:id="1589"/>
      <w:bookmarkEnd w:id="1590"/>
      <w:bookmarkEnd w:id="1591"/>
      <w:bookmarkEnd w:id="1592"/>
      <w:bookmarkEnd w:id="1593"/>
      <w:bookmarkEnd w:id="1594"/>
      <w:bookmarkEnd w:id="1595"/>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96"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96"/>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97" w:name="_Toc155428054"/>
      <w:bookmarkStart w:id="1598" w:name="_Toc155781072"/>
      <w:bookmarkStart w:id="1599" w:name="_Toc161665371"/>
      <w:bookmarkStart w:id="1600" w:name="_Toc169718522"/>
      <w:bookmarkStart w:id="1601" w:name="_Toc176337079"/>
      <w:bookmarkStart w:id="1602" w:name="_Toc187246169"/>
      <w:bookmarkStart w:id="1603" w:name="_Toc200467666"/>
      <w:r>
        <w:t>6.5.2.4.</w:t>
      </w:r>
      <w:r>
        <w:rPr>
          <w:lang w:val="en-US" w:eastAsia="zh-CN"/>
        </w:rPr>
        <w:t>2</w:t>
      </w:r>
      <w:r>
        <w:rPr>
          <w:lang w:val="en-US" w:eastAsia="zh-CN"/>
        </w:rPr>
        <w:tab/>
      </w:r>
      <w:r>
        <w:t>Minimum requirement for NCR</w:t>
      </w:r>
      <w:r>
        <w:rPr>
          <w:lang w:val="en-US" w:eastAsia="zh-CN"/>
        </w:rPr>
        <w:t>-MT</w:t>
      </w:r>
      <w:bookmarkEnd w:id="1597"/>
      <w:bookmarkEnd w:id="1598"/>
      <w:bookmarkEnd w:id="1599"/>
      <w:bookmarkEnd w:id="1600"/>
      <w:bookmarkEnd w:id="1601"/>
      <w:bookmarkEnd w:id="1602"/>
      <w:bookmarkEnd w:id="160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604" w:name="_Toc155428055"/>
      <w:bookmarkStart w:id="1605" w:name="_Toc155781073"/>
      <w:bookmarkStart w:id="1606" w:name="_Toc161665372"/>
      <w:bookmarkStart w:id="1607" w:name="_Toc169718523"/>
      <w:bookmarkStart w:id="1608" w:name="_Toc176337080"/>
      <w:bookmarkStart w:id="1609" w:name="_Toc187246170"/>
      <w:bookmarkStart w:id="1610" w:name="_Toc200467667"/>
      <w:r w:rsidRPr="0045464A">
        <w:lastRenderedPageBreak/>
        <w:t>6.5.3</w:t>
      </w:r>
      <w:r w:rsidRPr="0045464A">
        <w:tab/>
        <w:t>Operating band unwanted emissions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604"/>
      <w:bookmarkEnd w:id="1605"/>
      <w:bookmarkEnd w:id="1606"/>
      <w:bookmarkEnd w:id="1607"/>
      <w:bookmarkEnd w:id="1608"/>
      <w:bookmarkEnd w:id="1609"/>
      <w:bookmarkEnd w:id="1610"/>
      <w:r w:rsidRPr="0045464A">
        <w:tab/>
      </w:r>
    </w:p>
    <w:p w14:paraId="6C550AA5" w14:textId="77777777" w:rsidR="00E14C6B" w:rsidRDefault="006E7DAA">
      <w:pPr>
        <w:pStyle w:val="Heading4"/>
      </w:pPr>
      <w:bookmarkStart w:id="1611" w:name="_Toc45893473"/>
      <w:bookmarkStart w:id="1612" w:name="_Toc44712160"/>
      <w:bookmarkStart w:id="1613" w:name="_Toc37267558"/>
      <w:bookmarkStart w:id="1614" w:name="_Toc37260170"/>
      <w:bookmarkStart w:id="1615" w:name="_Toc36817254"/>
      <w:bookmarkStart w:id="1616" w:name="_Toc29811702"/>
      <w:bookmarkStart w:id="1617" w:name="_Toc21127493"/>
      <w:bookmarkStart w:id="1618" w:name="_Toc53185364"/>
      <w:bookmarkStart w:id="1619" w:name="_Toc53185740"/>
      <w:bookmarkStart w:id="1620" w:name="_Toc57820216"/>
      <w:bookmarkStart w:id="1621" w:name="_Toc57821143"/>
      <w:bookmarkStart w:id="1622" w:name="_Toc61183419"/>
      <w:bookmarkStart w:id="1623" w:name="_Toc61183813"/>
      <w:bookmarkStart w:id="1624" w:name="_Toc61184205"/>
      <w:bookmarkStart w:id="1625" w:name="_Toc61184597"/>
      <w:bookmarkStart w:id="1626" w:name="_Toc61184987"/>
      <w:bookmarkStart w:id="1627" w:name="_Toc66386330"/>
      <w:bookmarkStart w:id="1628" w:name="_Toc74583171"/>
      <w:bookmarkStart w:id="1629" w:name="_Toc76541984"/>
      <w:bookmarkStart w:id="1630" w:name="_Toc82449966"/>
      <w:bookmarkStart w:id="1631" w:name="_Toc82450614"/>
      <w:bookmarkStart w:id="1632" w:name="_Toc97737206"/>
      <w:bookmarkStart w:id="1633" w:name="_Toc106094108"/>
      <w:bookmarkStart w:id="1634" w:name="_Toc114252883"/>
      <w:bookmarkStart w:id="1635" w:name="_Toc123046011"/>
      <w:bookmarkStart w:id="1636" w:name="_Toc124157552"/>
      <w:bookmarkStart w:id="1637" w:name="_Toc124258945"/>
      <w:bookmarkStart w:id="1638" w:name="_Toc124259089"/>
      <w:bookmarkStart w:id="1639" w:name="_Toc130585846"/>
      <w:bookmarkStart w:id="1640" w:name="_Toc130586857"/>
      <w:bookmarkStart w:id="1641" w:name="_Toc137462023"/>
      <w:bookmarkStart w:id="1642" w:name="_Toc138883832"/>
      <w:bookmarkStart w:id="1643" w:name="_Toc138883976"/>
      <w:bookmarkStart w:id="1644" w:name="_Toc145426873"/>
      <w:bookmarkStart w:id="1645" w:name="_Toc155428056"/>
      <w:bookmarkStart w:id="1646" w:name="_Toc155781074"/>
      <w:bookmarkStart w:id="1647" w:name="_Toc161665373"/>
      <w:bookmarkStart w:id="1648" w:name="_Toc169718524"/>
      <w:bookmarkStart w:id="1649" w:name="_Toc176337081"/>
      <w:bookmarkStart w:id="1650" w:name="_Toc187246171"/>
      <w:bookmarkStart w:id="1651" w:name="_Toc200467668"/>
      <w:r w:rsidRPr="0045464A">
        <w:t>6.5.3.1</w:t>
      </w:r>
      <w:r w:rsidRPr="0045464A">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652" w:name="_Hlk497218315"/>
      <w:r w:rsidRPr="0045464A">
        <w:sym w:font="Symbol" w:char="F044"/>
      </w:r>
      <w:r w:rsidRPr="0045464A">
        <w:t>f</w:t>
      </w:r>
      <w:bookmarkEnd w:id="1652"/>
      <w:r w:rsidRPr="0045464A">
        <w:t xml:space="preserve"> is the </w:t>
      </w:r>
      <w:bookmarkStart w:id="1653"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653"/>
      <w:r w:rsidRPr="0045464A">
        <w:t>.</w:t>
      </w:r>
    </w:p>
    <w:p w14:paraId="6C550AAB" w14:textId="77777777" w:rsidR="006E7DAA" w:rsidRPr="0045464A" w:rsidRDefault="006E7DAA" w:rsidP="009A1180">
      <w:pPr>
        <w:pStyle w:val="B1"/>
      </w:pPr>
      <w:r w:rsidRPr="0045464A">
        <w:t>-</w:t>
      </w:r>
      <w:r w:rsidRPr="0045464A">
        <w:tab/>
      </w:r>
      <w:bookmarkStart w:id="1654" w:name="_Hlk497218343"/>
      <w:r w:rsidRPr="0045464A">
        <w:t xml:space="preserve">f_offset </w:t>
      </w:r>
      <w:bookmarkEnd w:id="1654"/>
      <w:r w:rsidRPr="0045464A">
        <w:t xml:space="preserve">is the </w:t>
      </w:r>
      <w:bookmarkStart w:id="1655"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655"/>
      <w:r w:rsidRPr="0045464A">
        <w:t>.</w:t>
      </w:r>
    </w:p>
    <w:p w14:paraId="6C550AAC" w14:textId="77777777" w:rsidR="006E7DAA" w:rsidRPr="0045464A" w:rsidRDefault="006E7DAA" w:rsidP="009A1180">
      <w:pPr>
        <w:pStyle w:val="B1"/>
      </w:pPr>
      <w:r w:rsidRPr="0045464A">
        <w:t>-</w:t>
      </w:r>
      <w:r w:rsidRPr="0045464A">
        <w:tab/>
      </w:r>
      <w:bookmarkStart w:id="1656" w:name="_Hlk497218367"/>
      <w:r w:rsidRPr="0045464A">
        <w:t>f_offset</w:t>
      </w:r>
      <w:r w:rsidRPr="0045464A">
        <w:rPr>
          <w:vertAlign w:val="subscript"/>
        </w:rPr>
        <w:t>max</w:t>
      </w:r>
      <w:bookmarkEnd w:id="1656"/>
      <w:r w:rsidRPr="0045464A">
        <w:t xml:space="preserve"> is </w:t>
      </w:r>
      <w:bookmarkStart w:id="1657" w:name="_Hlk497218384"/>
      <w:r w:rsidRPr="0045464A">
        <w:t>the offset to the frequency Δf</w:t>
      </w:r>
      <w:r w:rsidRPr="0045464A">
        <w:rPr>
          <w:vertAlign w:val="subscript"/>
        </w:rPr>
        <w:t>OBUE</w:t>
      </w:r>
      <w:r w:rsidRPr="0045464A">
        <w:t xml:space="preserve"> outside the downlink </w:t>
      </w:r>
      <w:bookmarkEnd w:id="1657"/>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658"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658"/>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659" w:name="_Toc45893474"/>
      <w:bookmarkStart w:id="1660" w:name="_Toc44712161"/>
      <w:bookmarkStart w:id="1661" w:name="_Toc37267559"/>
      <w:bookmarkStart w:id="1662" w:name="_Toc37260171"/>
      <w:bookmarkStart w:id="1663" w:name="_Toc36817255"/>
      <w:bookmarkStart w:id="1664" w:name="_Toc29811703"/>
      <w:bookmarkStart w:id="1665" w:name="_Toc13080204"/>
      <w:bookmarkStart w:id="1666" w:name="_Toc53185365"/>
      <w:bookmarkStart w:id="1667" w:name="_Toc53185741"/>
      <w:bookmarkStart w:id="1668" w:name="_Toc57820217"/>
      <w:bookmarkStart w:id="1669" w:name="_Toc57821144"/>
      <w:bookmarkStart w:id="1670" w:name="_Toc61183420"/>
      <w:bookmarkStart w:id="1671" w:name="_Toc61183814"/>
      <w:bookmarkStart w:id="1672" w:name="_Toc61184206"/>
      <w:bookmarkStart w:id="1673" w:name="_Toc61184598"/>
      <w:bookmarkStart w:id="1674" w:name="_Toc61184988"/>
      <w:bookmarkStart w:id="1675" w:name="_Toc66386331"/>
      <w:bookmarkStart w:id="1676" w:name="_Toc74583172"/>
      <w:bookmarkStart w:id="1677" w:name="_Toc76541985"/>
      <w:bookmarkStart w:id="1678" w:name="_Toc82449967"/>
      <w:bookmarkStart w:id="1679" w:name="_Toc82450615"/>
      <w:bookmarkStart w:id="1680" w:name="_Toc97737207"/>
      <w:bookmarkStart w:id="1681" w:name="_Toc106094109"/>
      <w:bookmarkStart w:id="1682" w:name="_Toc114252884"/>
      <w:bookmarkStart w:id="1683" w:name="_Toc123046012"/>
      <w:bookmarkStart w:id="1684" w:name="_Toc124157553"/>
      <w:bookmarkStart w:id="1685" w:name="_Toc124258946"/>
      <w:bookmarkStart w:id="1686" w:name="_Toc124259090"/>
      <w:bookmarkStart w:id="1687" w:name="_Toc130585847"/>
      <w:bookmarkStart w:id="1688" w:name="_Toc130586858"/>
      <w:bookmarkStart w:id="1689" w:name="_Toc137462024"/>
      <w:bookmarkStart w:id="1690" w:name="_Toc138883833"/>
      <w:bookmarkStart w:id="1691" w:name="_Toc138883977"/>
      <w:bookmarkStart w:id="1692" w:name="_Toc145426874"/>
      <w:bookmarkStart w:id="1693" w:name="_Toc155428057"/>
      <w:bookmarkStart w:id="1694" w:name="_Toc155781075"/>
      <w:bookmarkStart w:id="1695" w:name="_Toc161665374"/>
      <w:bookmarkStart w:id="1696" w:name="_Toc169718525"/>
      <w:bookmarkStart w:id="1697" w:name="_Toc176337082"/>
      <w:bookmarkStart w:id="1698" w:name="_Toc187246172"/>
      <w:bookmarkStart w:id="1699" w:name="_Toc200467669"/>
      <w:r w:rsidRPr="0026478B">
        <w:t>6.5.3.2</w:t>
      </w:r>
      <w:r w:rsidRPr="0026478B">
        <w:tab/>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r w:rsidR="005D60BF">
        <w:rPr>
          <w:rFonts w:eastAsia="SimSun" w:hint="eastAsia"/>
          <w:lang w:val="en-US" w:eastAsia="zh-CN"/>
        </w:rPr>
        <w:t>B</w:t>
      </w:r>
      <w:r w:rsidR="005D60BF">
        <w:rPr>
          <w:rFonts w:eastAsia="SimSun" w:hint="eastAsia"/>
          <w:lang w:eastAsia="zh-CN"/>
        </w:rPr>
        <w:t>asic limits</w:t>
      </w:r>
      <w:bookmarkEnd w:id="1693"/>
      <w:bookmarkEnd w:id="1694"/>
      <w:bookmarkEnd w:id="1695"/>
      <w:bookmarkEnd w:id="1696"/>
      <w:bookmarkEnd w:id="1697"/>
      <w:bookmarkEnd w:id="1698"/>
      <w:bookmarkEnd w:id="1699"/>
    </w:p>
    <w:p w14:paraId="6C550AC5" w14:textId="063F65C1" w:rsidR="006E7DAA" w:rsidRPr="0045464A" w:rsidRDefault="006E7DAA" w:rsidP="009A1180">
      <w:pPr>
        <w:pStyle w:val="Heading5"/>
        <w:rPr>
          <w:lang w:eastAsia="zh-CN"/>
        </w:rPr>
      </w:pPr>
      <w:bookmarkStart w:id="1700" w:name="_Toc45893475"/>
      <w:bookmarkStart w:id="1701" w:name="_Toc44712162"/>
      <w:bookmarkStart w:id="1702" w:name="_Toc37267560"/>
      <w:bookmarkStart w:id="1703" w:name="_Toc37260172"/>
      <w:bookmarkStart w:id="1704" w:name="_Toc36817256"/>
      <w:bookmarkStart w:id="1705" w:name="_Toc29811704"/>
      <w:bookmarkStart w:id="1706" w:name="_Toc13080205"/>
      <w:bookmarkStart w:id="1707" w:name="_Toc53185366"/>
      <w:bookmarkStart w:id="1708" w:name="_Toc53185742"/>
      <w:bookmarkStart w:id="1709" w:name="_Toc57820218"/>
      <w:bookmarkStart w:id="1710" w:name="_Toc57821145"/>
      <w:bookmarkStart w:id="1711" w:name="_Toc61183421"/>
      <w:bookmarkStart w:id="1712" w:name="_Toc61183815"/>
      <w:bookmarkStart w:id="1713" w:name="_Toc61184207"/>
      <w:bookmarkStart w:id="1714" w:name="_Toc61184599"/>
      <w:bookmarkStart w:id="1715" w:name="_Toc61184989"/>
      <w:bookmarkStart w:id="1716" w:name="_Toc66386332"/>
      <w:bookmarkStart w:id="1717" w:name="_Toc74583173"/>
      <w:bookmarkStart w:id="1718" w:name="_Toc76541986"/>
      <w:bookmarkStart w:id="1719" w:name="_Toc82449968"/>
      <w:bookmarkStart w:id="1720" w:name="_Toc82450616"/>
      <w:bookmarkStart w:id="1721" w:name="_Toc106094110"/>
      <w:bookmarkStart w:id="1722" w:name="_Toc114252885"/>
      <w:bookmarkStart w:id="1723" w:name="_Toc123046013"/>
      <w:bookmarkStart w:id="1724" w:name="_Toc124157554"/>
      <w:bookmarkStart w:id="1725" w:name="_Toc124258947"/>
      <w:bookmarkStart w:id="1726" w:name="_Toc124259091"/>
      <w:bookmarkStart w:id="1727" w:name="_Toc130585848"/>
      <w:bookmarkStart w:id="1728" w:name="_Toc130586859"/>
      <w:bookmarkStart w:id="1729" w:name="_Toc137462025"/>
      <w:bookmarkStart w:id="1730" w:name="_Toc138883834"/>
      <w:bookmarkStart w:id="1731" w:name="_Toc138883978"/>
      <w:bookmarkStart w:id="1732" w:name="_Toc145426875"/>
      <w:bookmarkStart w:id="1733" w:name="_Toc155428058"/>
      <w:bookmarkStart w:id="1734" w:name="_Toc155781076"/>
      <w:bookmarkStart w:id="1735" w:name="_Toc161665375"/>
      <w:bookmarkStart w:id="1736" w:name="_Toc169718526"/>
      <w:bookmarkStart w:id="1737" w:name="_Toc176337083"/>
      <w:bookmarkStart w:id="1738" w:name="_Toc187246173"/>
      <w:bookmarkStart w:id="1739" w:name="_Toc200467670"/>
      <w:r w:rsidRPr="0045464A">
        <w:t>6.5.</w:t>
      </w:r>
      <w:r>
        <w:t>3</w:t>
      </w:r>
      <w:r w:rsidRPr="0045464A">
        <w:t>.2.1</w:t>
      </w:r>
      <w:r w:rsidRPr="0045464A">
        <w:tab/>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733"/>
      <w:bookmarkEnd w:id="1734"/>
      <w:bookmarkEnd w:id="1735"/>
      <w:bookmarkEnd w:id="1736"/>
      <w:bookmarkEnd w:id="1737"/>
      <w:bookmarkEnd w:id="1738"/>
      <w:bookmarkEnd w:id="1739"/>
    </w:p>
    <w:p w14:paraId="2E96B6FA" w14:textId="13531DF6"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n31,</w:t>
      </w:r>
      <w:r w:rsidR="00F73DD9">
        <w:rPr>
          <w:rFonts w:eastAsia="SimSun" w:hint="eastAsia"/>
          <w:lang w:val="en-US" w:eastAsia="zh-CN"/>
        </w:rPr>
        <w:t xml:space="preserve"> n68, </w:t>
      </w:r>
      <w:r>
        <w:rPr>
          <w:rFonts w:eastAsia="SimSun"/>
        </w:rPr>
        <w:t xml:space="preserve">n71, </w:t>
      </w:r>
      <w:r>
        <w:rPr>
          <w:rFonts w:eastAsia="SimSun" w:hint="eastAsia"/>
          <w:lang w:val="en-US" w:eastAsia="zh-CN"/>
        </w:rPr>
        <w:t xml:space="preserve">n72, </w:t>
      </w:r>
      <w:r>
        <w:rPr>
          <w:rFonts w:eastAsia="SimSun"/>
        </w:rPr>
        <w:t>n85</w:t>
      </w:r>
      <w:r w:rsidR="00142DC7">
        <w:rPr>
          <w:rFonts w:eastAsia="SimSun"/>
        </w:rPr>
        <w:t>,</w:t>
      </w:r>
      <w:r w:rsidR="00142DC7">
        <w:rPr>
          <w:rFonts w:eastAsia="SimSun" w:hint="eastAsia"/>
          <w:lang w:val="en-US" w:eastAsia="zh-CN"/>
        </w:rPr>
        <w:t xml:space="preserve"> n87, n88,</w:t>
      </w:r>
      <w:r w:rsidR="00BB5FCC">
        <w:rPr>
          <w:rFonts w:eastAsia="SimSun"/>
          <w:lang w:val="en-US" w:eastAsia="zh-CN"/>
        </w:rPr>
        <w:t xml:space="preserve">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2DE203F3"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n109</w:t>
      </w:r>
      <w:r w:rsidR="003905AB" w:rsidRPr="00352A40">
        <w:rPr>
          <w:rFonts w:eastAsia="SimSun"/>
          <w:lang w:eastAsia="zh-CN"/>
        </w:rPr>
        <w:t>,</w:t>
      </w:r>
      <w:r w:rsidR="003905AB">
        <w:rPr>
          <w:rFonts w:eastAsia="SimSun"/>
          <w:lang w:eastAsia="zh-CN"/>
        </w:rPr>
        <w:t xml:space="preserve"> n110</w:t>
      </w:r>
      <w:r>
        <w:rPr>
          <w:rFonts w:eastAsia="SimSun"/>
          <w:lang w:eastAsia="zh-CN"/>
        </w:rPr>
        <w:t xml:space="preserve">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740" w:name="_Toc45893476"/>
      <w:bookmarkStart w:id="1741" w:name="_Toc44712163"/>
      <w:bookmarkStart w:id="1742" w:name="_Toc37267561"/>
      <w:bookmarkStart w:id="1743" w:name="_Toc37260173"/>
      <w:bookmarkStart w:id="1744" w:name="_Toc36817257"/>
      <w:bookmarkStart w:id="1745" w:name="_Toc29811705"/>
      <w:bookmarkStart w:id="1746" w:name="_Toc21127496"/>
      <w:bookmarkStart w:id="1747" w:name="_Toc53185367"/>
      <w:bookmarkStart w:id="1748" w:name="_Toc53185743"/>
      <w:bookmarkStart w:id="1749" w:name="_Toc57820219"/>
      <w:bookmarkStart w:id="1750" w:name="_Toc57821146"/>
      <w:bookmarkStart w:id="1751" w:name="_Toc61183422"/>
      <w:bookmarkStart w:id="1752" w:name="_Toc61183816"/>
      <w:bookmarkStart w:id="1753" w:name="_Toc61184208"/>
      <w:bookmarkStart w:id="1754" w:name="_Toc61184600"/>
      <w:bookmarkStart w:id="1755" w:name="_Toc61184990"/>
      <w:bookmarkStart w:id="1756" w:name="_Toc66386333"/>
      <w:bookmarkStart w:id="1757" w:name="_Toc74583174"/>
      <w:bookmarkStart w:id="1758" w:name="_Toc76541987"/>
      <w:bookmarkStart w:id="1759" w:name="_Toc82449969"/>
      <w:bookmarkStart w:id="1760" w:name="_Toc82450617"/>
      <w:bookmarkStart w:id="1761"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762" w:name="_Toc114252886"/>
      <w:bookmarkStart w:id="1763" w:name="_Toc123046014"/>
      <w:bookmarkStart w:id="1764" w:name="_Toc124157555"/>
      <w:bookmarkStart w:id="1765" w:name="_Toc124258948"/>
      <w:bookmarkStart w:id="1766" w:name="_Toc124259092"/>
      <w:bookmarkStart w:id="1767" w:name="_Toc130585849"/>
      <w:bookmarkStart w:id="1768" w:name="_Toc130586860"/>
      <w:bookmarkStart w:id="1769" w:name="_Toc137462026"/>
      <w:bookmarkStart w:id="1770" w:name="_Toc138883835"/>
      <w:bookmarkStart w:id="1771" w:name="_Toc138883979"/>
      <w:bookmarkStart w:id="1772" w:name="_Toc145426876"/>
      <w:bookmarkStart w:id="1773" w:name="_Toc155428059"/>
      <w:bookmarkStart w:id="1774" w:name="_Toc155781077"/>
      <w:bookmarkStart w:id="1775" w:name="_Toc161665376"/>
      <w:bookmarkStart w:id="1776" w:name="_Toc169718527"/>
      <w:bookmarkStart w:id="1777" w:name="_Toc176337084"/>
      <w:bookmarkStart w:id="1778" w:name="_Toc187246174"/>
      <w:bookmarkStart w:id="1779" w:name="_Toc200467671"/>
      <w:r w:rsidRPr="0045464A">
        <w:t>6.5.</w:t>
      </w:r>
      <w:r>
        <w:t>3</w:t>
      </w:r>
      <w:r w:rsidRPr="0045464A">
        <w:t>.2.2</w:t>
      </w:r>
      <w:r w:rsidRPr="0045464A">
        <w:tab/>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773"/>
      <w:bookmarkEnd w:id="1774"/>
      <w:bookmarkEnd w:id="1775"/>
      <w:bookmarkEnd w:id="1776"/>
      <w:bookmarkEnd w:id="1777"/>
      <w:bookmarkEnd w:id="1778"/>
      <w:bookmarkEnd w:id="1779"/>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780" w:name="_Toc45893477"/>
      <w:bookmarkStart w:id="1781" w:name="_Toc44712164"/>
      <w:bookmarkStart w:id="1782" w:name="_Toc37267562"/>
      <w:bookmarkStart w:id="1783" w:name="_Toc37260174"/>
      <w:bookmarkStart w:id="1784" w:name="_Toc36817258"/>
      <w:bookmarkStart w:id="1785" w:name="_Toc29811706"/>
      <w:bookmarkStart w:id="1786" w:name="_Toc21127497"/>
      <w:bookmarkStart w:id="1787" w:name="_Toc53185368"/>
      <w:bookmarkStart w:id="1788" w:name="_Toc53185744"/>
      <w:bookmarkStart w:id="1789" w:name="_Toc57820220"/>
      <w:bookmarkStart w:id="1790" w:name="_Toc57821147"/>
      <w:bookmarkStart w:id="1791" w:name="_Toc61183423"/>
      <w:bookmarkStart w:id="1792" w:name="_Toc61183817"/>
      <w:bookmarkStart w:id="1793" w:name="_Toc61184209"/>
      <w:bookmarkStart w:id="1794" w:name="_Toc61184601"/>
      <w:bookmarkStart w:id="1795" w:name="_Toc61184991"/>
      <w:bookmarkStart w:id="1796" w:name="_Toc66386334"/>
      <w:bookmarkStart w:id="1797" w:name="_Toc74583175"/>
      <w:bookmarkStart w:id="1798" w:name="_Toc76541988"/>
      <w:bookmarkStart w:id="1799" w:name="_Toc82449970"/>
      <w:bookmarkStart w:id="1800" w:name="_Toc82450618"/>
      <w:r w:rsidRPr="0045464A">
        <w:t>6.5.</w:t>
      </w:r>
      <w:r>
        <w:t>3</w:t>
      </w:r>
      <w:r w:rsidRPr="0045464A">
        <w:t>.2.2.1</w:t>
      </w:r>
      <w:r w:rsidRPr="0045464A">
        <w:tab/>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08E3B3F1"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w:t>
      </w:r>
      <w:r w:rsidR="00F73DD9">
        <w:rPr>
          <w:rFonts w:hint="eastAsia"/>
          <w:lang w:val="en-US" w:eastAsia="zh-CN"/>
        </w:rPr>
        <w:t xml:space="preserve">n68, </w:t>
      </w:r>
      <w:r>
        <w:t xml:space="preserve">n71, </w:t>
      </w:r>
      <w:r>
        <w:rPr>
          <w:rFonts w:eastAsia="SimSun" w:hint="eastAsia"/>
          <w:lang w:val="en-US" w:eastAsia="zh-CN"/>
        </w:rPr>
        <w:t xml:space="preserve">n72, </w:t>
      </w:r>
      <w:r>
        <w:t xml:space="preserve">n85, </w:t>
      </w:r>
      <w:r w:rsidR="00BB5FCC">
        <w:rPr>
          <w:rFonts w:hint="eastAsia"/>
          <w:lang w:val="en-US" w:eastAsia="zh-CN"/>
        </w:rPr>
        <w:t xml:space="preserve">n87, n88, </w:t>
      </w:r>
      <w:r>
        <w:t xml:space="preserve">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774C9811"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801" w:name="_Toc45893479"/>
      <w:bookmarkStart w:id="1802" w:name="_Toc44712166"/>
      <w:bookmarkStart w:id="1803" w:name="_Toc37267564"/>
      <w:bookmarkStart w:id="1804" w:name="_Toc37260176"/>
      <w:bookmarkStart w:id="1805" w:name="_Toc36817260"/>
      <w:bookmarkStart w:id="1806" w:name="_Toc29811708"/>
      <w:bookmarkStart w:id="1807" w:name="_Toc13080209"/>
      <w:bookmarkStart w:id="1808" w:name="_Toc53185369"/>
      <w:bookmarkStart w:id="1809" w:name="_Toc53185745"/>
      <w:bookmarkStart w:id="1810" w:name="_Toc57820221"/>
      <w:bookmarkStart w:id="1811" w:name="_Toc57821148"/>
      <w:bookmarkStart w:id="1812" w:name="_Toc61183424"/>
      <w:bookmarkStart w:id="1813" w:name="_Toc61183818"/>
      <w:bookmarkStart w:id="1814" w:name="_Toc61184210"/>
      <w:bookmarkStart w:id="1815" w:name="_Toc61184602"/>
      <w:bookmarkStart w:id="1816" w:name="_Toc61184992"/>
      <w:bookmarkStart w:id="1817" w:name="_Toc66386335"/>
      <w:bookmarkStart w:id="1818" w:name="_Toc74583176"/>
      <w:bookmarkStart w:id="1819" w:name="_Toc76541989"/>
      <w:bookmarkStart w:id="1820" w:name="_Toc82449971"/>
      <w:bookmarkStart w:id="1821" w:name="_Toc82450619"/>
      <w:bookmarkStart w:id="1822"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3.7pt;height:30.85pt" o:ole="" fillcolor="window">
                  <v:imagedata r:id="rId18" o:title=""/>
                </v:shape>
                <o:OLEObject Type="Embed" ProgID="Equation.3" ShapeID="_x0000_i1026" DrawAspect="Content" ObjectID="_1820755779"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823" w:name="_Toc114252887"/>
      <w:bookmarkStart w:id="1824" w:name="_Toc123046015"/>
      <w:bookmarkStart w:id="1825" w:name="_Toc124157556"/>
      <w:bookmarkStart w:id="1826" w:name="_Toc124258949"/>
      <w:bookmarkStart w:id="1827" w:name="_Toc124259093"/>
      <w:bookmarkStart w:id="1828" w:name="_Toc130585850"/>
      <w:bookmarkStart w:id="1829" w:name="_Toc130586861"/>
      <w:bookmarkStart w:id="1830" w:name="_Toc137462027"/>
      <w:bookmarkStart w:id="1831" w:name="_Toc138883836"/>
      <w:bookmarkStart w:id="1832" w:name="_Toc138883980"/>
      <w:bookmarkStart w:id="1833" w:name="_Toc145426877"/>
      <w:bookmarkStart w:id="1834" w:name="_Toc155428060"/>
      <w:bookmarkStart w:id="1835" w:name="_Toc155781078"/>
      <w:bookmarkStart w:id="1836" w:name="_Toc161665377"/>
      <w:bookmarkStart w:id="1837" w:name="_Toc169718528"/>
      <w:bookmarkStart w:id="1838" w:name="_Toc176337085"/>
      <w:bookmarkStart w:id="1839" w:name="_Toc187246175"/>
      <w:bookmarkStart w:id="1840" w:name="_Toc200467672"/>
      <w:r w:rsidRPr="0045464A">
        <w:t>6.5.</w:t>
      </w:r>
      <w:r>
        <w:t>3</w:t>
      </w:r>
      <w:r w:rsidRPr="0045464A">
        <w:t>.2.3</w:t>
      </w:r>
      <w:r w:rsidRPr="0045464A">
        <w:tab/>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r w:rsidR="00AA3CCF">
        <w:rPr>
          <w:i/>
          <w:iCs/>
        </w:rPr>
        <w:t>Basic limits</w:t>
      </w:r>
      <w:r w:rsidR="00AA3CCF">
        <w:t xml:space="preserve"> for Medium Range </w:t>
      </w:r>
      <w:r w:rsidR="00AA3CCF">
        <w:rPr>
          <w:i/>
          <w:iCs/>
        </w:rPr>
        <w:t>repeater type 1-C</w:t>
      </w:r>
      <w:r w:rsidR="00AA3CCF">
        <w:t xml:space="preserve"> (Category A and B) for DL</w:t>
      </w:r>
      <w:bookmarkEnd w:id="1834"/>
      <w:bookmarkEnd w:id="1835"/>
      <w:bookmarkEnd w:id="1836"/>
      <w:bookmarkEnd w:id="1837"/>
      <w:bookmarkEnd w:id="1838"/>
      <w:bookmarkEnd w:id="1839"/>
      <w:bookmarkEnd w:id="1840"/>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841" w:name="_Toc45893480"/>
      <w:bookmarkStart w:id="1842" w:name="_Toc44712167"/>
      <w:bookmarkStart w:id="1843" w:name="_Toc37267565"/>
      <w:bookmarkStart w:id="1844" w:name="_Toc37260177"/>
      <w:bookmarkStart w:id="1845" w:name="_Toc36817261"/>
      <w:bookmarkStart w:id="1846" w:name="_Toc29811709"/>
      <w:bookmarkStart w:id="1847" w:name="_Toc13080210"/>
      <w:bookmarkStart w:id="1848" w:name="_Toc53185370"/>
      <w:bookmarkStart w:id="1849" w:name="_Toc53185746"/>
      <w:bookmarkStart w:id="1850" w:name="_Toc57820222"/>
      <w:bookmarkStart w:id="1851" w:name="_Toc57821149"/>
      <w:bookmarkStart w:id="1852" w:name="_Toc61183425"/>
      <w:bookmarkStart w:id="1853" w:name="_Toc61183819"/>
      <w:bookmarkStart w:id="1854" w:name="_Toc61184211"/>
      <w:bookmarkStart w:id="1855" w:name="_Toc61184603"/>
      <w:bookmarkStart w:id="1856" w:name="_Toc61184993"/>
      <w:bookmarkStart w:id="1857" w:name="_Toc66386336"/>
      <w:bookmarkStart w:id="1858" w:name="_Toc74583177"/>
      <w:bookmarkStart w:id="1859" w:name="_Toc76541990"/>
      <w:bookmarkStart w:id="1860" w:name="_Toc82449972"/>
      <w:bookmarkStart w:id="1861" w:name="_Toc82450620"/>
      <w:bookmarkStart w:id="1862"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863" w:name="_Toc114252888"/>
      <w:bookmarkStart w:id="1864" w:name="_Toc123046016"/>
      <w:bookmarkStart w:id="1865" w:name="_Toc124157557"/>
      <w:bookmarkStart w:id="1866" w:name="_Toc124258950"/>
      <w:bookmarkStart w:id="1867" w:name="_Toc124259094"/>
      <w:bookmarkStart w:id="1868" w:name="_Toc130585851"/>
      <w:bookmarkStart w:id="1869" w:name="_Toc130586862"/>
      <w:bookmarkStart w:id="1870" w:name="_Toc137462028"/>
      <w:bookmarkStart w:id="1871" w:name="_Toc138883837"/>
      <w:bookmarkStart w:id="1872" w:name="_Toc138883981"/>
      <w:bookmarkStart w:id="1873" w:name="_Toc145426878"/>
      <w:bookmarkStart w:id="1874" w:name="_Toc155428061"/>
      <w:bookmarkStart w:id="1875" w:name="_Toc155781079"/>
      <w:bookmarkStart w:id="1876" w:name="_Toc161665378"/>
      <w:bookmarkStart w:id="1877" w:name="_Toc169718529"/>
      <w:bookmarkStart w:id="1878" w:name="_Toc176337086"/>
      <w:bookmarkStart w:id="1879" w:name="_Toc187246176"/>
      <w:bookmarkStart w:id="1880" w:name="_Toc200467673"/>
      <w:r w:rsidRPr="0045464A">
        <w:t>6.5.</w:t>
      </w:r>
      <w:r>
        <w:t>3</w:t>
      </w:r>
      <w:r w:rsidRPr="0045464A">
        <w:t>.2.4</w:t>
      </w:r>
      <w:r w:rsidRPr="0045464A">
        <w:tab/>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874"/>
      <w:bookmarkEnd w:id="1875"/>
      <w:bookmarkEnd w:id="1876"/>
      <w:bookmarkEnd w:id="1877"/>
      <w:bookmarkEnd w:id="1878"/>
      <w:bookmarkEnd w:id="1879"/>
      <w:bookmarkEnd w:id="1880"/>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881" w:name="_Toc45893481"/>
      <w:bookmarkStart w:id="1882" w:name="_Toc44712168"/>
      <w:bookmarkStart w:id="1883" w:name="_Toc37267566"/>
      <w:bookmarkStart w:id="1884" w:name="_Toc37260178"/>
      <w:bookmarkStart w:id="1885" w:name="_Toc36817262"/>
      <w:bookmarkStart w:id="1886" w:name="_Toc29811710"/>
      <w:bookmarkStart w:id="1887" w:name="_Toc13080211"/>
      <w:bookmarkStart w:id="1888" w:name="_Toc53185371"/>
      <w:bookmarkStart w:id="1889" w:name="_Toc53185747"/>
      <w:bookmarkStart w:id="1890" w:name="_Toc57820223"/>
      <w:bookmarkStart w:id="1891" w:name="_Toc57821150"/>
      <w:bookmarkStart w:id="1892" w:name="_Toc61183426"/>
      <w:bookmarkStart w:id="1893" w:name="_Toc61183820"/>
      <w:bookmarkStart w:id="1894" w:name="_Toc61184212"/>
      <w:bookmarkStart w:id="1895" w:name="_Toc61184604"/>
      <w:bookmarkStart w:id="1896" w:name="_Toc61184994"/>
      <w:bookmarkStart w:id="1897" w:name="_Toc66386337"/>
      <w:bookmarkStart w:id="1898" w:name="_Toc74583178"/>
      <w:bookmarkStart w:id="1899" w:name="_Toc76541991"/>
      <w:bookmarkStart w:id="1900" w:name="_Toc82449973"/>
      <w:bookmarkStart w:id="1901" w:name="_Toc82450621"/>
      <w:bookmarkStart w:id="1902" w:name="_Toc106094114"/>
      <w:bookmarkStart w:id="1903"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904" w:name="_Toc114252889"/>
      <w:bookmarkStart w:id="1905" w:name="_Toc123046017"/>
      <w:bookmarkStart w:id="1906" w:name="_Toc124157558"/>
      <w:bookmarkStart w:id="1907" w:name="_Toc124258951"/>
      <w:bookmarkStart w:id="1908" w:name="_Toc124259095"/>
      <w:bookmarkStart w:id="1909" w:name="_Toc130585852"/>
      <w:bookmarkStart w:id="1910" w:name="_Toc130586863"/>
      <w:bookmarkStart w:id="1911" w:name="_Toc137462029"/>
      <w:bookmarkStart w:id="1912" w:name="_Toc138883838"/>
      <w:bookmarkStart w:id="1913" w:name="_Toc138883982"/>
      <w:bookmarkStart w:id="1914" w:name="_Toc145426879"/>
      <w:bookmarkStart w:id="1915" w:name="_Toc155428062"/>
      <w:bookmarkStart w:id="1916" w:name="_Toc155781080"/>
      <w:bookmarkStart w:id="1917" w:name="_Toc161665379"/>
      <w:bookmarkStart w:id="1918" w:name="_Toc169718530"/>
      <w:bookmarkStart w:id="1919" w:name="_Toc176337087"/>
      <w:bookmarkStart w:id="1920" w:name="_Toc187246177"/>
      <w:bookmarkStart w:id="1921" w:name="_Toc200467674"/>
      <w:r w:rsidRPr="0045464A">
        <w:t>6.5.</w:t>
      </w:r>
      <w:r>
        <w:t>3</w:t>
      </w:r>
      <w:r w:rsidRPr="0045464A">
        <w:t>.2.5</w:t>
      </w:r>
      <w:r w:rsidRPr="0045464A">
        <w:tab/>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4"/>
      <w:bookmarkEnd w:id="1905"/>
      <w:bookmarkEnd w:id="1906"/>
      <w:bookmarkEnd w:id="1907"/>
      <w:bookmarkEnd w:id="1908"/>
      <w:bookmarkEnd w:id="1909"/>
      <w:bookmarkEnd w:id="1910"/>
      <w:bookmarkEnd w:id="1911"/>
      <w:bookmarkEnd w:id="1912"/>
      <w:bookmarkEnd w:id="1913"/>
      <w:bookmarkEnd w:id="1914"/>
      <w:r w:rsidR="000B66DD">
        <w:t xml:space="preserve">Additional </w:t>
      </w:r>
      <w:r w:rsidR="000B66DD">
        <w:rPr>
          <w:i/>
          <w:iCs/>
        </w:rPr>
        <w:t>basic limits</w:t>
      </w:r>
      <w:bookmarkEnd w:id="1915"/>
      <w:bookmarkEnd w:id="1916"/>
      <w:bookmarkEnd w:id="1917"/>
      <w:bookmarkEnd w:id="1918"/>
      <w:bookmarkEnd w:id="1919"/>
      <w:bookmarkEnd w:id="1920"/>
      <w:bookmarkEnd w:id="1921"/>
    </w:p>
    <w:p w14:paraId="6C550BBD" w14:textId="77777777" w:rsidR="006E7DAA" w:rsidRPr="0045464A" w:rsidRDefault="006E7DAA" w:rsidP="00437595">
      <w:pPr>
        <w:pStyle w:val="H6"/>
      </w:pPr>
      <w:bookmarkStart w:id="1922" w:name="_Toc45893482"/>
      <w:bookmarkStart w:id="1923" w:name="_Toc44712169"/>
      <w:bookmarkStart w:id="1924" w:name="_Toc37267567"/>
      <w:bookmarkStart w:id="1925" w:name="_Toc37260179"/>
      <w:bookmarkStart w:id="1926" w:name="_Toc36817263"/>
      <w:bookmarkStart w:id="1927" w:name="_Toc29811711"/>
      <w:bookmarkStart w:id="1928" w:name="_Toc53185372"/>
      <w:bookmarkStart w:id="1929" w:name="_Toc53185748"/>
      <w:bookmarkStart w:id="1930" w:name="_Toc57820224"/>
      <w:bookmarkStart w:id="1931" w:name="_Toc57821151"/>
      <w:bookmarkStart w:id="1932" w:name="_Toc61183427"/>
      <w:bookmarkStart w:id="1933" w:name="_Toc61183821"/>
      <w:bookmarkStart w:id="1934" w:name="_Toc61184213"/>
      <w:bookmarkStart w:id="1935" w:name="_Toc61184605"/>
      <w:bookmarkStart w:id="1936" w:name="_Toc61184995"/>
      <w:bookmarkStart w:id="1937" w:name="_Toc66386338"/>
      <w:bookmarkStart w:id="1938" w:name="_Toc74583179"/>
      <w:bookmarkStart w:id="1939" w:name="_Toc76541992"/>
      <w:bookmarkStart w:id="1940" w:name="_Toc82449974"/>
      <w:bookmarkStart w:id="1941" w:name="_Toc82450622"/>
      <w:r w:rsidRPr="0045464A">
        <w:t>6.5.</w:t>
      </w:r>
      <w:r>
        <w:t>3</w:t>
      </w:r>
      <w:r w:rsidRPr="0045464A">
        <w:t>.2.5.1</w:t>
      </w:r>
      <w:r w:rsidRPr="0045464A">
        <w:tab/>
        <w:t>Limits in FCC Title 47</w:t>
      </w:r>
      <w:bookmarkEnd w:id="1903"/>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942" w:name="_Toc21127503"/>
      <w:bookmarkStart w:id="1943" w:name="_Toc29811712"/>
      <w:bookmarkStart w:id="1944" w:name="_Toc36817264"/>
      <w:bookmarkStart w:id="1945" w:name="_Toc37260180"/>
      <w:bookmarkStart w:id="1946" w:name="_Toc37267568"/>
      <w:bookmarkStart w:id="1947" w:name="_Toc44712170"/>
      <w:bookmarkStart w:id="1948" w:name="_Toc45893483"/>
      <w:r w:rsidRPr="0045464A">
        <w:t>6.5.</w:t>
      </w:r>
      <w:r>
        <w:t>3</w:t>
      </w:r>
      <w:r w:rsidRPr="0045464A">
        <w:t>.2.5.2</w:t>
      </w:r>
      <w:r w:rsidRPr="0045464A">
        <w:tab/>
        <w:t>Protection of DTT</w:t>
      </w:r>
      <w:bookmarkEnd w:id="1942"/>
      <w:bookmarkEnd w:id="1943"/>
      <w:bookmarkEnd w:id="1944"/>
      <w:bookmarkEnd w:id="1945"/>
      <w:bookmarkEnd w:id="1946"/>
      <w:bookmarkEnd w:id="1947"/>
      <w:bookmarkEnd w:id="1948"/>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949" w:name="_Toc114252890"/>
      <w:bookmarkStart w:id="1950" w:name="_Toc123046018"/>
      <w:bookmarkStart w:id="1951" w:name="_Toc124157559"/>
      <w:bookmarkStart w:id="1952" w:name="_Toc124258952"/>
      <w:bookmarkStart w:id="1953" w:name="_Toc124259096"/>
      <w:bookmarkStart w:id="1954" w:name="_Toc130585853"/>
      <w:bookmarkStart w:id="1955" w:name="_Toc130586864"/>
      <w:bookmarkStart w:id="1956" w:name="_Toc137462030"/>
      <w:bookmarkStart w:id="1957" w:name="_Toc138883839"/>
      <w:bookmarkStart w:id="1958" w:name="_Toc138883983"/>
      <w:bookmarkStart w:id="1959" w:name="_Toc145426880"/>
      <w:bookmarkStart w:id="1960" w:name="_Toc155428063"/>
      <w:bookmarkStart w:id="1961" w:name="_Toc155781081"/>
      <w:bookmarkStart w:id="1962" w:name="_Toc161665380"/>
      <w:bookmarkStart w:id="1963" w:name="_Toc169718531"/>
      <w:bookmarkStart w:id="1964" w:name="_Toc176337088"/>
      <w:bookmarkStart w:id="1965" w:name="_Toc187246178"/>
      <w:bookmarkStart w:id="1966" w:name="_Toc200467675"/>
      <w:r w:rsidRPr="00460858">
        <w:t>6.5.3.2.</w:t>
      </w:r>
      <w:r>
        <w:t>6</w:t>
      </w:r>
      <w:r w:rsidRPr="00460858">
        <w:tab/>
      </w:r>
      <w:bookmarkEnd w:id="1949"/>
      <w:bookmarkEnd w:id="1950"/>
      <w:bookmarkEnd w:id="1951"/>
      <w:bookmarkEnd w:id="1952"/>
      <w:bookmarkEnd w:id="1953"/>
      <w:bookmarkEnd w:id="1954"/>
      <w:bookmarkEnd w:id="1955"/>
      <w:bookmarkEnd w:id="1956"/>
      <w:bookmarkEnd w:id="1957"/>
      <w:bookmarkEnd w:id="1958"/>
      <w:bookmarkEnd w:id="1959"/>
      <w:r w:rsidR="000B66DD">
        <w:rPr>
          <w:rFonts w:eastAsia="SimSun" w:hint="eastAsia"/>
          <w:lang w:val="en-US" w:eastAsia="zh-CN"/>
        </w:rPr>
        <w:t>Basic limit</w:t>
      </w:r>
      <w:r w:rsidR="000B66DD">
        <w:t xml:space="preserve"> inside passband with no UL input signal</w:t>
      </w:r>
      <w:bookmarkEnd w:id="1960"/>
      <w:bookmarkEnd w:id="1961"/>
      <w:bookmarkEnd w:id="1962"/>
      <w:bookmarkEnd w:id="1963"/>
      <w:bookmarkEnd w:id="1964"/>
      <w:bookmarkEnd w:id="1965"/>
      <w:bookmarkEnd w:id="1966"/>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55pt;height:15.45pt" o:ole="">
                  <v:imagedata r:id="rId22" o:title=""/>
                </v:shape>
                <o:OLEObject Type="Embed" ProgID="Equation.3" ShapeID="_x0000_i1027" DrawAspect="Content" ObjectID="_1820755780"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55pt;height:20.55pt" o:ole="">
                  <v:imagedata r:id="rId24" o:title=""/>
                </v:shape>
                <o:OLEObject Type="Embed" ProgID="Equation.3" ShapeID="_x0000_i1028" DrawAspect="Content" ObjectID="_1820755781"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967" w:name="_Toc10324"/>
      <w:bookmarkStart w:id="1968" w:name="_Toc10886"/>
      <w:bookmarkStart w:id="1969" w:name="_Toc155428064"/>
      <w:bookmarkStart w:id="1970" w:name="_Toc155781082"/>
      <w:bookmarkStart w:id="1971" w:name="_Toc161665381"/>
      <w:bookmarkStart w:id="1972" w:name="_Toc169718532"/>
      <w:bookmarkStart w:id="1973" w:name="_Toc176337089"/>
      <w:bookmarkStart w:id="1974" w:name="_Toc187246179"/>
      <w:bookmarkStart w:id="1975" w:name="_Toc200467676"/>
      <w:r>
        <w:t>6.5.3.</w:t>
      </w:r>
      <w:r>
        <w:rPr>
          <w:rFonts w:eastAsia="SimSun" w:hint="eastAsia"/>
          <w:lang w:val="en-US" w:eastAsia="zh-CN"/>
        </w:rPr>
        <w:t>3</w:t>
      </w:r>
      <w:r>
        <w:tab/>
        <w:t>Minimum requirement for NCR</w:t>
      </w:r>
      <w:bookmarkEnd w:id="1967"/>
      <w:bookmarkEnd w:id="1968"/>
      <w:bookmarkEnd w:id="1969"/>
      <w:bookmarkEnd w:id="1970"/>
      <w:bookmarkEnd w:id="1971"/>
      <w:bookmarkEnd w:id="1972"/>
      <w:bookmarkEnd w:id="1973"/>
      <w:bookmarkEnd w:id="1974"/>
      <w:bookmarkEnd w:id="1975"/>
    </w:p>
    <w:p w14:paraId="7BBCB07A" w14:textId="77777777" w:rsidR="00965537" w:rsidRDefault="00965537" w:rsidP="00965537">
      <w:pPr>
        <w:pStyle w:val="Heading5"/>
        <w:rPr>
          <w:rFonts w:eastAsia="SimSun"/>
          <w:lang w:val="en-US" w:eastAsia="zh-CN"/>
        </w:rPr>
      </w:pPr>
      <w:bookmarkStart w:id="1976" w:name="_Toc155428065"/>
      <w:bookmarkStart w:id="1977" w:name="_Toc155781083"/>
      <w:bookmarkStart w:id="1978" w:name="_Toc161665382"/>
      <w:bookmarkStart w:id="1979" w:name="_Toc169718533"/>
      <w:bookmarkStart w:id="1980" w:name="_Toc176337090"/>
      <w:bookmarkStart w:id="1981" w:name="_Toc187246180"/>
      <w:bookmarkStart w:id="1982" w:name="_Toc200467677"/>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976"/>
      <w:bookmarkEnd w:id="1977"/>
      <w:bookmarkEnd w:id="1978"/>
      <w:bookmarkEnd w:id="1979"/>
      <w:bookmarkEnd w:id="1980"/>
      <w:bookmarkEnd w:id="1981"/>
      <w:bookmarkEnd w:id="1982"/>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983" w:name="_Toc155428066"/>
      <w:bookmarkStart w:id="1984" w:name="_Toc155781084"/>
      <w:bookmarkStart w:id="1985" w:name="_Toc161665383"/>
      <w:bookmarkStart w:id="1986" w:name="_Toc169718534"/>
      <w:bookmarkStart w:id="1987" w:name="_Toc176337091"/>
      <w:bookmarkStart w:id="1988" w:name="_Toc187246181"/>
      <w:bookmarkStart w:id="1989" w:name="_Toc200467678"/>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983"/>
      <w:bookmarkEnd w:id="1984"/>
      <w:bookmarkEnd w:id="1985"/>
      <w:bookmarkEnd w:id="1986"/>
      <w:bookmarkEnd w:id="1987"/>
      <w:bookmarkEnd w:id="1988"/>
      <w:bookmarkEnd w:id="1989"/>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990" w:name="_Toc45893488"/>
      <w:bookmarkStart w:id="1991" w:name="_Toc44712175"/>
      <w:bookmarkStart w:id="1992" w:name="_Toc37267573"/>
      <w:bookmarkStart w:id="1993" w:name="_Toc37260185"/>
      <w:bookmarkStart w:id="1994" w:name="_Toc36817268"/>
      <w:bookmarkStart w:id="1995" w:name="_Toc29811716"/>
      <w:bookmarkStart w:id="1996" w:name="_Toc21127507"/>
      <w:bookmarkStart w:id="1997" w:name="_Toc53185374"/>
      <w:bookmarkStart w:id="1998" w:name="_Toc53185750"/>
      <w:bookmarkStart w:id="1999" w:name="_Toc57820226"/>
      <w:bookmarkStart w:id="2000" w:name="_Toc57821153"/>
      <w:bookmarkStart w:id="2001" w:name="_Toc61183429"/>
      <w:bookmarkStart w:id="2002" w:name="_Toc61183823"/>
      <w:bookmarkStart w:id="2003" w:name="_Toc61184215"/>
      <w:bookmarkStart w:id="2004" w:name="_Toc61184607"/>
      <w:bookmarkStart w:id="2005" w:name="_Toc61184997"/>
      <w:bookmarkStart w:id="2006" w:name="_Toc66386340"/>
      <w:bookmarkStart w:id="2007" w:name="_Toc74583181"/>
      <w:bookmarkStart w:id="2008" w:name="_Toc76541994"/>
      <w:bookmarkStart w:id="2009" w:name="_Toc82449976"/>
      <w:bookmarkStart w:id="2010" w:name="_Toc82450624"/>
      <w:bookmarkStart w:id="2011" w:name="_Toc106094115"/>
      <w:bookmarkStart w:id="2012" w:name="_Toc114252891"/>
      <w:bookmarkStart w:id="2013" w:name="_Toc123046019"/>
      <w:bookmarkStart w:id="2014" w:name="_Toc124157560"/>
      <w:bookmarkStart w:id="2015" w:name="_Toc124258953"/>
      <w:bookmarkStart w:id="2016" w:name="_Toc124259097"/>
      <w:bookmarkStart w:id="2017" w:name="_Toc130585854"/>
      <w:bookmarkStart w:id="2018" w:name="_Toc130586865"/>
      <w:bookmarkStart w:id="2019" w:name="_Toc137462031"/>
      <w:bookmarkStart w:id="2020" w:name="_Toc138883840"/>
      <w:bookmarkStart w:id="2021" w:name="_Toc138883984"/>
      <w:bookmarkStart w:id="2022" w:name="_Toc145426881"/>
      <w:bookmarkStart w:id="2023" w:name="_Toc155428067"/>
      <w:bookmarkStart w:id="2024" w:name="_Toc155781085"/>
      <w:bookmarkStart w:id="2025" w:name="_Toc161665384"/>
      <w:bookmarkStart w:id="2026" w:name="_Toc169718535"/>
      <w:bookmarkStart w:id="2027" w:name="_Toc176337092"/>
      <w:bookmarkStart w:id="2028" w:name="_Toc187246182"/>
      <w:bookmarkStart w:id="2029" w:name="_Toc200467679"/>
      <w:bookmarkStart w:id="2030" w:name="_Hlk497677198"/>
      <w:r w:rsidRPr="0045464A">
        <w:t>6.5.</w:t>
      </w:r>
      <w:r>
        <w:t>4</w:t>
      </w:r>
      <w:r w:rsidRPr="0045464A">
        <w:tab/>
        <w:t>Transmitter spurious emissions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6C550BCE" w14:textId="77777777" w:rsidR="006E7DAA" w:rsidRPr="0045464A" w:rsidRDefault="006E7DAA" w:rsidP="009A1180">
      <w:pPr>
        <w:pStyle w:val="Heading4"/>
      </w:pPr>
      <w:bookmarkStart w:id="2031" w:name="_Toc45893489"/>
      <w:bookmarkStart w:id="2032" w:name="_Toc44712176"/>
      <w:bookmarkStart w:id="2033" w:name="_Toc37267574"/>
      <w:bookmarkStart w:id="2034" w:name="_Toc37260186"/>
      <w:bookmarkStart w:id="2035" w:name="_Toc36817269"/>
      <w:bookmarkStart w:id="2036" w:name="_Toc29811717"/>
      <w:bookmarkStart w:id="2037" w:name="_Toc21127508"/>
      <w:bookmarkStart w:id="2038" w:name="_Toc53185375"/>
      <w:bookmarkStart w:id="2039" w:name="_Toc53185751"/>
      <w:bookmarkStart w:id="2040" w:name="_Toc57820227"/>
      <w:bookmarkStart w:id="2041" w:name="_Toc57821154"/>
      <w:bookmarkStart w:id="2042" w:name="_Toc61183430"/>
      <w:bookmarkStart w:id="2043" w:name="_Toc61183824"/>
      <w:bookmarkStart w:id="2044" w:name="_Toc61184216"/>
      <w:bookmarkStart w:id="2045" w:name="_Toc61184608"/>
      <w:bookmarkStart w:id="2046" w:name="_Toc61184998"/>
      <w:bookmarkStart w:id="2047" w:name="_Toc66386341"/>
      <w:bookmarkStart w:id="2048" w:name="_Toc74583182"/>
      <w:bookmarkStart w:id="2049" w:name="_Toc76541995"/>
      <w:bookmarkStart w:id="2050" w:name="_Toc82449977"/>
      <w:bookmarkStart w:id="2051" w:name="_Toc82450625"/>
      <w:bookmarkStart w:id="2052" w:name="_Toc106094116"/>
      <w:bookmarkStart w:id="2053" w:name="_Toc114252892"/>
      <w:bookmarkStart w:id="2054" w:name="_Toc123046020"/>
      <w:bookmarkStart w:id="2055" w:name="_Toc124157561"/>
      <w:bookmarkStart w:id="2056" w:name="_Toc124258954"/>
      <w:bookmarkStart w:id="2057" w:name="_Toc124259098"/>
      <w:bookmarkStart w:id="2058" w:name="_Toc130585855"/>
      <w:bookmarkStart w:id="2059" w:name="_Toc130586866"/>
      <w:bookmarkStart w:id="2060" w:name="_Toc137462032"/>
      <w:bookmarkStart w:id="2061" w:name="_Toc138883841"/>
      <w:bookmarkStart w:id="2062" w:name="_Toc138883985"/>
      <w:bookmarkStart w:id="2063" w:name="_Toc145426882"/>
      <w:bookmarkStart w:id="2064" w:name="_Toc155428068"/>
      <w:bookmarkStart w:id="2065" w:name="_Toc155781086"/>
      <w:bookmarkStart w:id="2066" w:name="_Toc161665385"/>
      <w:bookmarkStart w:id="2067" w:name="_Toc169718536"/>
      <w:bookmarkStart w:id="2068" w:name="_Toc176337093"/>
      <w:bookmarkStart w:id="2069" w:name="_Toc187246183"/>
      <w:bookmarkStart w:id="2070" w:name="_Toc200467680"/>
      <w:r w:rsidRPr="0045464A">
        <w:t>6.5.</w:t>
      </w:r>
      <w:r>
        <w:t>4</w:t>
      </w:r>
      <w:r w:rsidRPr="0045464A">
        <w:t>.1</w:t>
      </w:r>
      <w:r w:rsidRPr="0045464A">
        <w:tab/>
        <w:t>General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2071" w:name="_Toc45893490"/>
      <w:bookmarkStart w:id="2072" w:name="_Toc44712177"/>
      <w:bookmarkStart w:id="2073" w:name="_Toc37267575"/>
      <w:bookmarkStart w:id="2074" w:name="_Toc37260187"/>
      <w:bookmarkStart w:id="2075" w:name="_Toc36817270"/>
      <w:bookmarkStart w:id="2076" w:name="_Toc29811718"/>
      <w:bookmarkStart w:id="2077" w:name="_Toc13080219"/>
      <w:bookmarkStart w:id="2078" w:name="_Toc53185376"/>
      <w:bookmarkStart w:id="2079" w:name="_Toc53185752"/>
      <w:bookmarkStart w:id="2080" w:name="_Toc57820228"/>
      <w:bookmarkStart w:id="2081" w:name="_Toc57821155"/>
      <w:bookmarkStart w:id="2082" w:name="_Toc61183431"/>
      <w:bookmarkStart w:id="2083" w:name="_Toc61183825"/>
      <w:bookmarkStart w:id="2084" w:name="_Toc61184217"/>
      <w:bookmarkStart w:id="2085" w:name="_Toc61184609"/>
      <w:bookmarkStart w:id="2086" w:name="_Toc61184999"/>
      <w:bookmarkStart w:id="2087" w:name="_Toc66386342"/>
      <w:bookmarkStart w:id="2088" w:name="_Toc74583183"/>
      <w:bookmarkStart w:id="2089" w:name="_Toc76541996"/>
      <w:bookmarkStart w:id="2090" w:name="_Toc82449978"/>
      <w:bookmarkStart w:id="2091" w:name="_Toc82450626"/>
      <w:bookmarkStart w:id="2092" w:name="_Toc106094117"/>
      <w:bookmarkStart w:id="2093" w:name="_Toc114252893"/>
      <w:bookmarkStart w:id="2094" w:name="_Toc123046021"/>
      <w:bookmarkStart w:id="2095" w:name="_Toc124157562"/>
      <w:bookmarkStart w:id="2096" w:name="_Toc124258955"/>
      <w:bookmarkStart w:id="2097" w:name="_Toc124259099"/>
      <w:bookmarkStart w:id="2098" w:name="_Toc130585856"/>
      <w:bookmarkStart w:id="2099" w:name="_Toc130586867"/>
      <w:bookmarkStart w:id="2100" w:name="_Toc137462033"/>
      <w:bookmarkStart w:id="2101" w:name="_Toc138883842"/>
      <w:bookmarkStart w:id="2102" w:name="_Toc138883986"/>
      <w:bookmarkStart w:id="2103" w:name="_Toc145426883"/>
      <w:bookmarkStart w:id="2104" w:name="_Toc155428069"/>
      <w:bookmarkStart w:id="2105" w:name="_Toc155781087"/>
      <w:bookmarkStart w:id="2106" w:name="_Toc161665386"/>
      <w:bookmarkStart w:id="2107" w:name="_Toc169718537"/>
      <w:bookmarkStart w:id="2108" w:name="_Toc176337094"/>
      <w:bookmarkStart w:id="2109" w:name="_Toc187246184"/>
      <w:bookmarkStart w:id="2110" w:name="_Toc200467681"/>
      <w:bookmarkStart w:id="2111" w:name="_Toc21127510"/>
      <w:r w:rsidRPr="0045464A">
        <w:t>6.5.</w:t>
      </w:r>
      <w:r>
        <w:t>4</w:t>
      </w:r>
      <w:r w:rsidRPr="0045464A">
        <w:t>.2</w:t>
      </w:r>
      <w:r w:rsidRPr="0045464A">
        <w:tab/>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r w:rsidR="003F4BD6">
        <w:rPr>
          <w:i/>
          <w:iCs/>
        </w:rPr>
        <w:t>Basic limits</w:t>
      </w:r>
      <w:bookmarkEnd w:id="2104"/>
      <w:bookmarkEnd w:id="2105"/>
      <w:bookmarkEnd w:id="2106"/>
      <w:bookmarkEnd w:id="2107"/>
      <w:bookmarkEnd w:id="2108"/>
      <w:bookmarkEnd w:id="2109"/>
      <w:bookmarkEnd w:id="2110"/>
    </w:p>
    <w:p w14:paraId="6C550BD6" w14:textId="08FA51A0" w:rsidR="006E7DAA" w:rsidRPr="0045464A" w:rsidRDefault="006E7DAA" w:rsidP="009A1180">
      <w:pPr>
        <w:pStyle w:val="Heading5"/>
      </w:pPr>
      <w:bookmarkStart w:id="2112" w:name="_Toc45893491"/>
      <w:bookmarkStart w:id="2113" w:name="_Toc44712178"/>
      <w:bookmarkStart w:id="2114" w:name="_Toc37267576"/>
      <w:bookmarkStart w:id="2115" w:name="_Toc37260188"/>
      <w:bookmarkStart w:id="2116" w:name="_Toc36817271"/>
      <w:bookmarkStart w:id="2117" w:name="_Toc29811719"/>
      <w:bookmarkStart w:id="2118" w:name="_Toc53185377"/>
      <w:bookmarkStart w:id="2119" w:name="_Toc53185753"/>
      <w:bookmarkStart w:id="2120" w:name="_Toc57820229"/>
      <w:bookmarkStart w:id="2121" w:name="_Toc57821156"/>
      <w:bookmarkStart w:id="2122" w:name="_Toc61183432"/>
      <w:bookmarkStart w:id="2123" w:name="_Toc61183826"/>
      <w:bookmarkStart w:id="2124" w:name="_Toc61184218"/>
      <w:bookmarkStart w:id="2125" w:name="_Toc61184610"/>
      <w:bookmarkStart w:id="2126" w:name="_Toc61185000"/>
      <w:bookmarkStart w:id="2127" w:name="_Toc66386343"/>
      <w:bookmarkStart w:id="2128" w:name="_Toc74583184"/>
      <w:bookmarkStart w:id="2129" w:name="_Toc76541997"/>
      <w:bookmarkStart w:id="2130" w:name="_Toc82449979"/>
      <w:bookmarkStart w:id="2131" w:name="_Toc82450627"/>
      <w:bookmarkStart w:id="2132" w:name="_Toc106094118"/>
      <w:bookmarkStart w:id="2133" w:name="_Toc114252894"/>
      <w:bookmarkStart w:id="2134" w:name="_Toc123046022"/>
      <w:bookmarkStart w:id="2135" w:name="_Toc124157563"/>
      <w:bookmarkStart w:id="2136" w:name="_Toc124258956"/>
      <w:bookmarkStart w:id="2137" w:name="_Toc124259100"/>
      <w:bookmarkStart w:id="2138" w:name="_Toc130585857"/>
      <w:bookmarkStart w:id="2139" w:name="_Toc130586868"/>
      <w:bookmarkStart w:id="2140" w:name="_Toc137462034"/>
      <w:bookmarkStart w:id="2141" w:name="_Toc138883843"/>
      <w:bookmarkStart w:id="2142" w:name="_Toc138883987"/>
      <w:bookmarkStart w:id="2143" w:name="_Toc145426884"/>
      <w:bookmarkStart w:id="2144" w:name="_Toc155428070"/>
      <w:bookmarkStart w:id="2145" w:name="_Toc155781088"/>
      <w:bookmarkStart w:id="2146" w:name="_Toc161665387"/>
      <w:bookmarkStart w:id="2147" w:name="_Toc169718538"/>
      <w:bookmarkStart w:id="2148" w:name="_Toc176337095"/>
      <w:bookmarkStart w:id="2149" w:name="_Toc187246185"/>
      <w:bookmarkStart w:id="2150" w:name="_Toc200467682"/>
      <w:r w:rsidRPr="0045464A">
        <w:t>6.5.</w:t>
      </w:r>
      <w:r>
        <w:t>4</w:t>
      </w:r>
      <w:r w:rsidRPr="0045464A">
        <w:t>.2.1</w:t>
      </w:r>
      <w:r w:rsidRPr="0045464A">
        <w:tab/>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r w:rsidR="003F4BD6">
        <w:t xml:space="preserve">General transmitter spurious emissions </w:t>
      </w:r>
      <w:r w:rsidR="003F4BD6">
        <w:rPr>
          <w:i/>
          <w:iCs/>
        </w:rPr>
        <w:t>basic limits</w:t>
      </w:r>
      <w:bookmarkEnd w:id="2144"/>
      <w:bookmarkEnd w:id="2145"/>
      <w:bookmarkEnd w:id="2146"/>
      <w:bookmarkEnd w:id="2147"/>
      <w:bookmarkEnd w:id="2148"/>
      <w:bookmarkEnd w:id="2149"/>
      <w:bookmarkEnd w:id="2150"/>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151" w:name="_Toc45893493"/>
      <w:bookmarkStart w:id="2152" w:name="_Toc44712180"/>
      <w:bookmarkStart w:id="2153" w:name="_Toc37267578"/>
      <w:bookmarkStart w:id="2154" w:name="_Toc37260190"/>
      <w:bookmarkStart w:id="2155" w:name="_Toc36817273"/>
      <w:bookmarkStart w:id="2156" w:name="_Toc29811721"/>
      <w:bookmarkStart w:id="2157" w:name="_Toc21127512"/>
      <w:bookmarkStart w:id="2158" w:name="_Toc53185378"/>
      <w:bookmarkStart w:id="2159" w:name="_Toc53185754"/>
      <w:bookmarkStart w:id="2160" w:name="_Toc57820230"/>
      <w:bookmarkStart w:id="2161" w:name="_Toc57821157"/>
      <w:bookmarkStart w:id="2162" w:name="_Toc61183433"/>
      <w:bookmarkStart w:id="2163" w:name="_Toc61183827"/>
      <w:bookmarkStart w:id="2164" w:name="_Toc61184219"/>
      <w:bookmarkStart w:id="2165" w:name="_Toc61184611"/>
      <w:bookmarkStart w:id="2166" w:name="_Toc61185001"/>
      <w:bookmarkStart w:id="2167" w:name="_Toc66386344"/>
      <w:bookmarkStart w:id="2168" w:name="_Toc74583185"/>
      <w:bookmarkStart w:id="2169" w:name="_Toc76541998"/>
      <w:bookmarkStart w:id="2170" w:name="_Toc82449980"/>
      <w:bookmarkStart w:id="2171" w:name="_Toc82450628"/>
      <w:bookmarkStart w:id="2172" w:name="_Toc106094119"/>
      <w:bookmarkStart w:id="2173" w:name="_Toc114252895"/>
      <w:bookmarkStart w:id="2174" w:name="_Toc123046023"/>
      <w:bookmarkStart w:id="2175" w:name="_Toc124157564"/>
      <w:bookmarkStart w:id="2176" w:name="_Toc124258957"/>
      <w:bookmarkStart w:id="2177" w:name="_Toc124259101"/>
      <w:bookmarkStart w:id="2178" w:name="_Toc130585858"/>
      <w:bookmarkStart w:id="2179" w:name="_Toc130586869"/>
      <w:bookmarkStart w:id="2180" w:name="_Toc137462035"/>
      <w:bookmarkStart w:id="2181" w:name="_Toc138883844"/>
      <w:bookmarkStart w:id="2182" w:name="_Toc138883988"/>
      <w:bookmarkStart w:id="2183" w:name="_Toc145426885"/>
      <w:bookmarkStart w:id="2184" w:name="_Toc155428071"/>
      <w:bookmarkStart w:id="2185" w:name="_Toc155781089"/>
      <w:bookmarkStart w:id="2186" w:name="_Toc161665388"/>
      <w:bookmarkStart w:id="2187" w:name="_Toc169718539"/>
      <w:bookmarkStart w:id="2188" w:name="_Toc176337096"/>
      <w:bookmarkStart w:id="2189" w:name="_Toc187246186"/>
      <w:bookmarkStart w:id="2190" w:name="_Toc200467683"/>
      <w:r w:rsidRPr="0045464A">
        <w:t>6.5.</w:t>
      </w:r>
      <w:r>
        <w:t>4</w:t>
      </w:r>
      <w:r w:rsidRPr="0045464A">
        <w:t>.2.2</w:t>
      </w:r>
      <w:r w:rsidRPr="0045464A">
        <w:tab/>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r w:rsidR="001C4A87">
        <w:t xml:space="preserve">Additional spurious emissions </w:t>
      </w:r>
      <w:r w:rsidR="001C4A87">
        <w:rPr>
          <w:i/>
          <w:iCs/>
        </w:rPr>
        <w:t>basic limits</w:t>
      </w:r>
      <w:bookmarkEnd w:id="2184"/>
      <w:bookmarkEnd w:id="2185"/>
      <w:bookmarkEnd w:id="2186"/>
      <w:bookmarkEnd w:id="2187"/>
      <w:bookmarkEnd w:id="2188"/>
      <w:bookmarkEnd w:id="2189"/>
      <w:bookmarkEnd w:id="2190"/>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030"/>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7156CEE5"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76C8CD33" w:rsidR="006E7DAA" w:rsidRPr="00656225"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n20, n67</w:t>
            </w:r>
            <w:r>
              <w:rPr>
                <w:rFonts w:cs="Arial" w:hint="eastAsia"/>
                <w:lang w:val="en-US" w:eastAsia="zh-CN"/>
              </w:rPr>
              <w:t>, n68</w:t>
            </w:r>
            <w:r>
              <w:rPr>
                <w:rFonts w:cs="Arial"/>
                <w:lang w:eastAsia="ko-KR"/>
              </w:rPr>
              <w:t xml:space="preserve">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2B81EDF0" w14:textId="77777777" w:rsidR="006E7DAA"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p w14:paraId="6C550DA3" w14:textId="01DB88A8" w:rsidR="00F73DD9" w:rsidRPr="00656225" w:rsidRDefault="00F73DD9" w:rsidP="0043494A">
            <w:pPr>
              <w:keepNext/>
              <w:keepLines/>
              <w:spacing w:after="0"/>
              <w:rPr>
                <w:rFonts w:ascii="Arial" w:hAnsi="Arial" w:cs="Arial"/>
                <w:sz w:val="18"/>
                <w:lang w:eastAsia="ko-KR"/>
              </w:rPr>
            </w:pPr>
            <w:r>
              <w:rPr>
                <w:rFonts w:ascii="Arial" w:hAnsi="Arial" w:cs="Arial" w:hint="eastAsia"/>
                <w:sz w:val="18"/>
                <w:lang w:val="en-US" w:eastAsia="zh-CN"/>
              </w:rPr>
              <w:t>For repeater operating in Band n68, it applies for 728 MHz to 733 MHz.</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3905AB"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2A4C187C"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3905AB" w:rsidRPr="00656225" w:rsidRDefault="003905AB" w:rsidP="003905AB">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44541919"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 n91, n92, n93, n94</w:t>
            </w:r>
            <w:r>
              <w:rPr>
                <w:rFonts w:cs="Arial"/>
                <w:lang w:eastAsia="ko-KR"/>
              </w:rPr>
              <w:t>,</w:t>
            </w:r>
            <w:r w:rsidRPr="00712F40">
              <w:rPr>
                <w:rFonts w:cs="Arial"/>
                <w:lang w:eastAsia="ko-KR"/>
              </w:rPr>
              <w:t xml:space="preserve"> n109</w:t>
            </w:r>
            <w:r>
              <w:rPr>
                <w:rFonts w:cs="Arial"/>
                <w:lang w:eastAsia="ko-KR"/>
              </w:rPr>
              <w:t>, or n110</w:t>
            </w:r>
            <w:r w:rsidRPr="00712F40">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34D53794" w:rsidR="006E7DAA" w:rsidRPr="00656225" w:rsidRDefault="00F73DD9" w:rsidP="0043494A">
            <w:pPr>
              <w:keepNext/>
              <w:keepLines/>
              <w:spacing w:after="0"/>
              <w:rPr>
                <w:rFonts w:ascii="Arial" w:hAnsi="Arial" w:cs="Arial"/>
                <w:sz w:val="18"/>
              </w:rPr>
            </w:pPr>
            <w:r>
              <w:rPr>
                <w:rFonts w:ascii="Arial" w:hAnsi="Arial" w:cs="Arial"/>
                <w:sz w:val="18"/>
              </w:rPr>
              <w:t>E-UTRA Band 68</w:t>
            </w:r>
            <w:r>
              <w:rPr>
                <w:rFonts w:ascii="Arial" w:hAnsi="Arial" w:cs="Arial" w:hint="eastAsia"/>
                <w:sz w:val="18"/>
                <w:lang w:val="en-US" w:eastAsia="zh-CN"/>
              </w:rPr>
              <w:t xml:space="preserve"> or NR Band n68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19886440" w:rsidR="006E7DAA" w:rsidRPr="00656225"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n28</w:t>
            </w:r>
            <w:r>
              <w:rPr>
                <w:rFonts w:cs="Arial" w:hint="eastAsia"/>
                <w:lang w:val="en-US" w:eastAsia="zh-CN"/>
              </w:rPr>
              <w:t xml:space="preserve"> or n68</w:t>
            </w:r>
            <w:r>
              <w:rPr>
                <w:rFonts w:cs="Arial"/>
                <w:lang w:eastAsia="ko-KR"/>
              </w:rPr>
              <w:t>.</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83C1F73" w14:textId="5EF82200" w:rsidR="00F73DD9" w:rsidRDefault="00F73DD9" w:rsidP="0043494A">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n6</w:t>
            </w:r>
            <w:r>
              <w:rPr>
                <w:rFonts w:cs="Arial" w:hint="eastAsia"/>
                <w:lang w:val="en-US" w:eastAsia="zh-CN"/>
              </w:rPr>
              <w:t>8</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p w14:paraId="6C550E64" w14:textId="184C7549"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3905AB"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6953BBE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4C5D9039"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 n91, n92, n93, n94</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3ADEF58D" w14:textId="77777777" w:rsidR="006E7DAA"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p w14:paraId="6C550ED1" w14:textId="2B59D44B" w:rsidR="00F73DD9" w:rsidRPr="00656225" w:rsidRDefault="00F73DD9" w:rsidP="0043494A">
            <w:pPr>
              <w:keepNext/>
              <w:keepLines/>
              <w:spacing w:after="0"/>
              <w:rPr>
                <w:rFonts w:ascii="Arial" w:hAnsi="Arial" w:cs="Arial"/>
                <w:sz w:val="18"/>
                <w:lang w:eastAsia="ko-KR"/>
              </w:rPr>
            </w:pPr>
            <w:r>
              <w:rPr>
                <w:rFonts w:ascii="Arial" w:hAnsi="Arial" w:cs="Arial" w:hint="eastAsia"/>
                <w:sz w:val="18"/>
                <w:lang w:val="en-US" w:eastAsia="zh-CN"/>
              </w:rPr>
              <w:t>For repeater operating in Band n68, it applies for 728 MHz to 733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C72B0B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16F29721"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184C6C"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7BF44D19" w:rsidR="00184C6C" w:rsidRPr="00656225" w:rsidRDefault="00184C6C" w:rsidP="00184C6C">
            <w:pPr>
              <w:keepNext/>
              <w:keepLines/>
              <w:spacing w:after="0"/>
              <w:rPr>
                <w:rFonts w:ascii="Arial" w:hAnsi="Arial" w:cs="Arial"/>
                <w:sz w:val="18"/>
              </w:rPr>
            </w:pPr>
            <w:r>
              <w:rPr>
                <w:rFonts w:ascii="Arial" w:hAnsi="Arial" w:cs="Arial" w:hint="eastAsia"/>
                <w:sz w:val="18"/>
                <w:lang w:val="en-US" w:eastAsia="zh-CN"/>
              </w:rPr>
              <w:t xml:space="preserve">E-UTRA Band 87 or </w:t>
            </w:r>
            <w:r>
              <w:rPr>
                <w:rFonts w:ascii="Arial" w:hAnsi="Arial" w:cs="Arial"/>
                <w:sz w:val="18"/>
              </w:rPr>
              <w:t>NR Band n8</w:t>
            </w:r>
            <w:r>
              <w:rPr>
                <w:rFonts w:ascii="Arial" w:hAnsi="Arial" w:cs="Arial" w:hint="eastAsia"/>
                <w:sz w:val="18"/>
                <w:lang w:val="en-US" w:eastAsia="zh-CN"/>
              </w:rPr>
              <w:t>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184C6C" w:rsidRPr="00656225" w:rsidRDefault="00184C6C" w:rsidP="00184C6C">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51726CF"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val="en-US" w:eastAsia="zh-CN"/>
              </w:rPr>
              <w:t>basic limit</w:t>
            </w:r>
            <w:r>
              <w:rPr>
                <w:rFonts w:cs="Arial"/>
                <w:lang w:eastAsia="ko-KR"/>
              </w:rPr>
              <w:t xml:space="preserve"> does not apply </w:t>
            </w:r>
            <w:r>
              <w:rPr>
                <w:rFonts w:eastAsia="SimSun" w:cs="Arial" w:hint="eastAsia"/>
                <w:lang w:val="en-US" w:eastAsia="zh-CN"/>
              </w:rPr>
              <w:t>to repeater operating in band n87 or n88.</w:t>
            </w:r>
          </w:p>
        </w:tc>
      </w:tr>
      <w:tr w:rsidR="00184C6C"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184C6C" w:rsidRPr="00656225" w:rsidRDefault="00184C6C" w:rsidP="00184C6C">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184C6C" w:rsidRPr="00656225" w:rsidRDefault="00184C6C" w:rsidP="00184C6C">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1438CDC9"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w:t>
            </w:r>
            <w:r>
              <w:rPr>
                <w:rFonts w:cs="Arial" w:hint="eastAsia"/>
                <w:lang w:val="en-US" w:eastAsia="zh-CN"/>
              </w:rPr>
              <w:t>87</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184C6C"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055CD14" w:rsidR="00184C6C" w:rsidRPr="00656225" w:rsidRDefault="00184C6C" w:rsidP="00184C6C">
            <w:pPr>
              <w:keepNext/>
              <w:keepLines/>
              <w:spacing w:after="0"/>
              <w:rPr>
                <w:rFonts w:ascii="Arial" w:hAnsi="Arial" w:cs="Arial"/>
                <w:sz w:val="18"/>
              </w:rPr>
            </w:pPr>
            <w:r>
              <w:rPr>
                <w:rFonts w:ascii="Arial" w:hAnsi="Arial" w:cs="Arial" w:hint="eastAsia"/>
                <w:sz w:val="18"/>
                <w:lang w:val="en-US" w:eastAsia="zh-CN"/>
              </w:rPr>
              <w:t xml:space="preserve">E-UTRA Band 88 or </w:t>
            </w:r>
            <w:r>
              <w:rPr>
                <w:rFonts w:ascii="Arial" w:hAnsi="Arial" w:cs="Arial"/>
                <w:sz w:val="18"/>
              </w:rPr>
              <w:t>NR Band n8</w:t>
            </w:r>
            <w:r>
              <w:rPr>
                <w:rFonts w:ascii="Arial" w:hAnsi="Arial" w:cs="Arial" w:hint="eastAsia"/>
                <w:sz w:val="18"/>
                <w:lang w:val="en-US" w:eastAsia="zh-CN"/>
              </w:rPr>
              <w:t>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184C6C" w:rsidRPr="00656225" w:rsidRDefault="00184C6C" w:rsidP="00184C6C">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623B51CA"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val="en-US" w:eastAsia="zh-CN"/>
              </w:rPr>
              <w:t>basic limit</w:t>
            </w:r>
            <w:r>
              <w:rPr>
                <w:rFonts w:cs="Arial"/>
                <w:lang w:eastAsia="ko-KR"/>
              </w:rPr>
              <w:t xml:space="preserve"> does not apply </w:t>
            </w:r>
            <w:r>
              <w:rPr>
                <w:rFonts w:eastAsia="SimSun" w:cs="Arial" w:hint="eastAsia"/>
                <w:lang w:val="en-US" w:eastAsia="zh-CN"/>
              </w:rPr>
              <w:t>to repeater operating in band n87 or n88.</w:t>
            </w:r>
          </w:p>
        </w:tc>
      </w:tr>
      <w:tr w:rsidR="00184C6C"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184C6C" w:rsidRPr="00656225" w:rsidRDefault="00184C6C" w:rsidP="00184C6C">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184C6C" w:rsidRPr="00656225" w:rsidRDefault="00184C6C" w:rsidP="00184C6C">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184C6C" w:rsidRPr="00656225" w:rsidRDefault="00184C6C" w:rsidP="00184C6C">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184C6C" w:rsidRPr="00656225" w:rsidRDefault="00184C6C" w:rsidP="00184C6C">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18BD8DF3" w:rsidR="00184C6C" w:rsidRPr="00656225" w:rsidRDefault="00184C6C" w:rsidP="00184C6C">
            <w:pPr>
              <w:pStyle w:val="TAL"/>
              <w:rPr>
                <w:rFonts w:cs="Arial"/>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w:t>
            </w:r>
            <w:r>
              <w:rPr>
                <w:rFonts w:cs="Arial" w:hint="eastAsia"/>
                <w:lang w:val="en-US" w:eastAsia="zh-CN"/>
              </w:rPr>
              <w:t>88</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r>
              <w:rPr>
                <w:rFonts w:cs="Arial" w:hint="eastAsia"/>
                <w:lang w:val="en-US" w:eastAsia="zh-CN"/>
              </w:rPr>
              <w:t xml:space="preserve"> </w:t>
            </w:r>
            <w:r>
              <w:rPr>
                <w:rFonts w:cs="Arial"/>
              </w:rPr>
              <w:t xml:space="preserve">This </w:t>
            </w:r>
            <w:r>
              <w:rPr>
                <w:rFonts w:eastAsia="SimSun" w:cs="Arial" w:hint="eastAsia"/>
                <w:lang w:eastAsia="zh-CN"/>
              </w:rPr>
              <w:t>basic limit</w:t>
            </w:r>
            <w:r>
              <w:rPr>
                <w:rFonts w:cs="Arial"/>
                <w:lang w:eastAsia="ko-KR"/>
              </w:rPr>
              <w:t xml:space="preserve"> </w:t>
            </w:r>
            <w:r>
              <w:rPr>
                <w:rFonts w:cs="Arial"/>
              </w:rPr>
              <w:t xml:space="preserve">does not apply to </w:t>
            </w:r>
            <w:r>
              <w:rPr>
                <w:rFonts w:cs="Arial" w:hint="eastAsia"/>
                <w:lang w:val="en-US" w:eastAsia="zh-CN"/>
              </w:rPr>
              <w:t>repeater</w:t>
            </w:r>
            <w:r>
              <w:rPr>
                <w:rFonts w:cs="Arial"/>
              </w:rPr>
              <w:t xml:space="preserve"> operating in band</w:t>
            </w:r>
            <w:r>
              <w:rPr>
                <w:rFonts w:cs="Arial"/>
                <w:lang w:eastAsia="zh-CN"/>
              </w:rPr>
              <w:t xml:space="preserve"> </w:t>
            </w:r>
            <w:r>
              <w:rPr>
                <w:rFonts w:cs="Arial" w:hint="eastAsia"/>
                <w:lang w:val="en-US" w:eastAsia="zh-CN"/>
              </w:rPr>
              <w:t>n</w:t>
            </w:r>
            <w:r>
              <w:rPr>
                <w:rFonts w:cs="Arial"/>
                <w:lang w:eastAsia="zh-CN"/>
              </w:rPr>
              <w:t>8</w:t>
            </w:r>
            <w:r>
              <w:rPr>
                <w:rFonts w:cs="Arial"/>
                <w:lang w:val="en-US" w:eastAsia="zh-CN"/>
              </w:rPr>
              <w:t>7</w:t>
            </w:r>
            <w:r>
              <w:rPr>
                <w:rFonts w:cs="Arial"/>
                <w:lang w:eastAsia="zh-CN"/>
              </w:rPr>
              <w:t>.</w:t>
            </w: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3905AB"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3905AB" w:rsidRPr="00656225" w:rsidRDefault="003905AB" w:rsidP="003905AB">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739C925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3905AB"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3905AB" w:rsidRPr="00656225" w:rsidRDefault="003905AB" w:rsidP="003905AB">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58A827FE"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n20,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3905AB" w:rsidRPr="00656225" w:rsidRDefault="003905AB" w:rsidP="003905AB">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46132140"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n8,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3905AB" w:rsidRPr="00656225" w:rsidRDefault="003905AB" w:rsidP="003905AB">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66EF7641" w:rsidR="003905AB" w:rsidRPr="00656225" w:rsidRDefault="003905AB" w:rsidP="003905AB">
            <w:pPr>
              <w:pStyle w:val="TAL"/>
              <w:rPr>
                <w:rFonts w:cs="Arial"/>
                <w:lang w:eastAsia="ko-KR"/>
              </w:rPr>
            </w:pPr>
            <w:r w:rsidRPr="00712F40">
              <w:rPr>
                <w:rFonts w:cs="Arial"/>
                <w:lang w:eastAsia="ko-KR"/>
              </w:rPr>
              <w:t xml:space="preserve">This </w:t>
            </w:r>
            <w:r w:rsidRPr="00712F40">
              <w:rPr>
                <w:rFonts w:eastAsia="SimSun" w:cs="Arial" w:hint="eastAsia"/>
                <w:lang w:eastAsia="zh-CN"/>
              </w:rPr>
              <w:t>basic limit</w:t>
            </w:r>
            <w:r w:rsidRPr="00712F40">
              <w:rPr>
                <w:rFonts w:cs="Arial"/>
                <w:lang w:eastAsia="ko-KR"/>
              </w:rPr>
              <w:t xml:space="preserve"> does not apply to repeater operating in Band n50, n51, n74, n75, n76</w:t>
            </w:r>
            <w:r>
              <w:rPr>
                <w:rFonts w:cs="Arial"/>
                <w:lang w:eastAsia="ko-KR"/>
              </w:rPr>
              <w:t>,</w:t>
            </w:r>
            <w:r w:rsidRPr="00712F40">
              <w:rPr>
                <w:rFonts w:cs="Arial"/>
                <w:lang w:eastAsia="ko-KR"/>
              </w:rPr>
              <w:t xml:space="preserve"> n109</w:t>
            </w:r>
            <w:r>
              <w:rPr>
                <w:rFonts w:cs="Arial"/>
                <w:lang w:eastAsia="ko-KR"/>
              </w:rPr>
              <w:t xml:space="preserve"> or n110</w:t>
            </w:r>
            <w:r w:rsidRPr="00712F40">
              <w:rPr>
                <w:rFonts w:cs="Arial"/>
                <w:lang w:eastAsia="ko-KR"/>
              </w:rPr>
              <w:t>.</w:t>
            </w:r>
          </w:p>
        </w:tc>
      </w:tr>
      <w:tr w:rsidR="003905AB"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3905AB" w:rsidRPr="00656225" w:rsidRDefault="003905AB" w:rsidP="003905AB">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n8, since it is already covered by the </w:t>
            </w:r>
            <w:r>
              <w:rPr>
                <w:rFonts w:eastAsia="SimSun" w:cs="Arial" w:hint="eastAsia"/>
                <w:lang w:eastAsia="zh-CN"/>
              </w:rPr>
              <w:t>basic limit</w:t>
            </w:r>
            <w:r w:rsidRPr="00656225">
              <w:rPr>
                <w:rFonts w:cs="Arial"/>
                <w:lang w:eastAsia="ko-KR"/>
              </w:rPr>
              <w:t xml:space="preserve"> in clause 6.6.5.5.1.2.</w:t>
            </w:r>
          </w:p>
        </w:tc>
      </w:tr>
      <w:tr w:rsidR="003905AB"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3905AB" w:rsidRPr="00656225" w:rsidRDefault="003905AB" w:rsidP="003905AB">
            <w:pPr>
              <w:pStyle w:val="TAL"/>
              <w:rPr>
                <w:rFonts w:cs="Arial"/>
                <w:lang w:eastAsia="ko-KR"/>
              </w:rPr>
            </w:pPr>
          </w:p>
        </w:tc>
      </w:tr>
      <w:tr w:rsidR="003905AB"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3905AB" w:rsidRPr="00656225" w:rsidRDefault="003905AB" w:rsidP="003905AB">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3905AB" w:rsidRPr="00656225" w:rsidRDefault="003905AB" w:rsidP="003905AB">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3905AB" w:rsidRPr="00656225" w:rsidRDefault="003905AB" w:rsidP="003905AB">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3905AB" w:rsidRPr="00656225" w:rsidRDefault="003905AB" w:rsidP="003905AB">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3905AB" w:rsidRPr="00656225" w:rsidRDefault="003905AB" w:rsidP="003905AB">
            <w:pPr>
              <w:pStyle w:val="TAL"/>
              <w:rPr>
                <w:rFonts w:cs="Arial"/>
                <w:lang w:eastAsia="ko-KR"/>
              </w:rPr>
            </w:pPr>
          </w:p>
        </w:tc>
      </w:tr>
      <w:tr w:rsidR="003905AB"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lastRenderedPageBreak/>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3905AB" w:rsidRPr="00656225" w:rsidRDefault="003905AB" w:rsidP="003905AB">
            <w:pPr>
              <w:pStyle w:val="TAL"/>
              <w:rPr>
                <w:rFonts w:cs="Arial"/>
                <w:lang w:eastAsia="ko-KR"/>
              </w:rPr>
            </w:pPr>
          </w:p>
        </w:tc>
      </w:tr>
      <w:tr w:rsidR="003905AB"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3905AB" w:rsidRPr="00656225" w:rsidRDefault="003905AB" w:rsidP="003905AB">
            <w:pPr>
              <w:pStyle w:val="TAL"/>
              <w:rPr>
                <w:rFonts w:cs="Arial"/>
                <w:lang w:eastAsia="ko-KR"/>
              </w:rPr>
            </w:pPr>
          </w:p>
        </w:tc>
      </w:tr>
      <w:tr w:rsidR="003905AB"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3905AB" w:rsidRPr="00656225" w:rsidRDefault="003905AB" w:rsidP="003905AB">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3905AB" w:rsidRPr="00656225" w:rsidRDefault="003905AB" w:rsidP="003905AB">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3905AB" w:rsidRPr="00656225" w:rsidRDefault="003905AB" w:rsidP="003905AB">
            <w:pPr>
              <w:pStyle w:val="TAL"/>
              <w:rPr>
                <w:rFonts w:cs="Arial"/>
                <w:lang w:eastAsia="ko-KR"/>
              </w:rPr>
            </w:pPr>
            <w:r w:rsidRPr="00656225">
              <w:rPr>
                <w:rFonts w:cs="Arial"/>
                <w:lang w:eastAsia="ko-KR"/>
              </w:rPr>
              <w:t xml:space="preserve">This </w:t>
            </w:r>
            <w:r>
              <w:rPr>
                <w:rFonts w:eastAsia="SimSun" w:cs="Arial" w:hint="eastAsia"/>
                <w:lang w:eastAsia="zh-CN"/>
              </w:rPr>
              <w:t>basic limit</w:t>
            </w:r>
            <w:r w:rsidRPr="00656225">
              <w:rPr>
                <w:rFonts w:cs="Arial"/>
                <w:lang w:eastAsia="ko-KR"/>
              </w:rPr>
              <w:t xml:space="preserve"> does not apply to repeater operating in band n24, since it is already covered by the </w:t>
            </w:r>
            <w:r>
              <w:rPr>
                <w:rFonts w:eastAsia="SimSun" w:cs="Arial" w:hint="eastAsia"/>
                <w:lang w:eastAsia="zh-CN"/>
              </w:rPr>
              <w:t>basic limit</w:t>
            </w:r>
            <w:r w:rsidRPr="00656225">
              <w:rPr>
                <w:rFonts w:cs="Arial"/>
                <w:lang w:eastAsia="ko-KR"/>
              </w:rPr>
              <w:t xml:space="preserve"> in clause 6.5.5.2.2.</w:t>
            </w:r>
          </w:p>
        </w:tc>
      </w:tr>
      <w:tr w:rsidR="003905AB"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3905AB" w:rsidRPr="00656225" w:rsidRDefault="003905AB" w:rsidP="003905AB">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3905AB" w:rsidRPr="00656225" w:rsidRDefault="003905AB" w:rsidP="003905AB">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3905AB" w:rsidRPr="00656225" w:rsidRDefault="003905AB" w:rsidP="003905AB">
            <w:pPr>
              <w:pStyle w:val="TAL"/>
              <w:rPr>
                <w:lang w:eastAsia="ko-KR"/>
              </w:rPr>
            </w:pPr>
            <w:r>
              <w:rPr>
                <w:lang w:eastAsia="ko-KR"/>
              </w:rPr>
              <w:t xml:space="preserve">This </w:t>
            </w:r>
            <w:r>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3905AB"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3905AB" w:rsidRPr="00656225" w:rsidRDefault="003905AB" w:rsidP="003905AB">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3905AB" w:rsidRPr="00656225" w:rsidRDefault="003905AB" w:rsidP="003905AB">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3905AB" w:rsidRPr="00656225" w:rsidRDefault="003905AB" w:rsidP="003905AB">
            <w:pPr>
              <w:pStyle w:val="TAL"/>
              <w:rPr>
                <w:lang w:eastAsia="ko-KR"/>
              </w:rPr>
            </w:pPr>
          </w:p>
        </w:tc>
      </w:tr>
      <w:tr w:rsidR="003905AB"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3905AB" w:rsidRPr="00656225" w:rsidRDefault="003905AB" w:rsidP="003905AB">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3905AB" w:rsidRPr="00656225" w:rsidRDefault="003905AB" w:rsidP="003905AB">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3905AB" w:rsidRPr="00656225" w:rsidRDefault="003905AB" w:rsidP="003905AB">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3905AB" w:rsidRPr="00656225" w:rsidRDefault="003905AB" w:rsidP="003905AB">
            <w:pPr>
              <w:pStyle w:val="TAL"/>
              <w:rPr>
                <w:lang w:eastAsia="ko-KR"/>
              </w:rPr>
            </w:pPr>
          </w:p>
        </w:tc>
      </w:tr>
      <w:tr w:rsidR="003905AB"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3905AB" w:rsidRPr="00656225" w:rsidRDefault="003905AB" w:rsidP="003905AB">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3905AB" w:rsidRPr="00656225" w:rsidRDefault="003905AB" w:rsidP="003905AB">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3905AB" w:rsidRPr="00656225" w:rsidRDefault="003905AB" w:rsidP="003905AB">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3905AB" w:rsidRPr="00656225" w:rsidRDefault="003905AB" w:rsidP="003905AB">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3905AB" w:rsidRPr="00656225" w:rsidRDefault="003905AB" w:rsidP="003905AB">
            <w:pPr>
              <w:pStyle w:val="TAL"/>
              <w:rPr>
                <w:lang w:eastAsia="ko-KR"/>
              </w:rPr>
            </w:pPr>
          </w:p>
        </w:tc>
      </w:tr>
      <w:tr w:rsidR="003905AB"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3905AB" w:rsidRPr="00656225" w:rsidRDefault="003905AB" w:rsidP="003905AB">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3905AB" w:rsidRPr="009A540A" w:rsidRDefault="003905AB" w:rsidP="003905AB">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3905AB" w:rsidRPr="009A540A" w:rsidRDefault="003905AB" w:rsidP="003905AB">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3905AB" w:rsidRPr="009A540A" w:rsidRDefault="003905AB" w:rsidP="003905AB">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3905AB" w:rsidRPr="00656225" w:rsidRDefault="003905AB" w:rsidP="003905AB">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3905AB"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3905AB" w:rsidRPr="00B50108" w:rsidRDefault="003905AB" w:rsidP="003905AB">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3905AB" w:rsidRPr="00B50108" w:rsidRDefault="003905AB" w:rsidP="003905AB">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3905AB" w:rsidRPr="00B50108" w:rsidRDefault="003905AB" w:rsidP="003905AB">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3905AB" w:rsidRPr="00B50108" w:rsidRDefault="003905AB" w:rsidP="003905AB">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3905AB" w:rsidRPr="00B50108" w:rsidRDefault="003905AB" w:rsidP="003905AB">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3905AB"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3905AB" w:rsidRPr="00B50108" w:rsidRDefault="003905AB" w:rsidP="003905AB">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3905AB" w:rsidRPr="00B50108" w:rsidRDefault="003905AB" w:rsidP="003905AB">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3905AB" w:rsidRPr="00B50108" w:rsidRDefault="003905AB" w:rsidP="003905AB">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3905AB" w:rsidRPr="00B50108" w:rsidRDefault="003905AB" w:rsidP="003905AB">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3905AB"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3905AB" w:rsidRPr="00B50108" w:rsidRDefault="003905AB" w:rsidP="003905AB">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3905AB" w:rsidRDefault="003905AB" w:rsidP="003905AB">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3905AB" w:rsidRDefault="003905AB" w:rsidP="003905AB">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3905AB" w:rsidRDefault="003905AB" w:rsidP="003905AB">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3905AB" w:rsidRDefault="003905AB" w:rsidP="003905AB">
            <w:pPr>
              <w:pStyle w:val="TAL"/>
              <w:rPr>
                <w:rFonts w:cs="Arial"/>
                <w:lang w:eastAsia="ko-KR"/>
              </w:rPr>
            </w:pPr>
          </w:p>
        </w:tc>
      </w:tr>
      <w:tr w:rsidR="003905AB"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3905AB" w:rsidRDefault="003905AB" w:rsidP="003905AB">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3905AB" w:rsidRDefault="003905AB" w:rsidP="003905AB">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3905AB" w:rsidRDefault="003905AB" w:rsidP="003905AB">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3905AB" w:rsidRDefault="003905AB" w:rsidP="003905AB">
            <w:pPr>
              <w:pStyle w:val="TAL"/>
              <w:rPr>
                <w:rFonts w:cs="Arial"/>
                <w:lang w:eastAsia="ko-KR"/>
              </w:rPr>
            </w:pPr>
          </w:p>
        </w:tc>
      </w:tr>
      <w:tr w:rsidR="003905AB"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3905AB" w:rsidRPr="00B50108" w:rsidRDefault="003905AB" w:rsidP="003905AB">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3905AB" w:rsidRDefault="003905AB" w:rsidP="003905AB">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3905AB" w:rsidRDefault="003905AB" w:rsidP="003905AB">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3905AB" w:rsidRDefault="003905AB" w:rsidP="003905AB">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763D0E03" w:rsidR="003905AB" w:rsidRDefault="003905AB" w:rsidP="003905AB">
            <w:pPr>
              <w:pStyle w:val="TAL"/>
              <w:rPr>
                <w:rFonts w:cs="Arial"/>
                <w:lang w:eastAsia="ko-KR"/>
              </w:rPr>
            </w:pPr>
            <w:r>
              <w:rPr>
                <w:rFonts w:cs="Arial"/>
                <w:szCs w:val="18"/>
              </w:rPr>
              <w:t xml:space="preserve">This </w:t>
            </w:r>
            <w:r>
              <w:rPr>
                <w:rFonts w:eastAsia="SimSun" w:cs="Arial" w:hint="eastAsia"/>
                <w:lang w:eastAsia="zh-CN"/>
              </w:rPr>
              <w:t>basic limit</w:t>
            </w:r>
            <w:r>
              <w:rPr>
                <w:rFonts w:cs="Arial"/>
                <w:szCs w:val="18"/>
              </w:rPr>
              <w:t xml:space="preserve"> does not apply to </w:t>
            </w:r>
            <w:r>
              <w:rPr>
                <w:rFonts w:cs="Arial"/>
                <w:lang w:eastAsia="ko-KR"/>
              </w:rPr>
              <w:t>repeater</w:t>
            </w:r>
            <w:r>
              <w:rPr>
                <w:rFonts w:cs="Arial"/>
                <w:szCs w:val="18"/>
              </w:rPr>
              <w:t xml:space="preserve"> operating in Band </w:t>
            </w:r>
            <w:r w:rsidRPr="00712F40">
              <w:rPr>
                <w:rFonts w:cs="Arial"/>
                <w:szCs w:val="18"/>
              </w:rPr>
              <w:t>n50, n51, n74, n75, n76, n91, n92, n93, n94</w:t>
            </w:r>
            <w:r>
              <w:rPr>
                <w:rFonts w:cs="Arial"/>
                <w:szCs w:val="18"/>
              </w:rPr>
              <w:t>,</w:t>
            </w:r>
            <w:r w:rsidRPr="00712F40">
              <w:rPr>
                <w:rFonts w:cs="Arial"/>
                <w:szCs w:val="18"/>
              </w:rPr>
              <w:t xml:space="preserve"> n109</w:t>
            </w:r>
            <w:r>
              <w:rPr>
                <w:rFonts w:cs="Arial"/>
                <w:szCs w:val="18"/>
              </w:rPr>
              <w:t xml:space="preserve"> or n110.</w:t>
            </w:r>
          </w:p>
        </w:tc>
      </w:tr>
      <w:tr w:rsidR="003905AB" w:rsidRPr="00656225" w14:paraId="46D73EF0" w14:textId="77777777" w:rsidTr="003905AB">
        <w:trPr>
          <w:cantSplit/>
          <w:trHeight w:val="113"/>
          <w:jc w:val="center"/>
        </w:trPr>
        <w:tc>
          <w:tcPr>
            <w:tcW w:w="1301" w:type="dxa"/>
            <w:tcBorders>
              <w:top w:val="nil"/>
              <w:left w:val="single" w:sz="2" w:space="0" w:color="auto"/>
              <w:bottom w:val="nil"/>
              <w:right w:val="single" w:sz="2" w:space="0" w:color="auto"/>
            </w:tcBorders>
          </w:tcPr>
          <w:p w14:paraId="2AA674E0"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3905AB" w:rsidRDefault="003905AB" w:rsidP="003905AB">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3905AB" w:rsidRDefault="003905AB" w:rsidP="003905AB">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3905AB" w:rsidRDefault="003905AB" w:rsidP="003905AB">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A4DA9C0" w14:textId="1F4F8027" w:rsidR="003905AB" w:rsidRDefault="003905AB" w:rsidP="003905AB">
            <w:pPr>
              <w:pStyle w:val="TAL"/>
            </w:pPr>
            <w:r>
              <w:rPr>
                <w:rFonts w:hint="eastAsia"/>
              </w:rPr>
              <w:t xml:space="preserve">This </w:t>
            </w:r>
            <w:r>
              <w:rPr>
                <w:rFonts w:eastAsia="SimSun" w:cs="Arial" w:hint="eastAsia"/>
                <w:lang w:eastAsia="zh-CN"/>
              </w:rPr>
              <w:t>basic limit</w:t>
            </w:r>
            <w:r>
              <w:rPr>
                <w:rFonts w:hint="eastAsia"/>
              </w:rPr>
              <w:t xml:space="preserve"> does not apply to </w:t>
            </w:r>
            <w:r>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p w14:paraId="260C7452" w14:textId="453FEB87" w:rsidR="00F73DD9" w:rsidRDefault="00F73DD9" w:rsidP="003905AB">
            <w:pPr>
              <w:pStyle w:val="TAL"/>
              <w:rPr>
                <w:rFonts w:cs="Arial"/>
                <w:lang w:eastAsia="ko-KR"/>
              </w:rPr>
            </w:pPr>
            <w:r>
              <w:rPr>
                <w:rFonts w:hint="eastAsia"/>
                <w:lang w:val="en-US" w:eastAsia="zh-CN"/>
              </w:rPr>
              <w:t>For repeater operating in band n68, it applies for 728 MHz to 733 MHz.</w:t>
            </w:r>
          </w:p>
        </w:tc>
      </w:tr>
      <w:tr w:rsidR="003905AB" w:rsidRPr="00656225" w14:paraId="52C22942" w14:textId="77777777" w:rsidTr="00E579ED">
        <w:trPr>
          <w:cantSplit/>
          <w:trHeight w:val="113"/>
          <w:jc w:val="center"/>
        </w:trPr>
        <w:tc>
          <w:tcPr>
            <w:tcW w:w="1301" w:type="dxa"/>
            <w:tcBorders>
              <w:top w:val="single" w:sz="4" w:space="0" w:color="auto"/>
              <w:left w:val="single" w:sz="2" w:space="0" w:color="auto"/>
              <w:bottom w:val="nil"/>
              <w:right w:val="single" w:sz="2" w:space="0" w:color="auto"/>
            </w:tcBorders>
          </w:tcPr>
          <w:p w14:paraId="66A37AF3" w14:textId="473CCC48" w:rsidR="003905AB" w:rsidRPr="00B50108" w:rsidRDefault="003905AB" w:rsidP="003905AB">
            <w:pPr>
              <w:pStyle w:val="TAL"/>
              <w:rPr>
                <w:lang w:eastAsia="ko-KR"/>
              </w:rPr>
            </w:pPr>
            <w:r w:rsidRPr="003905AB">
              <w:rPr>
                <w:rFonts w:cs="Arial"/>
                <w:szCs w:val="18"/>
                <w:lang w:eastAsia="ko-KR"/>
              </w:rPr>
              <w:t>NR Band n110</w:t>
            </w:r>
          </w:p>
        </w:tc>
        <w:tc>
          <w:tcPr>
            <w:tcW w:w="1700" w:type="dxa"/>
            <w:tcBorders>
              <w:top w:val="single" w:sz="2" w:space="0" w:color="auto"/>
              <w:left w:val="single" w:sz="2" w:space="0" w:color="auto"/>
              <w:bottom w:val="single" w:sz="2" w:space="0" w:color="auto"/>
              <w:right w:val="single" w:sz="2" w:space="0" w:color="auto"/>
            </w:tcBorders>
          </w:tcPr>
          <w:p w14:paraId="28B0ACAC" w14:textId="0275CB63" w:rsidR="003905AB" w:rsidRPr="008C22CE" w:rsidRDefault="003905AB" w:rsidP="003905AB">
            <w:pPr>
              <w:pStyle w:val="TAC"/>
            </w:pPr>
            <w:r w:rsidRPr="003905AB">
              <w:rPr>
                <w:rFonts w:cs="Arial"/>
                <w:szCs w:val="18"/>
              </w:rPr>
              <w:t>1432 – 1435 MHz</w:t>
            </w:r>
          </w:p>
        </w:tc>
        <w:tc>
          <w:tcPr>
            <w:tcW w:w="851" w:type="dxa"/>
            <w:tcBorders>
              <w:top w:val="single" w:sz="2" w:space="0" w:color="auto"/>
              <w:left w:val="single" w:sz="2" w:space="0" w:color="auto"/>
              <w:bottom w:val="single" w:sz="2" w:space="0" w:color="auto"/>
              <w:right w:val="single" w:sz="2" w:space="0" w:color="auto"/>
            </w:tcBorders>
          </w:tcPr>
          <w:p w14:paraId="1CDD07A5" w14:textId="7C0857A6" w:rsidR="003905AB" w:rsidRDefault="003905AB" w:rsidP="003905AB">
            <w:pPr>
              <w:pStyle w:val="TAC"/>
              <w:rPr>
                <w:rFonts w:cs="Arial"/>
                <w:lang w:eastAsia="ko-KR"/>
              </w:rPr>
            </w:pPr>
            <w:r w:rsidRPr="003905A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67B1184" w14:textId="67176E78" w:rsidR="003905AB" w:rsidRDefault="003905AB" w:rsidP="003905AB">
            <w:pPr>
              <w:pStyle w:val="TAC"/>
              <w:rPr>
                <w:rFonts w:cs="Arial"/>
              </w:rPr>
            </w:pPr>
            <w:r w:rsidRPr="003905AB">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1A5BE739" w14:textId="47F423C5" w:rsidR="003905AB" w:rsidRDefault="003905AB" w:rsidP="003905AB">
            <w:pPr>
              <w:pStyle w:val="TAL"/>
            </w:pPr>
            <w:r w:rsidRPr="003905AB">
              <w:rPr>
                <w:rFonts w:cs="Arial"/>
                <w:szCs w:val="18"/>
              </w:rPr>
              <w:t xml:space="preserve">This requirement does not apply to </w:t>
            </w:r>
            <w:r>
              <w:rPr>
                <w:rFonts w:cs="Arial"/>
                <w:szCs w:val="18"/>
              </w:rPr>
              <w:t>repeater</w:t>
            </w:r>
            <w:r w:rsidRPr="003905AB">
              <w:rPr>
                <w:rFonts w:cs="Arial"/>
                <w:szCs w:val="18"/>
              </w:rPr>
              <w:t xml:space="preserve"> operating in Band n50, n51, n75, n76, n91, n92, n93, n94, n109 or n110.</w:t>
            </w:r>
          </w:p>
        </w:tc>
      </w:tr>
      <w:tr w:rsidR="003905AB" w:rsidRPr="00656225" w14:paraId="1690ABA4" w14:textId="77777777" w:rsidTr="00275CA6">
        <w:trPr>
          <w:cantSplit/>
          <w:trHeight w:val="113"/>
          <w:jc w:val="center"/>
        </w:trPr>
        <w:tc>
          <w:tcPr>
            <w:tcW w:w="1301" w:type="dxa"/>
            <w:tcBorders>
              <w:top w:val="nil"/>
              <w:left w:val="single" w:sz="2" w:space="0" w:color="auto"/>
              <w:bottom w:val="nil"/>
              <w:right w:val="single" w:sz="2" w:space="0" w:color="auto"/>
            </w:tcBorders>
          </w:tcPr>
          <w:p w14:paraId="62E6BBC9" w14:textId="77777777" w:rsidR="003905AB" w:rsidRPr="00B50108" w:rsidRDefault="003905AB" w:rsidP="003905AB">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8BEE9F5" w14:textId="5D07FF44" w:rsidR="003905AB" w:rsidRPr="008C22CE" w:rsidRDefault="003905AB" w:rsidP="003905AB">
            <w:pPr>
              <w:pStyle w:val="TAC"/>
            </w:pPr>
            <w:r w:rsidRPr="003905AB">
              <w:rPr>
                <w:rFonts w:cs="Arial"/>
                <w:szCs w:val="18"/>
              </w:rPr>
              <w:t>1390 – 1395 MHz</w:t>
            </w:r>
          </w:p>
        </w:tc>
        <w:tc>
          <w:tcPr>
            <w:tcW w:w="851" w:type="dxa"/>
            <w:tcBorders>
              <w:top w:val="single" w:sz="2" w:space="0" w:color="auto"/>
              <w:left w:val="single" w:sz="2" w:space="0" w:color="auto"/>
              <w:bottom w:val="single" w:sz="2" w:space="0" w:color="auto"/>
              <w:right w:val="single" w:sz="2" w:space="0" w:color="auto"/>
            </w:tcBorders>
          </w:tcPr>
          <w:p w14:paraId="5F2230F9" w14:textId="16D8AE4B" w:rsidR="003905AB" w:rsidRDefault="003905AB" w:rsidP="003905AB">
            <w:pPr>
              <w:pStyle w:val="TAC"/>
              <w:rPr>
                <w:rFonts w:cs="Arial"/>
                <w:lang w:eastAsia="ko-KR"/>
              </w:rPr>
            </w:pPr>
            <w:r w:rsidRPr="003905AB">
              <w:rPr>
                <w:rFonts w:cs="Arial"/>
                <w:szCs w:val="18"/>
              </w:rPr>
              <w:t>-49 dBm</w:t>
            </w:r>
          </w:p>
        </w:tc>
        <w:tc>
          <w:tcPr>
            <w:tcW w:w="1417" w:type="dxa"/>
            <w:tcBorders>
              <w:top w:val="single" w:sz="2" w:space="0" w:color="auto"/>
              <w:left w:val="single" w:sz="2" w:space="0" w:color="auto"/>
              <w:bottom w:val="single" w:sz="2" w:space="0" w:color="auto"/>
              <w:right w:val="single" w:sz="2" w:space="0" w:color="auto"/>
            </w:tcBorders>
          </w:tcPr>
          <w:p w14:paraId="3DBD998C" w14:textId="11A33DE1" w:rsidR="003905AB" w:rsidRDefault="003905AB" w:rsidP="003905AB">
            <w:pPr>
              <w:pStyle w:val="TAC"/>
              <w:rPr>
                <w:rFonts w:cs="Arial"/>
              </w:rPr>
            </w:pPr>
            <w:r w:rsidRPr="003905AB">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2DB86893" w14:textId="7C0D20F8" w:rsidR="003905AB" w:rsidRDefault="003905AB" w:rsidP="003905AB">
            <w:pPr>
              <w:pStyle w:val="TAL"/>
            </w:pPr>
            <w:r w:rsidRPr="003905AB">
              <w:rPr>
                <w:rFonts w:cs="Arial"/>
                <w:szCs w:val="18"/>
              </w:rPr>
              <w:t xml:space="preserve">This requirement does not apply to </w:t>
            </w:r>
            <w:r>
              <w:rPr>
                <w:rFonts w:cs="Arial"/>
                <w:szCs w:val="18"/>
              </w:rPr>
              <w:t>repeater</w:t>
            </w:r>
            <w:r w:rsidRPr="003905AB">
              <w:rPr>
                <w:rFonts w:cs="Arial"/>
                <w:szCs w:val="18"/>
              </w:rPr>
              <w:t xml:space="preserve"> operating in band n110, since it is already covered by the requirement in clause 6.6</w:t>
            </w:r>
            <w:r>
              <w:rPr>
                <w:rFonts w:cs="Arial"/>
                <w:szCs w:val="18"/>
              </w:rPr>
              <w:t>.6.5.2.4.</w:t>
            </w:r>
          </w:p>
        </w:tc>
      </w:tr>
      <w:tr w:rsidR="00275CA6" w:rsidRPr="00656225" w14:paraId="6702DFDB" w14:textId="77777777" w:rsidTr="007561E9">
        <w:trPr>
          <w:cantSplit/>
          <w:trHeight w:val="113"/>
          <w:jc w:val="center"/>
        </w:trPr>
        <w:tc>
          <w:tcPr>
            <w:tcW w:w="1301" w:type="dxa"/>
            <w:tcBorders>
              <w:top w:val="single" w:sz="2" w:space="0" w:color="auto"/>
              <w:left w:val="single" w:sz="2" w:space="0" w:color="auto"/>
              <w:bottom w:val="nil"/>
              <w:right w:val="single" w:sz="2" w:space="0" w:color="auto"/>
            </w:tcBorders>
          </w:tcPr>
          <w:p w14:paraId="7F209E95" w14:textId="6FC2762B" w:rsidR="00275CA6" w:rsidRPr="00B50108" w:rsidRDefault="00275CA6" w:rsidP="00275CA6">
            <w:pPr>
              <w:pStyle w:val="TAL"/>
              <w:rPr>
                <w:lang w:eastAsia="ko-KR"/>
              </w:rPr>
            </w:pPr>
            <w:r w:rsidRPr="00F84B6B">
              <w:rPr>
                <w:lang w:eastAsia="ko-KR"/>
              </w:rPr>
              <w:t>E-UTRA Band 111</w:t>
            </w:r>
          </w:p>
        </w:tc>
        <w:tc>
          <w:tcPr>
            <w:tcW w:w="1700" w:type="dxa"/>
            <w:tcBorders>
              <w:top w:val="single" w:sz="2" w:space="0" w:color="auto"/>
              <w:left w:val="single" w:sz="2" w:space="0" w:color="auto"/>
              <w:bottom w:val="single" w:sz="2" w:space="0" w:color="auto"/>
              <w:right w:val="single" w:sz="2" w:space="0" w:color="auto"/>
            </w:tcBorders>
          </w:tcPr>
          <w:p w14:paraId="2170A3B4" w14:textId="123C3BF8" w:rsidR="00275CA6" w:rsidRPr="003905AB" w:rsidRDefault="00275CA6" w:rsidP="00275CA6">
            <w:pPr>
              <w:pStyle w:val="TAC"/>
              <w:rPr>
                <w:rFonts w:cs="Arial"/>
                <w:szCs w:val="18"/>
              </w:rPr>
            </w:pPr>
            <w:r w:rsidRPr="00F84B6B">
              <w:t>1820 – 1830 MHz</w:t>
            </w:r>
          </w:p>
        </w:tc>
        <w:tc>
          <w:tcPr>
            <w:tcW w:w="851" w:type="dxa"/>
            <w:tcBorders>
              <w:top w:val="single" w:sz="2" w:space="0" w:color="auto"/>
              <w:left w:val="single" w:sz="2" w:space="0" w:color="auto"/>
              <w:bottom w:val="single" w:sz="2" w:space="0" w:color="auto"/>
              <w:right w:val="single" w:sz="2" w:space="0" w:color="auto"/>
            </w:tcBorders>
          </w:tcPr>
          <w:p w14:paraId="794507AE" w14:textId="2BD565BF" w:rsidR="00275CA6" w:rsidRPr="003905AB" w:rsidRDefault="00275CA6" w:rsidP="00275CA6">
            <w:pPr>
              <w:pStyle w:val="TAC"/>
              <w:rPr>
                <w:rFonts w:cs="Arial"/>
                <w:szCs w:val="18"/>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8448F80" w14:textId="34AD2342" w:rsidR="00275CA6" w:rsidRPr="003905AB" w:rsidRDefault="00275CA6" w:rsidP="00275CA6">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213EB" w14:textId="712E70C4" w:rsidR="00275CA6" w:rsidRPr="003905AB" w:rsidRDefault="00275CA6" w:rsidP="00275CA6">
            <w:pPr>
              <w:pStyle w:val="TAL"/>
              <w:rPr>
                <w:rFonts w:cs="Arial"/>
                <w:szCs w:val="18"/>
              </w:rPr>
            </w:pPr>
            <w:r>
              <w:t xml:space="preserve">This </w:t>
            </w:r>
            <w:r w:rsidRPr="00F84B6B">
              <w:rPr>
                <w:rFonts w:hint="eastAsia"/>
              </w:rPr>
              <w:t>basic limit</w:t>
            </w:r>
            <w:r>
              <w:t xml:space="preserve"> does not apply to </w:t>
            </w:r>
            <w:r w:rsidRPr="00F84B6B">
              <w:rPr>
                <w:rFonts w:hint="eastAsia"/>
              </w:rPr>
              <w:t>repeater</w:t>
            </w:r>
            <w:r>
              <w:t xml:space="preserve"> operating in Band </w:t>
            </w:r>
            <w:r w:rsidRPr="00F84B6B">
              <w:rPr>
                <w:rFonts w:hint="eastAsia"/>
              </w:rPr>
              <w:t>n</w:t>
            </w:r>
            <w:r w:rsidRPr="00F84B6B">
              <w:t>3</w:t>
            </w:r>
          </w:p>
        </w:tc>
      </w:tr>
      <w:tr w:rsidR="00275CA6" w:rsidRPr="00656225" w14:paraId="7BCA541C"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3AD40C07" w14:textId="77777777" w:rsidR="00275CA6" w:rsidRPr="00B50108" w:rsidRDefault="00275CA6" w:rsidP="00275CA6">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3DE3A5D" w14:textId="1DA90E95" w:rsidR="00275CA6" w:rsidRPr="003905AB" w:rsidRDefault="00275CA6" w:rsidP="00275CA6">
            <w:pPr>
              <w:pStyle w:val="TAC"/>
              <w:rPr>
                <w:rFonts w:cs="Arial"/>
                <w:szCs w:val="18"/>
              </w:rPr>
            </w:pPr>
            <w:r w:rsidRPr="00F84B6B">
              <w:t>1800 – 1810 MHz</w:t>
            </w:r>
          </w:p>
        </w:tc>
        <w:tc>
          <w:tcPr>
            <w:tcW w:w="851" w:type="dxa"/>
            <w:tcBorders>
              <w:top w:val="single" w:sz="2" w:space="0" w:color="auto"/>
              <w:left w:val="single" w:sz="2" w:space="0" w:color="auto"/>
              <w:bottom w:val="single" w:sz="2" w:space="0" w:color="auto"/>
              <w:right w:val="single" w:sz="2" w:space="0" w:color="auto"/>
            </w:tcBorders>
          </w:tcPr>
          <w:p w14:paraId="2F71E91D" w14:textId="79A13BDF" w:rsidR="00275CA6" w:rsidRPr="003905AB" w:rsidRDefault="00275CA6" w:rsidP="00275CA6">
            <w:pPr>
              <w:pStyle w:val="TAC"/>
              <w:rPr>
                <w:rFonts w:cs="Arial"/>
                <w:szCs w:val="18"/>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08C398" w14:textId="3982E0BC" w:rsidR="00275CA6" w:rsidRPr="003905AB" w:rsidRDefault="00275CA6" w:rsidP="00275CA6">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B4471B1" w14:textId="77777777" w:rsidR="00275CA6" w:rsidRPr="003905AB" w:rsidRDefault="00275CA6" w:rsidP="00275CA6">
            <w:pPr>
              <w:pStyle w:val="TAL"/>
              <w:rPr>
                <w:rFonts w:cs="Arial"/>
                <w:szCs w:val="18"/>
              </w:rPr>
            </w:pPr>
          </w:p>
        </w:tc>
      </w:tr>
    </w:tbl>
    <w:p w14:paraId="6C550F40" w14:textId="77777777" w:rsidR="006E7DAA" w:rsidRPr="0045464A" w:rsidRDefault="006E7DAA" w:rsidP="006E7DAA"/>
    <w:p w14:paraId="6C550F41" w14:textId="2E1C5157" w:rsidR="006E7DAA" w:rsidRPr="0045464A" w:rsidRDefault="0049043A" w:rsidP="009A1180">
      <w:pPr>
        <w:pStyle w:val="NO"/>
      </w:pPr>
      <w:bookmarkStart w:id="2191" w:name="_Toc45893494"/>
      <w:bookmarkStart w:id="2192" w:name="_Toc44712181"/>
      <w:bookmarkStart w:id="2193" w:name="_Toc37267579"/>
      <w:bookmarkStart w:id="2194" w:name="_Toc37260191"/>
      <w:bookmarkStart w:id="2195" w:name="_Toc36817274"/>
      <w:bookmarkStart w:id="2196" w:name="_Toc29811722"/>
      <w:bookmarkStart w:id="2197" w:name="_Toc21127513"/>
      <w:bookmarkStart w:id="2198" w:name="_Toc53185379"/>
      <w:bookmarkStart w:id="2199" w:name="_Toc53185755"/>
      <w:bookmarkStart w:id="2200" w:name="_Toc57820231"/>
      <w:bookmarkStart w:id="2201" w:name="_Toc57821158"/>
      <w:bookmarkStart w:id="2202" w:name="_Toc61183434"/>
      <w:bookmarkStart w:id="2203" w:name="_Toc61183828"/>
      <w:bookmarkStart w:id="2204" w:name="_Toc61184220"/>
      <w:bookmarkStart w:id="2205" w:name="_Toc61184612"/>
      <w:bookmarkStart w:id="2206" w:name="_Toc61185002"/>
      <w:bookmarkStart w:id="2207" w:name="_Toc66386345"/>
      <w:bookmarkStart w:id="2208" w:name="_Toc74583186"/>
      <w:bookmarkStart w:id="2209" w:name="_Toc76541999"/>
      <w:bookmarkStart w:id="2210" w:name="_Toc82449981"/>
      <w:bookmarkStart w:id="2211" w:name="_Toc82450629"/>
      <w:bookmarkStart w:id="2212"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213" w:name="_Hlk506220100"/>
      <w:r w:rsidR="007932CA" w:rsidRPr="00CB089B">
        <w:t xml:space="preserve"> or E-UTRA Band 85 UL or NR Band n85 UL operating band</w:t>
      </w:r>
      <w:bookmarkEnd w:id="2213"/>
      <w:r w:rsidR="007932CA" w:rsidRPr="00CB089B">
        <w:t>.</w:t>
      </w:r>
    </w:p>
    <w:p w14:paraId="6C550F46" w14:textId="77777777" w:rsidR="006E7DAA" w:rsidRPr="0045464A" w:rsidRDefault="006E7DAA" w:rsidP="006E7DAA">
      <w:pPr>
        <w:rPr>
          <w:rFonts w:cs="v3.8.0"/>
          <w:lang w:eastAsia="zh-CN"/>
        </w:rPr>
      </w:pPr>
      <w:r w:rsidRPr="0045464A">
        <w:lastRenderedPageBreak/>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are</w:t>
      </w:r>
      <w:r w:rsidRPr="00CB089B">
        <w:rPr>
          <w:lang w:val="en-US"/>
        </w:rPr>
        <w:t xml:space="preserve"> specified in Table 6.5.4.2.3-4.</w:t>
      </w:r>
      <w:r w:rsidRPr="00CB089B">
        <w:rPr>
          <w:rFonts w:cs="v3.8.0"/>
        </w:rPr>
        <w:t xml:space="preserve"> This requirement is also 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214"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lastRenderedPageBreak/>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214"/>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215" w:name="_Hlk349072"/>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215"/>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 xml:space="preserve">the frequency range </w:t>
      </w:r>
      <w:r w:rsidRPr="0045464A">
        <w:rPr>
          <w:rFonts w:cs="v3.8.0"/>
        </w:rPr>
        <w:lastRenderedPageBreak/>
        <w:t>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lastRenderedPageBreak/>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216" w:name="_Toc21093201"/>
      <w:bookmarkStart w:id="2217" w:name="_Toc29762730"/>
      <w:bookmarkStart w:id="2218" w:name="_Toc36025905"/>
      <w:bookmarkStart w:id="2219" w:name="_Toc44584775"/>
      <w:bookmarkStart w:id="2220" w:name="_Toc45869068"/>
      <w:bookmarkStart w:id="2221" w:name="_Toc52553627"/>
      <w:bookmarkStart w:id="2222" w:name="_Toc61111874"/>
      <w:bookmarkStart w:id="2223" w:name="_Toc61125956"/>
      <w:bookmarkStart w:id="2224" w:name="_Toc61126117"/>
    </w:p>
    <w:p w14:paraId="4CCC724B" w14:textId="6FAB91B7" w:rsidR="007B4F60" w:rsidRDefault="007B4F60" w:rsidP="007B4F60">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216"/>
      <w:bookmarkEnd w:id="2217"/>
      <w:bookmarkEnd w:id="2218"/>
      <w:bookmarkEnd w:id="2219"/>
      <w:bookmarkEnd w:id="2220"/>
      <w:bookmarkEnd w:id="2221"/>
      <w:bookmarkEnd w:id="2222"/>
      <w:bookmarkEnd w:id="2223"/>
      <w:bookmarkEnd w:id="2224"/>
    </w:p>
    <w:p w14:paraId="6C550FFC" w14:textId="21FFB850" w:rsidR="006E7DAA" w:rsidRPr="0045464A" w:rsidRDefault="006E7DAA" w:rsidP="00523D6B">
      <w:pPr>
        <w:pStyle w:val="Heading5"/>
      </w:pPr>
      <w:bookmarkStart w:id="2225" w:name="_Toc106094120"/>
      <w:bookmarkStart w:id="2226" w:name="_Toc114252896"/>
      <w:bookmarkStart w:id="2227" w:name="_Toc123046024"/>
      <w:bookmarkStart w:id="2228" w:name="_Toc124157565"/>
      <w:bookmarkStart w:id="2229" w:name="_Toc124258958"/>
      <w:bookmarkStart w:id="2230" w:name="_Toc124259102"/>
      <w:bookmarkStart w:id="2231" w:name="_Toc130585859"/>
      <w:bookmarkStart w:id="2232" w:name="_Toc130586870"/>
      <w:bookmarkStart w:id="2233" w:name="_Toc137462036"/>
      <w:bookmarkStart w:id="2234" w:name="_Toc138883845"/>
      <w:bookmarkStart w:id="2235" w:name="_Toc138883989"/>
      <w:bookmarkStart w:id="2236" w:name="_Toc145426886"/>
      <w:bookmarkStart w:id="2237" w:name="_Toc155428072"/>
      <w:bookmarkStart w:id="2238" w:name="_Toc155781090"/>
      <w:bookmarkStart w:id="2239" w:name="_Toc161665389"/>
      <w:bookmarkStart w:id="2240" w:name="_Toc169718540"/>
      <w:bookmarkStart w:id="2241" w:name="_Toc176337097"/>
      <w:bookmarkStart w:id="2242" w:name="_Toc187246187"/>
      <w:bookmarkStart w:id="2243" w:name="_Toc200467684"/>
      <w:r w:rsidRPr="0045464A">
        <w:t>6.5.</w:t>
      </w:r>
      <w:r>
        <w:t>4</w:t>
      </w:r>
      <w:r w:rsidRPr="0045464A">
        <w:t>.2.</w:t>
      </w:r>
      <w:r w:rsidR="00B033C9">
        <w:rPr>
          <w:rFonts w:hint="eastAsia"/>
          <w:lang w:eastAsia="zh-CN"/>
        </w:rPr>
        <w:t>3</w:t>
      </w:r>
      <w:r w:rsidRPr="0045464A">
        <w:tab/>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25"/>
      <w:bookmarkEnd w:id="2226"/>
      <w:bookmarkEnd w:id="2227"/>
      <w:bookmarkEnd w:id="2228"/>
      <w:bookmarkEnd w:id="2229"/>
      <w:bookmarkEnd w:id="2230"/>
      <w:bookmarkEnd w:id="2231"/>
      <w:bookmarkEnd w:id="2232"/>
      <w:bookmarkEnd w:id="2233"/>
      <w:bookmarkEnd w:id="2234"/>
      <w:bookmarkEnd w:id="2235"/>
      <w:bookmarkEnd w:id="2236"/>
      <w:r w:rsidR="00BB35CA">
        <w:t>Co-location with base stations and repeater Nodes</w:t>
      </w:r>
      <w:bookmarkEnd w:id="2237"/>
      <w:bookmarkEnd w:id="2238"/>
      <w:bookmarkEnd w:id="2239"/>
      <w:bookmarkEnd w:id="2240"/>
      <w:bookmarkEnd w:id="2241"/>
      <w:bookmarkEnd w:id="2242"/>
      <w:bookmarkEnd w:id="2243"/>
    </w:p>
    <w:p w14:paraId="73A3173E" w14:textId="491CEFC5" w:rsidR="00BB35CA" w:rsidRDefault="00BB35CA" w:rsidP="00BB35CA">
      <w:pPr>
        <w:rPr>
          <w:rFonts w:cs="v5.0.0"/>
        </w:rPr>
      </w:pPr>
      <w:bookmarkStart w:id="2244"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244"/>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212"/>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3905AB"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3905AB" w:rsidRPr="00656225" w:rsidRDefault="003905AB" w:rsidP="003905AB">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3905AB" w:rsidRPr="00656225" w:rsidRDefault="003905AB" w:rsidP="003905AB">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3905AB" w:rsidRPr="00656225" w:rsidRDefault="003905AB" w:rsidP="003905AB">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3905AB" w:rsidRPr="00656225" w:rsidRDefault="003905AB" w:rsidP="003905A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3905AB" w:rsidRPr="00656225" w:rsidRDefault="003905AB" w:rsidP="003905A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3905AB" w:rsidRPr="00656225" w:rsidRDefault="003905AB" w:rsidP="003905AB">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1EB6B338" w:rsidR="003905AB" w:rsidRPr="00656225" w:rsidRDefault="003905AB" w:rsidP="003905AB">
            <w:pPr>
              <w:pStyle w:val="TAC"/>
              <w:rPr>
                <w:rFonts w:cs="Arial"/>
              </w:rPr>
            </w:pPr>
            <w:r w:rsidRPr="00712F40">
              <w:rPr>
                <w:lang w:eastAsia="ja-JP"/>
              </w:rPr>
              <w:t xml:space="preserve">This is not applicable to </w:t>
            </w:r>
            <w:r w:rsidRPr="00712F40">
              <w:rPr>
                <w:rFonts w:cs="v5.0.0"/>
                <w:lang w:eastAsia="ja-JP"/>
              </w:rPr>
              <w:t>repeater</w:t>
            </w:r>
            <w:r w:rsidRPr="00712F40">
              <w:rPr>
                <w:lang w:eastAsia="ja-JP"/>
              </w:rPr>
              <w:t xml:space="preserve"> operating in Band n51, n74, n75, n91, n92, n93</w:t>
            </w:r>
            <w:r>
              <w:rPr>
                <w:lang w:eastAsia="ja-JP"/>
              </w:rPr>
              <w:t>,</w:t>
            </w:r>
            <w:r w:rsidRPr="00712F40">
              <w:rPr>
                <w:lang w:eastAsia="ja-JP"/>
              </w:rPr>
              <w:t xml:space="preserve"> n94</w:t>
            </w:r>
            <w:r>
              <w:rPr>
                <w:lang w:eastAsia="ja-JP"/>
              </w:rPr>
              <w:t xml:space="preserve"> or n110</w:t>
            </w:r>
          </w:p>
        </w:tc>
      </w:tr>
      <w:tr w:rsidR="003905AB"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3905AB" w:rsidRPr="00656225" w:rsidRDefault="003905AB" w:rsidP="003905AB">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3905AB" w:rsidRPr="00656225" w:rsidRDefault="003905AB" w:rsidP="003905AB">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3905AB" w:rsidRPr="00656225" w:rsidRDefault="003905AB" w:rsidP="003905A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3905AB" w:rsidRPr="00656225" w:rsidRDefault="003905AB" w:rsidP="003905AB">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3905AB" w:rsidRPr="00656225" w:rsidRDefault="003905AB" w:rsidP="003905AB">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3905AB" w:rsidRPr="00656225" w:rsidRDefault="003905AB" w:rsidP="003905A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62063F30" w:rsidR="003905AB" w:rsidRPr="00656225" w:rsidRDefault="003905AB" w:rsidP="003905AB">
            <w:pPr>
              <w:pStyle w:val="TAC"/>
              <w:rPr>
                <w:lang w:eastAsia="ja-JP"/>
              </w:rPr>
            </w:pPr>
            <w:r w:rsidRPr="00712F40">
              <w:rPr>
                <w:lang w:eastAsia="ja-JP"/>
              </w:rPr>
              <w:t xml:space="preserve">This is not applicable to </w:t>
            </w:r>
            <w:r w:rsidRPr="00712F40">
              <w:rPr>
                <w:rFonts w:cs="v5.0.0"/>
                <w:lang w:eastAsia="ja-JP"/>
              </w:rPr>
              <w:t>repeater</w:t>
            </w:r>
            <w:r w:rsidRPr="00712F40">
              <w:rPr>
                <w:lang w:eastAsia="ja-JP"/>
              </w:rPr>
              <w:t xml:space="preserve"> operating in Band n50, n74, n75, n76, n91, n92, n93</w:t>
            </w:r>
            <w:r>
              <w:rPr>
                <w:lang w:eastAsia="ja-JP"/>
              </w:rPr>
              <w:t>,</w:t>
            </w:r>
            <w:r w:rsidRPr="00712F40">
              <w:rPr>
                <w:lang w:eastAsia="ja-JP"/>
              </w:rPr>
              <w:t xml:space="preserve"> n94</w:t>
            </w:r>
            <w:r>
              <w:rPr>
                <w:lang w:eastAsia="ja-JP"/>
              </w:rPr>
              <w:t xml:space="preserve"> or n110</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6D30A90C" w:rsidR="006E7DAA" w:rsidRPr="00656225" w:rsidRDefault="00F73DD9" w:rsidP="0043494A">
            <w:pPr>
              <w:pStyle w:val="TAC"/>
              <w:rPr>
                <w:rFonts w:cs="Arial"/>
                <w:lang w:eastAsia="zh-CN"/>
              </w:rPr>
            </w:pPr>
            <w:r>
              <w:rPr>
                <w:rFonts w:cs="v5.0.0"/>
              </w:rPr>
              <w:t>E-UTRA Band 68</w:t>
            </w:r>
            <w:r>
              <w:rPr>
                <w:rFonts w:cs="v5.0.0" w:hint="eastAsia"/>
                <w:lang w:val="en-US" w:eastAsia="zh-CN"/>
              </w:rPr>
              <w:t xml:space="preserve"> or NR Band n68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24B2F818" w:rsidR="006E7DAA" w:rsidRPr="00656225" w:rsidRDefault="003905AB" w:rsidP="0043494A">
            <w:pPr>
              <w:pStyle w:val="TAC"/>
              <w:rPr>
                <w:rFonts w:cs="Arial"/>
              </w:rPr>
            </w:pPr>
            <w:r w:rsidRPr="00712F40">
              <w:rPr>
                <w:rFonts w:cs="Arial"/>
              </w:rPr>
              <w:t xml:space="preserve">This is not applicable to </w:t>
            </w:r>
            <w:r w:rsidRPr="00712F40">
              <w:rPr>
                <w:rFonts w:cs="v5.0.0"/>
                <w:lang w:eastAsia="ja-JP"/>
              </w:rPr>
              <w:t>repeater</w:t>
            </w:r>
            <w:r w:rsidRPr="00712F40">
              <w:rPr>
                <w:rFonts w:cs="Arial"/>
              </w:rPr>
              <w:t xml:space="preserve"> operating in Band n50, n51, n91, n92, n93</w:t>
            </w:r>
            <w:r>
              <w:rPr>
                <w:rFonts w:cs="Arial"/>
              </w:rPr>
              <w:t>,</w:t>
            </w:r>
            <w:r w:rsidRPr="00712F40">
              <w:rPr>
                <w:rFonts w:cs="Arial"/>
              </w:rPr>
              <w:t xml:space="preserve"> n94</w:t>
            </w:r>
            <w:r>
              <w:rPr>
                <w:rFonts w:cs="Arial"/>
              </w:rPr>
              <w:t xml:space="preserve"> or n110</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184C6C"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41C20C92" w:rsidR="00184C6C" w:rsidRPr="00656225" w:rsidRDefault="00184C6C" w:rsidP="00184C6C">
            <w:pPr>
              <w:pStyle w:val="TAC"/>
            </w:pPr>
            <w:r>
              <w:rPr>
                <w:rFonts w:cs="Arial" w:hint="eastAsia"/>
                <w:lang w:val="en-US" w:eastAsia="zh-CN"/>
              </w:rPr>
              <w:t xml:space="preserve">E-UTRA Band 87 or </w:t>
            </w:r>
            <w:r>
              <w:t>NR Band n8</w:t>
            </w:r>
            <w:r>
              <w:rPr>
                <w:rFonts w:hint="eastAsia"/>
                <w:lang w:val="en-US" w:eastAsia="zh-CN"/>
              </w:rPr>
              <w:t>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184C6C" w:rsidRPr="00656225" w:rsidRDefault="00184C6C" w:rsidP="00184C6C">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184C6C" w:rsidRPr="00656225" w:rsidRDefault="00184C6C" w:rsidP="00184C6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184C6C" w:rsidRPr="00656225" w:rsidRDefault="00184C6C" w:rsidP="00184C6C">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184C6C" w:rsidRPr="00656225" w:rsidRDefault="00184C6C" w:rsidP="00184C6C">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184C6C" w:rsidRPr="00656225" w:rsidRDefault="00184C6C" w:rsidP="00184C6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184C6C" w:rsidRPr="00656225" w:rsidRDefault="00184C6C" w:rsidP="00184C6C">
            <w:pPr>
              <w:pStyle w:val="TAC"/>
              <w:rPr>
                <w:rFonts w:cs="Arial"/>
              </w:rPr>
            </w:pPr>
          </w:p>
        </w:tc>
      </w:tr>
      <w:tr w:rsidR="00184C6C"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789690C6" w:rsidR="00184C6C" w:rsidRPr="00656225" w:rsidRDefault="00184C6C" w:rsidP="00184C6C">
            <w:pPr>
              <w:pStyle w:val="TAC"/>
            </w:pPr>
            <w:r>
              <w:rPr>
                <w:rFonts w:cs="Arial" w:hint="eastAsia"/>
                <w:lang w:val="en-US" w:eastAsia="zh-CN"/>
              </w:rPr>
              <w:t xml:space="preserve">E-UTRA Band 88 or </w:t>
            </w:r>
            <w:r>
              <w:t>NR Band n8</w:t>
            </w:r>
            <w:r>
              <w:rPr>
                <w:rFonts w:hint="eastAsia"/>
                <w:lang w:val="en-US" w:eastAsia="zh-CN"/>
              </w:rPr>
              <w:t>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184C6C" w:rsidRPr="00656225" w:rsidRDefault="00184C6C" w:rsidP="00184C6C">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184C6C" w:rsidRPr="00656225" w:rsidRDefault="00184C6C" w:rsidP="00184C6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184C6C" w:rsidRPr="00656225" w:rsidRDefault="00184C6C" w:rsidP="00184C6C">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184C6C" w:rsidRPr="00656225" w:rsidRDefault="00184C6C" w:rsidP="00184C6C">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184C6C" w:rsidRPr="00656225" w:rsidRDefault="00184C6C" w:rsidP="00184C6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184C6C" w:rsidRPr="00656225" w:rsidRDefault="00184C6C" w:rsidP="00184C6C">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lastRenderedPageBreak/>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r w:rsidR="005C246E" w:rsidRPr="00656225" w14:paraId="6DC8C3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0BA3835" w14:textId="22F57CC6" w:rsidR="005C246E" w:rsidRDefault="005C246E" w:rsidP="005C246E">
            <w:pPr>
              <w:pStyle w:val="TAC"/>
            </w:pPr>
            <w:r w:rsidRPr="005C246E">
              <w:rPr>
                <w:rFonts w:cs="Arial"/>
                <w:szCs w:val="18"/>
              </w:rPr>
              <w:t>NR Band n110</w:t>
            </w:r>
          </w:p>
        </w:tc>
        <w:tc>
          <w:tcPr>
            <w:tcW w:w="1996" w:type="dxa"/>
            <w:tcBorders>
              <w:top w:val="single" w:sz="4" w:space="0" w:color="auto"/>
              <w:left w:val="single" w:sz="4" w:space="0" w:color="auto"/>
              <w:bottom w:val="single" w:sz="4" w:space="0" w:color="auto"/>
              <w:right w:val="single" w:sz="4" w:space="0" w:color="auto"/>
            </w:tcBorders>
          </w:tcPr>
          <w:p w14:paraId="030B08B9" w14:textId="3EC075AC" w:rsidR="005C246E" w:rsidRDefault="005C246E" w:rsidP="005C246E">
            <w:pPr>
              <w:pStyle w:val="TAC"/>
              <w:rPr>
                <w:rFonts w:cs="Arial"/>
                <w:szCs w:val="18"/>
              </w:rPr>
            </w:pPr>
            <w:r w:rsidRPr="005C246E">
              <w:rPr>
                <w:rFonts w:cs="Arial"/>
                <w:szCs w:val="16"/>
              </w:rPr>
              <w:t>1390 – 1395 MHz</w:t>
            </w:r>
          </w:p>
        </w:tc>
        <w:tc>
          <w:tcPr>
            <w:tcW w:w="879" w:type="dxa"/>
            <w:tcBorders>
              <w:top w:val="single" w:sz="4" w:space="0" w:color="auto"/>
              <w:left w:val="single" w:sz="4" w:space="0" w:color="auto"/>
              <w:bottom w:val="single" w:sz="4" w:space="0" w:color="auto"/>
              <w:right w:val="single" w:sz="4" w:space="0" w:color="auto"/>
            </w:tcBorders>
          </w:tcPr>
          <w:p w14:paraId="595A65E9" w14:textId="786F14BB" w:rsidR="005C246E" w:rsidRDefault="005C246E" w:rsidP="005C246E">
            <w:pPr>
              <w:pStyle w:val="TAC"/>
              <w:rPr>
                <w:rFonts w:cs="Arial"/>
                <w:szCs w:val="18"/>
              </w:rPr>
            </w:pPr>
            <w:r w:rsidRPr="005C246E">
              <w:rPr>
                <w:rFonts w:cs="Arial"/>
                <w:szCs w:val="16"/>
              </w:rPr>
              <w:t>-96 dBm</w:t>
            </w:r>
          </w:p>
        </w:tc>
        <w:tc>
          <w:tcPr>
            <w:tcW w:w="879" w:type="dxa"/>
            <w:tcBorders>
              <w:top w:val="single" w:sz="4" w:space="0" w:color="auto"/>
              <w:left w:val="single" w:sz="4" w:space="0" w:color="auto"/>
              <w:bottom w:val="single" w:sz="4" w:space="0" w:color="auto"/>
              <w:right w:val="single" w:sz="4" w:space="0" w:color="auto"/>
            </w:tcBorders>
          </w:tcPr>
          <w:p w14:paraId="7C047803" w14:textId="587B548D" w:rsidR="005C246E" w:rsidRDefault="005C246E" w:rsidP="005C246E">
            <w:pPr>
              <w:pStyle w:val="TAC"/>
              <w:rPr>
                <w:rFonts w:cs="Arial"/>
                <w:szCs w:val="18"/>
              </w:rPr>
            </w:pPr>
            <w:r w:rsidRPr="005C246E">
              <w:rPr>
                <w:rFonts w:cs="Arial"/>
                <w:szCs w:val="16"/>
              </w:rPr>
              <w:t>-91 dBm</w:t>
            </w:r>
          </w:p>
        </w:tc>
        <w:tc>
          <w:tcPr>
            <w:tcW w:w="880" w:type="dxa"/>
            <w:tcBorders>
              <w:top w:val="single" w:sz="4" w:space="0" w:color="auto"/>
              <w:left w:val="single" w:sz="4" w:space="0" w:color="auto"/>
              <w:bottom w:val="single" w:sz="4" w:space="0" w:color="auto"/>
              <w:right w:val="single" w:sz="4" w:space="0" w:color="auto"/>
            </w:tcBorders>
          </w:tcPr>
          <w:p w14:paraId="527D0260" w14:textId="0E678090" w:rsidR="005C246E" w:rsidRDefault="005C246E" w:rsidP="005C246E">
            <w:pPr>
              <w:pStyle w:val="TAC"/>
              <w:rPr>
                <w:rFonts w:cs="Arial"/>
                <w:szCs w:val="18"/>
              </w:rPr>
            </w:pPr>
            <w:r w:rsidRPr="005C246E">
              <w:rPr>
                <w:rFonts w:cs="Arial"/>
                <w:szCs w:val="16"/>
              </w:rPr>
              <w:t>-88 dBm</w:t>
            </w:r>
          </w:p>
        </w:tc>
        <w:tc>
          <w:tcPr>
            <w:tcW w:w="1414" w:type="dxa"/>
            <w:tcBorders>
              <w:top w:val="single" w:sz="4" w:space="0" w:color="auto"/>
              <w:left w:val="single" w:sz="4" w:space="0" w:color="auto"/>
              <w:bottom w:val="single" w:sz="4" w:space="0" w:color="auto"/>
              <w:right w:val="single" w:sz="4" w:space="0" w:color="auto"/>
            </w:tcBorders>
          </w:tcPr>
          <w:p w14:paraId="20D0FD4F" w14:textId="33BBD7E6" w:rsidR="005C246E" w:rsidRDefault="005C246E" w:rsidP="005C246E">
            <w:pPr>
              <w:pStyle w:val="TAC"/>
              <w:rPr>
                <w:rFonts w:cs="Arial"/>
                <w:szCs w:val="18"/>
              </w:rPr>
            </w:pPr>
            <w:r w:rsidRPr="005C246E">
              <w:rPr>
                <w:rFonts w:cs="Arial"/>
                <w:szCs w:val="16"/>
              </w:rPr>
              <w:t>100 kHz</w:t>
            </w:r>
          </w:p>
        </w:tc>
        <w:tc>
          <w:tcPr>
            <w:tcW w:w="1606" w:type="dxa"/>
            <w:tcBorders>
              <w:top w:val="single" w:sz="4" w:space="0" w:color="auto"/>
              <w:left w:val="single" w:sz="4" w:space="0" w:color="auto"/>
              <w:bottom w:val="single" w:sz="4" w:space="0" w:color="auto"/>
              <w:right w:val="single" w:sz="4" w:space="0" w:color="auto"/>
            </w:tcBorders>
          </w:tcPr>
          <w:p w14:paraId="0C9290C6" w14:textId="77777777" w:rsidR="005C246E" w:rsidRPr="00B50108" w:rsidRDefault="005C246E" w:rsidP="005C246E">
            <w:pPr>
              <w:pStyle w:val="TAC"/>
              <w:rPr>
                <w:lang w:eastAsia="ko-KR"/>
              </w:rPr>
            </w:pPr>
          </w:p>
        </w:tc>
      </w:tr>
      <w:tr w:rsidR="00275CA6" w:rsidRPr="00656225" w14:paraId="3E5D820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A38BC20" w14:textId="71EAD3CF" w:rsidR="00275CA6" w:rsidRPr="005C246E" w:rsidRDefault="00275CA6" w:rsidP="00275CA6">
            <w:pPr>
              <w:pStyle w:val="TAC"/>
              <w:rPr>
                <w:rFonts w:cs="Arial"/>
                <w:szCs w:val="18"/>
              </w:rPr>
            </w:pPr>
            <w:r>
              <w:t>E-UTRA Band 111</w:t>
            </w:r>
          </w:p>
        </w:tc>
        <w:tc>
          <w:tcPr>
            <w:tcW w:w="1996" w:type="dxa"/>
            <w:tcBorders>
              <w:top w:val="single" w:sz="4" w:space="0" w:color="auto"/>
              <w:left w:val="single" w:sz="4" w:space="0" w:color="auto"/>
              <w:bottom w:val="single" w:sz="4" w:space="0" w:color="auto"/>
              <w:right w:val="single" w:sz="4" w:space="0" w:color="auto"/>
            </w:tcBorders>
          </w:tcPr>
          <w:p w14:paraId="4D960B3D" w14:textId="58CCB17F" w:rsidR="00275CA6" w:rsidRPr="005C246E" w:rsidRDefault="00275CA6" w:rsidP="00275CA6">
            <w:pPr>
              <w:pStyle w:val="TAC"/>
              <w:rPr>
                <w:rFonts w:cs="Arial"/>
                <w:szCs w:val="16"/>
              </w:rPr>
            </w:pPr>
            <w:r>
              <w:rPr>
                <w:rFonts w:cs="Arial"/>
                <w:szCs w:val="18"/>
              </w:rPr>
              <w:t>1800 – 1810 MHz</w:t>
            </w:r>
          </w:p>
        </w:tc>
        <w:tc>
          <w:tcPr>
            <w:tcW w:w="879" w:type="dxa"/>
            <w:tcBorders>
              <w:top w:val="single" w:sz="4" w:space="0" w:color="auto"/>
              <w:left w:val="single" w:sz="4" w:space="0" w:color="auto"/>
              <w:bottom w:val="single" w:sz="4" w:space="0" w:color="auto"/>
              <w:right w:val="single" w:sz="4" w:space="0" w:color="auto"/>
            </w:tcBorders>
          </w:tcPr>
          <w:p w14:paraId="103A076B" w14:textId="3FC24B4D" w:rsidR="00275CA6" w:rsidRPr="005C246E" w:rsidRDefault="00275CA6" w:rsidP="00275CA6">
            <w:pPr>
              <w:pStyle w:val="TAC"/>
              <w:rPr>
                <w:rFonts w:cs="Arial"/>
                <w:szCs w:val="16"/>
              </w:rPr>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D3B48B3" w14:textId="1BCF8D9C" w:rsidR="00275CA6" w:rsidRPr="005C246E" w:rsidRDefault="00275CA6" w:rsidP="00275CA6">
            <w:pPr>
              <w:pStyle w:val="TAC"/>
              <w:rPr>
                <w:rFonts w:cs="Arial"/>
                <w:szCs w:val="16"/>
              </w:rPr>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0660B0AE" w14:textId="04785BD6" w:rsidR="00275CA6" w:rsidRPr="005C246E" w:rsidRDefault="00275CA6" w:rsidP="00275CA6">
            <w:pPr>
              <w:pStyle w:val="TAC"/>
              <w:rPr>
                <w:rFonts w:cs="Arial"/>
                <w:szCs w:val="16"/>
              </w:rPr>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4666B8C9" w14:textId="1867E322" w:rsidR="00275CA6" w:rsidRPr="005C246E" w:rsidRDefault="00275CA6" w:rsidP="00275CA6">
            <w:pPr>
              <w:pStyle w:val="TAC"/>
              <w:rPr>
                <w:rFonts w:cs="Arial"/>
                <w:szCs w:val="16"/>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6DCBCBFC" w14:textId="77777777" w:rsidR="00275CA6" w:rsidRPr="00B50108" w:rsidRDefault="00275CA6" w:rsidP="00275CA6">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245" w:name="_Toc155428073"/>
      <w:bookmarkStart w:id="2246" w:name="_Toc155781091"/>
      <w:bookmarkStart w:id="2247" w:name="_Toc161665390"/>
      <w:bookmarkStart w:id="2248" w:name="_Toc169718541"/>
      <w:bookmarkStart w:id="2249" w:name="_Toc176337098"/>
      <w:bookmarkStart w:id="2250" w:name="_Toc187246188"/>
      <w:bookmarkStart w:id="2251" w:name="_Toc200467685"/>
      <w:bookmarkStart w:id="2252" w:name="_Toc106094121"/>
      <w:bookmarkStart w:id="2253" w:name="_Toc114252897"/>
      <w:bookmarkStart w:id="2254" w:name="_Toc123046025"/>
      <w:bookmarkStart w:id="2255" w:name="_Toc124157566"/>
      <w:bookmarkStart w:id="2256" w:name="_Toc124258959"/>
      <w:bookmarkStart w:id="2257" w:name="_Toc124259103"/>
      <w:bookmarkStart w:id="2258" w:name="_Toc130585860"/>
      <w:bookmarkStart w:id="2259" w:name="_Toc130586871"/>
      <w:bookmarkStart w:id="2260" w:name="_Toc137462037"/>
      <w:bookmarkStart w:id="2261" w:name="_Toc138883846"/>
      <w:bookmarkStart w:id="2262" w:name="_Toc138883990"/>
      <w:bookmarkStart w:id="2263" w:name="_Toc145426887"/>
      <w:r>
        <w:t>6.5.4.3</w:t>
      </w:r>
      <w:r>
        <w:tab/>
        <w:t xml:space="preserve">Minimum requirement for </w:t>
      </w:r>
      <w:r>
        <w:rPr>
          <w:i/>
          <w:iCs/>
        </w:rPr>
        <w:t>RF repeater</w:t>
      </w:r>
      <w:bookmarkEnd w:id="2245"/>
      <w:bookmarkEnd w:id="2246"/>
      <w:bookmarkEnd w:id="2247"/>
      <w:bookmarkEnd w:id="2248"/>
      <w:bookmarkEnd w:id="2249"/>
      <w:bookmarkEnd w:id="2250"/>
      <w:bookmarkEnd w:id="2251"/>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264" w:name="_Toc155428074"/>
      <w:bookmarkStart w:id="2265" w:name="_Toc155781092"/>
      <w:bookmarkStart w:id="2266" w:name="_Toc161665391"/>
      <w:bookmarkStart w:id="2267" w:name="_Toc169718542"/>
      <w:bookmarkStart w:id="2268" w:name="_Toc176337099"/>
      <w:bookmarkStart w:id="2269" w:name="_Toc187246189"/>
      <w:bookmarkStart w:id="2270" w:name="_Toc200467686"/>
      <w:r>
        <w:t>6.5.4.4</w:t>
      </w:r>
      <w:r>
        <w:tab/>
        <w:t xml:space="preserve">Minimum requirement for </w:t>
      </w:r>
      <w:r>
        <w:rPr>
          <w:i/>
          <w:iCs/>
        </w:rPr>
        <w:t>NCR</w:t>
      </w:r>
      <w:bookmarkEnd w:id="2264"/>
      <w:bookmarkEnd w:id="2265"/>
      <w:bookmarkEnd w:id="2266"/>
      <w:bookmarkEnd w:id="2267"/>
      <w:bookmarkEnd w:id="2268"/>
      <w:bookmarkEnd w:id="2269"/>
      <w:bookmarkEnd w:id="2270"/>
    </w:p>
    <w:p w14:paraId="3FFD98BA" w14:textId="77777777" w:rsidR="00BB35CA" w:rsidRDefault="00BB35CA" w:rsidP="00BB35CA">
      <w:pPr>
        <w:pStyle w:val="Heading5"/>
      </w:pPr>
      <w:bookmarkStart w:id="2271" w:name="_Toc155428075"/>
      <w:bookmarkStart w:id="2272" w:name="_Toc155781093"/>
      <w:bookmarkStart w:id="2273" w:name="_Toc161665392"/>
      <w:bookmarkStart w:id="2274" w:name="_Toc169718543"/>
      <w:bookmarkStart w:id="2275" w:name="_Toc176337100"/>
      <w:bookmarkStart w:id="2276" w:name="_Toc187246190"/>
      <w:bookmarkStart w:id="2277" w:name="_Toc200467687"/>
      <w:r>
        <w:t>6.5.4.4.1</w:t>
      </w:r>
      <w:r>
        <w:tab/>
        <w:t>Minimum requirement for NCR-Fwd</w:t>
      </w:r>
      <w:bookmarkEnd w:id="2271"/>
      <w:bookmarkEnd w:id="2272"/>
      <w:bookmarkEnd w:id="2273"/>
      <w:bookmarkEnd w:id="2274"/>
      <w:bookmarkEnd w:id="2275"/>
      <w:bookmarkEnd w:id="2276"/>
      <w:bookmarkEnd w:id="2277"/>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lastRenderedPageBreak/>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278" w:name="_Toc155428076"/>
      <w:bookmarkStart w:id="2279" w:name="_Toc155781094"/>
      <w:bookmarkStart w:id="2280" w:name="_Toc161665393"/>
      <w:bookmarkStart w:id="2281" w:name="_Toc169718544"/>
      <w:bookmarkStart w:id="2282" w:name="_Toc176337101"/>
      <w:bookmarkStart w:id="2283" w:name="_Toc187246191"/>
      <w:bookmarkStart w:id="2284" w:name="_Toc200467688"/>
      <w:bookmarkStart w:id="2285" w:name="_Toc16201"/>
      <w:bookmarkStart w:id="2286" w:name="_Toc30067"/>
      <w:r>
        <w:t>6.5.4.4.</w:t>
      </w:r>
      <w:r>
        <w:rPr>
          <w:rFonts w:eastAsia="SimSun" w:hint="eastAsia"/>
          <w:lang w:val="en-US" w:eastAsia="zh-CN"/>
        </w:rPr>
        <w:t>2</w:t>
      </w:r>
      <w:r>
        <w:rPr>
          <w:lang w:val="en-US" w:eastAsia="zh-CN"/>
        </w:rPr>
        <w:tab/>
      </w:r>
      <w:r>
        <w:t>Minimum requirement for NCR</w:t>
      </w:r>
      <w:r>
        <w:rPr>
          <w:lang w:val="en-US" w:eastAsia="zh-CN"/>
        </w:rPr>
        <w:t>-MT</w:t>
      </w:r>
      <w:bookmarkEnd w:id="2278"/>
      <w:bookmarkEnd w:id="2279"/>
      <w:bookmarkEnd w:id="2280"/>
      <w:bookmarkEnd w:id="2281"/>
      <w:bookmarkEnd w:id="2282"/>
      <w:bookmarkEnd w:id="2283"/>
      <w:bookmarkEnd w:id="2284"/>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285"/>
    <w:bookmarkEnd w:id="2286"/>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287" w:name="_Toc155428077"/>
      <w:bookmarkStart w:id="2288" w:name="_Toc155781095"/>
      <w:bookmarkStart w:id="2289" w:name="_Toc161665394"/>
      <w:bookmarkStart w:id="2290" w:name="_Toc169718545"/>
      <w:bookmarkStart w:id="2291" w:name="_Toc176337102"/>
      <w:bookmarkStart w:id="2292" w:name="_Toc187246192"/>
      <w:bookmarkStart w:id="2293" w:name="_Toc200467689"/>
      <w:r w:rsidRPr="00B52828">
        <w:rPr>
          <w:rFonts w:hint="eastAsia"/>
          <w:lang w:eastAsia="ja-JP"/>
        </w:rPr>
        <w:t>6</w:t>
      </w:r>
      <w:r w:rsidRPr="00B52828">
        <w:rPr>
          <w:lang w:eastAsia="ja-JP"/>
        </w:rPr>
        <w:t>.5.5</w:t>
      </w:r>
      <w:r w:rsidRPr="00B52828">
        <w:rPr>
          <w:lang w:eastAsia="ja-JP"/>
        </w:rPr>
        <w:tab/>
        <w:t>Receiver spurious emissions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87"/>
      <w:bookmarkEnd w:id="2288"/>
      <w:bookmarkEnd w:id="2289"/>
      <w:bookmarkEnd w:id="2290"/>
      <w:bookmarkEnd w:id="2291"/>
      <w:bookmarkEnd w:id="2292"/>
      <w:bookmarkEnd w:id="2293"/>
    </w:p>
    <w:p w14:paraId="54496498" w14:textId="77777777" w:rsidR="004C3B69" w:rsidRPr="00B52828" w:rsidRDefault="004C3B69" w:rsidP="004C3B69">
      <w:pPr>
        <w:pStyle w:val="Heading4"/>
      </w:pPr>
      <w:bookmarkStart w:id="2294" w:name="_Toc106094122"/>
      <w:bookmarkStart w:id="2295" w:name="_Toc114252898"/>
      <w:bookmarkStart w:id="2296" w:name="_Toc123046026"/>
      <w:bookmarkStart w:id="2297" w:name="_Toc124157567"/>
      <w:bookmarkStart w:id="2298" w:name="_Toc124258960"/>
      <w:bookmarkStart w:id="2299" w:name="_Toc124259104"/>
      <w:bookmarkStart w:id="2300" w:name="_Toc130585861"/>
      <w:bookmarkStart w:id="2301" w:name="_Toc130586872"/>
      <w:bookmarkStart w:id="2302" w:name="_Toc137462038"/>
      <w:bookmarkStart w:id="2303" w:name="_Toc138883847"/>
      <w:bookmarkStart w:id="2304" w:name="_Toc138883991"/>
      <w:bookmarkStart w:id="2305" w:name="_Toc145426888"/>
      <w:bookmarkStart w:id="2306" w:name="_Toc155428078"/>
      <w:bookmarkStart w:id="2307" w:name="_Toc155781096"/>
      <w:bookmarkStart w:id="2308" w:name="_Toc161665395"/>
      <w:bookmarkStart w:id="2309" w:name="_Toc169718546"/>
      <w:bookmarkStart w:id="2310" w:name="_Toc176337103"/>
      <w:bookmarkStart w:id="2311" w:name="_Toc187246193"/>
      <w:bookmarkStart w:id="2312" w:name="_Toc200467690"/>
      <w:r w:rsidRPr="00B52828">
        <w:t>6.5.5.1</w:t>
      </w:r>
      <w:r w:rsidRPr="00B52828">
        <w:tab/>
        <w:t>General</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lastRenderedPageBreak/>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313" w:name="_Toc13080261"/>
      <w:bookmarkStart w:id="2314" w:name="_Toc29811760"/>
      <w:bookmarkStart w:id="2315" w:name="_Toc36817312"/>
      <w:bookmarkStart w:id="2316" w:name="_Toc37260229"/>
      <w:bookmarkStart w:id="2317" w:name="_Toc37267617"/>
      <w:bookmarkStart w:id="2318" w:name="_Toc44712219"/>
      <w:bookmarkStart w:id="2319" w:name="_Toc45893532"/>
      <w:bookmarkStart w:id="2320" w:name="_Toc53178254"/>
      <w:bookmarkStart w:id="2321" w:name="_Toc53178705"/>
      <w:bookmarkStart w:id="2322" w:name="_Toc61178931"/>
      <w:bookmarkStart w:id="2323" w:name="_Toc61179401"/>
      <w:bookmarkStart w:id="2324" w:name="_Toc67916697"/>
      <w:bookmarkStart w:id="2325" w:name="_Toc74663295"/>
      <w:bookmarkStart w:id="2326" w:name="_Toc82621835"/>
      <w:bookmarkStart w:id="2327" w:name="_Toc90422682"/>
      <w:bookmarkStart w:id="2328" w:name="_Toc106094123"/>
      <w:bookmarkStart w:id="2329" w:name="_Toc114252899"/>
      <w:bookmarkStart w:id="2330" w:name="_Toc123046027"/>
      <w:bookmarkStart w:id="2331" w:name="_Toc124157568"/>
      <w:bookmarkStart w:id="2332" w:name="_Toc124258961"/>
      <w:bookmarkStart w:id="2333" w:name="_Toc124259105"/>
      <w:bookmarkStart w:id="2334" w:name="_Toc130585862"/>
      <w:bookmarkStart w:id="2335" w:name="_Toc130586873"/>
      <w:bookmarkStart w:id="2336" w:name="_Toc137462039"/>
      <w:bookmarkStart w:id="2337" w:name="_Toc138883848"/>
      <w:bookmarkStart w:id="2338" w:name="_Toc138883992"/>
      <w:bookmarkStart w:id="2339" w:name="_Toc145426889"/>
      <w:bookmarkStart w:id="2340" w:name="_Toc155428079"/>
      <w:bookmarkStart w:id="2341" w:name="_Toc155781097"/>
      <w:bookmarkStart w:id="2342" w:name="_Toc161665396"/>
      <w:bookmarkStart w:id="2343" w:name="_Toc169718547"/>
      <w:bookmarkStart w:id="2344" w:name="_Toc176337104"/>
      <w:bookmarkStart w:id="2345" w:name="_Toc187246194"/>
      <w:bookmarkStart w:id="2346" w:name="_Toc200467691"/>
      <w:r w:rsidRPr="00B52828">
        <w:t>6.5.5.2</w:t>
      </w:r>
      <w:r w:rsidRPr="00B52828">
        <w:tab/>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r w:rsidR="00347BC2">
        <w:t>Basic limits</w:t>
      </w:r>
      <w:bookmarkEnd w:id="2340"/>
      <w:bookmarkEnd w:id="2341"/>
      <w:bookmarkEnd w:id="2342"/>
      <w:bookmarkEnd w:id="2343"/>
      <w:bookmarkEnd w:id="2344"/>
      <w:bookmarkEnd w:id="2345"/>
      <w:bookmarkEnd w:id="2346"/>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347" w:name="_Toc97737208"/>
      <w:bookmarkStart w:id="2348"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349" w:name="_Toc155428080"/>
      <w:bookmarkStart w:id="2350" w:name="_Toc155781098"/>
      <w:bookmarkStart w:id="2351" w:name="_Toc161665397"/>
      <w:bookmarkStart w:id="2352" w:name="_Toc169718548"/>
      <w:bookmarkStart w:id="2353" w:name="_Toc176337105"/>
      <w:bookmarkStart w:id="2354" w:name="_Toc187246195"/>
      <w:bookmarkStart w:id="2355" w:name="_Toc200467692"/>
      <w:r>
        <w:t>6.5.5.3</w:t>
      </w:r>
      <w:r>
        <w:tab/>
        <w:t xml:space="preserve">Minimum requirement for </w:t>
      </w:r>
      <w:r>
        <w:rPr>
          <w:i/>
          <w:iCs/>
        </w:rPr>
        <w:t>RF repeater</w:t>
      </w:r>
      <w:bookmarkEnd w:id="2349"/>
      <w:bookmarkEnd w:id="2350"/>
      <w:bookmarkEnd w:id="2351"/>
      <w:bookmarkEnd w:id="2352"/>
      <w:bookmarkEnd w:id="2353"/>
      <w:bookmarkEnd w:id="2354"/>
      <w:bookmarkEnd w:id="2355"/>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356" w:name="_Toc155428081"/>
      <w:bookmarkStart w:id="2357" w:name="_Toc155781099"/>
      <w:bookmarkStart w:id="2358" w:name="_Toc161665398"/>
      <w:bookmarkStart w:id="2359" w:name="_Toc169718549"/>
      <w:bookmarkStart w:id="2360" w:name="_Toc176337106"/>
      <w:bookmarkStart w:id="2361" w:name="_Toc187246196"/>
      <w:bookmarkStart w:id="2362" w:name="_Toc200467693"/>
      <w:r>
        <w:t>6.5.5.4</w:t>
      </w:r>
      <w:r>
        <w:tab/>
        <w:t xml:space="preserve">Minimum requirement for </w:t>
      </w:r>
      <w:r>
        <w:rPr>
          <w:i/>
          <w:iCs/>
        </w:rPr>
        <w:t>NCR</w:t>
      </w:r>
      <w:bookmarkEnd w:id="2356"/>
      <w:bookmarkEnd w:id="2357"/>
      <w:bookmarkEnd w:id="2358"/>
      <w:bookmarkEnd w:id="2359"/>
      <w:bookmarkEnd w:id="2360"/>
      <w:bookmarkEnd w:id="2361"/>
      <w:bookmarkEnd w:id="2362"/>
    </w:p>
    <w:p w14:paraId="0575FA12" w14:textId="77777777" w:rsidR="00347BC2" w:rsidRDefault="00347BC2" w:rsidP="00347BC2">
      <w:pPr>
        <w:pStyle w:val="Heading5"/>
      </w:pPr>
      <w:bookmarkStart w:id="2363" w:name="_Toc155428082"/>
      <w:bookmarkStart w:id="2364" w:name="_Toc155781100"/>
      <w:bookmarkStart w:id="2365" w:name="_Toc161665399"/>
      <w:bookmarkStart w:id="2366" w:name="_Toc169718550"/>
      <w:bookmarkStart w:id="2367" w:name="_Toc176337107"/>
      <w:bookmarkStart w:id="2368" w:name="_Toc187246197"/>
      <w:bookmarkStart w:id="2369" w:name="_Toc200467694"/>
      <w:r>
        <w:t>6.5.5.4.1</w:t>
      </w:r>
      <w:r>
        <w:tab/>
        <w:t>Minimum requirement for NCR-Fwd</w:t>
      </w:r>
      <w:bookmarkEnd w:id="2363"/>
      <w:bookmarkEnd w:id="2364"/>
      <w:bookmarkEnd w:id="2365"/>
      <w:bookmarkEnd w:id="2366"/>
      <w:bookmarkEnd w:id="2367"/>
      <w:bookmarkEnd w:id="2368"/>
      <w:bookmarkEnd w:id="2369"/>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lastRenderedPageBreak/>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370" w:name="_Toc114252900"/>
      <w:bookmarkStart w:id="2371" w:name="_Toc123046028"/>
      <w:bookmarkStart w:id="2372" w:name="_Toc124157569"/>
      <w:bookmarkStart w:id="2373" w:name="_Toc124258962"/>
      <w:bookmarkStart w:id="2374" w:name="_Toc124259106"/>
      <w:bookmarkStart w:id="2375" w:name="_Toc130585863"/>
      <w:bookmarkStart w:id="2376" w:name="_Toc130586874"/>
      <w:bookmarkStart w:id="2377" w:name="_Toc137462040"/>
      <w:bookmarkStart w:id="2378" w:name="_Toc138883849"/>
      <w:bookmarkStart w:id="2379" w:name="_Toc138883993"/>
      <w:bookmarkStart w:id="2380" w:name="_Toc145426890"/>
      <w:bookmarkStart w:id="2381" w:name="_Toc155428083"/>
      <w:bookmarkStart w:id="2382" w:name="_Toc155781101"/>
      <w:bookmarkStart w:id="2383" w:name="_Toc161665400"/>
      <w:bookmarkStart w:id="2384" w:name="_Toc169718551"/>
      <w:bookmarkStart w:id="2385" w:name="_Toc176337108"/>
      <w:bookmarkStart w:id="2386" w:name="_Toc187246198"/>
      <w:bookmarkStart w:id="2387" w:name="_Toc200467695"/>
      <w:bookmarkEnd w:id="2347"/>
      <w:bookmarkEnd w:id="2348"/>
      <w:r w:rsidRPr="007E346D">
        <w:t>6.</w:t>
      </w:r>
      <w:r>
        <w:rPr>
          <w:rFonts w:hint="eastAsia"/>
          <w:lang w:eastAsia="zh-CN"/>
        </w:rPr>
        <w:t>6</w:t>
      </w:r>
      <w:r w:rsidRPr="007E346D">
        <w:tab/>
      </w:r>
      <w:r>
        <w:t xml:space="preserve">Repeater </w:t>
      </w:r>
      <w:r>
        <w:rPr>
          <w:rFonts w:hint="eastAsia"/>
          <w:lang w:eastAsia="zh-CN"/>
        </w:rPr>
        <w:t>Error Vector Magnitude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6C551275" w14:textId="1CC63230" w:rsidR="00951572" w:rsidRPr="001F7A97" w:rsidRDefault="005D2871" w:rsidP="00951572">
      <w:pPr>
        <w:pStyle w:val="Heading3"/>
      </w:pPr>
      <w:bookmarkStart w:id="2388" w:name="_Toc503964276"/>
      <w:bookmarkStart w:id="2389" w:name="_Toc97737209"/>
      <w:bookmarkStart w:id="2390" w:name="_Toc106094125"/>
      <w:bookmarkStart w:id="2391" w:name="_Toc114252901"/>
      <w:bookmarkStart w:id="2392" w:name="_Toc123046029"/>
      <w:bookmarkStart w:id="2393" w:name="_Toc124157570"/>
      <w:bookmarkStart w:id="2394" w:name="_Toc124258963"/>
      <w:bookmarkStart w:id="2395" w:name="_Toc124259107"/>
      <w:bookmarkStart w:id="2396" w:name="_Toc130585864"/>
      <w:bookmarkStart w:id="2397" w:name="_Toc130586875"/>
      <w:bookmarkStart w:id="2398" w:name="_Toc137462041"/>
      <w:bookmarkStart w:id="2399" w:name="_Toc138883850"/>
      <w:bookmarkStart w:id="2400" w:name="_Toc138883994"/>
      <w:bookmarkStart w:id="2401" w:name="_Toc145426891"/>
      <w:bookmarkStart w:id="2402" w:name="_Toc155428084"/>
      <w:bookmarkStart w:id="2403" w:name="_Toc155781102"/>
      <w:bookmarkStart w:id="2404" w:name="_Toc161665401"/>
      <w:bookmarkStart w:id="2405" w:name="_Toc169718552"/>
      <w:bookmarkStart w:id="2406" w:name="_Toc176337109"/>
      <w:bookmarkStart w:id="2407" w:name="_Toc187246199"/>
      <w:bookmarkStart w:id="2408" w:name="_Toc200467696"/>
      <w:r w:rsidRPr="001F7A97">
        <w:t>6.6.1</w:t>
      </w:r>
      <w:r w:rsidRPr="001F7A97">
        <w:tab/>
      </w:r>
      <w:bookmarkEnd w:id="2388"/>
      <w:r w:rsidRPr="001F7A97">
        <w:t xml:space="preserve">Downlink </w:t>
      </w:r>
      <w:r>
        <w:t>repeater e</w:t>
      </w:r>
      <w:r w:rsidRPr="001F7A97">
        <w:t>rror vector magnitude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6C551276" w14:textId="12F4C7D1" w:rsidR="00951572" w:rsidRPr="001F7A97" w:rsidRDefault="00951572" w:rsidP="00951572">
      <w:pPr>
        <w:pStyle w:val="Heading4"/>
      </w:pPr>
      <w:bookmarkStart w:id="2409" w:name="_Toc97737210"/>
      <w:bookmarkStart w:id="2410" w:name="_Toc106094126"/>
      <w:bookmarkStart w:id="2411" w:name="_Toc114252902"/>
      <w:bookmarkStart w:id="2412" w:name="_Toc123046030"/>
      <w:bookmarkStart w:id="2413" w:name="_Toc124157571"/>
      <w:bookmarkStart w:id="2414" w:name="_Toc124258964"/>
      <w:bookmarkStart w:id="2415" w:name="_Toc124259108"/>
      <w:bookmarkStart w:id="2416" w:name="_Toc130585865"/>
      <w:bookmarkStart w:id="2417" w:name="_Toc130586876"/>
      <w:bookmarkStart w:id="2418" w:name="_Toc137462042"/>
      <w:bookmarkStart w:id="2419" w:name="_Toc138883851"/>
      <w:bookmarkStart w:id="2420" w:name="_Toc138883995"/>
      <w:bookmarkStart w:id="2421" w:name="_Toc145426892"/>
      <w:bookmarkStart w:id="2422" w:name="_Toc155428085"/>
      <w:bookmarkStart w:id="2423" w:name="_Toc155781103"/>
      <w:bookmarkStart w:id="2424" w:name="_Toc161665402"/>
      <w:bookmarkStart w:id="2425" w:name="_Toc169718553"/>
      <w:bookmarkStart w:id="2426" w:name="_Toc176337110"/>
      <w:bookmarkStart w:id="2427" w:name="_Toc187246200"/>
      <w:bookmarkStart w:id="2428" w:name="_Toc200467697"/>
      <w:r w:rsidRPr="001F7A97">
        <w:t>6.6.1.1</w:t>
      </w:r>
      <w:r w:rsidRPr="001F7A97">
        <w:tab/>
        <w:t>General</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429" w:name="_Hlk95332295"/>
      <w:r w:rsidRPr="00C25E55">
        <w:t xml:space="preserve">This difference is called the error vector. </w:t>
      </w:r>
      <w:bookmarkEnd w:id="2429"/>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430" w:name="_Toc503964271"/>
      <w:bookmarkStart w:id="2431" w:name="_Toc97737211"/>
      <w:bookmarkStart w:id="2432" w:name="_Toc106094127"/>
      <w:bookmarkStart w:id="2433" w:name="_Toc114252903"/>
      <w:bookmarkStart w:id="2434" w:name="_Toc123046031"/>
      <w:bookmarkStart w:id="2435" w:name="_Toc124157572"/>
      <w:bookmarkStart w:id="2436" w:name="_Toc124258965"/>
      <w:bookmarkStart w:id="2437" w:name="_Toc124259109"/>
      <w:bookmarkStart w:id="2438" w:name="_Toc130585866"/>
      <w:bookmarkStart w:id="2439" w:name="_Toc130586877"/>
      <w:bookmarkStart w:id="2440" w:name="_Toc137462043"/>
      <w:bookmarkStart w:id="2441" w:name="_Toc138883852"/>
      <w:bookmarkStart w:id="2442" w:name="_Toc138883996"/>
      <w:bookmarkStart w:id="2443" w:name="_Toc145426893"/>
      <w:bookmarkStart w:id="2444" w:name="_Toc155428086"/>
      <w:bookmarkStart w:id="2445" w:name="_Toc155781104"/>
      <w:bookmarkStart w:id="2446" w:name="_Toc161665403"/>
      <w:bookmarkStart w:id="2447" w:name="_Toc169718554"/>
      <w:bookmarkStart w:id="2448" w:name="_Toc176337111"/>
      <w:bookmarkStart w:id="2449" w:name="_Toc187246201"/>
      <w:bookmarkStart w:id="2450" w:name="_Toc200467698"/>
      <w:r w:rsidRPr="001F7A97">
        <w:lastRenderedPageBreak/>
        <w:t>6.6.1.2</w:t>
      </w:r>
      <w:r w:rsidRPr="001F7A97">
        <w:tab/>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r w:rsidR="00347BC2">
        <w:t xml:space="preserve">Minimum requirement for </w:t>
      </w:r>
      <w:r w:rsidR="00347BC2">
        <w:rPr>
          <w:i/>
          <w:iCs/>
        </w:rPr>
        <w:t>RF repeater</w:t>
      </w:r>
      <w:bookmarkEnd w:id="2444"/>
      <w:bookmarkEnd w:id="2445"/>
      <w:bookmarkEnd w:id="2446"/>
      <w:bookmarkEnd w:id="2447"/>
      <w:bookmarkEnd w:id="2448"/>
      <w:bookmarkEnd w:id="2449"/>
      <w:bookmarkEnd w:id="2450"/>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451" w:name="_Toc155428087"/>
      <w:bookmarkStart w:id="2452" w:name="_Toc155781105"/>
      <w:bookmarkStart w:id="2453" w:name="_Toc161665404"/>
      <w:bookmarkStart w:id="2454" w:name="_Toc169718555"/>
      <w:bookmarkStart w:id="2455" w:name="_Toc176337112"/>
      <w:bookmarkStart w:id="2456" w:name="_Toc187246202"/>
      <w:bookmarkStart w:id="2457" w:name="_Toc200467699"/>
      <w:r>
        <w:t>6.6.1.2A</w:t>
      </w:r>
      <w:r>
        <w:tab/>
        <w:t xml:space="preserve">Minimum requirement for </w:t>
      </w:r>
      <w:r>
        <w:rPr>
          <w:i/>
          <w:iCs/>
        </w:rPr>
        <w:t>NCR</w:t>
      </w:r>
      <w:bookmarkEnd w:id="2451"/>
      <w:bookmarkEnd w:id="2452"/>
      <w:bookmarkEnd w:id="2453"/>
      <w:bookmarkEnd w:id="2454"/>
      <w:bookmarkEnd w:id="2455"/>
      <w:bookmarkEnd w:id="2456"/>
      <w:bookmarkEnd w:id="2457"/>
    </w:p>
    <w:p w14:paraId="20684456" w14:textId="77777777" w:rsidR="00347BC2" w:rsidRDefault="00347BC2" w:rsidP="00347BC2">
      <w:pPr>
        <w:pStyle w:val="Heading5"/>
      </w:pPr>
      <w:bookmarkStart w:id="2458" w:name="_Toc155428088"/>
      <w:bookmarkStart w:id="2459" w:name="_Toc155781106"/>
      <w:bookmarkStart w:id="2460" w:name="_Toc161665405"/>
      <w:bookmarkStart w:id="2461" w:name="_Toc169718556"/>
      <w:bookmarkStart w:id="2462" w:name="_Toc176337113"/>
      <w:bookmarkStart w:id="2463" w:name="_Toc187246203"/>
      <w:bookmarkStart w:id="2464" w:name="_Toc200467700"/>
      <w:r>
        <w:t>6.6.1.2A.1</w:t>
      </w:r>
      <w:r>
        <w:tab/>
        <w:t>Minimum requirement for NCR-Fwd</w:t>
      </w:r>
      <w:bookmarkEnd w:id="2458"/>
      <w:bookmarkEnd w:id="2459"/>
      <w:bookmarkEnd w:id="2460"/>
      <w:bookmarkEnd w:id="2461"/>
      <w:bookmarkEnd w:id="2462"/>
      <w:bookmarkEnd w:id="2463"/>
      <w:bookmarkEnd w:id="2464"/>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465" w:name="_Toc97737212"/>
      <w:bookmarkStart w:id="2466" w:name="_Toc106094128"/>
      <w:bookmarkStart w:id="2467" w:name="_Toc114252904"/>
      <w:bookmarkStart w:id="2468" w:name="_Toc123046032"/>
      <w:bookmarkStart w:id="2469" w:name="_Toc124157573"/>
      <w:bookmarkStart w:id="2470" w:name="_Toc124258966"/>
      <w:bookmarkStart w:id="2471" w:name="_Toc124259110"/>
      <w:bookmarkStart w:id="2472" w:name="_Toc130585867"/>
      <w:bookmarkStart w:id="2473" w:name="_Toc130586878"/>
      <w:bookmarkStart w:id="2474" w:name="_Toc137462044"/>
      <w:bookmarkStart w:id="2475" w:name="_Toc138883853"/>
      <w:bookmarkStart w:id="2476" w:name="_Toc138883997"/>
      <w:bookmarkStart w:id="2477" w:name="_Toc145426894"/>
      <w:bookmarkStart w:id="2478" w:name="_Toc155428089"/>
      <w:bookmarkStart w:id="2479" w:name="_Toc155781107"/>
      <w:bookmarkStart w:id="2480" w:name="_Toc161665406"/>
      <w:bookmarkStart w:id="2481" w:name="_Toc169718557"/>
      <w:bookmarkStart w:id="2482" w:name="_Toc176337114"/>
      <w:bookmarkStart w:id="2483" w:name="_Toc187246204"/>
      <w:bookmarkStart w:id="2484" w:name="_Toc200467701"/>
      <w:r w:rsidRPr="001F7A97">
        <w:t>6.6.1.</w:t>
      </w:r>
      <w:r>
        <w:t>3</w:t>
      </w:r>
      <w:r w:rsidRPr="001F7A97">
        <w:tab/>
      </w:r>
      <w:r>
        <w:t xml:space="preserve">Repeater </w:t>
      </w:r>
      <w:r w:rsidRPr="001F7A97">
        <w:t>EVM frame structure for measurement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485" w:name="_Toc97737213"/>
      <w:bookmarkStart w:id="2486" w:name="_Toc106094129"/>
      <w:bookmarkStart w:id="2487" w:name="_Toc114252905"/>
      <w:bookmarkStart w:id="2488" w:name="_Toc123046033"/>
      <w:bookmarkStart w:id="2489" w:name="_Toc124157574"/>
      <w:bookmarkStart w:id="2490" w:name="_Toc124258967"/>
      <w:bookmarkStart w:id="2491" w:name="_Toc124259111"/>
      <w:bookmarkStart w:id="2492" w:name="_Toc130585868"/>
      <w:bookmarkStart w:id="2493" w:name="_Toc130586879"/>
      <w:bookmarkStart w:id="2494" w:name="_Toc137462045"/>
      <w:bookmarkStart w:id="2495" w:name="_Toc138883854"/>
      <w:bookmarkStart w:id="2496" w:name="_Toc138883998"/>
      <w:bookmarkStart w:id="2497" w:name="_Toc145426895"/>
      <w:bookmarkStart w:id="2498" w:name="_Toc155428090"/>
      <w:bookmarkStart w:id="2499" w:name="_Toc155781108"/>
      <w:bookmarkStart w:id="2500" w:name="_Toc161665407"/>
      <w:bookmarkStart w:id="2501" w:name="_Toc169718558"/>
      <w:bookmarkStart w:id="2502" w:name="_Toc176337115"/>
      <w:bookmarkStart w:id="2503" w:name="_Toc187246205"/>
      <w:bookmarkStart w:id="2504" w:name="_Toc200467702"/>
      <w:r w:rsidRPr="00C25E55">
        <w:t>6.6.2</w:t>
      </w:r>
      <w:r w:rsidRPr="00C25E55">
        <w:tab/>
        <w:t xml:space="preserve">Uplink </w:t>
      </w:r>
      <w:r>
        <w:t>repeater e</w:t>
      </w:r>
      <w:r w:rsidRPr="00C25E55">
        <w:t>rror vector magnitude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6C5512A2" w14:textId="77777777" w:rsidR="00951572" w:rsidRPr="001F7A97" w:rsidRDefault="00951572" w:rsidP="00951572">
      <w:pPr>
        <w:pStyle w:val="Heading4"/>
      </w:pPr>
      <w:bookmarkStart w:id="2505" w:name="_Toc97737214"/>
      <w:bookmarkStart w:id="2506" w:name="_Toc106094130"/>
      <w:bookmarkStart w:id="2507" w:name="_Toc114252906"/>
      <w:bookmarkStart w:id="2508" w:name="_Toc123046034"/>
      <w:bookmarkStart w:id="2509" w:name="_Toc124157575"/>
      <w:bookmarkStart w:id="2510" w:name="_Toc124258968"/>
      <w:bookmarkStart w:id="2511" w:name="_Toc124259112"/>
      <w:bookmarkStart w:id="2512" w:name="_Toc130585869"/>
      <w:bookmarkStart w:id="2513" w:name="_Toc130586880"/>
      <w:bookmarkStart w:id="2514" w:name="_Toc137462046"/>
      <w:bookmarkStart w:id="2515" w:name="_Toc138883855"/>
      <w:bookmarkStart w:id="2516" w:name="_Toc138883999"/>
      <w:bookmarkStart w:id="2517" w:name="_Toc145426896"/>
      <w:bookmarkStart w:id="2518" w:name="_Toc155428091"/>
      <w:bookmarkStart w:id="2519" w:name="_Toc155781109"/>
      <w:bookmarkStart w:id="2520" w:name="_Toc161665408"/>
      <w:bookmarkStart w:id="2521" w:name="_Toc169718559"/>
      <w:bookmarkStart w:id="2522" w:name="_Toc176337116"/>
      <w:bookmarkStart w:id="2523" w:name="_Toc187246206"/>
      <w:bookmarkStart w:id="2524" w:name="_Toc200467703"/>
      <w:r w:rsidRPr="00C25E55">
        <w:t>6.6.2.1</w:t>
      </w:r>
      <w:r w:rsidRPr="00C25E55">
        <w:tab/>
      </w:r>
      <w:r>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525" w:name="_Toc97737215"/>
      <w:bookmarkStart w:id="2526" w:name="_Toc106094131"/>
      <w:bookmarkStart w:id="2527" w:name="_Toc114252907"/>
      <w:bookmarkStart w:id="2528" w:name="_Toc123046035"/>
      <w:bookmarkStart w:id="2529" w:name="_Toc124157576"/>
      <w:bookmarkStart w:id="2530" w:name="_Toc124258969"/>
      <w:bookmarkStart w:id="2531" w:name="_Toc124259113"/>
      <w:bookmarkStart w:id="2532" w:name="_Toc130585870"/>
      <w:bookmarkStart w:id="2533" w:name="_Toc130586881"/>
      <w:bookmarkStart w:id="2534" w:name="_Toc137462047"/>
      <w:bookmarkStart w:id="2535" w:name="_Toc138883856"/>
      <w:bookmarkStart w:id="2536" w:name="_Toc138884000"/>
      <w:bookmarkStart w:id="2537" w:name="_Toc145426897"/>
      <w:bookmarkStart w:id="2538" w:name="_Toc155428092"/>
      <w:bookmarkStart w:id="2539" w:name="_Toc155781110"/>
      <w:bookmarkStart w:id="2540" w:name="_Toc161665409"/>
      <w:bookmarkStart w:id="2541" w:name="_Toc169718560"/>
      <w:bookmarkStart w:id="2542" w:name="_Toc176337117"/>
      <w:bookmarkStart w:id="2543" w:name="_Toc187246207"/>
      <w:bookmarkStart w:id="2544" w:name="_Toc200467704"/>
      <w:r w:rsidRPr="001F7A97">
        <w:t>6.6.2.2</w:t>
      </w:r>
      <w:r w:rsidRPr="001F7A97">
        <w:tab/>
      </w:r>
      <w:bookmarkEnd w:id="2525"/>
      <w:bookmarkEnd w:id="2526"/>
      <w:bookmarkEnd w:id="2527"/>
      <w:bookmarkEnd w:id="2528"/>
      <w:bookmarkEnd w:id="2529"/>
      <w:bookmarkEnd w:id="2530"/>
      <w:bookmarkEnd w:id="2531"/>
      <w:bookmarkEnd w:id="2532"/>
      <w:bookmarkEnd w:id="2533"/>
      <w:bookmarkEnd w:id="2534"/>
      <w:bookmarkEnd w:id="2535"/>
      <w:bookmarkEnd w:id="2536"/>
      <w:bookmarkEnd w:id="2537"/>
      <w:r w:rsidR="005313EF">
        <w:t xml:space="preserve">Minimum requirement for </w:t>
      </w:r>
      <w:r w:rsidR="005313EF">
        <w:rPr>
          <w:i/>
          <w:iCs/>
        </w:rPr>
        <w:t>RF repeater</w:t>
      </w:r>
      <w:bookmarkEnd w:id="2538"/>
      <w:bookmarkEnd w:id="2539"/>
      <w:bookmarkEnd w:id="2540"/>
      <w:bookmarkEnd w:id="2541"/>
      <w:bookmarkEnd w:id="2542"/>
      <w:bookmarkEnd w:id="2543"/>
      <w:bookmarkEnd w:id="2544"/>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545" w:name="_Toc155428093"/>
      <w:bookmarkStart w:id="2546" w:name="_Toc155781111"/>
      <w:bookmarkStart w:id="2547" w:name="_Toc161665410"/>
      <w:bookmarkStart w:id="2548" w:name="_Toc169718561"/>
      <w:bookmarkStart w:id="2549" w:name="_Toc176337118"/>
      <w:bookmarkStart w:id="2550" w:name="_Toc187246208"/>
      <w:bookmarkStart w:id="2551" w:name="_Toc200467705"/>
      <w:r>
        <w:t>6.6.2.3</w:t>
      </w:r>
      <w:r>
        <w:tab/>
        <w:t xml:space="preserve">Minimum requirement for </w:t>
      </w:r>
      <w:r>
        <w:rPr>
          <w:i/>
          <w:iCs/>
        </w:rPr>
        <w:t>NCR</w:t>
      </w:r>
      <w:bookmarkEnd w:id="2545"/>
      <w:bookmarkEnd w:id="2546"/>
      <w:bookmarkEnd w:id="2547"/>
      <w:bookmarkEnd w:id="2548"/>
      <w:bookmarkEnd w:id="2549"/>
      <w:bookmarkEnd w:id="2550"/>
      <w:bookmarkEnd w:id="2551"/>
    </w:p>
    <w:p w14:paraId="4DBFA17F" w14:textId="77777777" w:rsidR="005313EF" w:rsidRDefault="005313EF" w:rsidP="005313EF">
      <w:pPr>
        <w:pStyle w:val="Heading5"/>
        <w:ind w:left="1418" w:hanging="1418"/>
      </w:pPr>
      <w:bookmarkStart w:id="2552" w:name="_Toc155428094"/>
      <w:bookmarkStart w:id="2553" w:name="_Toc155781112"/>
      <w:bookmarkStart w:id="2554" w:name="_Toc161665411"/>
      <w:bookmarkStart w:id="2555" w:name="_Toc169718562"/>
      <w:bookmarkStart w:id="2556" w:name="_Toc176337119"/>
      <w:bookmarkStart w:id="2557" w:name="_Toc187246209"/>
      <w:bookmarkStart w:id="2558" w:name="_Toc200467706"/>
      <w:r>
        <w:t>6.6.2.3.1</w:t>
      </w:r>
      <w:r>
        <w:tab/>
        <w:t>Minimum requirement for NCR-Fwd</w:t>
      </w:r>
      <w:bookmarkEnd w:id="2552"/>
      <w:bookmarkEnd w:id="2553"/>
      <w:bookmarkEnd w:id="2554"/>
      <w:bookmarkEnd w:id="2555"/>
      <w:bookmarkEnd w:id="2556"/>
      <w:bookmarkEnd w:id="2557"/>
      <w:bookmarkEnd w:id="255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559" w:name="_Toc97737216"/>
      <w:bookmarkStart w:id="2560" w:name="_Toc106094132"/>
      <w:bookmarkStart w:id="2561" w:name="_Toc114252908"/>
      <w:bookmarkStart w:id="2562" w:name="_Toc123046036"/>
      <w:bookmarkStart w:id="2563" w:name="_Toc124157577"/>
      <w:bookmarkStart w:id="2564" w:name="_Toc124258970"/>
      <w:bookmarkStart w:id="2565" w:name="_Toc124259114"/>
      <w:bookmarkStart w:id="2566" w:name="_Toc130585871"/>
      <w:bookmarkStart w:id="2567" w:name="_Toc130586882"/>
      <w:bookmarkStart w:id="2568" w:name="_Toc137462048"/>
      <w:bookmarkStart w:id="2569" w:name="_Toc138883857"/>
      <w:bookmarkStart w:id="2570" w:name="_Toc138884001"/>
      <w:bookmarkStart w:id="2571" w:name="_Toc145426898"/>
      <w:bookmarkStart w:id="2572" w:name="_Toc155428095"/>
      <w:bookmarkStart w:id="2573" w:name="_Toc155781113"/>
      <w:bookmarkStart w:id="2574" w:name="_Toc161665412"/>
      <w:bookmarkStart w:id="2575" w:name="_Toc169718563"/>
      <w:bookmarkStart w:id="2576" w:name="_Toc176337120"/>
      <w:bookmarkStart w:id="2577" w:name="_Toc187246210"/>
      <w:bookmarkStart w:id="2578" w:name="_Toc200467707"/>
      <w:r w:rsidRPr="007E346D">
        <w:t>6.</w:t>
      </w:r>
      <w:r>
        <w:rPr>
          <w:rFonts w:hint="eastAsia"/>
          <w:lang w:eastAsia="zh-CN"/>
        </w:rPr>
        <w:t>7</w:t>
      </w:r>
      <w:r w:rsidRPr="007E346D">
        <w:tab/>
      </w:r>
      <w:r>
        <w:rPr>
          <w:rFonts w:hint="eastAsia"/>
          <w:lang w:eastAsia="zh-CN"/>
        </w:rPr>
        <w:t>Input intermodulation</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6C5512CD" w14:textId="77777777" w:rsidR="00951572" w:rsidRPr="008940CD" w:rsidRDefault="00951572" w:rsidP="00951572">
      <w:pPr>
        <w:pStyle w:val="Heading3"/>
      </w:pPr>
      <w:bookmarkStart w:id="2579" w:name="_Toc97737217"/>
      <w:bookmarkStart w:id="2580" w:name="_Toc106094133"/>
      <w:bookmarkStart w:id="2581" w:name="_Toc114252909"/>
      <w:bookmarkStart w:id="2582" w:name="_Toc123046037"/>
      <w:bookmarkStart w:id="2583" w:name="_Toc124157578"/>
      <w:bookmarkStart w:id="2584" w:name="_Toc124258971"/>
      <w:bookmarkStart w:id="2585" w:name="_Toc124259115"/>
      <w:bookmarkStart w:id="2586" w:name="_Toc130585872"/>
      <w:bookmarkStart w:id="2587" w:name="_Toc130586883"/>
      <w:bookmarkStart w:id="2588" w:name="_Toc137462049"/>
      <w:bookmarkStart w:id="2589" w:name="_Toc138883858"/>
      <w:bookmarkStart w:id="2590" w:name="_Toc138884002"/>
      <w:bookmarkStart w:id="2591" w:name="_Toc145426899"/>
      <w:bookmarkStart w:id="2592" w:name="_Toc155428096"/>
      <w:bookmarkStart w:id="2593" w:name="_Toc155781114"/>
      <w:bookmarkStart w:id="2594" w:name="_Toc161665413"/>
      <w:bookmarkStart w:id="2595" w:name="_Toc169718564"/>
      <w:bookmarkStart w:id="2596" w:name="_Toc176337121"/>
      <w:bookmarkStart w:id="2597" w:name="_Toc187246211"/>
      <w:bookmarkStart w:id="2598" w:name="_Toc200467708"/>
      <w:r w:rsidRPr="008940CD">
        <w:t>6.7.1</w:t>
      </w:r>
      <w:r w:rsidRPr="008940CD">
        <w:tab/>
        <w:t>General requirement</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6C5512CE" w14:textId="77777777" w:rsidR="00951572" w:rsidRPr="001F7A97" w:rsidRDefault="00951572" w:rsidP="00951572">
      <w:pPr>
        <w:pStyle w:val="Heading4"/>
      </w:pPr>
      <w:bookmarkStart w:id="2599" w:name="_Toc97737218"/>
      <w:bookmarkStart w:id="2600" w:name="_Toc106094134"/>
      <w:bookmarkStart w:id="2601" w:name="_Toc114252910"/>
      <w:bookmarkStart w:id="2602" w:name="_Toc123046038"/>
      <w:bookmarkStart w:id="2603" w:name="_Toc124157579"/>
      <w:bookmarkStart w:id="2604" w:name="_Toc124258972"/>
      <w:bookmarkStart w:id="2605" w:name="_Toc124259116"/>
      <w:bookmarkStart w:id="2606" w:name="_Toc130585873"/>
      <w:bookmarkStart w:id="2607" w:name="_Toc130586884"/>
      <w:bookmarkStart w:id="2608" w:name="_Toc137462050"/>
      <w:bookmarkStart w:id="2609" w:name="_Toc138883859"/>
      <w:bookmarkStart w:id="2610" w:name="_Toc138884003"/>
      <w:bookmarkStart w:id="2611" w:name="_Toc145426900"/>
      <w:bookmarkStart w:id="2612" w:name="_Toc155428097"/>
      <w:bookmarkStart w:id="2613" w:name="_Toc155781115"/>
      <w:bookmarkStart w:id="2614" w:name="_Toc161665414"/>
      <w:bookmarkStart w:id="2615" w:name="_Toc169718565"/>
      <w:bookmarkStart w:id="2616" w:name="_Toc176337122"/>
      <w:bookmarkStart w:id="2617" w:name="_Toc187246212"/>
      <w:bookmarkStart w:id="2618" w:name="_Toc200467709"/>
      <w:r w:rsidRPr="001F7A97">
        <w:t>6.7.1.1</w:t>
      </w:r>
      <w:r w:rsidRPr="001F7A97">
        <w:tab/>
        <w:t>General</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619" w:name="_Toc97737219"/>
      <w:bookmarkStart w:id="2620" w:name="_Toc106094135"/>
      <w:bookmarkStart w:id="2621" w:name="_Toc114252911"/>
      <w:bookmarkStart w:id="2622" w:name="_Toc123046039"/>
      <w:bookmarkStart w:id="2623" w:name="_Toc124157580"/>
      <w:bookmarkStart w:id="2624" w:name="_Toc124258973"/>
      <w:bookmarkStart w:id="2625" w:name="_Toc124259117"/>
      <w:bookmarkStart w:id="2626" w:name="_Toc130585874"/>
      <w:bookmarkStart w:id="2627" w:name="_Toc130586885"/>
      <w:bookmarkStart w:id="2628" w:name="_Toc137462051"/>
      <w:bookmarkStart w:id="2629" w:name="_Toc138883860"/>
      <w:bookmarkStart w:id="2630" w:name="_Toc138884004"/>
      <w:bookmarkStart w:id="2631" w:name="_Toc145426901"/>
      <w:bookmarkStart w:id="2632" w:name="_Toc155428098"/>
      <w:bookmarkStart w:id="2633" w:name="_Toc155781116"/>
      <w:bookmarkStart w:id="2634" w:name="_Toc161665415"/>
      <w:bookmarkStart w:id="2635" w:name="_Toc169718566"/>
      <w:bookmarkStart w:id="2636" w:name="_Toc176337123"/>
      <w:bookmarkStart w:id="2637" w:name="_Toc187246213"/>
      <w:bookmarkStart w:id="2638" w:name="_Toc200467710"/>
      <w:r w:rsidRPr="001F7A97">
        <w:t>6.7.1.2</w:t>
      </w:r>
      <w:r w:rsidRPr="001F7A97">
        <w:tab/>
      </w:r>
      <w:bookmarkEnd w:id="2619"/>
      <w:bookmarkEnd w:id="2620"/>
      <w:bookmarkEnd w:id="2621"/>
      <w:bookmarkEnd w:id="2622"/>
      <w:bookmarkEnd w:id="2623"/>
      <w:bookmarkEnd w:id="2624"/>
      <w:bookmarkEnd w:id="2625"/>
      <w:bookmarkEnd w:id="2626"/>
      <w:bookmarkEnd w:id="2627"/>
      <w:bookmarkEnd w:id="2628"/>
      <w:bookmarkEnd w:id="2629"/>
      <w:bookmarkEnd w:id="2630"/>
      <w:bookmarkEnd w:id="2631"/>
      <w:r w:rsidR="00917F39">
        <w:t xml:space="preserve">Minimum requirement for </w:t>
      </w:r>
      <w:r w:rsidR="00917F39">
        <w:rPr>
          <w:i/>
          <w:iCs/>
        </w:rPr>
        <w:t>RF repeater</w:t>
      </w:r>
      <w:bookmarkEnd w:id="2632"/>
      <w:bookmarkEnd w:id="2633"/>
      <w:bookmarkEnd w:id="2634"/>
      <w:bookmarkEnd w:id="2635"/>
      <w:bookmarkEnd w:id="2636"/>
      <w:bookmarkEnd w:id="2637"/>
      <w:bookmarkEnd w:id="2638"/>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639" w:name="_Toc97737220"/>
      <w:bookmarkStart w:id="2640" w:name="_Toc106094136"/>
      <w:bookmarkStart w:id="2641" w:name="_Toc114252912"/>
      <w:bookmarkStart w:id="2642" w:name="_Toc123046040"/>
      <w:bookmarkStart w:id="2643" w:name="_Toc124157581"/>
      <w:bookmarkStart w:id="2644" w:name="_Toc124258974"/>
      <w:bookmarkStart w:id="2645" w:name="_Toc124259118"/>
      <w:bookmarkStart w:id="2646" w:name="_Toc130585875"/>
      <w:bookmarkStart w:id="2647" w:name="_Toc130586886"/>
      <w:bookmarkStart w:id="2648" w:name="_Toc137462052"/>
      <w:bookmarkStart w:id="2649" w:name="_Toc138883861"/>
      <w:bookmarkStart w:id="2650" w:name="_Toc138884005"/>
      <w:bookmarkStart w:id="2651" w:name="_Toc145426902"/>
    </w:p>
    <w:p w14:paraId="3C0273E1" w14:textId="77777777" w:rsidR="00917F39" w:rsidRDefault="00917F39" w:rsidP="00917F39">
      <w:pPr>
        <w:pStyle w:val="Heading4"/>
        <w:rPr>
          <w:i/>
          <w:iCs/>
        </w:rPr>
      </w:pPr>
      <w:bookmarkStart w:id="2652" w:name="_Toc155428099"/>
      <w:bookmarkStart w:id="2653" w:name="_Toc155781117"/>
      <w:bookmarkStart w:id="2654" w:name="_Toc161665416"/>
      <w:bookmarkStart w:id="2655" w:name="_Toc169718567"/>
      <w:bookmarkStart w:id="2656" w:name="_Toc176337124"/>
      <w:bookmarkStart w:id="2657" w:name="_Toc187246214"/>
      <w:bookmarkStart w:id="2658" w:name="_Toc200467711"/>
      <w:r>
        <w:t>6.7.1.3</w:t>
      </w:r>
      <w:r>
        <w:tab/>
        <w:t xml:space="preserve">Minimum requirement for </w:t>
      </w:r>
      <w:r>
        <w:rPr>
          <w:i/>
          <w:iCs/>
        </w:rPr>
        <w:t>NCR</w:t>
      </w:r>
      <w:bookmarkEnd w:id="2652"/>
      <w:bookmarkEnd w:id="2653"/>
      <w:bookmarkEnd w:id="2654"/>
      <w:bookmarkEnd w:id="2655"/>
      <w:bookmarkEnd w:id="2656"/>
      <w:bookmarkEnd w:id="2657"/>
      <w:bookmarkEnd w:id="2658"/>
    </w:p>
    <w:p w14:paraId="4524573B" w14:textId="47B4493F" w:rsidR="00917F39" w:rsidRDefault="00917F39" w:rsidP="00917F39">
      <w:pPr>
        <w:pStyle w:val="Heading5"/>
      </w:pPr>
      <w:bookmarkStart w:id="2659" w:name="_Toc155428100"/>
      <w:bookmarkStart w:id="2660" w:name="_Toc155781118"/>
      <w:bookmarkStart w:id="2661" w:name="_Toc161665417"/>
      <w:bookmarkStart w:id="2662" w:name="_Toc169718568"/>
      <w:bookmarkStart w:id="2663" w:name="_Toc176337125"/>
      <w:bookmarkStart w:id="2664" w:name="_Toc187246215"/>
      <w:bookmarkStart w:id="2665" w:name="_Toc200467712"/>
      <w:r>
        <w:t>6.7.1.3.1</w:t>
      </w:r>
      <w:r>
        <w:tab/>
        <w:t>Minimum requirement for NCR-Fwd</w:t>
      </w:r>
      <w:bookmarkEnd w:id="2659"/>
      <w:bookmarkEnd w:id="2660"/>
      <w:bookmarkEnd w:id="2661"/>
      <w:bookmarkEnd w:id="2662"/>
      <w:bookmarkEnd w:id="2663"/>
      <w:bookmarkEnd w:id="2664"/>
      <w:bookmarkEnd w:id="2665"/>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666" w:name="_Toc155428101"/>
      <w:bookmarkStart w:id="2667" w:name="_Toc155781119"/>
      <w:bookmarkStart w:id="2668" w:name="_Toc161665418"/>
      <w:bookmarkStart w:id="2669" w:name="_Toc169718569"/>
      <w:bookmarkStart w:id="2670" w:name="_Toc176337126"/>
      <w:bookmarkStart w:id="2671" w:name="_Toc187246216"/>
      <w:bookmarkStart w:id="2672" w:name="_Toc200467713"/>
      <w:r w:rsidRPr="008940CD">
        <w:lastRenderedPageBreak/>
        <w:t>6.7.</w:t>
      </w:r>
      <w:r>
        <w:t>2</w:t>
      </w:r>
      <w:r w:rsidRPr="008940CD">
        <w:tab/>
      </w:r>
      <w:r w:rsidRPr="00405DC9">
        <w:t>Co-location with BS</w:t>
      </w:r>
      <w:r>
        <w:t>/repeater</w:t>
      </w:r>
      <w:r w:rsidRPr="00405DC9">
        <w:t xml:space="preserve"> in other systems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66"/>
      <w:bookmarkEnd w:id="2667"/>
      <w:bookmarkEnd w:id="2668"/>
      <w:bookmarkEnd w:id="2669"/>
      <w:bookmarkEnd w:id="2670"/>
      <w:bookmarkEnd w:id="2671"/>
      <w:bookmarkEnd w:id="2672"/>
    </w:p>
    <w:p w14:paraId="6C5512E3" w14:textId="77777777" w:rsidR="00951572" w:rsidRPr="001F7A97" w:rsidRDefault="00951572" w:rsidP="00951572">
      <w:pPr>
        <w:pStyle w:val="Heading4"/>
      </w:pPr>
      <w:bookmarkStart w:id="2673" w:name="_Toc97737221"/>
      <w:bookmarkStart w:id="2674" w:name="_Toc106094137"/>
      <w:bookmarkStart w:id="2675" w:name="_Toc114252913"/>
      <w:bookmarkStart w:id="2676" w:name="_Toc123046041"/>
      <w:bookmarkStart w:id="2677" w:name="_Toc124157582"/>
      <w:bookmarkStart w:id="2678" w:name="_Toc124258975"/>
      <w:bookmarkStart w:id="2679" w:name="_Toc124259119"/>
      <w:bookmarkStart w:id="2680" w:name="_Toc130585876"/>
      <w:bookmarkStart w:id="2681" w:name="_Toc130586887"/>
      <w:bookmarkStart w:id="2682" w:name="_Toc137462053"/>
      <w:bookmarkStart w:id="2683" w:name="_Toc138883862"/>
      <w:bookmarkStart w:id="2684" w:name="_Toc138884006"/>
      <w:bookmarkStart w:id="2685" w:name="_Toc145426903"/>
      <w:bookmarkStart w:id="2686" w:name="_Toc155428102"/>
      <w:bookmarkStart w:id="2687" w:name="_Toc155781120"/>
      <w:bookmarkStart w:id="2688" w:name="_Toc161665419"/>
      <w:bookmarkStart w:id="2689" w:name="_Toc169718570"/>
      <w:bookmarkStart w:id="2690" w:name="_Toc176337127"/>
      <w:bookmarkStart w:id="2691" w:name="_Toc187246217"/>
      <w:bookmarkStart w:id="2692" w:name="_Toc200467714"/>
      <w:r w:rsidRPr="001F7A97">
        <w:t>6.7.</w:t>
      </w:r>
      <w:r>
        <w:t>2</w:t>
      </w:r>
      <w:r w:rsidRPr="001F7A97">
        <w:t>.1</w:t>
      </w:r>
      <w:r w:rsidRPr="001F7A97">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693" w:name="_Toc97737222"/>
      <w:bookmarkStart w:id="2694" w:name="_Toc106094138"/>
      <w:bookmarkStart w:id="2695" w:name="_Toc114252914"/>
      <w:bookmarkStart w:id="2696" w:name="_Toc123046042"/>
      <w:bookmarkStart w:id="2697" w:name="_Toc124157583"/>
      <w:bookmarkStart w:id="2698" w:name="_Toc124258976"/>
      <w:bookmarkStart w:id="2699" w:name="_Toc124259120"/>
      <w:bookmarkStart w:id="2700" w:name="_Toc130585877"/>
      <w:bookmarkStart w:id="2701" w:name="_Toc130586888"/>
      <w:bookmarkStart w:id="2702" w:name="_Toc137462054"/>
      <w:bookmarkStart w:id="2703" w:name="_Toc138883863"/>
      <w:bookmarkStart w:id="2704" w:name="_Toc138884007"/>
      <w:bookmarkStart w:id="2705" w:name="_Toc145426904"/>
      <w:bookmarkStart w:id="2706" w:name="_Toc155428103"/>
      <w:bookmarkStart w:id="2707" w:name="_Toc155781121"/>
      <w:bookmarkStart w:id="2708" w:name="_Toc161665420"/>
      <w:bookmarkStart w:id="2709" w:name="_Toc169718571"/>
      <w:bookmarkStart w:id="2710" w:name="_Toc176337128"/>
      <w:bookmarkStart w:id="2711" w:name="_Toc187246218"/>
      <w:bookmarkStart w:id="2712" w:name="_Toc200467715"/>
      <w:r w:rsidRPr="001F7A97">
        <w:t>6.7.</w:t>
      </w:r>
      <w:r>
        <w:t>2</w:t>
      </w:r>
      <w:r w:rsidRPr="001F7A97">
        <w:t>.2</w:t>
      </w:r>
      <w:r w:rsidRPr="001F7A97">
        <w:tab/>
      </w:r>
      <w:bookmarkEnd w:id="2693"/>
      <w:bookmarkEnd w:id="2694"/>
      <w:bookmarkEnd w:id="2695"/>
      <w:bookmarkEnd w:id="2696"/>
      <w:bookmarkEnd w:id="2697"/>
      <w:bookmarkEnd w:id="2698"/>
      <w:bookmarkEnd w:id="2699"/>
      <w:bookmarkEnd w:id="2700"/>
      <w:bookmarkEnd w:id="2701"/>
      <w:bookmarkEnd w:id="2702"/>
      <w:bookmarkEnd w:id="2703"/>
      <w:bookmarkEnd w:id="2704"/>
      <w:bookmarkEnd w:id="2705"/>
      <w:r w:rsidR="005B4738">
        <w:t xml:space="preserve">Minimum requirement for </w:t>
      </w:r>
      <w:r w:rsidR="005B4738">
        <w:rPr>
          <w:i/>
          <w:iCs/>
        </w:rPr>
        <w:t>RF repeater</w:t>
      </w:r>
      <w:bookmarkEnd w:id="2706"/>
      <w:bookmarkEnd w:id="2707"/>
      <w:bookmarkEnd w:id="2708"/>
      <w:bookmarkEnd w:id="2709"/>
      <w:bookmarkEnd w:id="2710"/>
      <w:bookmarkEnd w:id="2711"/>
      <w:bookmarkEnd w:id="2712"/>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713" w:name="_Toc97737223"/>
    </w:p>
    <w:p w14:paraId="1AAD674A" w14:textId="77777777" w:rsidR="005B4738" w:rsidRDefault="005B4738" w:rsidP="005B4738">
      <w:pPr>
        <w:pStyle w:val="Heading4"/>
        <w:rPr>
          <w:i/>
          <w:iCs/>
        </w:rPr>
      </w:pPr>
      <w:bookmarkStart w:id="2714" w:name="_Toc155428104"/>
      <w:bookmarkStart w:id="2715" w:name="_Toc155781122"/>
      <w:bookmarkStart w:id="2716" w:name="_Toc161665421"/>
      <w:bookmarkStart w:id="2717" w:name="_Toc169718572"/>
      <w:bookmarkStart w:id="2718" w:name="_Toc176337129"/>
      <w:bookmarkStart w:id="2719" w:name="_Toc187246219"/>
      <w:bookmarkStart w:id="2720" w:name="_Toc200467716"/>
      <w:r>
        <w:lastRenderedPageBreak/>
        <w:t>6.7.2.3</w:t>
      </w:r>
      <w:r>
        <w:tab/>
        <w:t xml:space="preserve">Minimum requirement for </w:t>
      </w:r>
      <w:r>
        <w:rPr>
          <w:i/>
          <w:iCs/>
        </w:rPr>
        <w:t>NCR</w:t>
      </w:r>
      <w:bookmarkEnd w:id="2714"/>
      <w:bookmarkEnd w:id="2715"/>
      <w:bookmarkEnd w:id="2716"/>
      <w:bookmarkEnd w:id="2717"/>
      <w:bookmarkEnd w:id="2718"/>
      <w:bookmarkEnd w:id="2719"/>
      <w:bookmarkEnd w:id="2720"/>
    </w:p>
    <w:p w14:paraId="09603F41" w14:textId="77777777" w:rsidR="005B4738" w:rsidRDefault="005B4738" w:rsidP="005B4738">
      <w:pPr>
        <w:pStyle w:val="Heading5"/>
      </w:pPr>
      <w:bookmarkStart w:id="2721" w:name="_Toc155428105"/>
      <w:bookmarkStart w:id="2722" w:name="_Toc155781123"/>
      <w:bookmarkStart w:id="2723" w:name="_Toc161665422"/>
      <w:bookmarkStart w:id="2724" w:name="_Toc169718573"/>
      <w:bookmarkStart w:id="2725" w:name="_Toc176337130"/>
      <w:bookmarkStart w:id="2726" w:name="_Toc187246220"/>
      <w:bookmarkStart w:id="2727" w:name="_Toc200467717"/>
      <w:r>
        <w:t>6.7.2.3.1</w:t>
      </w:r>
      <w:r>
        <w:tab/>
        <w:t>Minimum requirement for NCR-Fwd</w:t>
      </w:r>
      <w:bookmarkEnd w:id="2721"/>
      <w:bookmarkEnd w:id="2722"/>
      <w:bookmarkEnd w:id="2723"/>
      <w:bookmarkEnd w:id="2724"/>
      <w:bookmarkEnd w:id="2725"/>
      <w:bookmarkEnd w:id="2726"/>
      <w:bookmarkEnd w:id="2727"/>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728" w:name="_Toc106094139"/>
      <w:bookmarkStart w:id="2729" w:name="_Toc114252915"/>
      <w:bookmarkStart w:id="2730" w:name="_Toc123046043"/>
      <w:bookmarkStart w:id="2731" w:name="_Toc124157584"/>
      <w:bookmarkStart w:id="2732" w:name="_Toc124258977"/>
      <w:bookmarkStart w:id="2733" w:name="_Toc124259121"/>
      <w:bookmarkStart w:id="2734" w:name="_Toc130585878"/>
      <w:bookmarkStart w:id="2735" w:name="_Toc130586889"/>
      <w:bookmarkStart w:id="2736" w:name="_Toc137462055"/>
      <w:bookmarkStart w:id="2737" w:name="_Toc138883864"/>
      <w:bookmarkStart w:id="2738" w:name="_Toc138884008"/>
      <w:bookmarkStart w:id="2739" w:name="_Toc145426905"/>
      <w:bookmarkStart w:id="2740" w:name="_Toc155428106"/>
      <w:bookmarkStart w:id="2741" w:name="_Toc155781124"/>
      <w:bookmarkStart w:id="2742" w:name="_Toc161665423"/>
      <w:bookmarkStart w:id="2743" w:name="_Toc169718574"/>
      <w:bookmarkStart w:id="2744" w:name="_Toc176337131"/>
      <w:bookmarkStart w:id="2745" w:name="_Toc187246221"/>
      <w:bookmarkStart w:id="2746" w:name="_Toc200467718"/>
      <w:r w:rsidRPr="008940CD">
        <w:t>6.7.</w:t>
      </w:r>
      <w:r>
        <w:t>3</w:t>
      </w:r>
      <w:r w:rsidRPr="008940CD">
        <w:tab/>
      </w:r>
      <w:r w:rsidRPr="00405DC9">
        <w:t>Co-</w:t>
      </w:r>
      <w:r>
        <w:t>existence</w:t>
      </w:r>
      <w:r w:rsidRPr="00405DC9">
        <w:t xml:space="preserve"> with </w:t>
      </w:r>
      <w:r>
        <w:t>other systems</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096ED377" w14:textId="77777777" w:rsidR="005F79BA" w:rsidRPr="001F7A97" w:rsidRDefault="005F79BA" w:rsidP="005F79BA">
      <w:pPr>
        <w:pStyle w:val="Heading4"/>
      </w:pPr>
      <w:bookmarkStart w:id="2747" w:name="_Toc106094140"/>
      <w:bookmarkStart w:id="2748" w:name="_Toc114252916"/>
      <w:bookmarkStart w:id="2749" w:name="_Toc123046044"/>
      <w:bookmarkStart w:id="2750" w:name="_Toc124157585"/>
      <w:bookmarkStart w:id="2751" w:name="_Toc124258978"/>
      <w:bookmarkStart w:id="2752" w:name="_Toc124259122"/>
      <w:bookmarkStart w:id="2753" w:name="_Toc130585879"/>
      <w:bookmarkStart w:id="2754" w:name="_Toc130586890"/>
      <w:bookmarkStart w:id="2755" w:name="_Toc137462056"/>
      <w:bookmarkStart w:id="2756" w:name="_Toc138883865"/>
      <w:bookmarkStart w:id="2757" w:name="_Toc138884009"/>
      <w:bookmarkStart w:id="2758" w:name="_Toc145426906"/>
      <w:bookmarkStart w:id="2759" w:name="_Toc155428107"/>
      <w:bookmarkStart w:id="2760" w:name="_Toc155781125"/>
      <w:bookmarkStart w:id="2761" w:name="_Toc161665424"/>
      <w:bookmarkStart w:id="2762" w:name="_Toc169718575"/>
      <w:bookmarkStart w:id="2763" w:name="_Toc176337132"/>
      <w:bookmarkStart w:id="2764" w:name="_Toc187246222"/>
      <w:bookmarkStart w:id="2765" w:name="_Toc200467719"/>
      <w:r w:rsidRPr="001F7A97">
        <w:t>6.7.</w:t>
      </w:r>
      <w:r>
        <w:t>3</w:t>
      </w:r>
      <w:r w:rsidRPr="001F7A97">
        <w:t>.1</w:t>
      </w:r>
      <w:r w:rsidRPr="001F7A97">
        <w:tab/>
        <w:t>General</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766" w:name="_Toc106094141"/>
      <w:bookmarkStart w:id="2767" w:name="_Toc114252917"/>
      <w:bookmarkStart w:id="2768" w:name="_Toc123046045"/>
      <w:bookmarkStart w:id="2769" w:name="_Toc124157586"/>
      <w:bookmarkStart w:id="2770" w:name="_Toc124258979"/>
      <w:bookmarkStart w:id="2771" w:name="_Toc124259123"/>
      <w:bookmarkStart w:id="2772" w:name="_Toc130585880"/>
      <w:bookmarkStart w:id="2773" w:name="_Toc130586891"/>
      <w:bookmarkStart w:id="2774" w:name="_Toc137462057"/>
      <w:bookmarkStart w:id="2775" w:name="_Toc138883866"/>
      <w:bookmarkStart w:id="2776" w:name="_Toc138884010"/>
      <w:bookmarkStart w:id="2777" w:name="_Toc145426907"/>
      <w:bookmarkStart w:id="2778" w:name="_Toc155428108"/>
      <w:bookmarkStart w:id="2779" w:name="_Toc155781126"/>
      <w:bookmarkStart w:id="2780" w:name="_Toc161665425"/>
      <w:bookmarkStart w:id="2781" w:name="_Toc169718576"/>
      <w:bookmarkStart w:id="2782" w:name="_Toc176337133"/>
      <w:bookmarkStart w:id="2783" w:name="_Toc187246223"/>
      <w:bookmarkStart w:id="2784" w:name="_Toc200467720"/>
      <w:r w:rsidRPr="001F7A97">
        <w:t>6.7.</w:t>
      </w:r>
      <w:r>
        <w:t>3</w:t>
      </w:r>
      <w:r w:rsidRPr="001F7A97">
        <w:t>.2</w:t>
      </w:r>
      <w:r w:rsidRPr="001F7A97">
        <w:tab/>
      </w:r>
      <w:bookmarkEnd w:id="2766"/>
      <w:bookmarkEnd w:id="2767"/>
      <w:bookmarkEnd w:id="2768"/>
      <w:bookmarkEnd w:id="2769"/>
      <w:bookmarkEnd w:id="2770"/>
      <w:bookmarkEnd w:id="2771"/>
      <w:bookmarkEnd w:id="2772"/>
      <w:bookmarkEnd w:id="2773"/>
      <w:bookmarkEnd w:id="2774"/>
      <w:bookmarkEnd w:id="2775"/>
      <w:bookmarkEnd w:id="2776"/>
      <w:bookmarkEnd w:id="2777"/>
      <w:r w:rsidR="00021845">
        <w:t xml:space="preserve">Minimum requirement for </w:t>
      </w:r>
      <w:r w:rsidR="00021845">
        <w:rPr>
          <w:i/>
          <w:iCs/>
        </w:rPr>
        <w:t>RF repeater</w:t>
      </w:r>
      <w:bookmarkEnd w:id="2778"/>
      <w:bookmarkEnd w:id="2779"/>
      <w:bookmarkEnd w:id="2780"/>
      <w:bookmarkEnd w:id="2781"/>
      <w:bookmarkEnd w:id="2782"/>
      <w:bookmarkEnd w:id="2783"/>
      <w:bookmarkEnd w:id="2784"/>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785"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785"/>
    </w:tbl>
    <w:p w14:paraId="30315AEA" w14:textId="77777777" w:rsidR="005F79BA" w:rsidRDefault="005F79BA" w:rsidP="005F79BA"/>
    <w:p w14:paraId="435FA7C3" w14:textId="77777777" w:rsidR="00021845" w:rsidRDefault="00021845" w:rsidP="00021845">
      <w:pPr>
        <w:pStyle w:val="Heading4"/>
        <w:rPr>
          <w:i/>
          <w:iCs/>
        </w:rPr>
      </w:pPr>
      <w:bookmarkStart w:id="2786" w:name="_Toc155428109"/>
      <w:bookmarkStart w:id="2787" w:name="_Toc155781127"/>
      <w:bookmarkStart w:id="2788" w:name="_Toc161665426"/>
      <w:bookmarkStart w:id="2789" w:name="_Toc169718577"/>
      <w:bookmarkStart w:id="2790" w:name="_Toc176337134"/>
      <w:bookmarkStart w:id="2791" w:name="_Toc187246224"/>
      <w:bookmarkStart w:id="2792" w:name="_Toc200467721"/>
      <w:r>
        <w:lastRenderedPageBreak/>
        <w:t>6.7.3.3</w:t>
      </w:r>
      <w:r>
        <w:tab/>
        <w:t xml:space="preserve">Minimum requirement for </w:t>
      </w:r>
      <w:r>
        <w:rPr>
          <w:i/>
          <w:iCs/>
        </w:rPr>
        <w:t>NCR</w:t>
      </w:r>
      <w:bookmarkEnd w:id="2786"/>
      <w:bookmarkEnd w:id="2787"/>
      <w:bookmarkEnd w:id="2788"/>
      <w:bookmarkEnd w:id="2789"/>
      <w:bookmarkEnd w:id="2790"/>
      <w:bookmarkEnd w:id="2791"/>
      <w:bookmarkEnd w:id="2792"/>
    </w:p>
    <w:p w14:paraId="47B3C77F" w14:textId="77777777" w:rsidR="00021845" w:rsidRDefault="00021845" w:rsidP="00021845">
      <w:pPr>
        <w:pStyle w:val="Heading5"/>
      </w:pPr>
      <w:bookmarkStart w:id="2793" w:name="_Toc155428110"/>
      <w:bookmarkStart w:id="2794" w:name="_Toc155781128"/>
      <w:bookmarkStart w:id="2795" w:name="_Toc161665427"/>
      <w:bookmarkStart w:id="2796" w:name="_Toc169718578"/>
      <w:bookmarkStart w:id="2797" w:name="_Toc176337135"/>
      <w:bookmarkStart w:id="2798" w:name="_Toc187246225"/>
      <w:bookmarkStart w:id="2799" w:name="_Toc200467722"/>
      <w:r>
        <w:t>6.7.3.3.1</w:t>
      </w:r>
      <w:r>
        <w:tab/>
        <w:t>Minimum requirement for NCR-Fwd</w:t>
      </w:r>
      <w:bookmarkEnd w:id="2793"/>
      <w:bookmarkEnd w:id="2794"/>
      <w:bookmarkEnd w:id="2795"/>
      <w:bookmarkEnd w:id="2796"/>
      <w:bookmarkEnd w:id="2797"/>
      <w:bookmarkEnd w:id="2798"/>
      <w:bookmarkEnd w:id="2799"/>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800" w:name="_Toc106094142"/>
      <w:bookmarkStart w:id="2801" w:name="_Toc114252918"/>
      <w:bookmarkStart w:id="2802" w:name="_Toc123046046"/>
      <w:bookmarkStart w:id="2803" w:name="_Toc124157587"/>
      <w:bookmarkStart w:id="2804" w:name="_Toc124258980"/>
      <w:bookmarkStart w:id="2805" w:name="_Toc124259124"/>
      <w:bookmarkStart w:id="2806" w:name="_Toc130585881"/>
      <w:bookmarkStart w:id="2807" w:name="_Toc130586892"/>
      <w:bookmarkStart w:id="2808" w:name="_Toc137462058"/>
      <w:bookmarkStart w:id="2809" w:name="_Toc138883867"/>
      <w:bookmarkStart w:id="2810" w:name="_Toc138884011"/>
      <w:bookmarkStart w:id="2811" w:name="_Toc145426908"/>
      <w:bookmarkStart w:id="2812" w:name="_Toc155428111"/>
      <w:bookmarkStart w:id="2813" w:name="_Toc155781129"/>
      <w:bookmarkStart w:id="2814" w:name="_Toc161665428"/>
      <w:bookmarkStart w:id="2815" w:name="_Toc169718579"/>
      <w:bookmarkStart w:id="2816" w:name="_Toc176337136"/>
      <w:bookmarkStart w:id="2817" w:name="_Toc187246226"/>
      <w:bookmarkStart w:id="2818" w:name="_Toc200467723"/>
      <w:r w:rsidRPr="007E346D">
        <w:t>6.</w:t>
      </w:r>
      <w:r>
        <w:rPr>
          <w:rFonts w:hint="eastAsia"/>
          <w:lang w:eastAsia="zh-CN"/>
        </w:rPr>
        <w:t>8</w:t>
      </w:r>
      <w:r w:rsidRPr="007E346D">
        <w:tab/>
      </w:r>
      <w:r>
        <w:rPr>
          <w:rFonts w:hint="eastAsia"/>
          <w:lang w:eastAsia="zh-CN"/>
        </w:rPr>
        <w:t>Output intermodulation</w:t>
      </w:r>
      <w:bookmarkEnd w:id="2713"/>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819" w:name="_Toc44712185"/>
      <w:bookmarkStart w:id="2820" w:name="_Toc37260195"/>
      <w:bookmarkStart w:id="2821" w:name="_Toc21127517"/>
      <w:bookmarkStart w:id="2822" w:name="_Toc53178671"/>
      <w:bookmarkStart w:id="2823" w:name="_Toc29811726"/>
      <w:bookmarkStart w:id="2824" w:name="_Toc37267583"/>
      <w:bookmarkStart w:id="2825" w:name="_Toc45893498"/>
      <w:bookmarkStart w:id="2826" w:name="_Toc53178220"/>
      <w:bookmarkStart w:id="2827"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819"/>
      <w:bookmarkEnd w:id="2820"/>
      <w:bookmarkEnd w:id="2821"/>
      <w:bookmarkEnd w:id="2822"/>
      <w:bookmarkEnd w:id="2823"/>
      <w:bookmarkEnd w:id="2824"/>
      <w:bookmarkEnd w:id="2825"/>
      <w:bookmarkEnd w:id="2826"/>
      <w:bookmarkEnd w:id="2827"/>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828" w:name="_Toc53178221"/>
      <w:bookmarkStart w:id="2829" w:name="_Toc45893499"/>
      <w:bookmarkStart w:id="2830" w:name="_Toc53178672"/>
      <w:bookmarkStart w:id="2831" w:name="_Toc37267584"/>
      <w:bookmarkStart w:id="2832" w:name="_Toc29811727"/>
      <w:bookmarkStart w:id="2833" w:name="_Toc37260196"/>
      <w:bookmarkStart w:id="2834" w:name="_Toc44712186"/>
      <w:bookmarkStart w:id="2835" w:name="_Toc36817279"/>
      <w:bookmarkStart w:id="2836"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828"/>
      <w:bookmarkEnd w:id="2829"/>
      <w:bookmarkEnd w:id="2830"/>
      <w:bookmarkEnd w:id="2831"/>
      <w:bookmarkEnd w:id="2832"/>
      <w:bookmarkEnd w:id="2833"/>
      <w:bookmarkEnd w:id="2834"/>
      <w:bookmarkEnd w:id="2835"/>
      <w:bookmarkEnd w:id="2836"/>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837" w:name="_Toc44712187"/>
      <w:bookmarkStart w:id="2838" w:name="_Toc29811728"/>
      <w:bookmarkStart w:id="2839" w:name="_Toc45893500"/>
      <w:bookmarkStart w:id="2840" w:name="_Toc37267585"/>
      <w:bookmarkStart w:id="2841" w:name="_Toc53178673"/>
      <w:bookmarkStart w:id="2842" w:name="_Toc37260197"/>
      <w:bookmarkStart w:id="2843" w:name="_Toc36817280"/>
      <w:bookmarkStart w:id="2844"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837"/>
      <w:bookmarkEnd w:id="2838"/>
      <w:bookmarkEnd w:id="2839"/>
      <w:bookmarkEnd w:id="2840"/>
      <w:bookmarkEnd w:id="2841"/>
      <w:bookmarkEnd w:id="2842"/>
      <w:bookmarkEnd w:id="2843"/>
      <w:bookmarkEnd w:id="2844"/>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845" w:name="_Toc53178223"/>
      <w:bookmarkStart w:id="2846" w:name="_Toc36817281"/>
      <w:bookmarkStart w:id="2847" w:name="_Toc29811729"/>
      <w:bookmarkStart w:id="2848" w:name="_Toc44712188"/>
      <w:bookmarkStart w:id="2849" w:name="_Toc37267586"/>
      <w:bookmarkStart w:id="2850" w:name="_Toc37260198"/>
      <w:bookmarkStart w:id="2851" w:name="_Toc45893501"/>
      <w:bookmarkStart w:id="2852" w:name="_Toc53178674"/>
      <w:bookmarkStart w:id="2853" w:name="_Toc21127520"/>
      <w:r>
        <w:lastRenderedPageBreak/>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80pt;height:36pt;mso-wrap-style:square;mso-position-horizontal-relative:page;mso-position-vertical-relative:page" o:ole="">
                  <v:fill o:detectmouseclick="t"/>
                  <v:imagedata r:id="rId26" o:title=""/>
                </v:shape>
                <o:OLEObject Type="Embed" ProgID="Equation.3" ShapeID="Object 3" DrawAspect="Content" ObjectID="_1820755782"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845"/>
      <w:bookmarkEnd w:id="2846"/>
      <w:bookmarkEnd w:id="2847"/>
      <w:bookmarkEnd w:id="2848"/>
      <w:bookmarkEnd w:id="2849"/>
      <w:bookmarkEnd w:id="2850"/>
      <w:bookmarkEnd w:id="2851"/>
      <w:bookmarkEnd w:id="2852"/>
      <w:bookmarkEnd w:id="2853"/>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854" w:name="_Toc97737224"/>
      <w:bookmarkStart w:id="2855" w:name="_Toc106094143"/>
      <w:bookmarkStart w:id="2856" w:name="_Toc114252919"/>
      <w:bookmarkStart w:id="2857" w:name="_Toc123046047"/>
      <w:bookmarkStart w:id="2858" w:name="_Toc124157588"/>
      <w:bookmarkStart w:id="2859" w:name="_Toc124258981"/>
      <w:bookmarkStart w:id="2860" w:name="_Toc124259125"/>
      <w:bookmarkStart w:id="2861" w:name="_Toc130585882"/>
      <w:bookmarkStart w:id="2862" w:name="_Toc130586893"/>
      <w:bookmarkStart w:id="2863" w:name="_Toc137462059"/>
      <w:bookmarkStart w:id="2864" w:name="_Toc138883868"/>
      <w:bookmarkStart w:id="2865" w:name="_Toc138884012"/>
      <w:bookmarkStart w:id="2866" w:name="_Toc145426909"/>
    </w:p>
    <w:p w14:paraId="28813FA8" w14:textId="77777777" w:rsidR="00AF0536" w:rsidRDefault="00AF0536" w:rsidP="00AF0536">
      <w:pPr>
        <w:pStyle w:val="Heading3"/>
        <w:rPr>
          <w:lang w:eastAsia="zh-CN"/>
        </w:rPr>
      </w:pPr>
      <w:bookmarkStart w:id="2867" w:name="_Toc155428112"/>
      <w:bookmarkStart w:id="2868" w:name="_Toc155781130"/>
      <w:bookmarkStart w:id="2869" w:name="_Toc161665429"/>
      <w:bookmarkStart w:id="2870" w:name="_Toc169718580"/>
      <w:bookmarkStart w:id="2871" w:name="_Toc176337137"/>
      <w:bookmarkStart w:id="2872" w:name="_Toc187246227"/>
      <w:bookmarkStart w:id="2873" w:name="_Toc200467724"/>
      <w:r>
        <w:t>6.</w:t>
      </w:r>
      <w:r>
        <w:rPr>
          <w:rFonts w:hint="eastAsia"/>
          <w:lang w:val="en-US" w:eastAsia="zh-CN"/>
        </w:rPr>
        <w:t>8</w:t>
      </w:r>
      <w:r>
        <w:t>.3</w:t>
      </w:r>
      <w:r>
        <w:tab/>
      </w:r>
      <w:r>
        <w:rPr>
          <w:lang w:eastAsia="zh-CN"/>
        </w:rPr>
        <w:t xml:space="preserve">Minimum requirements for </w:t>
      </w:r>
      <w:r>
        <w:rPr>
          <w:i/>
          <w:lang w:val="en-US" w:eastAsia="zh-CN"/>
        </w:rPr>
        <w:t>NCR</w:t>
      </w:r>
      <w:bookmarkEnd w:id="2867"/>
      <w:bookmarkEnd w:id="2868"/>
      <w:bookmarkEnd w:id="2869"/>
      <w:bookmarkEnd w:id="2870"/>
      <w:bookmarkEnd w:id="2871"/>
      <w:bookmarkEnd w:id="2872"/>
      <w:bookmarkEnd w:id="2873"/>
    </w:p>
    <w:p w14:paraId="0173CE3A" w14:textId="77777777" w:rsidR="00AF0536" w:rsidRDefault="00AF0536" w:rsidP="00AF0536">
      <w:pPr>
        <w:pStyle w:val="Heading4"/>
      </w:pPr>
      <w:bookmarkStart w:id="2874" w:name="_Toc155428113"/>
      <w:bookmarkStart w:id="2875" w:name="_Toc155781131"/>
      <w:bookmarkStart w:id="2876" w:name="_Toc161665430"/>
      <w:bookmarkStart w:id="2877" w:name="_Toc169718581"/>
      <w:bookmarkStart w:id="2878" w:name="_Toc176337138"/>
      <w:bookmarkStart w:id="2879" w:name="_Toc187246228"/>
      <w:bookmarkStart w:id="2880" w:name="_Toc200467725"/>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874"/>
      <w:bookmarkEnd w:id="2875"/>
      <w:bookmarkEnd w:id="2876"/>
      <w:bookmarkEnd w:id="2877"/>
      <w:bookmarkEnd w:id="2878"/>
      <w:bookmarkEnd w:id="2879"/>
      <w:bookmarkEnd w:id="2880"/>
    </w:p>
    <w:p w14:paraId="52BB3167" w14:textId="77777777" w:rsidR="00AF0536" w:rsidRDefault="00AF0536" w:rsidP="00AF0536">
      <w:pPr>
        <w:pStyle w:val="Heading5"/>
        <w:ind w:left="1418" w:hanging="1418"/>
      </w:pPr>
      <w:bookmarkStart w:id="2881" w:name="_Toc155428114"/>
      <w:bookmarkStart w:id="2882" w:name="_Toc155781132"/>
      <w:bookmarkStart w:id="2883" w:name="_Toc161665431"/>
      <w:bookmarkStart w:id="2884" w:name="_Toc169718582"/>
      <w:bookmarkStart w:id="2885" w:name="_Toc176337139"/>
      <w:bookmarkStart w:id="2886" w:name="_Toc187246229"/>
      <w:bookmarkStart w:id="2887" w:name="_Toc200467726"/>
      <w:r>
        <w:t>6.8.3.1.1</w:t>
      </w:r>
      <w:r>
        <w:tab/>
        <w:t>Minimum requirements for NCR-Fwd type 1-C</w:t>
      </w:r>
      <w:bookmarkEnd w:id="2881"/>
      <w:bookmarkEnd w:id="2882"/>
      <w:bookmarkEnd w:id="2883"/>
      <w:bookmarkEnd w:id="2884"/>
      <w:bookmarkEnd w:id="2885"/>
      <w:bookmarkEnd w:id="2886"/>
      <w:bookmarkEnd w:id="288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xml:space="preserve">. The </w:t>
      </w:r>
      <w:r>
        <w:lastRenderedPageBreak/>
        <w:t>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888" w:name="_Toc155428115"/>
      <w:bookmarkStart w:id="2889" w:name="_Toc155781133"/>
      <w:bookmarkStart w:id="2890" w:name="_Toc161665432"/>
      <w:bookmarkStart w:id="2891" w:name="_Toc169718583"/>
      <w:bookmarkStart w:id="2892" w:name="_Toc176337140"/>
      <w:bookmarkStart w:id="2893" w:name="_Toc187246230"/>
      <w:bookmarkStart w:id="2894" w:name="_Toc200467727"/>
      <w:r>
        <w:t>6.</w:t>
      </w:r>
      <w:r>
        <w:rPr>
          <w:rFonts w:hint="eastAsia"/>
          <w:lang w:val="en-US"/>
        </w:rPr>
        <w:t>8</w:t>
      </w:r>
      <w:r>
        <w:t>.3.1.2</w:t>
      </w:r>
      <w:r>
        <w:tab/>
        <w:t>Additional requirements for NCR-Fwd type 1-C</w:t>
      </w:r>
      <w:bookmarkEnd w:id="2888"/>
      <w:bookmarkEnd w:id="2889"/>
      <w:bookmarkEnd w:id="2890"/>
      <w:bookmarkEnd w:id="2891"/>
      <w:bookmarkEnd w:id="2892"/>
      <w:bookmarkEnd w:id="2893"/>
      <w:bookmarkEnd w:id="2894"/>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895" w:name="_Toc155428116"/>
      <w:bookmarkStart w:id="2896" w:name="_Toc155781134"/>
      <w:bookmarkStart w:id="2897" w:name="_Toc161665433"/>
      <w:bookmarkStart w:id="2898" w:name="_Toc169718584"/>
      <w:bookmarkStart w:id="2899" w:name="_Toc176337141"/>
      <w:bookmarkStart w:id="2900" w:name="_Toc187246231"/>
      <w:bookmarkStart w:id="2901" w:name="_Toc200467728"/>
      <w:r>
        <w:t>6.</w:t>
      </w:r>
      <w:r>
        <w:rPr>
          <w:rFonts w:hint="eastAsia"/>
          <w:lang w:val="en-US"/>
        </w:rPr>
        <w:t>8</w:t>
      </w:r>
      <w:r>
        <w:t>.3.1.3</w:t>
      </w:r>
      <w:r>
        <w:tab/>
        <w:t xml:space="preserve">Minimum requirements for </w:t>
      </w:r>
      <w:r>
        <w:rPr>
          <w:i/>
          <w:lang w:val="en-US"/>
        </w:rPr>
        <w:t>NCR-Fwd</w:t>
      </w:r>
      <w:r>
        <w:rPr>
          <w:i/>
        </w:rPr>
        <w:t xml:space="preserve"> type 1-H</w:t>
      </w:r>
      <w:bookmarkEnd w:id="2895"/>
      <w:bookmarkEnd w:id="2896"/>
      <w:bookmarkEnd w:id="2897"/>
      <w:bookmarkEnd w:id="2898"/>
      <w:bookmarkEnd w:id="2899"/>
      <w:bookmarkEnd w:id="2900"/>
      <w:bookmarkEnd w:id="2901"/>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902" w:name="_Toc155428117"/>
      <w:bookmarkStart w:id="2903" w:name="_Toc155781135"/>
      <w:bookmarkStart w:id="2904" w:name="_Toc161665434"/>
      <w:bookmarkStart w:id="2905" w:name="_Toc169718585"/>
      <w:bookmarkStart w:id="2906" w:name="_Toc176337142"/>
      <w:bookmarkStart w:id="2907" w:name="_Toc187246232"/>
      <w:bookmarkStart w:id="2908" w:name="_Toc200467729"/>
      <w:r>
        <w:t>6.</w:t>
      </w:r>
      <w:r>
        <w:rPr>
          <w:rFonts w:hint="eastAsia"/>
          <w:lang w:val="en-US"/>
        </w:rPr>
        <w:t>8</w:t>
      </w:r>
      <w:r>
        <w:t>.3.1.4</w:t>
      </w:r>
      <w:r>
        <w:tab/>
        <w:t>Additional requirements for NCR-Fwd type 1-H</w:t>
      </w:r>
      <w:bookmarkEnd w:id="2902"/>
      <w:bookmarkEnd w:id="2903"/>
      <w:bookmarkEnd w:id="2904"/>
      <w:bookmarkEnd w:id="2905"/>
      <w:bookmarkEnd w:id="2906"/>
      <w:bookmarkEnd w:id="2907"/>
      <w:bookmarkEnd w:id="2908"/>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909" w:name="_Toc155428118"/>
      <w:bookmarkStart w:id="2910" w:name="_Toc155781136"/>
      <w:bookmarkStart w:id="2911" w:name="_Toc161665435"/>
      <w:bookmarkStart w:id="2912" w:name="_Toc169718586"/>
      <w:bookmarkStart w:id="2913" w:name="_Toc176337143"/>
      <w:bookmarkStart w:id="2914" w:name="_Toc187246233"/>
      <w:bookmarkStart w:id="2915" w:name="_Toc200467730"/>
      <w:r>
        <w:rPr>
          <w:rFonts w:hint="eastAsia"/>
          <w:lang w:eastAsia="zh-CN"/>
        </w:rPr>
        <w:t>6.9</w:t>
      </w:r>
      <w:r>
        <w:rPr>
          <w:rFonts w:hint="eastAsia"/>
          <w:lang w:eastAsia="zh-CN"/>
        </w:rPr>
        <w:tab/>
      </w:r>
      <w:r w:rsidRPr="0031418B">
        <w:t>Adjacent Channel Rejection Ratio (ACRR)</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909"/>
      <w:bookmarkEnd w:id="2910"/>
      <w:bookmarkEnd w:id="2911"/>
      <w:bookmarkEnd w:id="2912"/>
      <w:bookmarkEnd w:id="2913"/>
      <w:bookmarkEnd w:id="2914"/>
      <w:bookmarkEnd w:id="2915"/>
    </w:p>
    <w:p w14:paraId="6C551340" w14:textId="77777777" w:rsidR="007D639E" w:rsidRPr="00716AB3" w:rsidRDefault="007D639E" w:rsidP="00D06654">
      <w:pPr>
        <w:pStyle w:val="Heading3"/>
      </w:pPr>
      <w:bookmarkStart w:id="2916" w:name="_Toc53178562"/>
      <w:bookmarkStart w:id="2917" w:name="_Toc36817165"/>
      <w:bookmarkStart w:id="2918" w:name="_Toc21127407"/>
      <w:bookmarkStart w:id="2919" w:name="_Toc37267469"/>
      <w:bookmarkStart w:id="2920" w:name="_Toc45893384"/>
      <w:bookmarkStart w:id="2921" w:name="_Toc53178111"/>
      <w:bookmarkStart w:id="2922" w:name="_Toc29811613"/>
      <w:bookmarkStart w:id="2923" w:name="_Toc44712071"/>
      <w:bookmarkStart w:id="2924" w:name="_Toc37260081"/>
      <w:bookmarkStart w:id="2925" w:name="_Toc106094144"/>
      <w:bookmarkStart w:id="2926" w:name="_Toc114252920"/>
      <w:bookmarkStart w:id="2927" w:name="_Toc123046048"/>
      <w:bookmarkStart w:id="2928" w:name="_Toc124157589"/>
      <w:bookmarkStart w:id="2929" w:name="_Toc124258982"/>
      <w:bookmarkStart w:id="2930" w:name="_Toc124259126"/>
      <w:bookmarkStart w:id="2931" w:name="_Toc130585883"/>
      <w:bookmarkStart w:id="2932" w:name="_Toc130586894"/>
      <w:bookmarkStart w:id="2933" w:name="_Toc137462060"/>
      <w:bookmarkStart w:id="2934" w:name="_Toc138883869"/>
      <w:bookmarkStart w:id="2935" w:name="_Toc138884013"/>
      <w:bookmarkStart w:id="2936" w:name="_Toc145426910"/>
      <w:bookmarkStart w:id="2937" w:name="_Toc155428119"/>
      <w:bookmarkStart w:id="2938" w:name="_Toc155781137"/>
      <w:bookmarkStart w:id="2939" w:name="_Toc161665436"/>
      <w:bookmarkStart w:id="2940" w:name="_Toc169718587"/>
      <w:bookmarkStart w:id="2941" w:name="_Toc176337144"/>
      <w:bookmarkStart w:id="2942" w:name="_Toc187246234"/>
      <w:bookmarkStart w:id="2943" w:name="_Toc200467731"/>
      <w:r w:rsidRPr="00716AB3">
        <w:rPr>
          <w:rFonts w:hint="eastAsia"/>
        </w:rPr>
        <w:t>6.9.1</w:t>
      </w:r>
      <w:r w:rsidRPr="00716AB3">
        <w:tab/>
      </w:r>
      <w:bookmarkEnd w:id="2916"/>
      <w:bookmarkEnd w:id="2917"/>
      <w:bookmarkEnd w:id="2918"/>
      <w:bookmarkEnd w:id="2919"/>
      <w:bookmarkEnd w:id="2920"/>
      <w:bookmarkEnd w:id="2921"/>
      <w:bookmarkEnd w:id="2922"/>
      <w:bookmarkEnd w:id="2923"/>
      <w:bookmarkEnd w:id="2924"/>
      <w:r w:rsidRPr="00716AB3">
        <w:rPr>
          <w:rFonts w:hint="eastAsia"/>
        </w:rPr>
        <w:t>General</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944" w:name="_Toc106094145"/>
      <w:bookmarkStart w:id="2945" w:name="_Toc114252921"/>
      <w:bookmarkStart w:id="2946" w:name="_Toc123046049"/>
      <w:bookmarkStart w:id="2947" w:name="_Toc124157590"/>
      <w:bookmarkStart w:id="2948" w:name="_Toc124258983"/>
      <w:bookmarkStart w:id="2949" w:name="_Toc124259127"/>
      <w:bookmarkStart w:id="2950" w:name="_Toc130585884"/>
      <w:bookmarkStart w:id="2951" w:name="_Toc130586895"/>
      <w:bookmarkStart w:id="2952" w:name="_Toc137462061"/>
      <w:bookmarkStart w:id="2953" w:name="_Toc138883870"/>
      <w:bookmarkStart w:id="2954" w:name="_Toc138884014"/>
      <w:bookmarkStart w:id="2955" w:name="_Toc145426911"/>
      <w:bookmarkStart w:id="2956" w:name="_Toc155428120"/>
      <w:bookmarkStart w:id="2957" w:name="_Toc155781138"/>
      <w:bookmarkStart w:id="2958" w:name="_Toc161665437"/>
      <w:bookmarkStart w:id="2959" w:name="_Toc169718588"/>
      <w:bookmarkStart w:id="2960" w:name="_Toc176337145"/>
      <w:bookmarkStart w:id="2961" w:name="_Toc187246235"/>
      <w:bookmarkStart w:id="2962" w:name="_Toc200467732"/>
      <w:r>
        <w:rPr>
          <w:rFonts w:eastAsia="DengXian" w:hint="eastAsia"/>
        </w:rPr>
        <w:t>6.9.2</w:t>
      </w:r>
      <w:r>
        <w:tab/>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r w:rsidR="00976004">
        <w:t>M</w:t>
      </w:r>
      <w:r w:rsidR="00976004" w:rsidRPr="00FD000B">
        <w:t xml:space="preserve">inimum Requirements for </w:t>
      </w:r>
      <w:r w:rsidR="00976004" w:rsidRPr="00FD000B">
        <w:rPr>
          <w:i/>
          <w:iCs/>
        </w:rPr>
        <w:t>RF repeater</w:t>
      </w:r>
      <w:bookmarkEnd w:id="2959"/>
      <w:bookmarkEnd w:id="2960"/>
      <w:bookmarkEnd w:id="2961"/>
      <w:bookmarkEnd w:id="2962"/>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963" w:name="_Toc97737225"/>
      <w:bookmarkStart w:id="2964" w:name="_Toc106094146"/>
      <w:bookmarkStart w:id="2965" w:name="_Toc114252922"/>
      <w:bookmarkStart w:id="2966" w:name="_Toc123046050"/>
      <w:bookmarkStart w:id="2967" w:name="_Toc124157591"/>
      <w:bookmarkStart w:id="2968" w:name="_Toc124258984"/>
      <w:bookmarkStart w:id="2969" w:name="_Toc124259128"/>
      <w:bookmarkStart w:id="2970" w:name="_Toc130585885"/>
      <w:bookmarkStart w:id="2971" w:name="_Toc130586896"/>
      <w:bookmarkStart w:id="2972" w:name="_Toc137462062"/>
      <w:bookmarkStart w:id="2973" w:name="_Toc138883871"/>
      <w:bookmarkStart w:id="2974" w:name="_Toc138884015"/>
      <w:bookmarkStart w:id="2975" w:name="_Toc145426912"/>
    </w:p>
    <w:p w14:paraId="3A3016F3" w14:textId="77777777" w:rsidR="005630B5" w:rsidRDefault="005630B5" w:rsidP="005630B5">
      <w:pPr>
        <w:pStyle w:val="Heading3"/>
        <w:rPr>
          <w:i/>
          <w:iCs/>
        </w:rPr>
      </w:pPr>
      <w:bookmarkStart w:id="2976" w:name="_Toc155428121"/>
      <w:bookmarkStart w:id="2977" w:name="_Toc155781139"/>
      <w:bookmarkStart w:id="2978" w:name="_Toc161665438"/>
      <w:bookmarkStart w:id="2979" w:name="_Toc169718589"/>
      <w:bookmarkStart w:id="2980" w:name="_Toc176337146"/>
      <w:bookmarkStart w:id="2981" w:name="_Toc187246236"/>
      <w:bookmarkStart w:id="2982" w:name="_Toc200467733"/>
      <w:r>
        <w:rPr>
          <w:rFonts w:eastAsia="DengXian" w:hint="eastAsia"/>
        </w:rPr>
        <w:lastRenderedPageBreak/>
        <w:t>6.9.</w:t>
      </w:r>
      <w:r>
        <w:rPr>
          <w:rFonts w:eastAsia="DengXian"/>
        </w:rPr>
        <w:t>3</w:t>
      </w:r>
      <w:r>
        <w:tab/>
        <w:t xml:space="preserve">Minimum Requirements for </w:t>
      </w:r>
      <w:r>
        <w:rPr>
          <w:i/>
          <w:iCs/>
        </w:rPr>
        <w:t>NCR</w:t>
      </w:r>
      <w:bookmarkEnd w:id="2976"/>
      <w:bookmarkEnd w:id="2977"/>
      <w:bookmarkEnd w:id="2978"/>
      <w:bookmarkEnd w:id="2979"/>
      <w:bookmarkEnd w:id="2980"/>
      <w:bookmarkEnd w:id="2981"/>
      <w:bookmarkEnd w:id="2982"/>
    </w:p>
    <w:p w14:paraId="61ED36BA" w14:textId="77777777" w:rsidR="005630B5" w:rsidRDefault="005630B5" w:rsidP="005630B5">
      <w:pPr>
        <w:pStyle w:val="Heading4"/>
        <w:rPr>
          <w:rFonts w:eastAsia="DengXian"/>
        </w:rPr>
      </w:pPr>
      <w:bookmarkStart w:id="2983" w:name="_Toc155428122"/>
      <w:bookmarkStart w:id="2984" w:name="_Toc155781140"/>
      <w:bookmarkStart w:id="2985" w:name="_Toc161665439"/>
      <w:bookmarkStart w:id="2986" w:name="_Toc169718590"/>
      <w:bookmarkStart w:id="2987" w:name="_Toc176337147"/>
      <w:bookmarkStart w:id="2988" w:name="_Toc187246237"/>
      <w:bookmarkStart w:id="2989" w:name="_Toc200467734"/>
      <w:r>
        <w:rPr>
          <w:rFonts w:eastAsia="DengXian"/>
        </w:rPr>
        <w:t>6.9.3.1</w:t>
      </w:r>
      <w:r>
        <w:rPr>
          <w:rFonts w:eastAsia="DengXian"/>
        </w:rPr>
        <w:tab/>
        <w:t>Minimum requirements for NCR-Fwd</w:t>
      </w:r>
      <w:bookmarkEnd w:id="2983"/>
      <w:bookmarkEnd w:id="2984"/>
      <w:bookmarkEnd w:id="2985"/>
      <w:bookmarkEnd w:id="2986"/>
      <w:bookmarkEnd w:id="2987"/>
      <w:bookmarkEnd w:id="2988"/>
      <w:bookmarkEnd w:id="2989"/>
    </w:p>
    <w:p w14:paraId="64595E3A" w14:textId="77777777" w:rsidR="005630B5" w:rsidRDefault="005630B5" w:rsidP="005630B5">
      <w:pPr>
        <w:pStyle w:val="Heading5"/>
        <w:rPr>
          <w:i/>
          <w:iCs/>
        </w:rPr>
      </w:pPr>
      <w:bookmarkStart w:id="2990" w:name="_Toc155428123"/>
      <w:bookmarkStart w:id="2991" w:name="_Toc155781141"/>
      <w:bookmarkStart w:id="2992" w:name="_Toc161665440"/>
      <w:bookmarkStart w:id="2993" w:name="_Toc169718591"/>
      <w:bookmarkStart w:id="2994" w:name="_Toc176337148"/>
      <w:bookmarkStart w:id="2995" w:name="_Toc187246238"/>
      <w:bookmarkStart w:id="2996" w:name="_Toc200467735"/>
      <w:r>
        <w:t>6.9.3.1.1</w:t>
      </w:r>
      <w:r>
        <w:tab/>
        <w:t>Minimum requirements for NCR-Fwd type 1-C</w:t>
      </w:r>
      <w:bookmarkEnd w:id="2990"/>
      <w:bookmarkEnd w:id="2991"/>
      <w:bookmarkEnd w:id="2992"/>
      <w:bookmarkEnd w:id="2993"/>
      <w:bookmarkEnd w:id="2994"/>
      <w:bookmarkEnd w:id="2995"/>
      <w:bookmarkEnd w:id="2996"/>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997" w:name="_Toc155428124"/>
      <w:bookmarkStart w:id="2998" w:name="_Toc155781142"/>
      <w:bookmarkStart w:id="2999" w:name="_Toc161665441"/>
      <w:bookmarkStart w:id="3000" w:name="_Toc169718592"/>
      <w:bookmarkStart w:id="3001" w:name="_Toc176337149"/>
      <w:bookmarkStart w:id="3002" w:name="_Toc187246239"/>
      <w:bookmarkStart w:id="3003" w:name="_Toc200467736"/>
      <w:r>
        <w:rPr>
          <w:rFonts w:eastAsia="DengXian" w:hint="eastAsia"/>
        </w:rPr>
        <w:t>6.9.</w:t>
      </w:r>
      <w:r>
        <w:rPr>
          <w:rFonts w:eastAsia="DengXian"/>
        </w:rPr>
        <w:t>3.1.2</w:t>
      </w:r>
      <w:r>
        <w:tab/>
        <w:t xml:space="preserve">Minimum Requirements for </w:t>
      </w:r>
      <w:r>
        <w:rPr>
          <w:i/>
          <w:iCs/>
        </w:rPr>
        <w:t>NCR-Fwd type 1-H</w:t>
      </w:r>
      <w:bookmarkEnd w:id="2997"/>
      <w:bookmarkEnd w:id="2998"/>
      <w:bookmarkEnd w:id="2999"/>
      <w:bookmarkEnd w:id="3000"/>
      <w:bookmarkEnd w:id="3001"/>
      <w:bookmarkEnd w:id="3002"/>
      <w:bookmarkEnd w:id="300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3004" w:name="_Toc155428125"/>
      <w:bookmarkStart w:id="3005" w:name="_Toc155781143"/>
      <w:bookmarkStart w:id="3006" w:name="_Toc161665442"/>
      <w:bookmarkStart w:id="3007" w:name="_Toc169718593"/>
      <w:bookmarkStart w:id="3008" w:name="_Toc176337150"/>
      <w:bookmarkStart w:id="3009" w:name="_Toc187246240"/>
      <w:bookmarkStart w:id="3010" w:name="_Toc200467737"/>
      <w:r>
        <w:rPr>
          <w:rFonts w:hint="eastAsia"/>
          <w:lang w:eastAsia="zh-CN"/>
        </w:rPr>
        <w:t>6.10</w:t>
      </w:r>
      <w:r w:rsidR="001649A7">
        <w:rPr>
          <w:lang w:eastAsia="zh-CN"/>
        </w:rPr>
        <w:tab/>
      </w:r>
      <w:r w:rsidR="006946BE">
        <w:rPr>
          <w:rFonts w:hint="eastAsia"/>
          <w:lang w:eastAsia="zh-CN"/>
        </w:rPr>
        <w:t>Transmit ON/OFF power</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3004"/>
      <w:bookmarkEnd w:id="3005"/>
      <w:bookmarkEnd w:id="3006"/>
      <w:bookmarkEnd w:id="3007"/>
      <w:bookmarkEnd w:id="3008"/>
      <w:bookmarkEnd w:id="3009"/>
      <w:bookmarkEnd w:id="3010"/>
    </w:p>
    <w:p w14:paraId="6C5513A9" w14:textId="77777777" w:rsidR="00DC5617" w:rsidRPr="00DC5617" w:rsidRDefault="00DC5617" w:rsidP="00D06654">
      <w:pPr>
        <w:pStyle w:val="Heading3"/>
      </w:pPr>
      <w:bookmarkStart w:id="3011" w:name="_Toc21127463"/>
      <w:bookmarkStart w:id="3012" w:name="_Toc29811672"/>
      <w:bookmarkStart w:id="3013" w:name="_Toc36817224"/>
      <w:bookmarkStart w:id="3014" w:name="_Toc37260140"/>
      <w:bookmarkStart w:id="3015" w:name="_Toc37267528"/>
      <w:bookmarkStart w:id="3016" w:name="_Toc44712130"/>
      <w:bookmarkStart w:id="3017" w:name="_Toc45893443"/>
      <w:bookmarkStart w:id="3018" w:name="_Toc53178170"/>
      <w:bookmarkStart w:id="3019" w:name="_Toc53178621"/>
      <w:bookmarkStart w:id="3020" w:name="_Toc61178847"/>
      <w:bookmarkStart w:id="3021" w:name="_Toc61179317"/>
      <w:bookmarkStart w:id="3022" w:name="_Toc67916613"/>
      <w:bookmarkStart w:id="3023" w:name="_Toc74663211"/>
      <w:bookmarkStart w:id="3024" w:name="_Toc82621751"/>
      <w:bookmarkStart w:id="3025" w:name="_Toc106094147"/>
      <w:bookmarkStart w:id="3026" w:name="_Toc114252923"/>
      <w:bookmarkStart w:id="3027" w:name="_Toc123046051"/>
      <w:bookmarkStart w:id="3028" w:name="_Toc124157592"/>
      <w:bookmarkStart w:id="3029" w:name="_Toc124258985"/>
      <w:bookmarkStart w:id="3030" w:name="_Toc124259129"/>
      <w:bookmarkStart w:id="3031" w:name="_Toc130585886"/>
      <w:bookmarkStart w:id="3032" w:name="_Toc130586897"/>
      <w:bookmarkStart w:id="3033" w:name="_Toc137462063"/>
      <w:bookmarkStart w:id="3034" w:name="_Toc138883872"/>
      <w:bookmarkStart w:id="3035" w:name="_Toc138884016"/>
      <w:bookmarkStart w:id="3036" w:name="_Toc145426913"/>
      <w:bookmarkStart w:id="3037" w:name="_Toc155428126"/>
      <w:bookmarkStart w:id="3038" w:name="_Toc155781144"/>
      <w:bookmarkStart w:id="3039" w:name="_Toc161665443"/>
      <w:bookmarkStart w:id="3040" w:name="_Toc169718594"/>
      <w:bookmarkStart w:id="3041" w:name="_Toc176337151"/>
      <w:bookmarkStart w:id="3042" w:name="_Toc187246241"/>
      <w:bookmarkStart w:id="3043" w:name="_Toc200467738"/>
      <w:r w:rsidRPr="00DC5617">
        <w:t>6.</w:t>
      </w:r>
      <w:r w:rsidRPr="00DC5617">
        <w:rPr>
          <w:rFonts w:hint="eastAsia"/>
        </w:rPr>
        <w:t>10</w:t>
      </w:r>
      <w:r w:rsidRPr="00DC5617">
        <w:t>.1</w:t>
      </w:r>
      <w:r w:rsidRPr="00DC5617">
        <w:tab/>
        <w:t>Transmitter OFF power</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C5513AA" w14:textId="77777777" w:rsidR="00E14C6B" w:rsidRDefault="00DC5617">
      <w:pPr>
        <w:pStyle w:val="Heading4"/>
      </w:pPr>
      <w:bookmarkStart w:id="3044" w:name="_Toc21127464"/>
      <w:bookmarkStart w:id="3045" w:name="_Toc29811673"/>
      <w:bookmarkStart w:id="3046" w:name="_Toc36817225"/>
      <w:bookmarkStart w:id="3047" w:name="_Toc37260141"/>
      <w:bookmarkStart w:id="3048" w:name="_Toc37267529"/>
      <w:bookmarkStart w:id="3049" w:name="_Toc44712131"/>
      <w:bookmarkStart w:id="3050" w:name="_Toc45893444"/>
      <w:bookmarkStart w:id="3051" w:name="_Toc53178171"/>
      <w:bookmarkStart w:id="3052" w:name="_Toc53178622"/>
      <w:bookmarkStart w:id="3053" w:name="_Toc61178848"/>
      <w:bookmarkStart w:id="3054" w:name="_Toc61179318"/>
      <w:bookmarkStart w:id="3055" w:name="_Toc67916614"/>
      <w:bookmarkStart w:id="3056" w:name="_Toc74663212"/>
      <w:bookmarkStart w:id="3057" w:name="_Toc82621752"/>
      <w:bookmarkStart w:id="3058" w:name="_Toc97737226"/>
      <w:bookmarkStart w:id="3059" w:name="_Toc106094148"/>
      <w:bookmarkStart w:id="3060" w:name="_Toc114252924"/>
      <w:bookmarkStart w:id="3061" w:name="_Toc123046052"/>
      <w:bookmarkStart w:id="3062" w:name="_Toc124157593"/>
      <w:bookmarkStart w:id="3063" w:name="_Toc124258986"/>
      <w:bookmarkStart w:id="3064" w:name="_Toc124259130"/>
      <w:bookmarkStart w:id="3065" w:name="_Toc130585887"/>
      <w:bookmarkStart w:id="3066" w:name="_Toc130586898"/>
      <w:bookmarkStart w:id="3067" w:name="_Toc137462064"/>
      <w:bookmarkStart w:id="3068" w:name="_Toc138883873"/>
      <w:bookmarkStart w:id="3069" w:name="_Toc138884017"/>
      <w:bookmarkStart w:id="3070" w:name="_Toc145426914"/>
      <w:bookmarkStart w:id="3071" w:name="_Toc155428127"/>
      <w:bookmarkStart w:id="3072" w:name="_Toc155781145"/>
      <w:bookmarkStart w:id="3073" w:name="_Toc161665444"/>
      <w:bookmarkStart w:id="3074" w:name="_Toc169718595"/>
      <w:bookmarkStart w:id="3075" w:name="_Toc176337152"/>
      <w:bookmarkStart w:id="3076" w:name="_Toc187246242"/>
      <w:bookmarkStart w:id="3077" w:name="_Toc200467739"/>
      <w:r w:rsidRPr="00DC5617">
        <w:t>6.</w:t>
      </w:r>
      <w:r w:rsidRPr="00DC5617">
        <w:rPr>
          <w:rFonts w:hint="eastAsia"/>
        </w:rPr>
        <w:t>10</w:t>
      </w:r>
      <w:r w:rsidRPr="00DC5617">
        <w:t>.1.1</w:t>
      </w:r>
      <w:r w:rsidRPr="00DC5617">
        <w:tab/>
        <w:t>General</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3078" w:name="_Toc13080175"/>
      <w:bookmarkStart w:id="3079" w:name="_Toc29811674"/>
      <w:bookmarkStart w:id="3080" w:name="_Toc36817226"/>
      <w:bookmarkStart w:id="3081" w:name="_Toc37260142"/>
      <w:bookmarkStart w:id="3082" w:name="_Toc37267530"/>
      <w:bookmarkStart w:id="3083" w:name="_Toc44712132"/>
      <w:bookmarkStart w:id="3084" w:name="_Toc45893445"/>
      <w:bookmarkStart w:id="3085" w:name="_Toc53178172"/>
      <w:bookmarkStart w:id="3086" w:name="_Toc53178623"/>
      <w:bookmarkStart w:id="3087" w:name="_Toc61178849"/>
      <w:bookmarkStart w:id="3088" w:name="_Toc61179319"/>
      <w:bookmarkStart w:id="3089" w:name="_Toc67916615"/>
      <w:bookmarkStart w:id="3090" w:name="_Toc74663213"/>
      <w:bookmarkStart w:id="3091" w:name="_Toc82621753"/>
      <w:bookmarkStart w:id="3092" w:name="_Toc97737227"/>
      <w:bookmarkStart w:id="3093" w:name="_Toc21127468"/>
      <w:bookmarkStart w:id="3094"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lastRenderedPageBreak/>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3095" w:name="_Toc106094149"/>
      <w:bookmarkStart w:id="3096" w:name="_Toc114252925"/>
      <w:bookmarkStart w:id="3097" w:name="_Toc123046053"/>
      <w:bookmarkStart w:id="3098" w:name="_Toc124157594"/>
      <w:bookmarkStart w:id="3099" w:name="_Toc124258987"/>
      <w:bookmarkStart w:id="3100" w:name="_Toc124259131"/>
      <w:bookmarkStart w:id="3101" w:name="_Toc130585888"/>
      <w:bookmarkStart w:id="3102" w:name="_Toc130586899"/>
      <w:bookmarkStart w:id="3103" w:name="_Toc137462065"/>
      <w:bookmarkStart w:id="3104" w:name="_Toc138883874"/>
      <w:bookmarkStart w:id="3105" w:name="_Toc138884018"/>
      <w:bookmarkStart w:id="3106" w:name="_Toc145426915"/>
      <w:bookmarkStart w:id="3107" w:name="_Toc155428128"/>
      <w:bookmarkStart w:id="3108" w:name="_Toc155781146"/>
      <w:bookmarkStart w:id="3109" w:name="_Toc161665445"/>
      <w:bookmarkStart w:id="3110" w:name="_Toc169718596"/>
      <w:bookmarkStart w:id="3111" w:name="_Toc176337153"/>
      <w:bookmarkStart w:id="3112" w:name="_Toc187246243"/>
      <w:bookmarkStart w:id="3113" w:name="_Toc200467740"/>
      <w:r w:rsidRPr="00DC5617">
        <w:t>6.</w:t>
      </w:r>
      <w:r w:rsidRPr="00DC5617">
        <w:rPr>
          <w:rFonts w:hint="eastAsia"/>
        </w:rPr>
        <w:t>10</w:t>
      </w:r>
      <w:r w:rsidRPr="00DC5617">
        <w:t>.1.2</w:t>
      </w:r>
      <w:r w:rsidRPr="00DC5617">
        <w:tab/>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5"/>
      <w:bookmarkEnd w:id="3096"/>
      <w:bookmarkEnd w:id="3097"/>
      <w:bookmarkEnd w:id="3098"/>
      <w:bookmarkEnd w:id="3099"/>
      <w:bookmarkEnd w:id="3100"/>
      <w:bookmarkEnd w:id="3101"/>
      <w:bookmarkEnd w:id="3102"/>
      <w:bookmarkEnd w:id="3103"/>
      <w:bookmarkEnd w:id="3104"/>
      <w:bookmarkEnd w:id="3105"/>
      <w:bookmarkEnd w:id="3106"/>
      <w:r w:rsidR="00487BD0">
        <w:t xml:space="preserve">Minimum requirement for </w:t>
      </w:r>
      <w:r w:rsidR="00487BD0">
        <w:rPr>
          <w:i/>
        </w:rPr>
        <w:t>RF repeater</w:t>
      </w:r>
      <w:bookmarkEnd w:id="3107"/>
      <w:bookmarkEnd w:id="3108"/>
      <w:bookmarkEnd w:id="3109"/>
      <w:bookmarkEnd w:id="3110"/>
      <w:bookmarkEnd w:id="3111"/>
      <w:bookmarkEnd w:id="3112"/>
      <w:bookmarkEnd w:id="3113"/>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3114" w:name="_Toc155428129"/>
      <w:bookmarkStart w:id="3115" w:name="_Toc155781147"/>
      <w:bookmarkStart w:id="3116" w:name="_Toc161665446"/>
      <w:bookmarkStart w:id="3117" w:name="_Toc169718597"/>
      <w:bookmarkStart w:id="3118" w:name="_Toc176337154"/>
      <w:bookmarkStart w:id="3119" w:name="_Toc187246244"/>
      <w:bookmarkStart w:id="3120" w:name="_Toc200467741"/>
      <w:r>
        <w:t>6.</w:t>
      </w:r>
      <w:r>
        <w:rPr>
          <w:rFonts w:hint="eastAsia"/>
        </w:rPr>
        <w:t>10</w:t>
      </w:r>
      <w:r>
        <w:t>.1.3</w:t>
      </w:r>
      <w:r>
        <w:tab/>
        <w:t xml:space="preserve">Minimum requirement for </w:t>
      </w:r>
      <w:r>
        <w:rPr>
          <w:i/>
        </w:rPr>
        <w:t>NCR</w:t>
      </w:r>
      <w:bookmarkEnd w:id="3114"/>
      <w:bookmarkEnd w:id="3115"/>
      <w:bookmarkEnd w:id="3116"/>
      <w:bookmarkEnd w:id="3117"/>
      <w:bookmarkEnd w:id="3118"/>
      <w:bookmarkEnd w:id="3119"/>
      <w:bookmarkEnd w:id="3120"/>
    </w:p>
    <w:p w14:paraId="1BA9D362" w14:textId="77777777" w:rsidR="00731D6E" w:rsidRDefault="00731D6E" w:rsidP="00731D6E">
      <w:pPr>
        <w:pStyle w:val="Heading5"/>
      </w:pPr>
      <w:bookmarkStart w:id="3121" w:name="_Toc155428130"/>
      <w:bookmarkStart w:id="3122" w:name="_Toc155781148"/>
      <w:bookmarkStart w:id="3123" w:name="_Toc161665447"/>
      <w:bookmarkStart w:id="3124" w:name="_Toc169718598"/>
      <w:bookmarkStart w:id="3125" w:name="_Toc176337155"/>
      <w:bookmarkStart w:id="3126" w:name="_Toc187246245"/>
      <w:bookmarkStart w:id="3127" w:name="_Toc200467742"/>
      <w:r>
        <w:t>6.10.1.3.1</w:t>
      </w:r>
      <w:r>
        <w:tab/>
        <w:t>Minimum requirement for NCR Fwd</w:t>
      </w:r>
      <w:bookmarkEnd w:id="3121"/>
      <w:bookmarkEnd w:id="3122"/>
      <w:bookmarkEnd w:id="3123"/>
      <w:bookmarkEnd w:id="3124"/>
      <w:bookmarkEnd w:id="3125"/>
      <w:bookmarkEnd w:id="3126"/>
      <w:bookmarkEnd w:id="3127"/>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3128" w:name="_Toc13080177"/>
      <w:bookmarkStart w:id="3129" w:name="_Toc29811676"/>
      <w:bookmarkStart w:id="3130" w:name="_Toc36817228"/>
      <w:bookmarkStart w:id="3131" w:name="_Toc37260144"/>
      <w:bookmarkStart w:id="3132" w:name="_Toc37267532"/>
      <w:bookmarkStart w:id="3133" w:name="_Toc44712134"/>
      <w:bookmarkStart w:id="3134" w:name="_Toc45893447"/>
      <w:bookmarkStart w:id="3135" w:name="_Toc53178174"/>
      <w:bookmarkStart w:id="3136" w:name="_Toc53178625"/>
      <w:bookmarkStart w:id="3137" w:name="_Toc61178851"/>
      <w:bookmarkStart w:id="3138" w:name="_Toc61179321"/>
      <w:bookmarkStart w:id="3139" w:name="_Toc67916617"/>
      <w:bookmarkStart w:id="3140" w:name="_Toc74663215"/>
      <w:bookmarkStart w:id="3141" w:name="_Toc82621755"/>
      <w:bookmarkStart w:id="3142" w:name="_Toc106094150"/>
      <w:bookmarkStart w:id="3143" w:name="_Toc114252926"/>
      <w:bookmarkStart w:id="3144" w:name="_Toc123046054"/>
      <w:bookmarkStart w:id="3145" w:name="_Toc124157595"/>
      <w:bookmarkStart w:id="3146" w:name="_Toc124258988"/>
      <w:bookmarkStart w:id="3147" w:name="_Toc124259132"/>
      <w:bookmarkStart w:id="3148" w:name="_Toc130585889"/>
      <w:bookmarkStart w:id="3149" w:name="_Toc130586900"/>
      <w:bookmarkStart w:id="3150" w:name="_Toc137462066"/>
      <w:bookmarkStart w:id="3151" w:name="_Toc138883875"/>
      <w:bookmarkStart w:id="3152" w:name="_Toc138884019"/>
      <w:bookmarkStart w:id="3153" w:name="_Toc145426916"/>
      <w:bookmarkStart w:id="3154" w:name="_Toc155428131"/>
      <w:bookmarkStart w:id="3155" w:name="_Toc155781149"/>
      <w:bookmarkStart w:id="3156" w:name="_Toc161665448"/>
      <w:bookmarkStart w:id="3157" w:name="_Toc169718599"/>
      <w:bookmarkStart w:id="3158" w:name="_Toc176337156"/>
      <w:bookmarkStart w:id="3159" w:name="_Toc187246246"/>
      <w:bookmarkStart w:id="3160" w:name="_Toc200467743"/>
      <w:r w:rsidRPr="00DC5617">
        <w:t>6.</w:t>
      </w:r>
      <w:r w:rsidRPr="00DC5617">
        <w:rPr>
          <w:rFonts w:hint="eastAsia"/>
        </w:rPr>
        <w:t>10</w:t>
      </w:r>
      <w:r w:rsidRPr="00DC5617">
        <w:t>.2</w:t>
      </w:r>
      <w:r w:rsidRPr="00DC5617">
        <w:tab/>
        <w:t>Transmitter transient period</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6C5513B2" w14:textId="77777777" w:rsidR="00E14C6B" w:rsidRDefault="00DC5617">
      <w:pPr>
        <w:pStyle w:val="Heading4"/>
      </w:pPr>
      <w:bookmarkStart w:id="3161" w:name="_Toc29811677"/>
      <w:bookmarkStart w:id="3162" w:name="_Toc36817229"/>
      <w:bookmarkStart w:id="3163" w:name="_Toc37260145"/>
      <w:bookmarkStart w:id="3164" w:name="_Toc37267533"/>
      <w:bookmarkStart w:id="3165" w:name="_Toc44712135"/>
      <w:bookmarkStart w:id="3166" w:name="_Toc45893448"/>
      <w:bookmarkStart w:id="3167" w:name="_Toc53178175"/>
      <w:bookmarkStart w:id="3168" w:name="_Toc53178626"/>
      <w:bookmarkStart w:id="3169" w:name="_Toc61178852"/>
      <w:bookmarkStart w:id="3170" w:name="_Toc61179322"/>
      <w:bookmarkStart w:id="3171" w:name="_Toc67916618"/>
      <w:bookmarkStart w:id="3172" w:name="_Toc74663216"/>
      <w:bookmarkStart w:id="3173" w:name="_Toc82621756"/>
      <w:bookmarkStart w:id="3174" w:name="_Toc97737228"/>
      <w:bookmarkStart w:id="3175" w:name="_Toc106094151"/>
      <w:bookmarkStart w:id="3176" w:name="_Toc114252927"/>
      <w:bookmarkStart w:id="3177" w:name="_Toc123046055"/>
      <w:bookmarkStart w:id="3178" w:name="_Toc124157596"/>
      <w:bookmarkStart w:id="3179" w:name="_Toc124258989"/>
      <w:bookmarkStart w:id="3180" w:name="_Toc124259133"/>
      <w:bookmarkStart w:id="3181" w:name="_Toc130585890"/>
      <w:bookmarkStart w:id="3182" w:name="_Toc130586901"/>
      <w:bookmarkStart w:id="3183" w:name="_Toc137462067"/>
      <w:bookmarkStart w:id="3184" w:name="_Toc138883876"/>
      <w:bookmarkStart w:id="3185" w:name="_Toc138884020"/>
      <w:bookmarkStart w:id="3186" w:name="_Toc145426917"/>
      <w:bookmarkStart w:id="3187" w:name="_Toc155428132"/>
      <w:bookmarkStart w:id="3188" w:name="_Toc155781150"/>
      <w:bookmarkStart w:id="3189" w:name="_Toc161665449"/>
      <w:bookmarkStart w:id="3190" w:name="_Toc169718600"/>
      <w:bookmarkStart w:id="3191" w:name="_Toc176337157"/>
      <w:bookmarkStart w:id="3192" w:name="_Toc187246247"/>
      <w:bookmarkStart w:id="3193" w:name="_Toc200467744"/>
      <w:r w:rsidRPr="00DC5617">
        <w:t>6.</w:t>
      </w:r>
      <w:r w:rsidRPr="00DC5617">
        <w:rPr>
          <w:rFonts w:hint="eastAsia"/>
        </w:rPr>
        <w:t>10</w:t>
      </w:r>
      <w:r w:rsidRPr="00DC5617">
        <w:t>.2.1</w:t>
      </w:r>
      <w:r w:rsidRPr="00DC5617">
        <w:tab/>
        <w:t>General</w:t>
      </w:r>
      <w:bookmarkEnd w:id="3093"/>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194"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3.45pt;height:190.3pt" o:ole="">
            <v:imagedata r:id="rId28" o:title=""/>
          </v:shape>
          <o:OLEObject Type="Embed" ProgID="Visio.Drawing.15" ShapeID="_x0000_i1030" DrawAspect="Content" ObjectID="_1820755783" r:id="rId29"/>
        </w:object>
      </w:r>
      <w:bookmarkEnd w:id="3194"/>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195" w:name="_Toc13080179"/>
      <w:bookmarkStart w:id="3196" w:name="_Toc21127469"/>
      <w:bookmarkStart w:id="3197" w:name="_Toc29811678"/>
      <w:bookmarkStart w:id="3198" w:name="_Toc36817230"/>
      <w:bookmarkStart w:id="3199" w:name="_Toc37260146"/>
      <w:bookmarkStart w:id="3200" w:name="_Toc37267534"/>
      <w:bookmarkStart w:id="3201" w:name="_Toc44712136"/>
      <w:bookmarkStart w:id="3202" w:name="_Toc45893449"/>
      <w:bookmarkStart w:id="3203" w:name="_Toc53178176"/>
      <w:bookmarkStart w:id="3204" w:name="_Toc53178627"/>
      <w:bookmarkStart w:id="3205" w:name="_Toc61178853"/>
      <w:bookmarkStart w:id="3206" w:name="_Toc61179323"/>
      <w:bookmarkStart w:id="3207" w:name="_Toc67916619"/>
      <w:bookmarkStart w:id="3208" w:name="_Toc74663217"/>
      <w:bookmarkStart w:id="3209" w:name="_Toc82621757"/>
      <w:bookmarkStart w:id="3210" w:name="_Toc97737229"/>
      <w:bookmarkStart w:id="3211" w:name="_Toc106094152"/>
      <w:bookmarkStart w:id="3212" w:name="_Toc123046056"/>
      <w:bookmarkStart w:id="3213" w:name="_Toc124157597"/>
      <w:bookmarkEnd w:id="3094"/>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214" w:name="_Toc114252928"/>
    </w:p>
    <w:p w14:paraId="6C5513B8" w14:textId="6371056F" w:rsidR="00E14C6B" w:rsidRDefault="00DC5617" w:rsidP="00F70818">
      <w:pPr>
        <w:pStyle w:val="Heading4"/>
      </w:pPr>
      <w:bookmarkStart w:id="3215" w:name="_Toc145426918"/>
      <w:bookmarkStart w:id="3216" w:name="_Toc155428133"/>
      <w:bookmarkStart w:id="3217" w:name="_Toc155781151"/>
      <w:bookmarkStart w:id="3218" w:name="_Toc161665450"/>
      <w:bookmarkStart w:id="3219" w:name="_Toc169718601"/>
      <w:bookmarkStart w:id="3220" w:name="_Toc176337158"/>
      <w:bookmarkStart w:id="3221" w:name="_Toc187246248"/>
      <w:bookmarkStart w:id="3222" w:name="_Toc200467745"/>
      <w:r w:rsidRPr="00DC5617">
        <w:t>6.</w:t>
      </w:r>
      <w:r w:rsidRPr="00DC5617">
        <w:rPr>
          <w:rFonts w:hint="eastAsia"/>
        </w:rPr>
        <w:t>10</w:t>
      </w:r>
      <w:r w:rsidRPr="00DC5617">
        <w:t>.2.2</w:t>
      </w:r>
      <w:r w:rsidRPr="00DC5617">
        <w:tab/>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00172407">
        <w:t xml:space="preserve">Minimum requirement for  </w:t>
      </w:r>
      <w:r w:rsidR="00172407">
        <w:rPr>
          <w:i/>
        </w:rPr>
        <w:t>RF repeater</w:t>
      </w:r>
      <w:bookmarkEnd w:id="3216"/>
      <w:bookmarkEnd w:id="3217"/>
      <w:bookmarkEnd w:id="3218"/>
      <w:bookmarkEnd w:id="3219"/>
      <w:bookmarkEnd w:id="3220"/>
      <w:bookmarkEnd w:id="3221"/>
      <w:bookmarkEnd w:id="3222"/>
    </w:p>
    <w:p w14:paraId="6C5513B9" w14:textId="77777777" w:rsidR="00DC5617" w:rsidRPr="00DC5617" w:rsidRDefault="00DC5617" w:rsidP="00DC5617">
      <w:pPr>
        <w:rPr>
          <w:rFonts w:eastAsia="DengXian"/>
        </w:rPr>
      </w:pPr>
      <w:bookmarkStart w:id="3223"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223"/>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224" w:name="_Toc155428134"/>
      <w:bookmarkStart w:id="3225" w:name="_Toc155781152"/>
      <w:bookmarkStart w:id="3226" w:name="_Toc161665451"/>
      <w:bookmarkStart w:id="3227" w:name="_Toc169718602"/>
      <w:bookmarkStart w:id="3228" w:name="_Toc176337159"/>
      <w:bookmarkStart w:id="3229" w:name="_Toc187246249"/>
      <w:bookmarkStart w:id="3230" w:name="_Toc200467746"/>
      <w:r>
        <w:t>6.</w:t>
      </w:r>
      <w:r>
        <w:rPr>
          <w:rFonts w:hint="eastAsia"/>
        </w:rPr>
        <w:t>10</w:t>
      </w:r>
      <w:r>
        <w:t>.2.3</w:t>
      </w:r>
      <w:r>
        <w:tab/>
        <w:t xml:space="preserve">Minimum requirement for </w:t>
      </w:r>
      <w:r>
        <w:rPr>
          <w:i/>
        </w:rPr>
        <w:t>NCR</w:t>
      </w:r>
      <w:bookmarkEnd w:id="3224"/>
      <w:bookmarkEnd w:id="3225"/>
      <w:bookmarkEnd w:id="3226"/>
      <w:bookmarkEnd w:id="3227"/>
      <w:bookmarkEnd w:id="3228"/>
      <w:bookmarkEnd w:id="3229"/>
      <w:bookmarkEnd w:id="3230"/>
    </w:p>
    <w:p w14:paraId="090C432A" w14:textId="77777777" w:rsidR="00172407" w:rsidRDefault="00172407" w:rsidP="00172407">
      <w:pPr>
        <w:pStyle w:val="Heading5"/>
      </w:pPr>
      <w:bookmarkStart w:id="3231" w:name="_Toc155428135"/>
      <w:bookmarkStart w:id="3232" w:name="_Toc155781153"/>
      <w:bookmarkStart w:id="3233" w:name="_Toc161665452"/>
      <w:bookmarkStart w:id="3234" w:name="_Toc169718603"/>
      <w:bookmarkStart w:id="3235" w:name="_Toc176337160"/>
      <w:bookmarkStart w:id="3236" w:name="_Toc187246250"/>
      <w:bookmarkStart w:id="3237" w:name="_Toc200467747"/>
      <w:r>
        <w:t>6.10.2.3.1</w:t>
      </w:r>
      <w:r>
        <w:tab/>
        <w:t>Minimum requirement for NCR-Fwd</w:t>
      </w:r>
      <w:bookmarkEnd w:id="3231"/>
      <w:bookmarkEnd w:id="3232"/>
      <w:bookmarkEnd w:id="3233"/>
      <w:bookmarkEnd w:id="3234"/>
      <w:bookmarkEnd w:id="3235"/>
      <w:bookmarkEnd w:id="3236"/>
      <w:bookmarkEnd w:id="3237"/>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lastRenderedPageBreak/>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238" w:name="_Toc155428136"/>
      <w:bookmarkStart w:id="3239" w:name="_Toc155781154"/>
      <w:bookmarkStart w:id="3240" w:name="_Toc161665453"/>
      <w:bookmarkStart w:id="3241" w:name="_Toc169718604"/>
      <w:bookmarkStart w:id="3242" w:name="_Toc176337161"/>
      <w:bookmarkStart w:id="3243" w:name="_Toc187246251"/>
      <w:bookmarkStart w:id="3244" w:name="_Toc200467748"/>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238"/>
      <w:bookmarkEnd w:id="3239"/>
      <w:bookmarkEnd w:id="3240"/>
      <w:r w:rsidR="00F41A75">
        <w:t xml:space="preserve"> for NCR-MT</w:t>
      </w:r>
      <w:bookmarkEnd w:id="3241"/>
      <w:bookmarkEnd w:id="3242"/>
      <w:bookmarkEnd w:id="3243"/>
      <w:bookmarkEnd w:id="3244"/>
    </w:p>
    <w:p w14:paraId="61357FAB" w14:textId="77777777" w:rsidR="0095784F" w:rsidRDefault="0095784F" w:rsidP="0095784F">
      <w:pPr>
        <w:pStyle w:val="Heading3"/>
        <w:rPr>
          <w:lang w:val="en-US" w:eastAsia="zh-CN"/>
        </w:rPr>
      </w:pPr>
      <w:bookmarkStart w:id="3245" w:name="_Toc155428137"/>
      <w:bookmarkStart w:id="3246" w:name="_Toc155781155"/>
      <w:bookmarkStart w:id="3247" w:name="_Toc161665454"/>
      <w:bookmarkStart w:id="3248" w:name="_Toc169718605"/>
      <w:bookmarkStart w:id="3249" w:name="_Toc176337162"/>
      <w:bookmarkStart w:id="3250" w:name="_Toc187246252"/>
      <w:bookmarkStart w:id="3251" w:name="_Toc200467749"/>
      <w:r>
        <w:rPr>
          <w:rFonts w:hint="eastAsia"/>
          <w:lang w:val="en-US" w:eastAsia="zh-CN"/>
        </w:rPr>
        <w:t>6.11.1</w:t>
      </w:r>
      <w:r>
        <w:rPr>
          <w:lang w:val="en-US" w:eastAsia="zh-CN"/>
        </w:rPr>
        <w:tab/>
      </w:r>
      <w:r>
        <w:rPr>
          <w:rFonts w:hint="eastAsia"/>
          <w:lang w:val="en-US" w:eastAsia="zh-CN"/>
        </w:rPr>
        <w:t>General</w:t>
      </w:r>
      <w:bookmarkEnd w:id="3245"/>
      <w:bookmarkEnd w:id="3246"/>
      <w:bookmarkEnd w:id="3247"/>
      <w:bookmarkEnd w:id="3248"/>
      <w:bookmarkEnd w:id="3249"/>
      <w:bookmarkEnd w:id="3250"/>
      <w:bookmarkEnd w:id="3251"/>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252" w:name="_Toc155428138"/>
      <w:bookmarkStart w:id="3253" w:name="_Toc155781156"/>
      <w:bookmarkStart w:id="3254" w:name="_Toc161665455"/>
      <w:bookmarkStart w:id="3255" w:name="_Toc169718606"/>
      <w:bookmarkStart w:id="3256" w:name="_Toc176337163"/>
      <w:bookmarkStart w:id="3257" w:name="_Toc187246253"/>
      <w:bookmarkStart w:id="3258" w:name="_Toc200467750"/>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252"/>
      <w:bookmarkEnd w:id="3253"/>
      <w:bookmarkEnd w:id="3254"/>
      <w:bookmarkEnd w:id="3255"/>
      <w:bookmarkEnd w:id="3256"/>
      <w:bookmarkEnd w:id="3257"/>
      <w:bookmarkEnd w:id="3258"/>
    </w:p>
    <w:p w14:paraId="0013F4B1" w14:textId="77777777"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189EDC6E"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 </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259" w:name="_Toc155428139"/>
      <w:bookmarkStart w:id="3260" w:name="_Toc155781157"/>
      <w:bookmarkStart w:id="3261" w:name="_Toc161665456"/>
      <w:bookmarkStart w:id="3262" w:name="_Toc169718607"/>
      <w:bookmarkStart w:id="3263" w:name="_Toc176337164"/>
      <w:bookmarkStart w:id="3264" w:name="_Toc187246254"/>
      <w:bookmarkStart w:id="3265" w:name="_Toc200467751"/>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259"/>
      <w:bookmarkEnd w:id="3260"/>
      <w:bookmarkEnd w:id="3261"/>
      <w:bookmarkEnd w:id="3262"/>
      <w:bookmarkEnd w:id="3263"/>
      <w:bookmarkEnd w:id="3264"/>
      <w:bookmarkEnd w:id="3265"/>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266" w:name="_Toc155428140"/>
      <w:bookmarkStart w:id="3267" w:name="_Toc155781158"/>
      <w:bookmarkStart w:id="3268" w:name="_Toc161665457"/>
      <w:bookmarkStart w:id="3269" w:name="_Toc169718608"/>
      <w:bookmarkStart w:id="3270" w:name="_Toc176337165"/>
      <w:bookmarkStart w:id="3271" w:name="_Toc187246255"/>
      <w:bookmarkStart w:id="3272" w:name="_Toc200467752"/>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266"/>
      <w:bookmarkEnd w:id="3267"/>
      <w:bookmarkEnd w:id="3268"/>
      <w:bookmarkEnd w:id="3269"/>
      <w:bookmarkEnd w:id="3270"/>
      <w:bookmarkEnd w:id="3271"/>
      <w:bookmarkEnd w:id="3272"/>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789B7888"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273" w:name="_Toc155428141"/>
      <w:bookmarkStart w:id="3274" w:name="_Toc155781159"/>
      <w:bookmarkStart w:id="3275" w:name="_Toc161665458"/>
      <w:bookmarkStart w:id="3276" w:name="_Toc169718609"/>
      <w:bookmarkStart w:id="3277" w:name="_Toc176337166"/>
      <w:bookmarkStart w:id="3278" w:name="_Toc187246256"/>
      <w:bookmarkStart w:id="3279" w:name="_Toc200467753"/>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273"/>
      <w:bookmarkEnd w:id="3274"/>
      <w:bookmarkEnd w:id="3275"/>
      <w:r w:rsidR="00F41A75">
        <w:t xml:space="preserve"> for NCR-MT</w:t>
      </w:r>
      <w:bookmarkEnd w:id="3276"/>
      <w:bookmarkEnd w:id="3277"/>
      <w:bookmarkEnd w:id="3278"/>
      <w:bookmarkEnd w:id="3279"/>
    </w:p>
    <w:p w14:paraId="47935E53" w14:textId="77777777" w:rsidR="0095784F" w:rsidRDefault="0095784F" w:rsidP="0095784F">
      <w:pPr>
        <w:pStyle w:val="Heading3"/>
        <w:rPr>
          <w:rFonts w:eastAsia="SimSun"/>
          <w:lang w:val="en-US" w:eastAsia="zh-CN"/>
        </w:rPr>
      </w:pPr>
      <w:bookmarkStart w:id="3280" w:name="_Toc155428142"/>
      <w:bookmarkStart w:id="3281" w:name="_Toc155781160"/>
      <w:bookmarkStart w:id="3282" w:name="_Toc161665459"/>
      <w:bookmarkStart w:id="3283" w:name="_Toc169718610"/>
      <w:bookmarkStart w:id="3284" w:name="_Toc176337167"/>
      <w:bookmarkStart w:id="3285" w:name="_Toc187246257"/>
      <w:bookmarkStart w:id="3286" w:name="_Toc200467754"/>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280"/>
      <w:bookmarkEnd w:id="3281"/>
      <w:bookmarkEnd w:id="3282"/>
      <w:bookmarkEnd w:id="3283"/>
      <w:bookmarkEnd w:id="3284"/>
      <w:bookmarkEnd w:id="3285"/>
      <w:bookmarkEnd w:id="3286"/>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287" w:name="_Toc155428143"/>
      <w:bookmarkStart w:id="3288" w:name="_Toc155781161"/>
      <w:bookmarkStart w:id="3289" w:name="_Toc161665460"/>
      <w:bookmarkStart w:id="3290" w:name="_Toc169718611"/>
      <w:bookmarkStart w:id="3291" w:name="_Toc176337168"/>
      <w:bookmarkStart w:id="3292" w:name="_Toc187246258"/>
      <w:bookmarkStart w:id="3293" w:name="_Toc200467755"/>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287"/>
      <w:bookmarkEnd w:id="3288"/>
      <w:bookmarkEnd w:id="3289"/>
      <w:bookmarkEnd w:id="3290"/>
      <w:bookmarkEnd w:id="3291"/>
      <w:bookmarkEnd w:id="3292"/>
      <w:bookmarkEnd w:id="3293"/>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294" w:name="_Toc83580608"/>
      <w:bookmarkStart w:id="3295" w:name="_Toc68230842"/>
      <w:bookmarkStart w:id="3296" w:name="_Toc29801814"/>
      <w:bookmarkStart w:id="3297" w:name="_Toc37251371"/>
      <w:bookmarkStart w:id="3298" w:name="_Toc76718277"/>
      <w:bookmarkStart w:id="3299" w:name="_Toc75467265"/>
      <w:bookmarkStart w:id="3300" w:name="_Toc29802863"/>
      <w:bookmarkStart w:id="3301" w:name="_Toc36107605"/>
      <w:bookmarkStart w:id="3302" w:name="_Toc69084255"/>
      <w:bookmarkStart w:id="3303" w:name="_Toc61372895"/>
      <w:bookmarkStart w:id="3304" w:name="_Toc21344328"/>
      <w:bookmarkStart w:id="3305" w:name="_Toc61367512"/>
      <w:bookmarkStart w:id="3306" w:name="_Toc29802238"/>
      <w:bookmarkStart w:id="3307" w:name="_Toc84405117"/>
      <w:bookmarkStart w:id="3308" w:name="_Toc45888235"/>
      <w:bookmarkStart w:id="3309" w:name="_Toc45888834"/>
      <w:bookmarkStart w:id="3310" w:name="_Toc84413726"/>
      <w:bookmarkStart w:id="3311" w:name="_Toc76509287"/>
      <w:bookmarkStart w:id="3312" w:name="_Toc155428144"/>
      <w:bookmarkStart w:id="3313" w:name="_Toc155781162"/>
      <w:bookmarkStart w:id="3314" w:name="_Toc161665461"/>
      <w:bookmarkStart w:id="3315" w:name="_Toc169718612"/>
      <w:bookmarkStart w:id="3316" w:name="_Toc176337169"/>
      <w:bookmarkStart w:id="3317" w:name="_Toc187246259"/>
      <w:bookmarkStart w:id="3318" w:name="_Toc200467756"/>
      <w:r>
        <w:rPr>
          <w:rFonts w:eastAsia="SimSun" w:hint="eastAsia"/>
          <w:lang w:val="en-US" w:eastAsia="zh-CN"/>
        </w:rPr>
        <w:lastRenderedPageBreak/>
        <w:t>6.12.3</w:t>
      </w:r>
      <w:r>
        <w:rPr>
          <w:rFonts w:eastAsia="SimSun" w:hint="eastAsia"/>
          <w:lang w:val="en-US" w:eastAsia="zh-CN"/>
        </w:rPr>
        <w:tab/>
        <w:t>Transmit modulation quality</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15BE5591" w14:textId="6D130F50" w:rsidR="0095784F" w:rsidRDefault="00B1071F" w:rsidP="0095784F">
      <w:pPr>
        <w:rPr>
          <w:rFonts w:cs="v4.2.0"/>
        </w:rPr>
      </w:pPr>
      <w:bookmarkStart w:id="3319" w:name="_Toc21344329"/>
      <w:bookmarkStart w:id="3320" w:name="_Toc29802239"/>
      <w:bookmarkStart w:id="3321" w:name="_Toc29802864"/>
      <w:bookmarkStart w:id="3322" w:name="_Toc37251372"/>
      <w:bookmarkStart w:id="3323" w:name="_Toc29801815"/>
      <w:bookmarkStart w:id="3324" w:name="_Toc45888835"/>
      <w:bookmarkStart w:id="3325" w:name="_Toc36107606"/>
      <w:bookmarkStart w:id="332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327" w:name="_Toc21344384"/>
      <w:bookmarkStart w:id="3328" w:name="_Toc29802295"/>
      <w:bookmarkStart w:id="3329" w:name="_Toc29802920"/>
      <w:bookmarkStart w:id="3330" w:name="_Toc37251436"/>
      <w:bookmarkStart w:id="3331" w:name="_Toc83580717"/>
      <w:bookmarkStart w:id="3332" w:name="_Toc84413835"/>
      <w:bookmarkStart w:id="3333" w:name="_Toc61372994"/>
      <w:bookmarkStart w:id="3334" w:name="_Toc61367611"/>
      <w:bookmarkStart w:id="3335" w:name="_Toc45888316"/>
      <w:bookmarkStart w:id="3336" w:name="_Toc45888915"/>
      <w:bookmarkStart w:id="3337" w:name="_Toc84405226"/>
      <w:bookmarkStart w:id="3338" w:name="_Toc76509388"/>
      <w:bookmarkStart w:id="3339" w:name="_Toc75467366"/>
      <w:bookmarkStart w:id="3340" w:name="_Toc76718378"/>
      <w:bookmarkStart w:id="3341" w:name="_Toc36107662"/>
      <w:bookmarkStart w:id="3342" w:name="_Toc68230943"/>
      <w:bookmarkStart w:id="3343" w:name="_Toc69084356"/>
      <w:bookmarkStart w:id="3344" w:name="_Toc29801871"/>
      <w:bookmarkStart w:id="3345" w:name="_Toc155428145"/>
      <w:bookmarkStart w:id="3346" w:name="_Toc155781163"/>
      <w:bookmarkStart w:id="3347" w:name="_Toc161665462"/>
      <w:bookmarkStart w:id="3348" w:name="_Toc169718613"/>
      <w:bookmarkStart w:id="3349" w:name="_Toc176337170"/>
      <w:bookmarkStart w:id="3350" w:name="_Toc187246260"/>
      <w:bookmarkStart w:id="3351" w:name="_Toc200467757"/>
      <w:bookmarkEnd w:id="3319"/>
      <w:bookmarkEnd w:id="3320"/>
      <w:bookmarkEnd w:id="3321"/>
      <w:bookmarkEnd w:id="3322"/>
      <w:bookmarkEnd w:id="3323"/>
      <w:bookmarkEnd w:id="3324"/>
      <w:bookmarkEnd w:id="3325"/>
      <w:bookmarkEnd w:id="3326"/>
      <w:r>
        <w:rPr>
          <w:rFonts w:hint="eastAsia"/>
          <w:lang w:val="en-US" w:eastAsia="zh-CN"/>
        </w:rPr>
        <w:t>6.13</w:t>
      </w:r>
      <w:r>
        <w:tab/>
        <w:t>Transmit intermodulation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r w:rsidR="00F41A75">
        <w:t xml:space="preserve"> for NCR-MT</w:t>
      </w:r>
      <w:bookmarkEnd w:id="3348"/>
      <w:bookmarkEnd w:id="3349"/>
      <w:bookmarkEnd w:id="3350"/>
      <w:bookmarkEnd w:id="3351"/>
    </w:p>
    <w:p w14:paraId="171FC590" w14:textId="77777777" w:rsidR="0095784F" w:rsidRDefault="0095784F" w:rsidP="0095784F">
      <w:pPr>
        <w:pStyle w:val="Heading3"/>
        <w:rPr>
          <w:lang w:val="en-US" w:eastAsia="zh-CN"/>
        </w:rPr>
      </w:pPr>
      <w:bookmarkStart w:id="3352" w:name="_Toc155428146"/>
      <w:bookmarkStart w:id="3353" w:name="_Toc155781164"/>
      <w:bookmarkStart w:id="3354" w:name="_Toc161665463"/>
      <w:bookmarkStart w:id="3355" w:name="_Toc169718614"/>
      <w:bookmarkStart w:id="3356" w:name="_Toc176337171"/>
      <w:bookmarkStart w:id="3357" w:name="_Toc187246261"/>
      <w:bookmarkStart w:id="3358" w:name="_Toc200467758"/>
      <w:r>
        <w:rPr>
          <w:rFonts w:hint="eastAsia"/>
          <w:lang w:val="en-US" w:eastAsia="zh-CN"/>
        </w:rPr>
        <w:t>6.13.1</w:t>
      </w:r>
      <w:r>
        <w:rPr>
          <w:rFonts w:hint="eastAsia"/>
          <w:lang w:val="en-US" w:eastAsia="zh-CN"/>
        </w:rPr>
        <w:tab/>
        <w:t>General</w:t>
      </w:r>
      <w:bookmarkEnd w:id="3352"/>
      <w:bookmarkEnd w:id="3353"/>
      <w:bookmarkEnd w:id="3354"/>
      <w:bookmarkEnd w:id="3355"/>
      <w:bookmarkEnd w:id="3356"/>
      <w:bookmarkEnd w:id="3357"/>
      <w:bookmarkEnd w:id="3358"/>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359" w:name="_Toc155428147"/>
      <w:bookmarkStart w:id="3360" w:name="_Toc155781165"/>
      <w:bookmarkStart w:id="3361" w:name="_Toc161665464"/>
      <w:bookmarkStart w:id="3362" w:name="_Toc169718615"/>
      <w:bookmarkStart w:id="3363" w:name="_Toc176337172"/>
      <w:bookmarkStart w:id="3364" w:name="_Toc187246262"/>
      <w:bookmarkStart w:id="3365" w:name="_Toc200467759"/>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359"/>
      <w:bookmarkEnd w:id="3360"/>
      <w:bookmarkEnd w:id="3361"/>
      <w:bookmarkEnd w:id="3362"/>
      <w:bookmarkEnd w:id="3363"/>
      <w:bookmarkEnd w:id="3364"/>
      <w:bookmarkEnd w:id="3365"/>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366" w:name="_Toc29799543"/>
      <w:bookmarkStart w:id="3367" w:name="_Toc29770044"/>
      <w:bookmarkStart w:id="3368" w:name="_Toc21343078"/>
      <w:bookmarkStart w:id="3369" w:name="_Toc12246"/>
      <w:bookmarkStart w:id="3370" w:name="_Toc37254767"/>
      <w:bookmarkStart w:id="3371" w:name="_Toc37255410"/>
      <w:bookmarkStart w:id="3372" w:name="_Toc155428148"/>
      <w:bookmarkStart w:id="3373" w:name="_Toc155781166"/>
      <w:bookmarkStart w:id="3374" w:name="_Toc161665465"/>
      <w:bookmarkStart w:id="3375" w:name="_Toc169718616"/>
      <w:bookmarkStart w:id="3376" w:name="_Toc176337173"/>
      <w:bookmarkStart w:id="3377" w:name="_Toc187246263"/>
      <w:bookmarkStart w:id="3378" w:name="_Toc200467760"/>
      <w:r>
        <w:rPr>
          <w:rFonts w:hint="eastAsia"/>
          <w:lang w:val="en-US" w:eastAsia="zh-CN"/>
        </w:rPr>
        <w:t>6.14</w:t>
      </w:r>
      <w:r>
        <w:rPr>
          <w:rFonts w:hint="eastAsia"/>
          <w:lang w:val="en-US" w:eastAsia="zh-CN"/>
        </w:rPr>
        <w:tab/>
      </w:r>
      <w:bookmarkEnd w:id="3366"/>
      <w:bookmarkEnd w:id="3367"/>
      <w:bookmarkEnd w:id="3368"/>
      <w:bookmarkEnd w:id="3369"/>
      <w:bookmarkEnd w:id="3370"/>
      <w:bookmarkEnd w:id="3371"/>
      <w:bookmarkEnd w:id="3372"/>
      <w:bookmarkEnd w:id="3373"/>
      <w:bookmarkEnd w:id="3374"/>
      <w:r w:rsidR="004D2916">
        <w:rPr>
          <w:lang w:val="en-US" w:eastAsia="zh-CN"/>
        </w:rPr>
        <w:t>Void</w:t>
      </w:r>
      <w:bookmarkEnd w:id="3375"/>
      <w:bookmarkEnd w:id="3376"/>
      <w:bookmarkEnd w:id="3377"/>
      <w:bookmarkEnd w:id="3378"/>
    </w:p>
    <w:p w14:paraId="719D785B" w14:textId="01A95ACA" w:rsidR="0095784F" w:rsidRDefault="0095784F" w:rsidP="00E56C34">
      <w:pPr>
        <w:rPr>
          <w:lang w:eastAsia="zh-CN"/>
        </w:rPr>
      </w:pPr>
    </w:p>
    <w:p w14:paraId="411F3FC2" w14:textId="5F69D8E2" w:rsidR="0095784F" w:rsidRDefault="0095784F" w:rsidP="0095784F">
      <w:pPr>
        <w:pStyle w:val="Heading2"/>
        <w:rPr>
          <w:lang w:val="en-US" w:eastAsia="zh-CN"/>
        </w:rPr>
      </w:pPr>
      <w:bookmarkStart w:id="3379" w:name="_Toc37254768"/>
      <w:bookmarkStart w:id="3380" w:name="_Toc37255411"/>
      <w:bookmarkStart w:id="3381" w:name="_Toc3075"/>
      <w:bookmarkStart w:id="3382" w:name="_Toc29799544"/>
      <w:bookmarkStart w:id="3383" w:name="_Toc29770045"/>
      <w:bookmarkStart w:id="3384" w:name="_Toc21343079"/>
      <w:bookmarkStart w:id="3385" w:name="_Toc155428149"/>
      <w:bookmarkStart w:id="3386" w:name="_Toc155781167"/>
      <w:bookmarkStart w:id="3387" w:name="_Toc161665466"/>
      <w:bookmarkStart w:id="3388" w:name="_Toc169718617"/>
      <w:bookmarkStart w:id="3389" w:name="_Toc176337174"/>
      <w:bookmarkStart w:id="3390" w:name="_Toc187246264"/>
      <w:bookmarkStart w:id="3391" w:name="_Toc200467761"/>
      <w:r>
        <w:rPr>
          <w:rFonts w:hint="eastAsia"/>
          <w:lang w:val="en-US" w:eastAsia="zh-CN"/>
        </w:rPr>
        <w:t>6.15</w:t>
      </w:r>
      <w:r>
        <w:rPr>
          <w:rFonts w:hint="eastAsia"/>
          <w:lang w:val="en-US" w:eastAsia="zh-CN"/>
        </w:rPr>
        <w:tab/>
        <w:t>Diversity characteristics</w:t>
      </w:r>
      <w:bookmarkEnd w:id="3379"/>
      <w:bookmarkEnd w:id="3380"/>
      <w:bookmarkEnd w:id="3381"/>
      <w:bookmarkEnd w:id="3382"/>
      <w:bookmarkEnd w:id="3383"/>
      <w:bookmarkEnd w:id="3384"/>
      <w:bookmarkEnd w:id="3385"/>
      <w:bookmarkEnd w:id="3386"/>
      <w:bookmarkEnd w:id="3387"/>
      <w:r w:rsidR="00F41A75" w:rsidRPr="00F41A75">
        <w:t xml:space="preserve"> </w:t>
      </w:r>
      <w:r w:rsidR="00F41A75">
        <w:t>for NCR-MT</w:t>
      </w:r>
      <w:bookmarkEnd w:id="3388"/>
      <w:bookmarkEnd w:id="3389"/>
      <w:bookmarkEnd w:id="3390"/>
      <w:bookmarkEnd w:id="3391"/>
    </w:p>
    <w:p w14:paraId="66DDC353" w14:textId="77777777" w:rsidR="0095784F" w:rsidRDefault="0095784F" w:rsidP="0095784F">
      <w:r>
        <w:t>The Local Area NCR-MT is required to be equipped with a minimum of two Rx antenna ports in all operating bands except for the bands n7, n38,</w:t>
      </w:r>
      <w:bookmarkStart w:id="3392" w:name="_Hlk75461937"/>
      <w:r>
        <w:t xml:space="preserve"> n41, n48, n77</w:t>
      </w:r>
      <w:bookmarkEnd w:id="3392"/>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393" w:name="_Toc37254769"/>
      <w:bookmarkStart w:id="3394" w:name="_Toc29799545"/>
      <w:bookmarkStart w:id="3395" w:name="_Toc37255412"/>
      <w:bookmarkStart w:id="3396" w:name="_Toc19739"/>
      <w:bookmarkStart w:id="3397" w:name="_Toc21343080"/>
      <w:bookmarkStart w:id="3398" w:name="_Toc29770046"/>
      <w:bookmarkStart w:id="3399" w:name="_Toc155428150"/>
      <w:bookmarkStart w:id="3400" w:name="_Toc155781168"/>
      <w:bookmarkStart w:id="3401" w:name="_Toc161665467"/>
      <w:bookmarkStart w:id="3402" w:name="_Toc169718618"/>
      <w:bookmarkStart w:id="3403" w:name="_Toc176337175"/>
      <w:bookmarkStart w:id="3404" w:name="_Toc187246265"/>
      <w:bookmarkStart w:id="3405" w:name="_Toc200467762"/>
      <w:r>
        <w:rPr>
          <w:rFonts w:eastAsia="SimSun" w:hint="eastAsia"/>
          <w:lang w:val="en-US" w:eastAsia="zh-CN"/>
        </w:rPr>
        <w:lastRenderedPageBreak/>
        <w:t>6</w:t>
      </w:r>
      <w:r>
        <w:t>.</w:t>
      </w:r>
      <w:r>
        <w:rPr>
          <w:rFonts w:eastAsia="SimSun" w:hint="eastAsia"/>
          <w:lang w:val="en-US" w:eastAsia="zh-CN"/>
        </w:rPr>
        <w:t>16</w:t>
      </w:r>
      <w:r>
        <w:tab/>
      </w:r>
      <w:bookmarkEnd w:id="3393"/>
      <w:bookmarkEnd w:id="3394"/>
      <w:bookmarkEnd w:id="3395"/>
      <w:bookmarkEnd w:id="3396"/>
      <w:bookmarkEnd w:id="3397"/>
      <w:bookmarkEnd w:id="3398"/>
      <w:bookmarkEnd w:id="3399"/>
      <w:bookmarkEnd w:id="3400"/>
      <w:bookmarkEnd w:id="3401"/>
      <w:r w:rsidR="00344022">
        <w:t>Reference sensitivity for NCR-MT</w:t>
      </w:r>
      <w:bookmarkEnd w:id="3402"/>
      <w:bookmarkEnd w:id="3403"/>
      <w:bookmarkEnd w:id="3404"/>
      <w:bookmarkEnd w:id="3405"/>
    </w:p>
    <w:p w14:paraId="5FED8BC9" w14:textId="77777777" w:rsidR="0095784F" w:rsidRDefault="0095784F" w:rsidP="0095784F">
      <w:pPr>
        <w:pStyle w:val="Heading3"/>
      </w:pPr>
      <w:bookmarkStart w:id="3406" w:name="_Toc155428151"/>
      <w:bookmarkStart w:id="3407" w:name="_Toc155781169"/>
      <w:bookmarkStart w:id="3408" w:name="_Toc161665468"/>
      <w:bookmarkStart w:id="3409" w:name="_Toc169718619"/>
      <w:bookmarkStart w:id="3410" w:name="_Toc176337176"/>
      <w:bookmarkStart w:id="3411" w:name="_Toc187246266"/>
      <w:bookmarkStart w:id="3412" w:name="_Toc200467763"/>
      <w:r>
        <w:rPr>
          <w:rFonts w:eastAsia="SimSun" w:hint="eastAsia"/>
          <w:lang w:val="en-US" w:eastAsia="zh-CN"/>
        </w:rPr>
        <w:t>6</w:t>
      </w:r>
      <w:r>
        <w:t>.</w:t>
      </w:r>
      <w:r>
        <w:rPr>
          <w:rFonts w:eastAsia="SimSun" w:hint="eastAsia"/>
          <w:lang w:val="en-US" w:eastAsia="zh-CN"/>
        </w:rPr>
        <w:t>16</w:t>
      </w:r>
      <w:r>
        <w:t>.1</w:t>
      </w:r>
      <w:r>
        <w:tab/>
        <w:t>NCR-MT reference sensitivity level</w:t>
      </w:r>
      <w:bookmarkEnd w:id="3406"/>
      <w:bookmarkEnd w:id="3407"/>
      <w:bookmarkEnd w:id="3408"/>
      <w:bookmarkEnd w:id="3409"/>
      <w:bookmarkEnd w:id="3410"/>
      <w:bookmarkEnd w:id="3411"/>
      <w:bookmarkEnd w:id="3412"/>
    </w:p>
    <w:p w14:paraId="37188DF7" w14:textId="77777777" w:rsidR="0095784F" w:rsidRDefault="0095784F" w:rsidP="0095784F">
      <w:pPr>
        <w:pStyle w:val="Heading4"/>
      </w:pPr>
      <w:bookmarkStart w:id="3413" w:name="_Toc130401960"/>
      <w:bookmarkStart w:id="3414" w:name="_Toc89949029"/>
      <w:bookmarkStart w:id="3415" w:name="_Toc76542010"/>
      <w:bookmarkStart w:id="3416" w:name="_Toc82450640"/>
      <w:bookmarkStart w:id="3417" w:name="_Toc61184231"/>
      <w:bookmarkStart w:id="3418" w:name="_Toc74583197"/>
      <w:bookmarkStart w:id="3419" w:name="_Toc106183938"/>
      <w:bookmarkStart w:id="3420" w:name="_Toc53185766"/>
      <w:bookmarkStart w:id="3421" w:name="_Toc66386356"/>
      <w:bookmarkStart w:id="3422" w:name="_Toc21127528"/>
      <w:bookmarkStart w:id="3423" w:name="_Toc98755418"/>
      <w:bookmarkStart w:id="3424" w:name="_Toc138946254"/>
      <w:bookmarkStart w:id="3425" w:name="_Toc61185013"/>
      <w:bookmarkStart w:id="3426" w:name="_Toc61183445"/>
      <w:bookmarkStart w:id="3427" w:name="_Toc98763009"/>
      <w:bookmarkStart w:id="3428" w:name="_Toc61183839"/>
      <w:bookmarkStart w:id="3429" w:name="_Toc61184623"/>
      <w:bookmarkStart w:id="3430" w:name="_Toc138853573"/>
      <w:bookmarkStart w:id="3431" w:name="_Toc57821169"/>
      <w:bookmarkStart w:id="3432" w:name="_Toc57820242"/>
      <w:bookmarkStart w:id="3433" w:name="_Toc137554511"/>
      <w:bookmarkStart w:id="3434" w:name="_Toc82449992"/>
      <w:bookmarkStart w:id="3435" w:name="_Toc29811737"/>
      <w:bookmarkStart w:id="3436" w:name="_Toc53185390"/>
      <w:bookmarkStart w:id="3437" w:name="_Toc155428152"/>
      <w:bookmarkStart w:id="3438" w:name="_Toc155781170"/>
      <w:bookmarkStart w:id="3439" w:name="_Toc161665469"/>
      <w:bookmarkStart w:id="3440" w:name="_Toc169718620"/>
      <w:bookmarkStart w:id="3441" w:name="_Toc176337177"/>
      <w:bookmarkStart w:id="3442" w:name="_Toc187246267"/>
      <w:bookmarkStart w:id="3443" w:name="_Toc200467764"/>
      <w:r>
        <w:rPr>
          <w:rFonts w:eastAsia="SimSun" w:hint="eastAsia"/>
          <w:lang w:val="en-US" w:eastAsia="zh-CN"/>
        </w:rPr>
        <w:t>6</w:t>
      </w:r>
      <w:r>
        <w:t>.</w:t>
      </w:r>
      <w:r>
        <w:rPr>
          <w:rFonts w:eastAsia="SimSun" w:hint="eastAsia"/>
          <w:lang w:val="en-US" w:eastAsia="zh-CN"/>
        </w:rPr>
        <w:t>16</w:t>
      </w:r>
      <w:r>
        <w:t>.1.1</w:t>
      </w:r>
      <w:r>
        <w:tab/>
        <w:t>General</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444"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444"/>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445" w:name="_Toc53185391"/>
      <w:bookmarkStart w:id="3446" w:name="_Toc61183840"/>
      <w:bookmarkStart w:id="3447" w:name="_Toc21127529"/>
      <w:bookmarkStart w:id="3448" w:name="_Toc106183939"/>
      <w:bookmarkStart w:id="3449" w:name="_Toc138853574"/>
      <w:bookmarkStart w:id="3450" w:name="_Toc61185014"/>
      <w:bookmarkStart w:id="3451" w:name="_Toc53185767"/>
      <w:bookmarkStart w:id="3452" w:name="_Toc82449993"/>
      <w:bookmarkStart w:id="3453" w:name="_Toc130401961"/>
      <w:bookmarkStart w:id="3454" w:name="_Toc61184232"/>
      <w:bookmarkStart w:id="3455" w:name="_Toc89949030"/>
      <w:bookmarkStart w:id="3456" w:name="_Toc138946255"/>
      <w:bookmarkStart w:id="3457" w:name="_Toc137554512"/>
      <w:bookmarkStart w:id="3458" w:name="_Toc98763010"/>
      <w:bookmarkStart w:id="3459" w:name="_Toc29811738"/>
      <w:bookmarkStart w:id="3460" w:name="_Toc61183446"/>
      <w:bookmarkStart w:id="3461" w:name="_Toc82450641"/>
      <w:bookmarkStart w:id="3462" w:name="_Toc76542011"/>
      <w:bookmarkStart w:id="3463" w:name="_Toc61184624"/>
      <w:bookmarkStart w:id="3464" w:name="_Toc98755419"/>
      <w:bookmarkStart w:id="3465" w:name="_Toc57820243"/>
      <w:bookmarkStart w:id="3466" w:name="_Toc57821170"/>
      <w:bookmarkStart w:id="3467" w:name="_Toc74583198"/>
      <w:bookmarkStart w:id="3468" w:name="_Toc66386357"/>
      <w:bookmarkStart w:id="3469" w:name="_Toc155428153"/>
      <w:bookmarkStart w:id="3470" w:name="_Toc155781171"/>
      <w:bookmarkStart w:id="3471" w:name="_Toc161665470"/>
      <w:bookmarkStart w:id="3472" w:name="_Toc169718621"/>
      <w:bookmarkStart w:id="3473" w:name="_Toc176337178"/>
      <w:bookmarkStart w:id="3474" w:name="_Toc187246268"/>
      <w:bookmarkStart w:id="3475" w:name="_Toc200467765"/>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249676DF" w14:textId="64C88CBF" w:rsidR="009203EC" w:rsidRDefault="009203EC" w:rsidP="009203EC">
      <w:pPr>
        <w:rPr>
          <w:lang w:val="en-US" w:eastAsia="zh-CN"/>
        </w:rPr>
      </w:pPr>
      <w:bookmarkStart w:id="3476" w:name="_Toc37254797"/>
      <w:bookmarkStart w:id="3477" w:name="_Toc21343108"/>
      <w:bookmarkStart w:id="3478" w:name="_Toc37255440"/>
      <w:bookmarkStart w:id="3479" w:name="_Toc8296"/>
      <w:bookmarkStart w:id="3480" w:name="_Toc29770074"/>
      <w:bookmarkStart w:id="3481" w:name="_Toc29799573"/>
      <w:bookmarkStart w:id="3482" w:name="_Toc155428154"/>
      <w:bookmarkStart w:id="3483"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484" w:name="_Toc161665471"/>
      <w:bookmarkStart w:id="3485" w:name="_Toc169718622"/>
      <w:bookmarkStart w:id="3486" w:name="_Toc176337179"/>
      <w:bookmarkStart w:id="3487" w:name="_Toc187246269"/>
      <w:bookmarkStart w:id="3488" w:name="_Toc200467766"/>
      <w:r>
        <w:rPr>
          <w:rFonts w:eastAsia="SimSun" w:hint="eastAsia"/>
          <w:lang w:val="en-US" w:eastAsia="zh-CN"/>
        </w:rPr>
        <w:lastRenderedPageBreak/>
        <w:t>6</w:t>
      </w:r>
      <w:r>
        <w:t>.</w:t>
      </w:r>
      <w:r>
        <w:rPr>
          <w:rFonts w:eastAsia="SimSun" w:hint="eastAsia"/>
          <w:lang w:val="en-US" w:eastAsia="zh-CN"/>
        </w:rPr>
        <w:t>17</w:t>
      </w:r>
      <w:r>
        <w:tab/>
      </w:r>
      <w:bookmarkEnd w:id="3476"/>
      <w:bookmarkEnd w:id="3477"/>
      <w:bookmarkEnd w:id="3478"/>
      <w:bookmarkEnd w:id="3479"/>
      <w:bookmarkEnd w:id="3480"/>
      <w:bookmarkEnd w:id="3481"/>
      <w:bookmarkEnd w:id="3482"/>
      <w:bookmarkEnd w:id="3483"/>
      <w:bookmarkEnd w:id="3484"/>
      <w:r w:rsidR="00344022">
        <w:rPr>
          <w:rFonts w:eastAsia="SimSun"/>
          <w:lang w:val="en-US" w:eastAsia="zh-CN"/>
        </w:rPr>
        <w:t>Maximum</w:t>
      </w:r>
      <w:r w:rsidR="00344022">
        <w:t xml:space="preserve"> input level for NCR-MT</w:t>
      </w:r>
      <w:bookmarkEnd w:id="3485"/>
      <w:bookmarkEnd w:id="3486"/>
      <w:bookmarkEnd w:id="3487"/>
      <w:bookmarkEnd w:id="348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489" w:name="_Toc23673"/>
      <w:bookmarkStart w:id="3490" w:name="_Toc155428155"/>
      <w:bookmarkStart w:id="3491" w:name="_Toc155781173"/>
      <w:bookmarkStart w:id="3492" w:name="_Toc161665472"/>
      <w:bookmarkStart w:id="3493" w:name="_Toc169718623"/>
      <w:bookmarkStart w:id="3494" w:name="_Toc176337180"/>
      <w:bookmarkStart w:id="3495" w:name="_Toc187246270"/>
      <w:bookmarkStart w:id="3496" w:name="_Toc200467767"/>
      <w:r>
        <w:rPr>
          <w:rFonts w:eastAsia="SimSun" w:hint="eastAsia"/>
          <w:lang w:val="en-US" w:eastAsia="zh-CN"/>
        </w:rPr>
        <w:t>6</w:t>
      </w:r>
      <w:r>
        <w:t>.</w:t>
      </w:r>
      <w:r>
        <w:rPr>
          <w:rFonts w:eastAsia="SimSun" w:hint="eastAsia"/>
          <w:lang w:val="en-US" w:eastAsia="zh-CN"/>
        </w:rPr>
        <w:t>18</w:t>
      </w:r>
      <w:r>
        <w:tab/>
      </w:r>
      <w:bookmarkEnd w:id="3489"/>
      <w:bookmarkEnd w:id="3490"/>
      <w:bookmarkEnd w:id="3491"/>
      <w:bookmarkEnd w:id="3492"/>
      <w:r w:rsidR="00344022">
        <w:rPr>
          <w:rFonts w:eastAsia="SimSun"/>
          <w:lang w:val="en-US" w:eastAsia="zh-CN"/>
        </w:rPr>
        <w:t>Adjacent</w:t>
      </w:r>
      <w:r w:rsidR="00344022">
        <w:t xml:space="preserve"> channel selectivity for NCR-MT</w:t>
      </w:r>
      <w:bookmarkEnd w:id="3493"/>
      <w:bookmarkEnd w:id="3494"/>
      <w:bookmarkEnd w:id="3495"/>
      <w:bookmarkEnd w:id="3496"/>
    </w:p>
    <w:p w14:paraId="73863DC7" w14:textId="77777777" w:rsidR="004C09B9" w:rsidRDefault="004C09B9" w:rsidP="004C09B9">
      <w:pPr>
        <w:pStyle w:val="Heading3"/>
      </w:pPr>
      <w:bookmarkStart w:id="3497" w:name="_Toc61184241"/>
      <w:bookmarkStart w:id="3498" w:name="_Toc82450003"/>
      <w:bookmarkStart w:id="3499" w:name="_Toc98755429"/>
      <w:bookmarkStart w:id="3500" w:name="_Toc89949040"/>
      <w:bookmarkStart w:id="3501" w:name="_Toc74583208"/>
      <w:bookmarkStart w:id="3502" w:name="_Toc82450651"/>
      <w:bookmarkStart w:id="3503" w:name="_Toc98763020"/>
      <w:bookmarkStart w:id="3504" w:name="_Toc57820252"/>
      <w:bookmarkStart w:id="3505" w:name="_Toc138946265"/>
      <w:bookmarkStart w:id="3506" w:name="_Toc53185398"/>
      <w:bookmarkStart w:id="3507" w:name="_Toc53185774"/>
      <w:bookmarkStart w:id="3508" w:name="_Toc61183849"/>
      <w:bookmarkStart w:id="3509" w:name="_Toc61183455"/>
      <w:bookmarkStart w:id="3510" w:name="_Toc61184633"/>
      <w:bookmarkStart w:id="3511" w:name="_Toc106183949"/>
      <w:bookmarkStart w:id="3512" w:name="_Toc130401971"/>
      <w:bookmarkStart w:id="3513" w:name="_Toc137554522"/>
      <w:bookmarkStart w:id="3514" w:name="_Toc138853584"/>
      <w:bookmarkStart w:id="3515" w:name="_Toc66386367"/>
      <w:bookmarkStart w:id="3516" w:name="_Toc21127534"/>
      <w:bookmarkStart w:id="3517" w:name="_Toc29811743"/>
      <w:bookmarkStart w:id="3518" w:name="_Toc61185023"/>
      <w:bookmarkStart w:id="3519" w:name="_Toc76542021"/>
      <w:bookmarkStart w:id="3520" w:name="_Toc57821179"/>
      <w:bookmarkStart w:id="3521" w:name="_Toc155428156"/>
      <w:bookmarkStart w:id="3522" w:name="_Toc155781174"/>
      <w:bookmarkStart w:id="3523" w:name="_Toc161665473"/>
      <w:bookmarkStart w:id="3524" w:name="_Toc169718624"/>
      <w:bookmarkStart w:id="3525" w:name="_Toc176337181"/>
      <w:bookmarkStart w:id="3526" w:name="_Toc187246271"/>
      <w:bookmarkStart w:id="3527" w:name="_Toc200467768"/>
      <w:r>
        <w:rPr>
          <w:rFonts w:eastAsia="SimSun" w:hint="eastAsia"/>
          <w:lang w:val="en-US" w:eastAsia="zh-CN"/>
        </w:rPr>
        <w:t>6</w:t>
      </w:r>
      <w:r>
        <w:t>.</w:t>
      </w:r>
      <w:r>
        <w:rPr>
          <w:rFonts w:eastAsia="SimSun" w:hint="eastAsia"/>
          <w:lang w:val="en-US" w:eastAsia="zh-CN"/>
        </w:rPr>
        <w:t>18</w:t>
      </w:r>
      <w:r>
        <w:t>.1</w:t>
      </w:r>
      <w:r>
        <w:tab/>
        <w:t>Adjacent Channel Selectivity (ACS)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FFCEA09" w14:textId="77777777" w:rsidR="004C09B9" w:rsidRDefault="004C09B9" w:rsidP="004C09B9">
      <w:pPr>
        <w:pStyle w:val="Heading4"/>
      </w:pPr>
      <w:bookmarkStart w:id="3528" w:name="_Toc98755430"/>
      <w:bookmarkStart w:id="3529" w:name="_Toc138946266"/>
      <w:bookmarkStart w:id="3530" w:name="_Toc89949041"/>
      <w:bookmarkStart w:id="3531" w:name="_Toc98763021"/>
      <w:bookmarkStart w:id="3532" w:name="_Toc61185024"/>
      <w:bookmarkStart w:id="3533" w:name="_Toc66386368"/>
      <w:bookmarkStart w:id="3534" w:name="_Toc57821180"/>
      <w:bookmarkStart w:id="3535" w:name="_Toc53185399"/>
      <w:bookmarkStart w:id="3536" w:name="_Toc61183850"/>
      <w:bookmarkStart w:id="3537" w:name="_Toc82450652"/>
      <w:bookmarkStart w:id="3538" w:name="_Toc61183456"/>
      <w:bookmarkStart w:id="3539" w:name="_Toc130401972"/>
      <w:bookmarkStart w:id="3540" w:name="_Toc57820253"/>
      <w:bookmarkStart w:id="3541" w:name="_Toc137554523"/>
      <w:bookmarkStart w:id="3542" w:name="_Toc53185775"/>
      <w:bookmarkStart w:id="3543" w:name="_Toc61184634"/>
      <w:bookmarkStart w:id="3544" w:name="_Toc61184242"/>
      <w:bookmarkStart w:id="3545" w:name="_Toc106183950"/>
      <w:bookmarkStart w:id="3546" w:name="_Toc29811744"/>
      <w:bookmarkStart w:id="3547" w:name="_Toc74583209"/>
      <w:bookmarkStart w:id="3548" w:name="_Toc82450004"/>
      <w:bookmarkStart w:id="3549" w:name="_Toc76542022"/>
      <w:bookmarkStart w:id="3550" w:name="_Toc138853585"/>
      <w:bookmarkStart w:id="3551" w:name="_Toc21127535"/>
      <w:bookmarkStart w:id="3552" w:name="_Toc155428157"/>
      <w:bookmarkStart w:id="3553" w:name="_Toc155781175"/>
      <w:bookmarkStart w:id="3554" w:name="_Toc161665474"/>
      <w:bookmarkStart w:id="3555" w:name="_Toc169718625"/>
      <w:bookmarkStart w:id="3556" w:name="_Toc176337182"/>
      <w:bookmarkStart w:id="3557" w:name="_Toc187246272"/>
      <w:bookmarkStart w:id="3558" w:name="_Toc200467769"/>
      <w:r>
        <w:rPr>
          <w:rFonts w:eastAsia="SimSun" w:hint="eastAsia"/>
          <w:lang w:val="en-US" w:eastAsia="zh-CN"/>
        </w:rPr>
        <w:t>6</w:t>
      </w:r>
      <w:r>
        <w:t>.</w:t>
      </w:r>
      <w:r>
        <w:rPr>
          <w:rFonts w:eastAsia="SimSun" w:hint="eastAsia"/>
          <w:lang w:val="en-US" w:eastAsia="zh-CN"/>
        </w:rPr>
        <w:t>18</w:t>
      </w:r>
      <w:r>
        <w:t>.1.1</w:t>
      </w:r>
      <w:r>
        <w:tab/>
        <w:t>General</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559" w:name="_Toc89949042"/>
      <w:bookmarkStart w:id="3560" w:name="_Toc61183851"/>
      <w:bookmarkStart w:id="3561" w:name="_Toc82450005"/>
      <w:bookmarkStart w:id="3562" w:name="_Toc66386369"/>
      <w:bookmarkStart w:id="3563" w:name="_Toc21127536"/>
      <w:bookmarkStart w:id="3564" w:name="_Toc137554524"/>
      <w:bookmarkStart w:id="3565" w:name="_Toc98763022"/>
      <w:bookmarkStart w:id="3566" w:name="_Toc29811745"/>
      <w:bookmarkStart w:id="3567" w:name="_Toc98755431"/>
      <w:bookmarkStart w:id="3568" w:name="_Toc106183951"/>
      <w:bookmarkStart w:id="3569" w:name="_Toc57820254"/>
      <w:bookmarkStart w:id="3570" w:name="_Toc130401973"/>
      <w:bookmarkStart w:id="3571" w:name="_Toc53185776"/>
      <w:bookmarkStart w:id="3572" w:name="_Toc53185400"/>
      <w:bookmarkStart w:id="3573" w:name="_Toc61184635"/>
      <w:bookmarkStart w:id="3574" w:name="_Toc61185025"/>
      <w:bookmarkStart w:id="3575" w:name="_Toc57821181"/>
      <w:bookmarkStart w:id="3576" w:name="_Toc82450653"/>
      <w:bookmarkStart w:id="3577" w:name="_Toc74583210"/>
      <w:bookmarkStart w:id="3578" w:name="_Toc61184243"/>
      <w:bookmarkStart w:id="3579" w:name="_Toc76542023"/>
      <w:bookmarkStart w:id="3580" w:name="_Toc138853586"/>
      <w:bookmarkStart w:id="3581" w:name="_Toc61183457"/>
      <w:bookmarkStart w:id="3582" w:name="_Toc138946267"/>
      <w:bookmarkStart w:id="3583" w:name="_Toc155428158"/>
      <w:bookmarkStart w:id="3584" w:name="_Toc155781176"/>
      <w:bookmarkStart w:id="3585" w:name="_Toc161665475"/>
      <w:bookmarkStart w:id="3586" w:name="_Toc169718626"/>
      <w:bookmarkStart w:id="3587" w:name="_Toc176337183"/>
      <w:bookmarkStart w:id="3588" w:name="_Toc187246273"/>
      <w:bookmarkStart w:id="3589" w:name="_Toc200467770"/>
      <w:r>
        <w:rPr>
          <w:rFonts w:eastAsia="SimSun" w:hint="eastAsia"/>
          <w:lang w:val="en-US" w:eastAsia="zh-CN"/>
        </w:rPr>
        <w:t>6</w:t>
      </w:r>
      <w:r>
        <w:t>.</w:t>
      </w:r>
      <w:r>
        <w:rPr>
          <w:rFonts w:eastAsia="SimSun" w:hint="eastAsia"/>
          <w:lang w:val="en-US" w:eastAsia="zh-CN"/>
        </w:rPr>
        <w:t>18</w:t>
      </w:r>
      <w:r>
        <w:t>.1.2</w:t>
      </w:r>
      <w:r>
        <w:tab/>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587"/>
      <w:bookmarkEnd w:id="3588"/>
      <w:bookmarkEnd w:id="3589"/>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590" w:name="_Toc155428159"/>
      <w:bookmarkStart w:id="3591" w:name="_Toc155781177"/>
      <w:bookmarkStart w:id="3592" w:name="_Toc161665476"/>
      <w:bookmarkStart w:id="3593" w:name="_Toc169718627"/>
      <w:bookmarkStart w:id="3594" w:name="_Toc176337184"/>
      <w:bookmarkStart w:id="3595" w:name="_Toc187246274"/>
      <w:bookmarkStart w:id="3596" w:name="_Toc200467771"/>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590"/>
      <w:bookmarkEnd w:id="3591"/>
      <w:bookmarkEnd w:id="3592"/>
      <w:bookmarkEnd w:id="3593"/>
      <w:r w:rsidR="00666C8A">
        <w:rPr>
          <w:rFonts w:eastAsiaTheme="minorEastAsia" w:hint="eastAsia"/>
          <w:lang w:eastAsia="zh-CN"/>
        </w:rPr>
        <w:t>Void</w:t>
      </w:r>
      <w:bookmarkEnd w:id="3594"/>
      <w:bookmarkEnd w:id="3595"/>
      <w:bookmarkEnd w:id="3596"/>
    </w:p>
    <w:p w14:paraId="1528EA47" w14:textId="6C8403FA" w:rsidR="004C09B9" w:rsidRDefault="004C09B9" w:rsidP="00666C8A">
      <w:pPr>
        <w:pStyle w:val="Heading2"/>
      </w:pPr>
      <w:bookmarkStart w:id="3597" w:name="_Toc22860"/>
      <w:bookmarkStart w:id="3598" w:name="_Toc29799584"/>
      <w:bookmarkStart w:id="3599" w:name="_Toc21343119"/>
      <w:bookmarkStart w:id="3600" w:name="_Toc37255451"/>
      <w:bookmarkStart w:id="3601" w:name="_Toc37254808"/>
      <w:bookmarkStart w:id="3602" w:name="_Toc29770085"/>
      <w:bookmarkStart w:id="3603" w:name="_Toc155428160"/>
      <w:bookmarkStart w:id="3604" w:name="_Toc155781178"/>
      <w:bookmarkStart w:id="3605" w:name="_Toc161665477"/>
      <w:bookmarkStart w:id="3606" w:name="_Toc169718628"/>
      <w:bookmarkStart w:id="3607" w:name="_Toc176337185"/>
      <w:bookmarkStart w:id="3608" w:name="_Toc187246275"/>
      <w:bookmarkStart w:id="3609" w:name="_Toc200467772"/>
      <w:r>
        <w:rPr>
          <w:rFonts w:eastAsia="SimSun" w:hint="eastAsia"/>
          <w:lang w:val="en-US" w:eastAsia="zh-CN"/>
        </w:rPr>
        <w:t>6</w:t>
      </w:r>
      <w:r>
        <w:t>.</w:t>
      </w:r>
      <w:r>
        <w:rPr>
          <w:rFonts w:eastAsia="SimSun" w:hint="eastAsia"/>
          <w:lang w:val="en-US" w:eastAsia="zh-CN"/>
        </w:rPr>
        <w:t>19</w:t>
      </w:r>
      <w:r>
        <w:tab/>
      </w:r>
      <w:bookmarkEnd w:id="3597"/>
      <w:bookmarkEnd w:id="3598"/>
      <w:bookmarkEnd w:id="3599"/>
      <w:bookmarkEnd w:id="3600"/>
      <w:bookmarkEnd w:id="3601"/>
      <w:bookmarkEnd w:id="3602"/>
      <w:bookmarkEnd w:id="3603"/>
      <w:bookmarkEnd w:id="3604"/>
      <w:bookmarkEnd w:id="3605"/>
      <w:r w:rsidR="00344022">
        <w:rPr>
          <w:rFonts w:eastAsia="SimSun"/>
          <w:lang w:val="en-US" w:eastAsia="zh-CN"/>
        </w:rPr>
        <w:t>Blocking</w:t>
      </w:r>
      <w:r w:rsidR="00344022">
        <w:t xml:space="preserve"> characteristics for NCR-MT</w:t>
      </w:r>
      <w:bookmarkEnd w:id="3606"/>
      <w:bookmarkEnd w:id="3607"/>
      <w:bookmarkEnd w:id="3608"/>
      <w:bookmarkEnd w:id="3609"/>
    </w:p>
    <w:p w14:paraId="5DB0517A" w14:textId="77777777" w:rsidR="004C09B9" w:rsidRDefault="004C09B9" w:rsidP="004C09B9">
      <w:pPr>
        <w:pStyle w:val="Heading3"/>
      </w:pPr>
      <w:bookmarkStart w:id="3610" w:name="_Toc155428161"/>
      <w:bookmarkStart w:id="3611" w:name="_Toc155781179"/>
      <w:bookmarkStart w:id="3612" w:name="_Toc161665478"/>
      <w:bookmarkStart w:id="3613" w:name="_Toc169718629"/>
      <w:bookmarkStart w:id="3614" w:name="_Toc176337186"/>
      <w:bookmarkStart w:id="3615" w:name="_Toc187246276"/>
      <w:bookmarkStart w:id="3616" w:name="_Toc200467773"/>
      <w:r>
        <w:rPr>
          <w:rFonts w:eastAsia="SimSun" w:hint="eastAsia"/>
          <w:lang w:val="en-US" w:eastAsia="zh-CN"/>
        </w:rPr>
        <w:t>6</w:t>
      </w:r>
      <w:r>
        <w:t>.</w:t>
      </w:r>
      <w:r>
        <w:rPr>
          <w:rFonts w:eastAsia="SimSun" w:hint="eastAsia"/>
          <w:lang w:val="en-US" w:eastAsia="zh-CN"/>
        </w:rPr>
        <w:t>19</w:t>
      </w:r>
      <w:r>
        <w:t>.1</w:t>
      </w:r>
      <w:r>
        <w:tab/>
        <w:t>General</w:t>
      </w:r>
      <w:bookmarkEnd w:id="3610"/>
      <w:bookmarkEnd w:id="3611"/>
      <w:bookmarkEnd w:id="3612"/>
      <w:bookmarkEnd w:id="3613"/>
      <w:bookmarkEnd w:id="3614"/>
      <w:bookmarkEnd w:id="3615"/>
      <w:bookmarkEnd w:id="3616"/>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617" w:name="_Toc98755435"/>
      <w:bookmarkStart w:id="3618" w:name="_Toc61183855"/>
      <w:bookmarkStart w:id="3619" w:name="_Toc82450009"/>
      <w:bookmarkStart w:id="3620" w:name="_Toc53185404"/>
      <w:bookmarkStart w:id="3621" w:name="_Toc61184639"/>
      <w:bookmarkStart w:id="3622" w:name="_Toc138853590"/>
      <w:bookmarkStart w:id="3623" w:name="_Toc57821185"/>
      <w:bookmarkStart w:id="3624" w:name="_Toc130401977"/>
      <w:bookmarkStart w:id="3625" w:name="_Toc66386373"/>
      <w:bookmarkStart w:id="3626" w:name="_Toc76542027"/>
      <w:bookmarkStart w:id="3627" w:name="_Toc57820258"/>
      <w:bookmarkStart w:id="3628" w:name="_Toc89949046"/>
      <w:bookmarkStart w:id="3629" w:name="_Toc74583214"/>
      <w:bookmarkStart w:id="3630" w:name="_Toc61185029"/>
      <w:bookmarkStart w:id="3631" w:name="_Toc106183955"/>
      <w:bookmarkStart w:id="3632" w:name="_Toc98763026"/>
      <w:bookmarkStart w:id="3633" w:name="_Toc61183461"/>
      <w:bookmarkStart w:id="3634" w:name="_Toc61184247"/>
      <w:bookmarkStart w:id="3635" w:name="_Toc53185780"/>
      <w:bookmarkStart w:id="3636" w:name="_Toc137554528"/>
      <w:bookmarkStart w:id="3637" w:name="_Toc82450657"/>
      <w:bookmarkStart w:id="3638" w:name="_Toc138946271"/>
      <w:bookmarkStart w:id="3639" w:name="_Toc155428162"/>
      <w:bookmarkStart w:id="3640" w:name="_Toc155781180"/>
      <w:bookmarkStart w:id="3641" w:name="_Toc161665479"/>
      <w:bookmarkStart w:id="3642" w:name="_Toc169718630"/>
      <w:bookmarkStart w:id="3643" w:name="_Toc176337187"/>
      <w:bookmarkStart w:id="3644" w:name="_Toc187246277"/>
      <w:bookmarkStart w:id="3645" w:name="_Toc200467774"/>
      <w:r>
        <w:rPr>
          <w:rFonts w:eastAsia="SimSun" w:hint="eastAsia"/>
          <w:lang w:val="en-US" w:eastAsia="zh-CN"/>
        </w:rPr>
        <w:t>6</w:t>
      </w:r>
      <w:r>
        <w:t>.</w:t>
      </w:r>
      <w:r>
        <w:rPr>
          <w:rFonts w:eastAsia="SimSun" w:hint="eastAsia"/>
          <w:lang w:val="en-US" w:eastAsia="zh-CN"/>
        </w:rPr>
        <w:t>19</w:t>
      </w:r>
      <w:r>
        <w:t>.2</w:t>
      </w:r>
      <w:r>
        <w:tab/>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r w:rsidR="00666C8A">
        <w:t>Minimum requirement for NCR-MT type 1-C</w:t>
      </w:r>
      <w:r w:rsidR="00666C8A">
        <w:rPr>
          <w:rFonts w:eastAsiaTheme="minorEastAsia" w:hint="eastAsia"/>
          <w:lang w:eastAsia="zh-CN"/>
        </w:rPr>
        <w:t xml:space="preserve"> and 1-H</w:t>
      </w:r>
      <w:bookmarkEnd w:id="3643"/>
      <w:bookmarkEnd w:id="3644"/>
      <w:bookmarkEnd w:id="3645"/>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w:t>
      </w:r>
      <w:r>
        <w:rPr>
          <w:rFonts w:eastAsia="Yu Mincho"/>
        </w:rPr>
        <w:lastRenderedPageBreak/>
        <w:t xml:space="preserve">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646" w:name="_Toc138853591"/>
      <w:bookmarkStart w:id="3647" w:name="_Toc61183856"/>
      <w:bookmarkStart w:id="3648" w:name="_Toc138946272"/>
      <w:bookmarkStart w:id="3649" w:name="_Toc53185781"/>
      <w:bookmarkStart w:id="3650" w:name="_Toc106183956"/>
      <w:bookmarkStart w:id="3651" w:name="_Toc82450658"/>
      <w:bookmarkStart w:id="3652" w:name="_Toc130401978"/>
      <w:bookmarkStart w:id="3653" w:name="_Toc61184640"/>
      <w:bookmarkStart w:id="3654" w:name="_Toc76542028"/>
      <w:bookmarkStart w:id="3655" w:name="_Toc61184248"/>
      <w:bookmarkStart w:id="3656" w:name="_Toc82450010"/>
      <w:bookmarkStart w:id="3657" w:name="_Toc89949047"/>
      <w:bookmarkStart w:id="3658" w:name="_Toc98755436"/>
      <w:bookmarkStart w:id="3659" w:name="_Toc74583215"/>
      <w:bookmarkStart w:id="3660" w:name="_Toc61185030"/>
      <w:bookmarkStart w:id="3661" w:name="_Toc57820259"/>
      <w:bookmarkStart w:id="3662" w:name="_Toc61183462"/>
      <w:bookmarkStart w:id="3663" w:name="_Toc98763027"/>
      <w:bookmarkStart w:id="3664" w:name="_Toc53185405"/>
      <w:bookmarkStart w:id="3665" w:name="_Toc57821186"/>
      <w:bookmarkStart w:id="3666" w:name="_Toc66386374"/>
      <w:bookmarkStart w:id="3667" w:name="_Toc137554529"/>
      <w:bookmarkStart w:id="3668" w:name="_Toc155428163"/>
      <w:bookmarkStart w:id="3669" w:name="_Toc155781181"/>
      <w:bookmarkStart w:id="3670" w:name="_Toc161665480"/>
      <w:bookmarkStart w:id="3671" w:name="_Toc169718631"/>
      <w:bookmarkStart w:id="3672" w:name="_Toc176337188"/>
      <w:bookmarkStart w:id="3673" w:name="_Toc187246278"/>
      <w:bookmarkStart w:id="3674" w:name="_Toc200467775"/>
      <w:r>
        <w:rPr>
          <w:rFonts w:eastAsia="SimSun" w:hint="eastAsia"/>
          <w:lang w:val="en-US" w:eastAsia="zh-CN"/>
        </w:rPr>
        <w:t>6</w:t>
      </w:r>
      <w:r>
        <w:t>.</w:t>
      </w:r>
      <w:r>
        <w:rPr>
          <w:rFonts w:eastAsia="SimSun" w:hint="eastAsia"/>
          <w:lang w:val="en-US" w:eastAsia="zh-CN"/>
        </w:rPr>
        <w:t>19</w:t>
      </w:r>
      <w:r>
        <w:t>.3</w:t>
      </w:r>
      <w:r>
        <w:tab/>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r w:rsidR="00097391">
        <w:rPr>
          <w:rFonts w:eastAsiaTheme="minorEastAsia" w:hint="eastAsia"/>
          <w:lang w:eastAsia="zh-CN"/>
        </w:rPr>
        <w:t>Void</w:t>
      </w:r>
      <w:bookmarkEnd w:id="3672"/>
      <w:bookmarkEnd w:id="3673"/>
      <w:bookmarkEnd w:id="3674"/>
    </w:p>
    <w:p w14:paraId="2384C5D9" w14:textId="1F998F73" w:rsidR="004C09B9" w:rsidRDefault="004C09B9" w:rsidP="004C09B9">
      <w:pPr>
        <w:pStyle w:val="Heading2"/>
      </w:pPr>
      <w:bookmarkStart w:id="3675" w:name="_Toc37255476"/>
      <w:bookmarkStart w:id="3676" w:name="_Toc21343144"/>
      <w:bookmarkStart w:id="3677" w:name="_Toc37254833"/>
      <w:bookmarkStart w:id="3678" w:name="_Toc5867"/>
      <w:bookmarkStart w:id="3679" w:name="_Toc29799609"/>
      <w:bookmarkStart w:id="3680" w:name="_Toc29770110"/>
      <w:bookmarkStart w:id="3681" w:name="_Toc155428164"/>
      <w:bookmarkStart w:id="3682" w:name="_Toc155781182"/>
      <w:bookmarkStart w:id="3683" w:name="_Toc161665481"/>
      <w:bookmarkStart w:id="3684" w:name="_Toc169718632"/>
      <w:bookmarkStart w:id="3685" w:name="_Toc176337189"/>
      <w:bookmarkStart w:id="3686" w:name="_Toc187246279"/>
      <w:bookmarkStart w:id="3687" w:name="_Toc200467776"/>
      <w:r>
        <w:rPr>
          <w:rFonts w:eastAsia="SimSun" w:hint="eastAsia"/>
          <w:lang w:val="en-US" w:eastAsia="zh-CN"/>
        </w:rPr>
        <w:t>6</w:t>
      </w:r>
      <w:r>
        <w:t>.</w:t>
      </w:r>
      <w:r>
        <w:rPr>
          <w:rFonts w:eastAsia="SimSun" w:hint="eastAsia"/>
          <w:lang w:val="en-US" w:eastAsia="zh-CN"/>
        </w:rPr>
        <w:t>20</w:t>
      </w:r>
      <w:r>
        <w:tab/>
      </w:r>
      <w:bookmarkEnd w:id="3675"/>
      <w:bookmarkEnd w:id="3676"/>
      <w:bookmarkEnd w:id="3677"/>
      <w:bookmarkEnd w:id="3678"/>
      <w:bookmarkEnd w:id="3679"/>
      <w:bookmarkEnd w:id="3680"/>
      <w:bookmarkEnd w:id="3681"/>
      <w:bookmarkEnd w:id="3682"/>
      <w:bookmarkEnd w:id="3683"/>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684"/>
      <w:bookmarkEnd w:id="3685"/>
      <w:bookmarkEnd w:id="3686"/>
      <w:bookmarkEnd w:id="3687"/>
    </w:p>
    <w:p w14:paraId="37A6D1ED" w14:textId="77777777" w:rsidR="004C09B9" w:rsidRDefault="004C09B9" w:rsidP="004C09B9">
      <w:pPr>
        <w:pStyle w:val="Heading3"/>
      </w:pPr>
      <w:bookmarkStart w:id="3688" w:name="_Toc155428165"/>
      <w:bookmarkStart w:id="3689" w:name="_Toc155781183"/>
      <w:bookmarkStart w:id="3690" w:name="_Toc161665482"/>
      <w:bookmarkStart w:id="3691" w:name="_Toc169718633"/>
      <w:bookmarkStart w:id="3692" w:name="_Toc176337190"/>
      <w:bookmarkStart w:id="3693" w:name="_Toc187246280"/>
      <w:bookmarkStart w:id="3694" w:name="_Toc200467777"/>
      <w:r>
        <w:rPr>
          <w:rFonts w:eastAsia="SimSun" w:hint="eastAsia"/>
          <w:lang w:val="en-US" w:eastAsia="zh-CN"/>
        </w:rPr>
        <w:t>6</w:t>
      </w:r>
      <w:r>
        <w:t>.</w:t>
      </w:r>
      <w:r>
        <w:rPr>
          <w:rFonts w:eastAsia="SimSun" w:hint="eastAsia"/>
          <w:lang w:val="en-US" w:eastAsia="zh-CN"/>
        </w:rPr>
        <w:t>20</w:t>
      </w:r>
      <w:r>
        <w:t>.1</w:t>
      </w:r>
      <w:r>
        <w:tab/>
        <w:t>General</w:t>
      </w:r>
      <w:bookmarkEnd w:id="3688"/>
      <w:bookmarkEnd w:id="3689"/>
      <w:bookmarkEnd w:id="3690"/>
      <w:bookmarkEnd w:id="3691"/>
      <w:bookmarkEnd w:id="3692"/>
      <w:bookmarkEnd w:id="3693"/>
      <w:bookmarkEnd w:id="3694"/>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695" w:name="_Toc155428166"/>
      <w:bookmarkStart w:id="3696" w:name="_Toc155781184"/>
      <w:bookmarkStart w:id="3697" w:name="_Toc161665483"/>
      <w:bookmarkStart w:id="3698" w:name="_Toc169718634"/>
      <w:bookmarkStart w:id="3699" w:name="_Toc176337191"/>
      <w:bookmarkStart w:id="3700" w:name="_Toc187246281"/>
      <w:bookmarkStart w:id="3701" w:name="_Toc200467778"/>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695"/>
      <w:bookmarkEnd w:id="3696"/>
      <w:bookmarkEnd w:id="3697"/>
      <w:bookmarkEnd w:id="3698"/>
      <w:bookmarkEnd w:id="3699"/>
      <w:bookmarkEnd w:id="3700"/>
      <w:bookmarkEnd w:id="3701"/>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702" w:name="_Toc21343150"/>
      <w:bookmarkStart w:id="3703" w:name="_Toc29799615"/>
      <w:bookmarkStart w:id="3704" w:name="_Toc11319"/>
      <w:bookmarkStart w:id="3705" w:name="_Toc29770116"/>
      <w:bookmarkStart w:id="3706" w:name="_Toc37254839"/>
      <w:bookmarkStart w:id="3707" w:name="_Toc37255482"/>
      <w:bookmarkStart w:id="3708" w:name="_Toc155428167"/>
      <w:bookmarkStart w:id="3709" w:name="_Toc155781185"/>
      <w:bookmarkStart w:id="3710" w:name="_Toc161665484"/>
      <w:bookmarkStart w:id="3711" w:name="_Toc169718635"/>
      <w:bookmarkStart w:id="3712" w:name="_Toc176337192"/>
      <w:bookmarkStart w:id="3713" w:name="_Toc187246282"/>
      <w:bookmarkStart w:id="3714" w:name="_Toc200467779"/>
      <w:r>
        <w:rPr>
          <w:rFonts w:eastAsia="SimSun" w:hint="eastAsia"/>
          <w:lang w:val="en-US" w:eastAsia="zh-CN"/>
        </w:rPr>
        <w:t>6</w:t>
      </w:r>
      <w:r>
        <w:t>.</w:t>
      </w:r>
      <w:r>
        <w:rPr>
          <w:rFonts w:eastAsia="SimSun" w:hint="eastAsia"/>
          <w:lang w:val="en-US" w:eastAsia="zh-CN"/>
        </w:rPr>
        <w:t>21</w:t>
      </w:r>
      <w:r>
        <w:tab/>
      </w:r>
      <w:bookmarkEnd w:id="3702"/>
      <w:bookmarkEnd w:id="3703"/>
      <w:bookmarkEnd w:id="3704"/>
      <w:bookmarkEnd w:id="3705"/>
      <w:bookmarkEnd w:id="3706"/>
      <w:bookmarkEnd w:id="3707"/>
      <w:bookmarkEnd w:id="3708"/>
      <w:bookmarkEnd w:id="3709"/>
      <w:bookmarkEnd w:id="3710"/>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711"/>
      <w:bookmarkEnd w:id="3712"/>
      <w:bookmarkEnd w:id="3713"/>
      <w:bookmarkEnd w:id="3714"/>
    </w:p>
    <w:p w14:paraId="473F4541" w14:textId="77777777" w:rsidR="004C09B9" w:rsidRDefault="004C09B9" w:rsidP="004C09B9">
      <w:pPr>
        <w:pStyle w:val="Heading3"/>
      </w:pPr>
      <w:bookmarkStart w:id="3715" w:name="_Toc155428168"/>
      <w:bookmarkStart w:id="3716" w:name="_Toc155781186"/>
      <w:bookmarkStart w:id="3717" w:name="_Toc161665485"/>
      <w:bookmarkStart w:id="3718" w:name="_Toc169718636"/>
      <w:bookmarkStart w:id="3719" w:name="_Toc176337193"/>
      <w:bookmarkStart w:id="3720" w:name="_Toc187246283"/>
      <w:bookmarkStart w:id="3721" w:name="_Toc200467780"/>
      <w:r>
        <w:rPr>
          <w:rFonts w:eastAsia="SimSun" w:hint="eastAsia"/>
          <w:lang w:val="en-US" w:eastAsia="zh-CN"/>
        </w:rPr>
        <w:t>6</w:t>
      </w:r>
      <w:r>
        <w:t>.</w:t>
      </w:r>
      <w:r>
        <w:rPr>
          <w:rFonts w:eastAsia="SimSun" w:hint="eastAsia"/>
          <w:lang w:val="en-US" w:eastAsia="zh-CN"/>
        </w:rPr>
        <w:t>21</w:t>
      </w:r>
      <w:r>
        <w:t>.1</w:t>
      </w:r>
      <w:r>
        <w:tab/>
        <w:t>General</w:t>
      </w:r>
      <w:bookmarkEnd w:id="3715"/>
      <w:bookmarkEnd w:id="3716"/>
      <w:bookmarkEnd w:id="3717"/>
      <w:bookmarkEnd w:id="3718"/>
      <w:bookmarkEnd w:id="3719"/>
      <w:bookmarkEnd w:id="3720"/>
      <w:bookmarkEnd w:id="3721"/>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722" w:name="_Toc29811765"/>
      <w:bookmarkStart w:id="3723" w:name="_Toc114255577"/>
      <w:bookmarkStart w:id="3724" w:name="_Toc123716995"/>
      <w:bookmarkStart w:id="3725" w:name="_Toc53178259"/>
      <w:bookmarkStart w:id="3726" w:name="_Toc45893537"/>
      <w:bookmarkStart w:id="3727" w:name="_Toc61179406"/>
      <w:bookmarkStart w:id="3728" w:name="_Toc123049071"/>
      <w:bookmarkStart w:id="3729" w:name="_Toc21127556"/>
      <w:bookmarkStart w:id="3730" w:name="_Toc37260234"/>
      <w:bookmarkStart w:id="3731" w:name="_Toc37267622"/>
      <w:bookmarkStart w:id="3732" w:name="_Toc36817317"/>
      <w:bookmarkStart w:id="3733" w:name="_Toc82621840"/>
      <w:bookmarkStart w:id="3734" w:name="_Toc90422687"/>
      <w:bookmarkStart w:id="3735" w:name="_Toc67916702"/>
      <w:bookmarkStart w:id="3736" w:name="_Toc61178936"/>
      <w:bookmarkStart w:id="3737" w:name="_Toc106782882"/>
      <w:bookmarkStart w:id="3738" w:name="_Toc123051990"/>
      <w:bookmarkStart w:id="3739" w:name="_Toc107419357"/>
      <w:bookmarkStart w:id="3740" w:name="_Toc53178710"/>
      <w:bookmarkStart w:id="3741" w:name="_Toc124265275"/>
      <w:bookmarkStart w:id="3742" w:name="_Toc115186257"/>
      <w:bookmarkStart w:id="3743" w:name="_Toc44712224"/>
      <w:bookmarkStart w:id="3744" w:name="_Toc107474984"/>
      <w:bookmarkStart w:id="3745" w:name="_Toc131687407"/>
      <w:bookmarkStart w:id="3746" w:name="_Toc124156903"/>
      <w:bookmarkStart w:id="3747" w:name="_Toc74663300"/>
      <w:bookmarkStart w:id="3748" w:name="_Toc107311773"/>
      <w:bookmarkStart w:id="3749" w:name="_Toc155428169"/>
      <w:bookmarkStart w:id="3750" w:name="_Toc155781187"/>
      <w:bookmarkStart w:id="3751" w:name="_Toc161665486"/>
      <w:bookmarkStart w:id="3752" w:name="_Toc169718637"/>
      <w:bookmarkStart w:id="3753" w:name="_Toc176337194"/>
      <w:bookmarkStart w:id="3754" w:name="_Toc187246284"/>
      <w:bookmarkStart w:id="3755" w:name="_Toc200467781"/>
      <w:r>
        <w:rPr>
          <w:rFonts w:eastAsia="SimSun" w:hint="eastAsia"/>
          <w:lang w:val="en-US" w:eastAsia="zh-CN"/>
        </w:rPr>
        <w:t>6</w:t>
      </w:r>
      <w:r>
        <w:t>.</w:t>
      </w:r>
      <w:r>
        <w:rPr>
          <w:rFonts w:eastAsia="SimSun" w:hint="eastAsia"/>
          <w:lang w:val="en-US" w:eastAsia="zh-CN"/>
        </w:rPr>
        <w:t>21</w:t>
      </w:r>
      <w:r>
        <w:t>.2</w:t>
      </w:r>
      <w:r>
        <w:tab/>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753"/>
      <w:bookmarkEnd w:id="3754"/>
      <w:bookmarkEnd w:id="3755"/>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756" w:name="_Toc155428170"/>
      <w:bookmarkStart w:id="3757" w:name="_Toc155781188"/>
      <w:bookmarkStart w:id="3758" w:name="_Toc161665487"/>
      <w:bookmarkStart w:id="3759" w:name="_Toc169718638"/>
      <w:bookmarkStart w:id="3760" w:name="_Toc176337195"/>
      <w:bookmarkStart w:id="3761" w:name="_Toc187246285"/>
      <w:bookmarkStart w:id="3762" w:name="_Toc200467782"/>
      <w:r>
        <w:rPr>
          <w:rFonts w:eastAsia="SimSun" w:hint="eastAsia"/>
          <w:lang w:val="en-US" w:eastAsia="zh-CN"/>
        </w:rPr>
        <w:lastRenderedPageBreak/>
        <w:t>6</w:t>
      </w:r>
      <w:r>
        <w:t>.</w:t>
      </w:r>
      <w:r>
        <w:rPr>
          <w:rFonts w:eastAsia="SimSun" w:hint="eastAsia"/>
          <w:lang w:val="en-US" w:eastAsia="zh-CN"/>
        </w:rPr>
        <w:t>21</w:t>
      </w:r>
      <w:r>
        <w:t>.</w:t>
      </w:r>
      <w:r>
        <w:rPr>
          <w:rFonts w:eastAsia="SimSun" w:hint="eastAsia"/>
          <w:lang w:val="en-US" w:eastAsia="zh-CN"/>
        </w:rPr>
        <w:t>3</w:t>
      </w:r>
      <w:r>
        <w:tab/>
      </w:r>
      <w:bookmarkEnd w:id="3756"/>
      <w:bookmarkEnd w:id="3757"/>
      <w:bookmarkEnd w:id="3758"/>
      <w:bookmarkEnd w:id="3759"/>
      <w:r w:rsidR="00333CA1">
        <w:rPr>
          <w:rFonts w:eastAsiaTheme="minorEastAsia" w:hint="eastAsia"/>
          <w:lang w:eastAsia="zh-CN"/>
        </w:rPr>
        <w:t>Void</w:t>
      </w:r>
      <w:bookmarkEnd w:id="3760"/>
      <w:bookmarkEnd w:id="3761"/>
      <w:bookmarkEnd w:id="3762"/>
    </w:p>
    <w:p w14:paraId="170ABC39" w14:textId="429D0F6D" w:rsidR="004C09B9" w:rsidRDefault="004C09B9" w:rsidP="004C09B9">
      <w:pPr>
        <w:pStyle w:val="Heading2"/>
      </w:pPr>
      <w:bookmarkStart w:id="3763" w:name="_Toc649"/>
      <w:bookmarkStart w:id="3764" w:name="_Toc37255492"/>
      <w:bookmarkStart w:id="3765" w:name="_Toc37254849"/>
      <w:bookmarkStart w:id="3766" w:name="_Toc29770126"/>
      <w:bookmarkStart w:id="3767" w:name="_Toc21343160"/>
      <w:bookmarkStart w:id="3768" w:name="_Toc29799625"/>
      <w:bookmarkStart w:id="3769" w:name="_Toc155428171"/>
      <w:bookmarkStart w:id="3770" w:name="_Toc155781189"/>
      <w:bookmarkStart w:id="3771" w:name="_Toc161665488"/>
      <w:bookmarkStart w:id="3772" w:name="_Toc169718639"/>
      <w:bookmarkStart w:id="3773" w:name="_Toc176337196"/>
      <w:bookmarkStart w:id="3774" w:name="_Toc187246286"/>
      <w:bookmarkStart w:id="3775" w:name="_Toc200467783"/>
      <w:r>
        <w:rPr>
          <w:rFonts w:eastAsia="SimSun" w:hint="eastAsia"/>
          <w:lang w:val="en-US" w:eastAsia="zh-CN"/>
        </w:rPr>
        <w:t>6</w:t>
      </w:r>
      <w:r>
        <w:t>.</w:t>
      </w:r>
      <w:r>
        <w:rPr>
          <w:rFonts w:eastAsia="SimSun" w:hint="eastAsia"/>
          <w:lang w:val="en-US" w:eastAsia="zh-CN"/>
        </w:rPr>
        <w:t>22</w:t>
      </w:r>
      <w:r>
        <w:tab/>
      </w:r>
      <w:bookmarkEnd w:id="3763"/>
      <w:bookmarkEnd w:id="3764"/>
      <w:bookmarkEnd w:id="3765"/>
      <w:bookmarkEnd w:id="3766"/>
      <w:bookmarkEnd w:id="3767"/>
      <w:bookmarkEnd w:id="3768"/>
      <w:bookmarkEnd w:id="3769"/>
      <w:bookmarkEnd w:id="3770"/>
      <w:bookmarkEnd w:id="3771"/>
      <w:bookmarkEnd w:id="3772"/>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773"/>
      <w:bookmarkEnd w:id="3774"/>
      <w:bookmarkEnd w:id="3775"/>
    </w:p>
    <w:p w14:paraId="11E3A4A3" w14:textId="77777777" w:rsidR="004C09B9" w:rsidRDefault="004C09B9" w:rsidP="004C09B9">
      <w:pPr>
        <w:pStyle w:val="Heading3"/>
      </w:pPr>
      <w:bookmarkStart w:id="3776" w:name="_Toc155428172"/>
      <w:bookmarkStart w:id="3777" w:name="_Toc155781190"/>
      <w:bookmarkStart w:id="3778" w:name="_Toc161665489"/>
      <w:bookmarkStart w:id="3779" w:name="_Toc169718640"/>
      <w:bookmarkStart w:id="3780" w:name="_Toc176337197"/>
      <w:bookmarkStart w:id="3781" w:name="_Toc187246287"/>
      <w:bookmarkStart w:id="3782" w:name="_Toc200467784"/>
      <w:r>
        <w:rPr>
          <w:rFonts w:eastAsia="SimSun" w:hint="eastAsia"/>
          <w:lang w:val="en-US" w:eastAsia="zh-CN"/>
        </w:rPr>
        <w:t>6</w:t>
      </w:r>
      <w:r>
        <w:t>.</w:t>
      </w:r>
      <w:r>
        <w:rPr>
          <w:rFonts w:eastAsia="SimSun" w:hint="eastAsia"/>
          <w:lang w:val="en-US" w:eastAsia="zh-CN"/>
        </w:rPr>
        <w:t>22</w:t>
      </w:r>
      <w:r>
        <w:t>.1</w:t>
      </w:r>
      <w:r>
        <w:tab/>
        <w:t>General</w:t>
      </w:r>
      <w:bookmarkEnd w:id="3776"/>
      <w:bookmarkEnd w:id="3777"/>
      <w:bookmarkEnd w:id="3778"/>
      <w:bookmarkEnd w:id="3779"/>
      <w:bookmarkEnd w:id="3780"/>
      <w:bookmarkEnd w:id="3781"/>
      <w:bookmarkEnd w:id="3782"/>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783"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784" w:name="_Toc155428173"/>
      <w:bookmarkStart w:id="3785" w:name="_Toc155781191"/>
      <w:bookmarkStart w:id="3786" w:name="_Toc161665490"/>
      <w:bookmarkStart w:id="3787" w:name="_Toc169718641"/>
      <w:bookmarkStart w:id="3788" w:name="_Toc176337198"/>
      <w:bookmarkStart w:id="3789" w:name="_Toc187246288"/>
      <w:bookmarkStart w:id="3790" w:name="_Toc200467785"/>
      <w:bookmarkEnd w:id="3783"/>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784"/>
      <w:bookmarkEnd w:id="3785"/>
      <w:bookmarkEnd w:id="3786"/>
      <w:bookmarkEnd w:id="3787"/>
      <w:bookmarkEnd w:id="3788"/>
      <w:bookmarkEnd w:id="3789"/>
      <w:bookmarkEnd w:id="3790"/>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lastRenderedPageBreak/>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791" w:name="_Toc18916181"/>
      <w:bookmarkStart w:id="3792" w:name="_Toc97737230"/>
      <w:bookmarkStart w:id="3793" w:name="_Toc106094153"/>
      <w:bookmarkStart w:id="3794" w:name="_Toc114252929"/>
      <w:bookmarkStart w:id="3795" w:name="_Toc123046057"/>
      <w:bookmarkStart w:id="3796" w:name="_Toc124157598"/>
      <w:bookmarkStart w:id="3797" w:name="_Toc124258990"/>
      <w:bookmarkStart w:id="3798" w:name="_Toc124259134"/>
      <w:bookmarkStart w:id="3799" w:name="_Toc130585891"/>
      <w:bookmarkStart w:id="3800" w:name="_Toc130586902"/>
      <w:bookmarkStart w:id="3801" w:name="_Toc137462068"/>
      <w:bookmarkStart w:id="3802" w:name="_Toc138883877"/>
      <w:bookmarkStart w:id="3803" w:name="_Toc138884021"/>
      <w:bookmarkStart w:id="3804" w:name="_Toc145426919"/>
      <w:bookmarkStart w:id="3805" w:name="_Toc155428174"/>
      <w:bookmarkStart w:id="3806" w:name="_Toc155781192"/>
      <w:bookmarkStart w:id="3807" w:name="_Toc161665491"/>
      <w:bookmarkStart w:id="3808" w:name="_Toc169718642"/>
      <w:bookmarkStart w:id="3809" w:name="_Toc176337199"/>
      <w:bookmarkStart w:id="3810" w:name="_Toc187246289"/>
      <w:bookmarkStart w:id="3811" w:name="_Toc200467786"/>
      <w:r>
        <w:rPr>
          <w:rFonts w:hint="eastAsia"/>
          <w:lang w:eastAsia="zh-CN"/>
        </w:rPr>
        <w:t>7</w:t>
      </w:r>
      <w:r w:rsidR="000C10A9" w:rsidRPr="007E346D">
        <w:tab/>
        <w:t>Radiated characteristics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C5513C6" w14:textId="583EB28E" w:rsidR="00774CAC" w:rsidRDefault="00803367" w:rsidP="00774CAC">
      <w:pPr>
        <w:pStyle w:val="Heading2"/>
        <w:rPr>
          <w:lang w:eastAsia="zh-CN"/>
        </w:rPr>
      </w:pPr>
      <w:bookmarkStart w:id="3812" w:name="_Toc97737231"/>
      <w:bookmarkStart w:id="3813" w:name="_Toc106094154"/>
      <w:bookmarkStart w:id="3814" w:name="_Toc114252930"/>
      <w:bookmarkStart w:id="3815" w:name="_Toc123046058"/>
      <w:bookmarkStart w:id="3816" w:name="_Toc124157599"/>
      <w:bookmarkStart w:id="3817" w:name="_Toc124258991"/>
      <w:bookmarkStart w:id="3818" w:name="_Toc124259135"/>
      <w:bookmarkStart w:id="3819" w:name="_Toc130585892"/>
      <w:bookmarkStart w:id="3820" w:name="_Toc130586903"/>
      <w:bookmarkStart w:id="3821" w:name="_Toc137462069"/>
      <w:bookmarkStart w:id="3822" w:name="_Toc138883878"/>
      <w:bookmarkStart w:id="3823" w:name="_Toc138884022"/>
      <w:bookmarkStart w:id="3824" w:name="_Toc145426920"/>
      <w:bookmarkStart w:id="3825" w:name="_Toc155428175"/>
      <w:bookmarkStart w:id="3826" w:name="_Toc155781193"/>
      <w:bookmarkStart w:id="3827" w:name="_Toc161665492"/>
      <w:bookmarkStart w:id="3828" w:name="_Toc169718643"/>
      <w:bookmarkStart w:id="3829" w:name="_Toc176337200"/>
      <w:bookmarkStart w:id="3830" w:name="_Toc187246290"/>
      <w:bookmarkStart w:id="3831" w:name="_Toc200467787"/>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832" w:name="_Toc97737232"/>
      <w:bookmarkStart w:id="3833" w:name="_Toc106094155"/>
      <w:bookmarkStart w:id="3834" w:name="_Toc114252931"/>
      <w:bookmarkStart w:id="3835" w:name="_Toc123046059"/>
      <w:bookmarkStart w:id="3836" w:name="_Toc124157600"/>
      <w:bookmarkStart w:id="3837" w:name="_Toc124258992"/>
      <w:bookmarkStart w:id="3838" w:name="_Toc124259136"/>
      <w:bookmarkStart w:id="3839" w:name="_Toc130585893"/>
      <w:bookmarkStart w:id="3840" w:name="_Toc130586904"/>
      <w:bookmarkStart w:id="3841" w:name="_Toc137462070"/>
      <w:bookmarkStart w:id="3842" w:name="_Toc138883879"/>
      <w:bookmarkStart w:id="3843" w:name="_Toc138884023"/>
      <w:bookmarkStart w:id="3844" w:name="_Toc145426921"/>
      <w:bookmarkStart w:id="3845" w:name="_Toc155428176"/>
      <w:bookmarkStart w:id="3846" w:name="_Toc155781194"/>
      <w:bookmarkStart w:id="3847" w:name="_Toc161665493"/>
      <w:bookmarkStart w:id="3848" w:name="_Toc169718644"/>
      <w:bookmarkStart w:id="3849" w:name="_Toc176337201"/>
      <w:bookmarkStart w:id="3850" w:name="_Toc187246291"/>
      <w:bookmarkStart w:id="3851" w:name="_Toc200467788"/>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6C5513C8" w14:textId="77777777" w:rsidR="00D13C5E" w:rsidRPr="00D13C5E" w:rsidRDefault="00D13C5E" w:rsidP="00D13C5E">
      <w:pPr>
        <w:pStyle w:val="Heading3"/>
        <w:rPr>
          <w:lang w:eastAsia="zh-CN"/>
        </w:rPr>
      </w:pPr>
      <w:bookmarkStart w:id="3852" w:name="_Toc97737233"/>
      <w:bookmarkStart w:id="3853" w:name="_Toc106094156"/>
      <w:bookmarkStart w:id="3854" w:name="_Toc114252932"/>
      <w:bookmarkStart w:id="3855" w:name="_Toc123046060"/>
      <w:bookmarkStart w:id="3856" w:name="_Toc124157601"/>
      <w:bookmarkStart w:id="3857" w:name="_Toc124258993"/>
      <w:bookmarkStart w:id="3858" w:name="_Toc124259137"/>
      <w:bookmarkStart w:id="3859" w:name="_Toc130585894"/>
      <w:bookmarkStart w:id="3860" w:name="_Toc130586905"/>
      <w:bookmarkStart w:id="3861" w:name="_Toc137462071"/>
      <w:bookmarkStart w:id="3862" w:name="_Toc138883880"/>
      <w:bookmarkStart w:id="3863" w:name="_Toc138884024"/>
      <w:bookmarkStart w:id="3864" w:name="_Toc145426922"/>
      <w:bookmarkStart w:id="3865" w:name="_Toc155428177"/>
      <w:bookmarkStart w:id="3866" w:name="_Toc155781195"/>
      <w:bookmarkStart w:id="3867" w:name="_Toc161665494"/>
      <w:bookmarkStart w:id="3868" w:name="_Toc169718645"/>
      <w:bookmarkStart w:id="3869" w:name="_Toc176337202"/>
      <w:bookmarkStart w:id="3870" w:name="_Toc187246292"/>
      <w:bookmarkStart w:id="3871" w:name="_Toc200467789"/>
      <w:r>
        <w:rPr>
          <w:rFonts w:hint="eastAsia"/>
          <w:lang w:eastAsia="zh-CN"/>
        </w:rPr>
        <w:t>7</w:t>
      </w:r>
      <w:r>
        <w:t>.2.1</w:t>
      </w:r>
      <w:r w:rsidRPr="0031418B">
        <w:tab/>
      </w:r>
      <w:r>
        <w:t>General</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lastRenderedPageBreak/>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872" w:name="_Toc97737234"/>
      <w:bookmarkStart w:id="3873" w:name="_Toc106094157"/>
      <w:bookmarkStart w:id="3874" w:name="_Toc114252933"/>
      <w:bookmarkStart w:id="3875" w:name="_Toc123046061"/>
      <w:bookmarkStart w:id="3876" w:name="_Toc124157602"/>
      <w:bookmarkStart w:id="3877" w:name="_Toc124258994"/>
      <w:bookmarkStart w:id="3878" w:name="_Toc124259138"/>
      <w:bookmarkStart w:id="3879" w:name="_Toc130585895"/>
      <w:bookmarkStart w:id="3880"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881" w:name="_Toc137462072"/>
      <w:bookmarkStart w:id="3882" w:name="_Toc138883881"/>
      <w:bookmarkStart w:id="3883" w:name="_Toc138884025"/>
      <w:bookmarkStart w:id="3884" w:name="_Toc145426923"/>
      <w:bookmarkStart w:id="3885" w:name="_Toc155428178"/>
      <w:bookmarkStart w:id="3886" w:name="_Toc155781196"/>
      <w:bookmarkStart w:id="3887" w:name="_Toc161665495"/>
      <w:bookmarkStart w:id="3888" w:name="_Toc169718646"/>
      <w:bookmarkStart w:id="3889" w:name="_Toc176337203"/>
      <w:bookmarkStart w:id="3890" w:name="_Toc187246293"/>
      <w:bookmarkStart w:id="3891" w:name="_Toc200467790"/>
      <w:r>
        <w:t>7</w:t>
      </w:r>
      <w:r w:rsidR="00D13C5E">
        <w:t>.2.2</w:t>
      </w:r>
      <w:r w:rsidR="00D13C5E" w:rsidRPr="0031418B">
        <w:tab/>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890"/>
      <w:bookmarkEnd w:id="3891"/>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892"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lastRenderedPageBreak/>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893" w:name="_Toc23267"/>
      <w:bookmarkStart w:id="3894" w:name="_Toc22296"/>
      <w:bookmarkStart w:id="3895" w:name="_Toc155428179"/>
      <w:bookmarkStart w:id="3896" w:name="_Toc155781197"/>
      <w:bookmarkStart w:id="3897" w:name="_Toc161665496"/>
      <w:bookmarkStart w:id="3898" w:name="_Toc169718647"/>
      <w:bookmarkStart w:id="3899" w:name="_Toc176337204"/>
      <w:bookmarkStart w:id="3900" w:name="_Toc187246294"/>
      <w:bookmarkStart w:id="3901" w:name="_Toc200467791"/>
      <w:r>
        <w:t>7.2.</w:t>
      </w:r>
      <w:r>
        <w:rPr>
          <w:rFonts w:eastAsia="SimSun" w:hint="eastAsia"/>
          <w:lang w:val="en-US" w:eastAsia="zh-CN"/>
        </w:rPr>
        <w:t>3</w:t>
      </w:r>
      <w:r>
        <w:tab/>
        <w:t>Minimum requirement</w:t>
      </w:r>
      <w:r>
        <w:rPr>
          <w:rFonts w:eastAsia="SimSun" w:hint="eastAsia"/>
          <w:lang w:val="en-US" w:eastAsia="zh-CN"/>
        </w:rPr>
        <w:t xml:space="preserve"> for NCR</w:t>
      </w:r>
      <w:bookmarkEnd w:id="3893"/>
      <w:bookmarkEnd w:id="3894"/>
      <w:bookmarkEnd w:id="3895"/>
      <w:bookmarkEnd w:id="3896"/>
      <w:bookmarkEnd w:id="3897"/>
      <w:bookmarkEnd w:id="3898"/>
      <w:bookmarkEnd w:id="3899"/>
      <w:bookmarkEnd w:id="3900"/>
      <w:bookmarkEnd w:id="3901"/>
    </w:p>
    <w:p w14:paraId="575966DA" w14:textId="77777777" w:rsidR="007B39E0" w:rsidRDefault="007B39E0" w:rsidP="007B39E0">
      <w:pPr>
        <w:pStyle w:val="Heading4"/>
        <w:rPr>
          <w:rFonts w:eastAsia="SimSun"/>
          <w:lang w:val="en-US" w:eastAsia="zh-CN"/>
        </w:rPr>
      </w:pPr>
      <w:bookmarkStart w:id="3902" w:name="_Toc25181"/>
      <w:bookmarkStart w:id="3903" w:name="_Toc29624"/>
      <w:bookmarkStart w:id="3904" w:name="_Toc155428180"/>
      <w:bookmarkStart w:id="3905" w:name="_Toc155781198"/>
      <w:bookmarkStart w:id="3906" w:name="_Toc161665497"/>
      <w:bookmarkStart w:id="3907" w:name="_Toc169718648"/>
      <w:bookmarkStart w:id="3908" w:name="_Toc176337205"/>
      <w:bookmarkStart w:id="3909" w:name="_Toc187246295"/>
      <w:bookmarkStart w:id="3910" w:name="_Toc200467792"/>
      <w:r>
        <w:t>7.2.</w:t>
      </w:r>
      <w:r>
        <w:rPr>
          <w:rFonts w:eastAsia="SimSun" w:hint="eastAsia"/>
          <w:lang w:val="en-US" w:eastAsia="zh-CN"/>
        </w:rPr>
        <w:t>3.1</w:t>
      </w:r>
      <w:r>
        <w:tab/>
        <w:t>Minimum requirement</w:t>
      </w:r>
      <w:r>
        <w:rPr>
          <w:rFonts w:eastAsia="SimSun" w:hint="eastAsia"/>
          <w:lang w:val="en-US" w:eastAsia="zh-CN"/>
        </w:rPr>
        <w:t xml:space="preserve"> for NCR-MT</w:t>
      </w:r>
      <w:bookmarkEnd w:id="3902"/>
      <w:bookmarkEnd w:id="3903"/>
      <w:bookmarkEnd w:id="3904"/>
      <w:bookmarkEnd w:id="3905"/>
      <w:bookmarkEnd w:id="3906"/>
      <w:bookmarkEnd w:id="3907"/>
      <w:bookmarkEnd w:id="3908"/>
      <w:bookmarkEnd w:id="3909"/>
      <w:bookmarkEnd w:id="3910"/>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911" w:name="_Toc155428181"/>
      <w:bookmarkStart w:id="3912" w:name="_Toc155781199"/>
      <w:bookmarkStart w:id="3913" w:name="_Toc161665498"/>
      <w:bookmarkStart w:id="3914" w:name="_Toc169718649"/>
      <w:bookmarkStart w:id="3915" w:name="_Toc176337206"/>
      <w:bookmarkStart w:id="3916" w:name="_Toc187246296"/>
      <w:bookmarkStart w:id="3917" w:name="_Toc200467793"/>
      <w:r>
        <w:rPr>
          <w:rFonts w:hint="eastAsia"/>
        </w:rPr>
        <w:t>7</w:t>
      </w:r>
      <w:r>
        <w:t>.2.3.1.1</w:t>
      </w:r>
      <w:r>
        <w:tab/>
      </w:r>
      <w:r>
        <w:rPr>
          <w:rFonts w:hint="eastAsia"/>
        </w:rPr>
        <w:t xml:space="preserve">Minimum requirement for NCR-MT type </w:t>
      </w:r>
      <w:r>
        <w:t>1-H</w:t>
      </w:r>
      <w:bookmarkEnd w:id="3911"/>
      <w:bookmarkEnd w:id="3912"/>
      <w:bookmarkEnd w:id="3913"/>
      <w:bookmarkEnd w:id="3914"/>
      <w:bookmarkEnd w:id="3915"/>
      <w:bookmarkEnd w:id="3916"/>
      <w:bookmarkEnd w:id="3917"/>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918" w:name="_Toc155428182"/>
      <w:bookmarkStart w:id="3919" w:name="_Toc155781200"/>
      <w:bookmarkStart w:id="3920" w:name="_Toc161665499"/>
      <w:bookmarkStart w:id="3921" w:name="_Toc169718650"/>
      <w:bookmarkStart w:id="3922" w:name="_Toc176337207"/>
      <w:bookmarkStart w:id="3923" w:name="_Toc187246297"/>
      <w:bookmarkStart w:id="3924" w:name="_Toc200467794"/>
      <w:r>
        <w:rPr>
          <w:rFonts w:hint="eastAsia"/>
        </w:rPr>
        <w:t>7</w:t>
      </w:r>
      <w:r>
        <w:t>.2.3.1.2</w:t>
      </w:r>
      <w:r>
        <w:tab/>
      </w:r>
      <w:r>
        <w:rPr>
          <w:rFonts w:hint="eastAsia"/>
        </w:rPr>
        <w:t>Minimum requirement for NCR-MT type 2-O</w:t>
      </w:r>
      <w:bookmarkEnd w:id="3918"/>
      <w:bookmarkEnd w:id="3919"/>
      <w:bookmarkEnd w:id="3920"/>
      <w:bookmarkEnd w:id="3921"/>
      <w:bookmarkEnd w:id="3922"/>
      <w:bookmarkEnd w:id="3923"/>
      <w:bookmarkEnd w:id="3924"/>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925" w:name="_Toc155428183"/>
      <w:bookmarkStart w:id="3926" w:name="_Toc155781201"/>
      <w:bookmarkStart w:id="3927" w:name="_Toc161665500"/>
      <w:bookmarkStart w:id="3928" w:name="_Toc169718651"/>
      <w:bookmarkStart w:id="3929" w:name="_Toc176337208"/>
      <w:bookmarkStart w:id="3930" w:name="_Toc187246298"/>
      <w:bookmarkStart w:id="3931" w:name="_Toc200467795"/>
      <w:r>
        <w:t>7.2.</w:t>
      </w:r>
      <w:r>
        <w:rPr>
          <w:rFonts w:eastAsia="SimSun" w:hint="eastAsia"/>
          <w:lang w:val="en-US" w:eastAsia="zh-CN"/>
        </w:rPr>
        <w:t>3.2</w:t>
      </w:r>
      <w:r>
        <w:tab/>
        <w:t>Minimum requirement</w:t>
      </w:r>
      <w:r>
        <w:rPr>
          <w:rFonts w:eastAsia="SimSun" w:hint="eastAsia"/>
          <w:lang w:val="en-US" w:eastAsia="zh-CN"/>
        </w:rPr>
        <w:t xml:space="preserve"> for NCR-Fwd</w:t>
      </w:r>
      <w:bookmarkEnd w:id="3925"/>
      <w:bookmarkEnd w:id="3926"/>
      <w:bookmarkEnd w:id="3927"/>
      <w:bookmarkEnd w:id="3928"/>
      <w:bookmarkEnd w:id="3929"/>
      <w:bookmarkEnd w:id="3930"/>
      <w:bookmarkEnd w:id="3931"/>
    </w:p>
    <w:p w14:paraId="182C027A" w14:textId="77777777" w:rsidR="007B39E0" w:rsidRDefault="007B39E0" w:rsidP="007B39E0">
      <w:pPr>
        <w:pStyle w:val="Heading5"/>
        <w:ind w:left="1417" w:hanging="1417"/>
        <w:rPr>
          <w:lang w:val="en-US"/>
        </w:rPr>
      </w:pPr>
      <w:bookmarkStart w:id="3932" w:name="_Toc155428184"/>
      <w:bookmarkStart w:id="3933" w:name="_Toc155781202"/>
      <w:bookmarkStart w:id="3934" w:name="_Toc161665501"/>
      <w:bookmarkStart w:id="3935" w:name="_Toc169718652"/>
      <w:bookmarkStart w:id="3936" w:name="_Toc176337209"/>
      <w:bookmarkStart w:id="3937" w:name="_Toc187246299"/>
      <w:bookmarkStart w:id="3938" w:name="_Toc200467796"/>
      <w:r>
        <w:t>7.2.</w:t>
      </w:r>
      <w:r>
        <w:rPr>
          <w:rFonts w:eastAsia="SimSun"/>
          <w:lang w:val="en-US" w:eastAsia="zh-CN"/>
        </w:rPr>
        <w:t>3.2.1</w:t>
      </w:r>
      <w:r>
        <w:tab/>
        <w:t>Minimum requirement</w:t>
      </w:r>
      <w:r>
        <w:rPr>
          <w:rFonts w:eastAsia="SimSun" w:hint="eastAsia"/>
          <w:lang w:val="en-US" w:eastAsia="zh-CN"/>
        </w:rPr>
        <w:t xml:space="preserve"> for NCR-Fwd type 2-O</w:t>
      </w:r>
      <w:bookmarkEnd w:id="3932"/>
      <w:bookmarkEnd w:id="3933"/>
      <w:bookmarkEnd w:id="3934"/>
      <w:bookmarkEnd w:id="3935"/>
      <w:bookmarkEnd w:id="3936"/>
      <w:bookmarkEnd w:id="3937"/>
      <w:bookmarkEnd w:id="393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939" w:name="_Toc106094158"/>
      <w:bookmarkStart w:id="3940" w:name="_Toc114252934"/>
      <w:bookmarkStart w:id="3941" w:name="_Toc123046062"/>
      <w:bookmarkStart w:id="3942" w:name="_Toc124157603"/>
      <w:bookmarkStart w:id="3943" w:name="_Toc124258995"/>
      <w:bookmarkStart w:id="3944" w:name="_Toc124259139"/>
      <w:bookmarkStart w:id="3945" w:name="_Toc130585896"/>
      <w:bookmarkStart w:id="3946" w:name="_Toc130586907"/>
      <w:bookmarkStart w:id="3947" w:name="_Toc137462073"/>
      <w:bookmarkStart w:id="3948" w:name="_Toc138883882"/>
      <w:bookmarkStart w:id="3949" w:name="_Toc138884026"/>
      <w:bookmarkStart w:id="3950" w:name="_Toc145426924"/>
      <w:bookmarkStart w:id="3951" w:name="_Toc155428185"/>
      <w:bookmarkStart w:id="3952" w:name="_Toc155781203"/>
      <w:bookmarkStart w:id="3953" w:name="_Toc161665502"/>
      <w:bookmarkStart w:id="3954" w:name="_Toc169718653"/>
      <w:bookmarkStart w:id="3955" w:name="_Toc176337210"/>
      <w:bookmarkStart w:id="3956" w:name="_Toc187246300"/>
      <w:bookmarkStart w:id="3957" w:name="_Toc200467797"/>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892"/>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C5513F5" w14:textId="506D2689" w:rsidR="00066B70" w:rsidRDefault="00066B70" w:rsidP="00066B70">
      <w:pPr>
        <w:pStyle w:val="Heading3"/>
      </w:pPr>
      <w:bookmarkStart w:id="3958" w:name="_Toc97737236"/>
      <w:bookmarkStart w:id="3959" w:name="_Toc106094159"/>
      <w:bookmarkStart w:id="3960" w:name="_Toc114252935"/>
      <w:bookmarkStart w:id="3961" w:name="_Toc123046063"/>
      <w:bookmarkStart w:id="3962" w:name="_Toc124157604"/>
      <w:bookmarkStart w:id="3963" w:name="_Toc124258996"/>
      <w:bookmarkStart w:id="3964" w:name="_Toc124259140"/>
      <w:bookmarkStart w:id="3965" w:name="_Toc130585897"/>
      <w:bookmarkStart w:id="3966" w:name="_Toc130586908"/>
      <w:bookmarkStart w:id="3967" w:name="_Toc137462074"/>
      <w:bookmarkStart w:id="3968" w:name="_Toc138883883"/>
      <w:bookmarkStart w:id="3969" w:name="_Toc138884027"/>
      <w:bookmarkStart w:id="3970" w:name="_Toc145426925"/>
      <w:bookmarkStart w:id="3971" w:name="_Toc155428186"/>
      <w:bookmarkStart w:id="3972" w:name="_Toc155781204"/>
      <w:bookmarkStart w:id="3973" w:name="_Toc161665503"/>
      <w:bookmarkStart w:id="3974" w:name="_Toc169718654"/>
      <w:bookmarkStart w:id="3975" w:name="_Toc176337211"/>
      <w:bookmarkStart w:id="3976" w:name="_Toc187246301"/>
      <w:bookmarkStart w:id="3977" w:name="_Toc200467798"/>
      <w:r>
        <w:rPr>
          <w:lang w:val="en-US"/>
        </w:rPr>
        <w:t>7.3.1</w:t>
      </w:r>
      <w:r>
        <w:rPr>
          <w:lang w:val="en-US"/>
        </w:rPr>
        <w:tab/>
        <w:t>General</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978" w:name="_Toc97737237"/>
      <w:bookmarkStart w:id="3979" w:name="_Toc106094160"/>
      <w:bookmarkStart w:id="3980" w:name="_Toc114252936"/>
      <w:bookmarkStart w:id="3981" w:name="_Toc123046064"/>
      <w:bookmarkStart w:id="3982" w:name="_Toc124157605"/>
      <w:bookmarkStart w:id="3983" w:name="_Toc124258997"/>
      <w:bookmarkStart w:id="3984" w:name="_Toc124259141"/>
      <w:bookmarkStart w:id="3985" w:name="_Toc130585898"/>
      <w:bookmarkStart w:id="3986" w:name="_Toc130586909"/>
      <w:bookmarkStart w:id="3987" w:name="_Toc137462075"/>
      <w:bookmarkStart w:id="3988" w:name="_Toc138883884"/>
      <w:bookmarkStart w:id="3989" w:name="_Toc138884028"/>
      <w:bookmarkStart w:id="3990" w:name="_Toc145426926"/>
      <w:bookmarkStart w:id="3991" w:name="_Toc155428187"/>
      <w:bookmarkStart w:id="3992" w:name="_Toc155781205"/>
      <w:bookmarkStart w:id="3993" w:name="_Toc161665504"/>
      <w:bookmarkStart w:id="3994" w:name="_Toc169718655"/>
      <w:bookmarkStart w:id="3995" w:name="_Toc176337212"/>
      <w:bookmarkStart w:id="3996" w:name="_Toc187246302"/>
      <w:bookmarkStart w:id="3997" w:name="_Toc200467799"/>
      <w:r>
        <w:t>7.3</w:t>
      </w:r>
      <w:r w:rsidRPr="0031418B">
        <w:t>.</w:t>
      </w:r>
      <w:r>
        <w:t>2</w:t>
      </w:r>
      <w:r w:rsidRPr="0031418B">
        <w:tab/>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996"/>
      <w:bookmarkEnd w:id="3997"/>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998" w:name="_Toc155428188"/>
      <w:bookmarkStart w:id="3999" w:name="_Toc155781206"/>
      <w:bookmarkStart w:id="4000" w:name="_Toc161665505"/>
      <w:bookmarkStart w:id="4001" w:name="_Toc169718656"/>
      <w:bookmarkStart w:id="4002" w:name="_Toc176337213"/>
      <w:bookmarkStart w:id="4003" w:name="_Toc187246303"/>
      <w:bookmarkStart w:id="4004" w:name="_Toc200467800"/>
      <w:bookmarkStart w:id="4005" w:name="_Toc30274"/>
      <w:bookmarkStart w:id="4006"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998"/>
      <w:bookmarkEnd w:id="3999"/>
      <w:bookmarkEnd w:id="4000"/>
      <w:bookmarkEnd w:id="4001"/>
      <w:bookmarkEnd w:id="4002"/>
      <w:bookmarkEnd w:id="4003"/>
      <w:bookmarkEnd w:id="4004"/>
    </w:p>
    <w:p w14:paraId="42A6FF2E" w14:textId="77777777" w:rsidR="00105FF5" w:rsidRDefault="00105FF5" w:rsidP="00105FF5">
      <w:pPr>
        <w:pStyle w:val="Heading4"/>
        <w:rPr>
          <w:rFonts w:eastAsia="SimSun"/>
          <w:lang w:val="en-US" w:eastAsia="zh-CN"/>
        </w:rPr>
      </w:pPr>
      <w:bookmarkStart w:id="4007" w:name="_Toc4503"/>
      <w:bookmarkStart w:id="4008" w:name="_Toc29551"/>
      <w:bookmarkStart w:id="4009" w:name="_Toc155428189"/>
      <w:bookmarkStart w:id="4010" w:name="_Toc155781207"/>
      <w:bookmarkStart w:id="4011" w:name="_Toc161665506"/>
      <w:bookmarkStart w:id="4012" w:name="_Toc169718657"/>
      <w:bookmarkStart w:id="4013" w:name="_Toc176337214"/>
      <w:bookmarkStart w:id="4014" w:name="_Toc187246304"/>
      <w:bookmarkStart w:id="4015" w:name="_Toc200467801"/>
      <w:bookmarkEnd w:id="4005"/>
      <w:bookmarkEnd w:id="4006"/>
      <w:r>
        <w:t>7.3.</w:t>
      </w:r>
      <w:r>
        <w:rPr>
          <w:rFonts w:eastAsia="SimSun" w:hint="eastAsia"/>
          <w:lang w:val="en-US" w:eastAsia="zh-CN"/>
        </w:rPr>
        <w:t>3.1</w:t>
      </w:r>
      <w:r>
        <w:tab/>
        <w:t>Minimum requirement</w:t>
      </w:r>
      <w:r>
        <w:rPr>
          <w:rFonts w:eastAsia="SimSun" w:hint="eastAsia"/>
          <w:lang w:val="en-US" w:eastAsia="zh-CN"/>
        </w:rPr>
        <w:t xml:space="preserve"> for NCR-Fwd</w:t>
      </w:r>
      <w:bookmarkEnd w:id="4007"/>
      <w:bookmarkEnd w:id="4008"/>
      <w:bookmarkEnd w:id="4009"/>
      <w:bookmarkEnd w:id="4010"/>
      <w:bookmarkEnd w:id="4011"/>
      <w:bookmarkEnd w:id="4012"/>
      <w:bookmarkEnd w:id="4013"/>
      <w:bookmarkEnd w:id="4014"/>
      <w:bookmarkEnd w:id="4015"/>
    </w:p>
    <w:p w14:paraId="1B9872F0" w14:textId="77777777" w:rsidR="00105FF5" w:rsidRDefault="00105FF5" w:rsidP="00105FF5">
      <w:pPr>
        <w:pStyle w:val="Heading5"/>
        <w:ind w:left="1417" w:hanging="1417"/>
        <w:rPr>
          <w:rFonts w:eastAsia="SimSun"/>
          <w:lang w:val="en-US" w:eastAsia="zh-CN"/>
        </w:rPr>
      </w:pPr>
      <w:bookmarkStart w:id="4016" w:name="_Toc155428190"/>
      <w:bookmarkStart w:id="4017" w:name="_Toc155781208"/>
      <w:bookmarkStart w:id="4018" w:name="_Toc161665507"/>
      <w:bookmarkStart w:id="4019" w:name="_Toc169718658"/>
      <w:bookmarkStart w:id="4020" w:name="_Toc176337215"/>
      <w:bookmarkStart w:id="4021" w:name="_Toc187246305"/>
      <w:bookmarkStart w:id="4022" w:name="_Toc200467802"/>
      <w:r>
        <w:t>7.3.</w:t>
      </w:r>
      <w:r>
        <w:rPr>
          <w:rFonts w:eastAsia="SimSun"/>
          <w:lang w:val="en-US" w:eastAsia="zh-CN"/>
        </w:rPr>
        <w:t>3.1.1</w:t>
      </w:r>
      <w:r>
        <w:tab/>
        <w:t>Minimum requirement</w:t>
      </w:r>
      <w:r>
        <w:rPr>
          <w:rFonts w:eastAsia="SimSun" w:hint="eastAsia"/>
          <w:lang w:val="en-US" w:eastAsia="zh-CN"/>
        </w:rPr>
        <w:t xml:space="preserve"> for NCR-Fwd type 2-O</w:t>
      </w:r>
      <w:bookmarkEnd w:id="4016"/>
      <w:bookmarkEnd w:id="4017"/>
      <w:bookmarkEnd w:id="4018"/>
      <w:bookmarkEnd w:id="4019"/>
      <w:bookmarkEnd w:id="4020"/>
      <w:bookmarkEnd w:id="4021"/>
      <w:bookmarkEnd w:id="4022"/>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4023" w:name="_Toc97737238"/>
      <w:bookmarkStart w:id="4024" w:name="_Toc106094161"/>
      <w:bookmarkStart w:id="4025" w:name="_Toc114252937"/>
      <w:bookmarkStart w:id="4026" w:name="_Toc123046065"/>
      <w:bookmarkStart w:id="4027" w:name="_Toc124157606"/>
      <w:bookmarkStart w:id="4028" w:name="_Toc124258998"/>
      <w:bookmarkStart w:id="4029" w:name="_Toc124259142"/>
      <w:bookmarkStart w:id="4030" w:name="_Toc130585899"/>
      <w:bookmarkStart w:id="4031" w:name="_Toc130586910"/>
      <w:bookmarkStart w:id="4032" w:name="_Toc137462076"/>
      <w:bookmarkStart w:id="4033" w:name="_Toc138883885"/>
      <w:bookmarkStart w:id="4034" w:name="_Toc138884029"/>
      <w:bookmarkStart w:id="4035" w:name="_Toc145426927"/>
      <w:bookmarkStart w:id="4036" w:name="_Toc155428191"/>
      <w:bookmarkStart w:id="4037" w:name="_Toc155781209"/>
      <w:bookmarkStart w:id="4038" w:name="_Toc161665508"/>
      <w:bookmarkStart w:id="4039" w:name="_Toc169718659"/>
      <w:bookmarkStart w:id="4040" w:name="_Toc176337216"/>
      <w:bookmarkStart w:id="4041" w:name="_Toc187246306"/>
      <w:bookmarkStart w:id="4042" w:name="_Toc200467803"/>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C5513FA" w14:textId="2F62B791" w:rsidR="00066B70" w:rsidRDefault="00066B70" w:rsidP="00066B70">
      <w:pPr>
        <w:pStyle w:val="Heading3"/>
      </w:pPr>
      <w:bookmarkStart w:id="4043" w:name="_Toc97737239"/>
      <w:bookmarkStart w:id="4044" w:name="_Toc106094162"/>
      <w:bookmarkStart w:id="4045" w:name="_Toc114252938"/>
      <w:bookmarkStart w:id="4046" w:name="_Toc123046066"/>
      <w:bookmarkStart w:id="4047" w:name="_Toc124157607"/>
      <w:bookmarkStart w:id="4048" w:name="_Toc124258999"/>
      <w:bookmarkStart w:id="4049" w:name="_Toc124259143"/>
      <w:bookmarkStart w:id="4050" w:name="_Toc130585900"/>
      <w:bookmarkStart w:id="4051" w:name="_Toc130586911"/>
      <w:bookmarkStart w:id="4052" w:name="_Toc137462077"/>
      <w:bookmarkStart w:id="4053" w:name="_Toc138883886"/>
      <w:bookmarkStart w:id="4054" w:name="_Toc138884030"/>
      <w:bookmarkStart w:id="4055" w:name="_Toc145426928"/>
      <w:bookmarkStart w:id="4056" w:name="_Toc155428192"/>
      <w:bookmarkStart w:id="4057" w:name="_Toc155781210"/>
      <w:bookmarkStart w:id="4058" w:name="_Toc161665509"/>
      <w:bookmarkStart w:id="4059" w:name="_Toc169718660"/>
      <w:bookmarkStart w:id="4060" w:name="_Toc176337217"/>
      <w:bookmarkStart w:id="4061" w:name="_Toc187246307"/>
      <w:bookmarkStart w:id="4062" w:name="_Toc200467804"/>
      <w:r>
        <w:t>7.4.1</w:t>
      </w:r>
      <w:r w:rsidR="00D06654">
        <w:tab/>
      </w:r>
      <w:r>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4063" w:name="_Toc97737240"/>
      <w:bookmarkStart w:id="4064" w:name="_Toc106094163"/>
      <w:bookmarkStart w:id="4065" w:name="_Toc114252939"/>
      <w:bookmarkStart w:id="4066" w:name="_Toc123046067"/>
      <w:bookmarkStart w:id="4067" w:name="_Toc124157608"/>
      <w:bookmarkStart w:id="4068" w:name="_Toc124259000"/>
      <w:bookmarkStart w:id="4069" w:name="_Toc124259144"/>
      <w:bookmarkStart w:id="4070" w:name="_Toc130585901"/>
      <w:bookmarkStart w:id="4071" w:name="_Toc130586912"/>
      <w:bookmarkStart w:id="4072" w:name="_Toc137462078"/>
      <w:bookmarkStart w:id="4073" w:name="_Toc138883887"/>
      <w:bookmarkStart w:id="4074" w:name="_Toc138884031"/>
      <w:bookmarkStart w:id="4075" w:name="_Toc145426929"/>
      <w:bookmarkStart w:id="4076" w:name="_Toc155428193"/>
      <w:bookmarkStart w:id="4077" w:name="_Toc155781211"/>
      <w:bookmarkStart w:id="4078" w:name="_Toc161665510"/>
      <w:bookmarkStart w:id="4079" w:name="_Toc169718661"/>
      <w:bookmarkStart w:id="4080" w:name="_Toc176337218"/>
      <w:bookmarkStart w:id="4081" w:name="_Toc187246308"/>
      <w:bookmarkStart w:id="4082" w:name="_Toc200467805"/>
      <w:r>
        <w:rPr>
          <w:lang w:val="en-US"/>
        </w:rPr>
        <w:t>7.4.2</w:t>
      </w:r>
      <w:r w:rsidR="00D06654">
        <w:rPr>
          <w:lang w:val="en-US"/>
        </w:rPr>
        <w:tab/>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081"/>
      <w:bookmarkEnd w:id="4082"/>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4083" w:name="_Toc97737241"/>
      <w:bookmarkStart w:id="4084" w:name="_Toc106094164"/>
      <w:bookmarkStart w:id="4085" w:name="_Toc114252940"/>
      <w:bookmarkStart w:id="4086" w:name="_Toc123046068"/>
      <w:bookmarkStart w:id="4087" w:name="_Toc124157609"/>
      <w:bookmarkStart w:id="4088" w:name="_Toc124259001"/>
      <w:bookmarkStart w:id="4089" w:name="_Toc124259145"/>
      <w:bookmarkStart w:id="4090" w:name="_Toc130585902"/>
      <w:bookmarkStart w:id="4091" w:name="_Toc130586913"/>
      <w:bookmarkStart w:id="4092" w:name="_Toc137462079"/>
      <w:bookmarkStart w:id="4093" w:name="_Toc138883888"/>
      <w:bookmarkStart w:id="4094" w:name="_Toc138884032"/>
      <w:bookmarkStart w:id="4095" w:name="_Toc145426930"/>
    </w:p>
    <w:p w14:paraId="6DA2FE0B" w14:textId="77777777" w:rsidR="008F17AA" w:rsidRDefault="008F17AA" w:rsidP="008F17AA">
      <w:pPr>
        <w:pStyle w:val="Heading3"/>
        <w:rPr>
          <w:rFonts w:eastAsia="SimSun"/>
          <w:lang w:val="en-US" w:eastAsia="zh-CN"/>
        </w:rPr>
      </w:pPr>
      <w:bookmarkStart w:id="4096" w:name="_Toc18258"/>
      <w:bookmarkStart w:id="4097" w:name="_Toc29969"/>
      <w:bookmarkStart w:id="4098" w:name="_Toc155428194"/>
      <w:bookmarkStart w:id="4099" w:name="_Toc155781212"/>
      <w:bookmarkStart w:id="4100" w:name="_Toc161665511"/>
      <w:bookmarkStart w:id="4101" w:name="_Toc169718662"/>
      <w:bookmarkStart w:id="4102" w:name="_Toc176337219"/>
      <w:bookmarkStart w:id="4103" w:name="_Toc187246309"/>
      <w:bookmarkStart w:id="4104" w:name="_Toc200467806"/>
      <w:r>
        <w:rPr>
          <w:lang w:val="en-US"/>
        </w:rPr>
        <w:lastRenderedPageBreak/>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4096"/>
      <w:bookmarkEnd w:id="4097"/>
      <w:bookmarkEnd w:id="4098"/>
      <w:bookmarkEnd w:id="4099"/>
      <w:bookmarkEnd w:id="4100"/>
      <w:bookmarkEnd w:id="4101"/>
      <w:bookmarkEnd w:id="4102"/>
      <w:bookmarkEnd w:id="4103"/>
      <w:bookmarkEnd w:id="4104"/>
    </w:p>
    <w:p w14:paraId="20F8E635" w14:textId="77777777" w:rsidR="008F17AA" w:rsidRDefault="008F17AA" w:rsidP="008F17AA">
      <w:pPr>
        <w:pStyle w:val="Heading4"/>
        <w:rPr>
          <w:rFonts w:eastAsia="SimSun"/>
          <w:lang w:val="en-US" w:eastAsia="zh-CN"/>
        </w:rPr>
      </w:pPr>
      <w:bookmarkStart w:id="4105" w:name="_Toc16966"/>
      <w:bookmarkStart w:id="4106" w:name="_Toc8478"/>
      <w:bookmarkStart w:id="4107" w:name="_Toc155428195"/>
      <w:bookmarkStart w:id="4108" w:name="_Toc155781213"/>
      <w:bookmarkStart w:id="4109" w:name="_Toc161665512"/>
      <w:bookmarkStart w:id="4110" w:name="_Toc169718663"/>
      <w:bookmarkStart w:id="4111" w:name="_Toc176337220"/>
      <w:bookmarkStart w:id="4112" w:name="_Toc187246310"/>
      <w:bookmarkStart w:id="4113" w:name="_Toc200467807"/>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4105"/>
      <w:bookmarkEnd w:id="4106"/>
      <w:bookmarkEnd w:id="4107"/>
      <w:bookmarkEnd w:id="4108"/>
      <w:bookmarkEnd w:id="4109"/>
      <w:bookmarkEnd w:id="4110"/>
      <w:bookmarkEnd w:id="4111"/>
      <w:bookmarkEnd w:id="4112"/>
      <w:bookmarkEnd w:id="4113"/>
    </w:p>
    <w:p w14:paraId="07A43CA0" w14:textId="77777777" w:rsidR="008F17AA" w:rsidRDefault="008F17AA" w:rsidP="008F17AA">
      <w:pPr>
        <w:pStyle w:val="Heading5"/>
        <w:ind w:left="1417" w:hanging="1417"/>
        <w:rPr>
          <w:rFonts w:eastAsia="SimSun"/>
          <w:lang w:val="en-US" w:eastAsia="zh-CN"/>
        </w:rPr>
      </w:pPr>
      <w:bookmarkStart w:id="4114" w:name="_Toc155428196"/>
      <w:bookmarkStart w:id="4115" w:name="_Toc155781214"/>
      <w:bookmarkStart w:id="4116" w:name="_Toc161665513"/>
      <w:bookmarkStart w:id="4117" w:name="_Toc169718664"/>
      <w:bookmarkStart w:id="4118" w:name="_Toc176337221"/>
      <w:bookmarkStart w:id="4119" w:name="_Toc187246311"/>
      <w:bookmarkStart w:id="4120" w:name="_Toc200467808"/>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4114"/>
      <w:bookmarkEnd w:id="4115"/>
      <w:bookmarkEnd w:id="4116"/>
      <w:bookmarkEnd w:id="4117"/>
      <w:bookmarkEnd w:id="4118"/>
      <w:bookmarkEnd w:id="4119"/>
      <w:bookmarkEnd w:id="4120"/>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4121" w:name="_Toc155428197"/>
      <w:bookmarkStart w:id="4122" w:name="_Toc155781215"/>
      <w:bookmarkStart w:id="4123" w:name="_Toc161665514"/>
      <w:bookmarkStart w:id="4124" w:name="_Toc169718665"/>
      <w:bookmarkStart w:id="4125" w:name="_Toc176337222"/>
      <w:bookmarkStart w:id="4126" w:name="_Toc187246312"/>
      <w:bookmarkStart w:id="4127" w:name="_Toc200467809"/>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121"/>
      <w:bookmarkEnd w:id="4122"/>
      <w:bookmarkEnd w:id="4123"/>
      <w:bookmarkEnd w:id="4124"/>
      <w:bookmarkEnd w:id="4125"/>
      <w:bookmarkEnd w:id="4126"/>
      <w:bookmarkEnd w:id="4127"/>
    </w:p>
    <w:p w14:paraId="6C55140F" w14:textId="77777777" w:rsidR="0043494A" w:rsidRPr="00991FDA" w:rsidRDefault="0043494A" w:rsidP="00D06654">
      <w:pPr>
        <w:pStyle w:val="Heading3"/>
      </w:pPr>
      <w:bookmarkStart w:id="4128" w:name="_Toc45893649"/>
      <w:bookmarkStart w:id="4129" w:name="_Toc44712336"/>
      <w:bookmarkStart w:id="4130" w:name="_Toc37267733"/>
      <w:bookmarkStart w:id="4131" w:name="_Toc37260345"/>
      <w:bookmarkStart w:id="4132" w:name="_Toc36817423"/>
      <w:bookmarkStart w:id="4133" w:name="_Toc29811871"/>
      <w:bookmarkStart w:id="4134" w:name="_Toc21127662"/>
      <w:bookmarkStart w:id="4135" w:name="_Toc53185486"/>
      <w:bookmarkStart w:id="4136" w:name="_Toc53185862"/>
      <w:bookmarkStart w:id="4137" w:name="_Toc57820348"/>
      <w:bookmarkStart w:id="4138" w:name="_Toc57821275"/>
      <w:bookmarkStart w:id="4139" w:name="_Toc61183551"/>
      <w:bookmarkStart w:id="4140" w:name="_Toc61183945"/>
      <w:bookmarkStart w:id="4141" w:name="_Toc61184337"/>
      <w:bookmarkStart w:id="4142" w:name="_Toc61184729"/>
      <w:bookmarkStart w:id="4143" w:name="_Toc61185119"/>
      <w:bookmarkStart w:id="4144" w:name="_Toc66386463"/>
      <w:bookmarkStart w:id="4145" w:name="_Toc74583366"/>
      <w:bookmarkStart w:id="4146" w:name="_Toc76542179"/>
      <w:bookmarkStart w:id="4147" w:name="_Toc82450161"/>
      <w:bookmarkStart w:id="4148" w:name="_Toc82450809"/>
      <w:bookmarkStart w:id="4149" w:name="_Toc106094165"/>
      <w:bookmarkStart w:id="4150" w:name="_Toc114252941"/>
      <w:bookmarkStart w:id="4151" w:name="_Toc123046069"/>
      <w:bookmarkStart w:id="4152" w:name="_Toc124157610"/>
      <w:bookmarkStart w:id="4153" w:name="_Toc124259002"/>
      <w:bookmarkStart w:id="4154" w:name="_Toc124259146"/>
      <w:bookmarkStart w:id="4155" w:name="_Toc130585903"/>
      <w:bookmarkStart w:id="4156" w:name="_Toc130586914"/>
      <w:bookmarkStart w:id="4157" w:name="_Toc137462080"/>
      <w:bookmarkStart w:id="4158" w:name="_Toc138883889"/>
      <w:bookmarkStart w:id="4159" w:name="_Toc138884033"/>
      <w:bookmarkStart w:id="4160" w:name="_Toc145426931"/>
      <w:bookmarkStart w:id="4161" w:name="_Toc155428198"/>
      <w:bookmarkStart w:id="4162" w:name="_Toc155781216"/>
      <w:bookmarkStart w:id="4163" w:name="_Toc161665515"/>
      <w:bookmarkStart w:id="4164" w:name="_Toc169718666"/>
      <w:bookmarkStart w:id="4165" w:name="_Toc176337223"/>
      <w:bookmarkStart w:id="4166" w:name="_Toc187246313"/>
      <w:bookmarkStart w:id="4167" w:name="_Toc200467810"/>
      <w:r>
        <w:t>7</w:t>
      </w:r>
      <w:r w:rsidRPr="00991FDA">
        <w:t>.</w:t>
      </w:r>
      <w:r>
        <w:t>5</w:t>
      </w:r>
      <w:r w:rsidRPr="00991FDA">
        <w:t>.1</w:t>
      </w:r>
      <w:r w:rsidRPr="00991FDA">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6C551410" w14:textId="77777777" w:rsidR="0043494A" w:rsidRPr="00991FDA" w:rsidRDefault="0043494A" w:rsidP="0043494A">
      <w:bookmarkStart w:id="4168"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4168"/>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4169" w:name="_Toc45893653"/>
      <w:bookmarkStart w:id="4170" w:name="_Toc44712340"/>
      <w:bookmarkStart w:id="4171" w:name="_Toc37267737"/>
      <w:bookmarkStart w:id="4172" w:name="_Toc37260349"/>
      <w:bookmarkStart w:id="4173" w:name="_Toc36817427"/>
      <w:bookmarkStart w:id="4174" w:name="_Toc29811875"/>
      <w:bookmarkStart w:id="4175" w:name="_Toc21127666"/>
      <w:bookmarkStart w:id="4176" w:name="_Toc53185491"/>
      <w:bookmarkStart w:id="4177" w:name="_Toc53185867"/>
      <w:bookmarkStart w:id="4178" w:name="_Toc57820353"/>
      <w:bookmarkStart w:id="4179" w:name="_Toc57821280"/>
      <w:bookmarkStart w:id="4180" w:name="_Toc61183556"/>
      <w:bookmarkStart w:id="4181" w:name="_Toc61183950"/>
      <w:bookmarkStart w:id="4182" w:name="_Toc61184342"/>
      <w:bookmarkStart w:id="4183" w:name="_Toc61184734"/>
      <w:bookmarkStart w:id="4184" w:name="_Toc61185124"/>
      <w:bookmarkStart w:id="4185" w:name="_Toc66386468"/>
      <w:bookmarkStart w:id="4186" w:name="_Toc74583371"/>
      <w:bookmarkStart w:id="4187" w:name="_Toc76542184"/>
      <w:bookmarkStart w:id="4188" w:name="_Toc82450166"/>
      <w:bookmarkStart w:id="4189" w:name="_Toc82450814"/>
      <w:bookmarkStart w:id="4190" w:name="_Toc106094166"/>
      <w:bookmarkStart w:id="4191" w:name="_Toc114252942"/>
      <w:bookmarkStart w:id="4192" w:name="_Toc123046070"/>
      <w:bookmarkStart w:id="4193" w:name="_Toc124157611"/>
      <w:bookmarkStart w:id="4194" w:name="_Toc124259003"/>
      <w:bookmarkStart w:id="4195" w:name="_Toc124259147"/>
      <w:bookmarkStart w:id="4196" w:name="_Toc130585904"/>
      <w:bookmarkStart w:id="4197" w:name="_Toc130586915"/>
      <w:bookmarkStart w:id="4198" w:name="_Toc137462081"/>
      <w:bookmarkStart w:id="4199" w:name="_Toc138883890"/>
      <w:bookmarkStart w:id="4200" w:name="_Toc138884034"/>
      <w:bookmarkStart w:id="4201" w:name="_Toc145426932"/>
      <w:bookmarkStart w:id="4202" w:name="_Toc155428199"/>
      <w:bookmarkStart w:id="4203" w:name="_Toc155781217"/>
      <w:bookmarkStart w:id="4204" w:name="_Toc161665516"/>
      <w:bookmarkStart w:id="4205" w:name="_Toc169718667"/>
      <w:bookmarkStart w:id="4206" w:name="_Toc176337224"/>
      <w:bookmarkStart w:id="4207" w:name="_Toc187246314"/>
      <w:bookmarkStart w:id="4208" w:name="_Toc200467811"/>
      <w:r>
        <w:lastRenderedPageBreak/>
        <w:t>7</w:t>
      </w:r>
      <w:r w:rsidRPr="00991FDA">
        <w:t>.</w:t>
      </w:r>
      <w:r>
        <w:t>5</w:t>
      </w:r>
      <w:r w:rsidRPr="00991FDA">
        <w:t>.</w:t>
      </w:r>
      <w:r>
        <w:t>2</w:t>
      </w:r>
      <w:r w:rsidRPr="00991FDA">
        <w:tab/>
        <w:t>OTA Adjacent Channel Leakage Power Ratio (ACLR)</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6C55141F" w14:textId="77777777" w:rsidR="0043494A" w:rsidRPr="00991FDA" w:rsidRDefault="0043494A" w:rsidP="00D06654">
      <w:pPr>
        <w:pStyle w:val="Heading4"/>
      </w:pPr>
      <w:bookmarkStart w:id="4209" w:name="_Toc45893654"/>
      <w:bookmarkStart w:id="4210" w:name="_Toc44712341"/>
      <w:bookmarkStart w:id="4211" w:name="_Toc37267738"/>
      <w:bookmarkStart w:id="4212" w:name="_Toc37260350"/>
      <w:bookmarkStart w:id="4213" w:name="_Toc36817428"/>
      <w:bookmarkStart w:id="4214" w:name="_Toc29811876"/>
      <w:bookmarkStart w:id="4215" w:name="_Toc21127667"/>
      <w:bookmarkStart w:id="4216" w:name="_Toc53185492"/>
      <w:bookmarkStart w:id="4217" w:name="_Toc53185868"/>
      <w:bookmarkStart w:id="4218" w:name="_Toc57820354"/>
      <w:bookmarkStart w:id="4219" w:name="_Toc57821281"/>
      <w:bookmarkStart w:id="4220" w:name="_Toc61183557"/>
      <w:bookmarkStart w:id="4221" w:name="_Toc61183951"/>
      <w:bookmarkStart w:id="4222" w:name="_Toc61184343"/>
      <w:bookmarkStart w:id="4223" w:name="_Toc61184735"/>
      <w:bookmarkStart w:id="4224" w:name="_Toc61185125"/>
      <w:bookmarkStart w:id="4225" w:name="_Toc66386469"/>
      <w:bookmarkStart w:id="4226" w:name="_Toc74583372"/>
      <w:bookmarkStart w:id="4227" w:name="_Toc76542185"/>
      <w:bookmarkStart w:id="4228" w:name="_Toc82450167"/>
      <w:bookmarkStart w:id="4229" w:name="_Toc82450815"/>
      <w:bookmarkStart w:id="4230" w:name="_Toc106094167"/>
      <w:bookmarkStart w:id="4231" w:name="_Toc114252943"/>
      <w:bookmarkStart w:id="4232" w:name="_Toc123046071"/>
      <w:bookmarkStart w:id="4233" w:name="_Toc124157612"/>
      <w:bookmarkStart w:id="4234" w:name="_Toc124259004"/>
      <w:bookmarkStart w:id="4235" w:name="_Toc124259148"/>
      <w:bookmarkStart w:id="4236" w:name="_Toc130585905"/>
      <w:bookmarkStart w:id="4237" w:name="_Toc130586916"/>
      <w:bookmarkStart w:id="4238" w:name="_Toc137462082"/>
      <w:bookmarkStart w:id="4239" w:name="_Toc138883891"/>
      <w:bookmarkStart w:id="4240" w:name="_Toc138884035"/>
      <w:bookmarkStart w:id="4241" w:name="_Toc145426933"/>
      <w:bookmarkStart w:id="4242" w:name="_Toc155428200"/>
      <w:bookmarkStart w:id="4243" w:name="_Toc155781218"/>
      <w:bookmarkStart w:id="4244" w:name="_Toc161665517"/>
      <w:bookmarkStart w:id="4245" w:name="_Toc169718668"/>
      <w:bookmarkStart w:id="4246" w:name="_Toc176337225"/>
      <w:bookmarkStart w:id="4247" w:name="_Toc187246315"/>
      <w:bookmarkStart w:id="4248" w:name="_Toc200467812"/>
      <w:r>
        <w:t>7</w:t>
      </w:r>
      <w:r w:rsidRPr="00991FDA">
        <w:t>.</w:t>
      </w:r>
      <w:r>
        <w:t>5</w:t>
      </w:r>
      <w:r w:rsidRPr="00991FDA">
        <w:t>.</w:t>
      </w:r>
      <w:r>
        <w:t>2</w:t>
      </w:r>
      <w:r w:rsidRPr="00991FDA">
        <w:t>.1</w:t>
      </w:r>
      <w:r w:rsidRPr="00991FDA">
        <w:tab/>
        <w:t>General</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C551420" w14:textId="77777777" w:rsidR="0043494A" w:rsidRPr="00991FDA" w:rsidRDefault="0043494A" w:rsidP="0043494A">
      <w:bookmarkStart w:id="4249" w:name="_Hlk47639108"/>
      <w:r w:rsidRPr="00991FDA">
        <w:t xml:space="preserve">OTA Adjacent Channel Leakage power Ratio (ACLR) is the ratio of the filtered mean power centred on the assigned channel frequency </w:t>
      </w:r>
      <w:bookmarkEnd w:id="4249"/>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250" w:name="_Toc45893656"/>
      <w:bookmarkStart w:id="4251" w:name="_Toc44712343"/>
      <w:bookmarkStart w:id="4252" w:name="_Toc37267740"/>
      <w:bookmarkStart w:id="4253" w:name="_Toc37260352"/>
      <w:bookmarkStart w:id="4254" w:name="_Toc36817430"/>
      <w:bookmarkStart w:id="4255" w:name="_Toc29811878"/>
      <w:bookmarkStart w:id="4256" w:name="_Toc21127669"/>
      <w:bookmarkStart w:id="4257" w:name="_Toc53185494"/>
      <w:bookmarkStart w:id="4258" w:name="_Toc53185870"/>
      <w:bookmarkStart w:id="4259" w:name="_Toc57820356"/>
      <w:bookmarkStart w:id="4260" w:name="_Toc57821283"/>
      <w:bookmarkStart w:id="4261" w:name="_Toc61183559"/>
      <w:bookmarkStart w:id="4262" w:name="_Toc61183953"/>
      <w:bookmarkStart w:id="4263" w:name="_Toc61184345"/>
      <w:bookmarkStart w:id="4264" w:name="_Toc61184737"/>
      <w:bookmarkStart w:id="4265" w:name="_Toc61185127"/>
      <w:bookmarkStart w:id="4266" w:name="_Toc66386471"/>
      <w:bookmarkStart w:id="4267" w:name="_Toc74583374"/>
      <w:bookmarkStart w:id="4268" w:name="_Toc76542187"/>
      <w:bookmarkStart w:id="4269" w:name="_Toc82450169"/>
      <w:bookmarkStart w:id="4270"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271" w:name="_Toc106094168"/>
      <w:bookmarkStart w:id="4272" w:name="_Toc114252944"/>
      <w:bookmarkStart w:id="4273" w:name="_Toc123046072"/>
      <w:bookmarkStart w:id="4274" w:name="_Toc124157613"/>
      <w:bookmarkStart w:id="4275" w:name="_Toc124259005"/>
      <w:bookmarkStart w:id="4276" w:name="_Toc124259149"/>
      <w:bookmarkStart w:id="4277" w:name="_Toc130585906"/>
      <w:bookmarkStart w:id="4278" w:name="_Toc130586917"/>
      <w:bookmarkStart w:id="4279" w:name="_Toc137462083"/>
      <w:bookmarkStart w:id="4280" w:name="_Toc138883892"/>
      <w:bookmarkStart w:id="4281" w:name="_Toc138884036"/>
      <w:bookmarkStart w:id="4282" w:name="_Toc145426934"/>
      <w:bookmarkStart w:id="4283" w:name="_Toc155428201"/>
      <w:bookmarkStart w:id="4284" w:name="_Toc155781219"/>
      <w:bookmarkStart w:id="4285" w:name="_Toc161665518"/>
      <w:bookmarkStart w:id="4286" w:name="_Toc169718669"/>
      <w:bookmarkStart w:id="4287" w:name="_Toc176337226"/>
      <w:bookmarkStart w:id="4288" w:name="_Toc187246316"/>
      <w:bookmarkStart w:id="4289" w:name="_Toc200467813"/>
      <w:r>
        <w:t>7</w:t>
      </w:r>
      <w:r w:rsidRPr="00991FDA">
        <w:t>.</w:t>
      </w:r>
      <w:r>
        <w:t>5</w:t>
      </w:r>
      <w:r w:rsidRPr="00991FDA">
        <w:t>.</w:t>
      </w:r>
      <w:r>
        <w:t>2</w:t>
      </w:r>
      <w:r w:rsidRPr="00991FDA">
        <w:t>.</w:t>
      </w:r>
      <w:r>
        <w:t>2</w:t>
      </w:r>
      <w:r w:rsidRPr="00991FDA">
        <w:tab/>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288"/>
      <w:bookmarkEnd w:id="4289"/>
    </w:p>
    <w:p w14:paraId="6C551423" w14:textId="77777777" w:rsidR="0043494A" w:rsidRDefault="0043494A" w:rsidP="0043494A">
      <w:bookmarkStart w:id="4290"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290"/>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291" w:name="_Hlk515966152"/>
      <w:r w:rsidRPr="00D14D5B">
        <w:t>whichever is less stringent, shall apply.</w:t>
      </w:r>
    </w:p>
    <w:bookmarkEnd w:id="4291"/>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lastRenderedPageBreak/>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5E6780E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6EABB8E8"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lastRenderedPageBreak/>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lastRenderedPageBreak/>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lastRenderedPageBreak/>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292" w:name="_Toc17656"/>
      <w:bookmarkStart w:id="4293" w:name="_Toc18554"/>
      <w:bookmarkStart w:id="4294" w:name="_Toc155428202"/>
      <w:bookmarkStart w:id="4295" w:name="_Toc155781220"/>
      <w:bookmarkStart w:id="4296" w:name="_Toc161665519"/>
      <w:bookmarkStart w:id="4297" w:name="_Toc169718670"/>
      <w:bookmarkStart w:id="4298" w:name="_Toc176337227"/>
      <w:bookmarkStart w:id="4299" w:name="_Toc187246317"/>
      <w:bookmarkStart w:id="4300" w:name="_Toc200467814"/>
      <w:r>
        <w:t>7.5.2.</w:t>
      </w:r>
      <w:r>
        <w:rPr>
          <w:rFonts w:eastAsia="SimSun" w:hint="eastAsia"/>
          <w:lang w:val="en-US" w:eastAsia="zh-CN"/>
        </w:rPr>
        <w:t>3</w:t>
      </w:r>
      <w:r>
        <w:tab/>
        <w:t xml:space="preserve">Minimum requirement for </w:t>
      </w:r>
      <w:r>
        <w:rPr>
          <w:rFonts w:eastAsia="SimSun" w:hint="eastAsia"/>
          <w:lang w:val="en-US" w:eastAsia="zh-CN"/>
        </w:rPr>
        <w:t>NCR</w:t>
      </w:r>
      <w:bookmarkEnd w:id="4292"/>
      <w:bookmarkEnd w:id="4293"/>
      <w:bookmarkEnd w:id="4294"/>
      <w:bookmarkEnd w:id="4295"/>
      <w:bookmarkEnd w:id="4296"/>
      <w:bookmarkEnd w:id="4297"/>
      <w:bookmarkEnd w:id="4298"/>
      <w:bookmarkEnd w:id="4299"/>
      <w:bookmarkEnd w:id="4300"/>
    </w:p>
    <w:p w14:paraId="59B984BA" w14:textId="77777777" w:rsidR="008D6333" w:rsidRDefault="008D6333" w:rsidP="008D6333">
      <w:pPr>
        <w:pStyle w:val="Heading5"/>
        <w:ind w:left="1417" w:hanging="1417"/>
        <w:rPr>
          <w:rFonts w:eastAsia="SimSun"/>
          <w:lang w:val="en-US" w:eastAsia="zh-CN"/>
        </w:rPr>
      </w:pPr>
      <w:bookmarkStart w:id="4301" w:name="_Toc155428203"/>
      <w:bookmarkStart w:id="4302" w:name="_Toc155781221"/>
      <w:bookmarkStart w:id="4303" w:name="_Toc161665520"/>
      <w:bookmarkStart w:id="4304" w:name="_Toc169718671"/>
      <w:bookmarkStart w:id="4305" w:name="_Toc176337228"/>
      <w:bookmarkStart w:id="4306" w:name="_Toc187246318"/>
      <w:bookmarkStart w:id="4307" w:name="_Toc200467815"/>
      <w:bookmarkStart w:id="4308" w:name="_Toc745"/>
      <w:bookmarkStart w:id="4309"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301"/>
      <w:bookmarkEnd w:id="4302"/>
      <w:bookmarkEnd w:id="4303"/>
      <w:bookmarkEnd w:id="4304"/>
      <w:bookmarkEnd w:id="4305"/>
      <w:bookmarkEnd w:id="4306"/>
      <w:bookmarkEnd w:id="4307"/>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310" w:name="_Toc155428204"/>
      <w:bookmarkStart w:id="4311" w:name="_Toc155781222"/>
      <w:bookmarkStart w:id="4312" w:name="_Toc161665521"/>
      <w:bookmarkStart w:id="4313" w:name="_Toc169718672"/>
      <w:bookmarkStart w:id="4314" w:name="_Toc176337229"/>
      <w:bookmarkStart w:id="4315" w:name="_Toc187246319"/>
      <w:bookmarkStart w:id="4316" w:name="_Toc200467816"/>
      <w:r>
        <w:t>7.5.2.</w:t>
      </w:r>
      <w:r>
        <w:rPr>
          <w:rFonts w:eastAsia="SimSun" w:hint="eastAsia"/>
          <w:lang w:val="en-US" w:eastAsia="zh-CN"/>
        </w:rPr>
        <w:t>3.2</w:t>
      </w:r>
      <w:r>
        <w:tab/>
        <w:t xml:space="preserve">Minimum requirement for </w:t>
      </w:r>
      <w:r>
        <w:rPr>
          <w:rFonts w:eastAsia="SimSun" w:hint="eastAsia"/>
          <w:lang w:val="en-US" w:eastAsia="zh-CN"/>
        </w:rPr>
        <w:t>NCR-MT</w:t>
      </w:r>
      <w:bookmarkEnd w:id="4308"/>
      <w:bookmarkEnd w:id="4309"/>
      <w:bookmarkEnd w:id="4310"/>
      <w:bookmarkEnd w:id="4311"/>
      <w:bookmarkEnd w:id="4312"/>
      <w:bookmarkEnd w:id="4313"/>
      <w:bookmarkEnd w:id="4314"/>
      <w:bookmarkEnd w:id="4315"/>
      <w:bookmarkEnd w:id="4316"/>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317" w:name="_Toc21127670"/>
      <w:bookmarkStart w:id="4318" w:name="_Toc29811879"/>
      <w:bookmarkStart w:id="4319" w:name="_Toc36817431"/>
      <w:bookmarkStart w:id="4320" w:name="_Toc37260353"/>
      <w:bookmarkStart w:id="4321" w:name="_Toc37267741"/>
      <w:bookmarkStart w:id="4322" w:name="_Toc44712344"/>
      <w:bookmarkStart w:id="4323" w:name="_Toc45893657"/>
      <w:bookmarkStart w:id="4324" w:name="_Toc53185496"/>
      <w:bookmarkStart w:id="4325" w:name="_Toc53185872"/>
      <w:bookmarkStart w:id="4326" w:name="_Toc57820358"/>
      <w:bookmarkStart w:id="4327" w:name="_Toc57821285"/>
      <w:bookmarkStart w:id="4328" w:name="_Toc61183561"/>
      <w:bookmarkStart w:id="4329" w:name="_Toc61183955"/>
      <w:bookmarkStart w:id="4330" w:name="_Toc61184347"/>
      <w:bookmarkStart w:id="4331" w:name="_Toc61184739"/>
      <w:bookmarkStart w:id="4332" w:name="_Toc61185129"/>
      <w:bookmarkStart w:id="4333" w:name="_Toc66386473"/>
      <w:bookmarkStart w:id="4334" w:name="_Toc74583376"/>
      <w:bookmarkStart w:id="4335" w:name="_Toc76542189"/>
      <w:bookmarkStart w:id="4336" w:name="_Toc82450171"/>
      <w:bookmarkStart w:id="4337" w:name="_Toc82450819"/>
      <w:bookmarkStart w:id="4338" w:name="_Toc106094169"/>
      <w:bookmarkStart w:id="4339" w:name="_Toc114252945"/>
      <w:bookmarkStart w:id="4340" w:name="_Toc123046073"/>
      <w:bookmarkStart w:id="4341" w:name="_Toc124157614"/>
      <w:bookmarkStart w:id="4342" w:name="_Toc124259006"/>
      <w:bookmarkStart w:id="4343" w:name="_Toc124259150"/>
      <w:bookmarkStart w:id="4344" w:name="_Toc130585907"/>
      <w:bookmarkStart w:id="4345" w:name="_Toc130586918"/>
      <w:bookmarkStart w:id="4346" w:name="_Toc137462084"/>
      <w:bookmarkStart w:id="4347" w:name="_Toc138883893"/>
      <w:bookmarkStart w:id="4348" w:name="_Toc138884037"/>
      <w:bookmarkStart w:id="4349" w:name="_Toc145426935"/>
      <w:bookmarkStart w:id="4350" w:name="_Toc155428205"/>
      <w:bookmarkStart w:id="4351" w:name="_Toc155781223"/>
      <w:bookmarkStart w:id="4352" w:name="_Toc161665522"/>
      <w:bookmarkStart w:id="4353" w:name="_Toc169718673"/>
      <w:bookmarkStart w:id="4354" w:name="_Toc176337230"/>
      <w:bookmarkStart w:id="4355" w:name="_Toc187246320"/>
      <w:bookmarkStart w:id="4356" w:name="_Toc200467817"/>
      <w:r>
        <w:t>7</w:t>
      </w:r>
      <w:r w:rsidRPr="00991FDA">
        <w:t>.</w:t>
      </w:r>
      <w:r>
        <w:t>5</w:t>
      </w:r>
      <w:r w:rsidRPr="00991FDA">
        <w:t>.</w:t>
      </w:r>
      <w:r>
        <w:t>3</w:t>
      </w:r>
      <w:r w:rsidRPr="00991FDA">
        <w:tab/>
        <w:t>OTA</w:t>
      </w:r>
      <w:bookmarkStart w:id="4357" w:name="_Hlk496084370"/>
      <w:r w:rsidRPr="00991FDA">
        <w:t xml:space="preserve"> operating band unwanted emissions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C5514C4" w14:textId="77777777" w:rsidR="0043494A" w:rsidRPr="00991FDA" w:rsidRDefault="0043494A" w:rsidP="00214B4E">
      <w:pPr>
        <w:pStyle w:val="Heading4"/>
      </w:pPr>
      <w:bookmarkStart w:id="4358" w:name="_Toc45893658"/>
      <w:bookmarkStart w:id="4359" w:name="_Toc44712345"/>
      <w:bookmarkStart w:id="4360" w:name="_Toc37267742"/>
      <w:bookmarkStart w:id="4361" w:name="_Toc37260354"/>
      <w:bookmarkStart w:id="4362" w:name="_Toc36817432"/>
      <w:bookmarkStart w:id="4363" w:name="_Toc29811880"/>
      <w:bookmarkStart w:id="4364" w:name="_Toc21127671"/>
      <w:bookmarkStart w:id="4365" w:name="_Toc53185497"/>
      <w:bookmarkStart w:id="4366" w:name="_Toc53185873"/>
      <w:bookmarkStart w:id="4367" w:name="_Toc57820359"/>
      <w:bookmarkStart w:id="4368" w:name="_Toc57821286"/>
      <w:bookmarkStart w:id="4369" w:name="_Toc61183562"/>
      <w:bookmarkStart w:id="4370" w:name="_Toc61183956"/>
      <w:bookmarkStart w:id="4371" w:name="_Toc61184348"/>
      <w:bookmarkStart w:id="4372" w:name="_Toc61184740"/>
      <w:bookmarkStart w:id="4373" w:name="_Toc61185130"/>
      <w:bookmarkStart w:id="4374" w:name="_Toc66386474"/>
      <w:bookmarkStart w:id="4375" w:name="_Toc74583377"/>
      <w:bookmarkStart w:id="4376" w:name="_Toc76542190"/>
      <w:bookmarkStart w:id="4377" w:name="_Toc82450172"/>
      <w:bookmarkStart w:id="4378" w:name="_Toc82450820"/>
      <w:bookmarkStart w:id="4379" w:name="_Toc106094170"/>
      <w:bookmarkStart w:id="4380" w:name="_Toc114252946"/>
      <w:bookmarkStart w:id="4381" w:name="_Toc123046074"/>
      <w:bookmarkStart w:id="4382" w:name="_Toc124157615"/>
      <w:bookmarkStart w:id="4383" w:name="_Toc124259007"/>
      <w:bookmarkStart w:id="4384" w:name="_Toc124259151"/>
      <w:bookmarkStart w:id="4385" w:name="_Toc130585908"/>
      <w:bookmarkStart w:id="4386" w:name="_Toc130586919"/>
      <w:bookmarkStart w:id="4387" w:name="_Toc137462085"/>
      <w:bookmarkStart w:id="4388" w:name="_Toc138883894"/>
      <w:bookmarkStart w:id="4389" w:name="_Toc138884038"/>
      <w:bookmarkStart w:id="4390" w:name="_Toc145426936"/>
      <w:bookmarkStart w:id="4391" w:name="_Toc155428206"/>
      <w:bookmarkStart w:id="4392" w:name="_Toc155781224"/>
      <w:bookmarkStart w:id="4393" w:name="_Toc161665523"/>
      <w:bookmarkStart w:id="4394" w:name="_Toc169718674"/>
      <w:bookmarkStart w:id="4395" w:name="_Toc176337231"/>
      <w:bookmarkStart w:id="4396" w:name="_Toc187246321"/>
      <w:bookmarkStart w:id="4397" w:name="_Toc200467818"/>
      <w:r>
        <w:t>7</w:t>
      </w:r>
      <w:r w:rsidRPr="00991FDA">
        <w:t>.</w:t>
      </w:r>
      <w:r>
        <w:t>5</w:t>
      </w:r>
      <w:r w:rsidRPr="00991FDA">
        <w:t>.</w:t>
      </w:r>
      <w:r>
        <w:t>3</w:t>
      </w:r>
      <w:r w:rsidRPr="00991FDA">
        <w:t>.1</w:t>
      </w:r>
      <w:r w:rsidRPr="00991FDA">
        <w:tab/>
        <w:t>General</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398" w:name="_Toc45893663"/>
      <w:bookmarkStart w:id="4399" w:name="_Toc44712350"/>
      <w:bookmarkStart w:id="4400" w:name="_Toc37267747"/>
      <w:bookmarkStart w:id="4401" w:name="_Toc37260359"/>
      <w:bookmarkStart w:id="4402" w:name="_Toc36817437"/>
      <w:bookmarkStart w:id="4403" w:name="_Toc29811885"/>
      <w:bookmarkStart w:id="4404" w:name="_Toc21127676"/>
      <w:bookmarkStart w:id="4405" w:name="_Toc53185502"/>
      <w:bookmarkStart w:id="4406" w:name="_Toc53185878"/>
      <w:bookmarkStart w:id="4407" w:name="_Toc57820364"/>
      <w:bookmarkStart w:id="4408" w:name="_Toc57821291"/>
      <w:bookmarkStart w:id="4409" w:name="_Toc61183567"/>
      <w:bookmarkStart w:id="4410" w:name="_Toc61183961"/>
      <w:bookmarkStart w:id="4411" w:name="_Toc61184353"/>
      <w:bookmarkStart w:id="4412" w:name="_Toc61184745"/>
      <w:bookmarkStart w:id="4413" w:name="_Toc61185135"/>
      <w:bookmarkStart w:id="4414" w:name="_Toc66386479"/>
      <w:bookmarkStart w:id="4415" w:name="_Toc74583382"/>
      <w:bookmarkStart w:id="4416" w:name="_Toc76542195"/>
      <w:bookmarkStart w:id="4417" w:name="_Toc82450177"/>
      <w:bookmarkStart w:id="4418" w:name="_Toc82450825"/>
      <w:bookmarkStart w:id="4419" w:name="_Toc106094171"/>
      <w:bookmarkStart w:id="4420" w:name="_Toc114252947"/>
      <w:bookmarkStart w:id="4421" w:name="_Toc123046075"/>
      <w:bookmarkStart w:id="4422" w:name="_Toc124157616"/>
      <w:bookmarkStart w:id="4423" w:name="_Toc124259008"/>
      <w:bookmarkStart w:id="4424" w:name="_Toc124259152"/>
      <w:bookmarkStart w:id="4425" w:name="_Toc130585909"/>
      <w:bookmarkStart w:id="4426" w:name="_Toc130586920"/>
      <w:bookmarkStart w:id="4427" w:name="_Toc137462086"/>
      <w:bookmarkStart w:id="4428" w:name="_Toc138883895"/>
      <w:bookmarkStart w:id="4429" w:name="_Toc138884039"/>
      <w:bookmarkStart w:id="4430" w:name="_Toc145426937"/>
      <w:bookmarkStart w:id="4431" w:name="_Toc155428207"/>
      <w:bookmarkStart w:id="4432" w:name="_Toc155781225"/>
      <w:bookmarkStart w:id="4433" w:name="_Toc161665524"/>
      <w:bookmarkStart w:id="4434" w:name="_Toc169718675"/>
      <w:bookmarkStart w:id="4435" w:name="_Toc176337232"/>
      <w:bookmarkStart w:id="4436" w:name="_Toc187246322"/>
      <w:bookmarkStart w:id="4437" w:name="_Toc200467819"/>
      <w:r>
        <w:t>7</w:t>
      </w:r>
      <w:r w:rsidRPr="00991FDA">
        <w:t>.</w:t>
      </w:r>
      <w:r>
        <w:t>5</w:t>
      </w:r>
      <w:r w:rsidRPr="00991FDA">
        <w:t>.</w:t>
      </w:r>
      <w:r>
        <w:t>3</w:t>
      </w:r>
      <w:r w:rsidRPr="00991FDA">
        <w:t>.</w:t>
      </w:r>
      <w:r>
        <w:t>2</w:t>
      </w:r>
      <w:r w:rsidRPr="00991FDA">
        <w:tab/>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436"/>
      <w:bookmarkEnd w:id="4437"/>
    </w:p>
    <w:p w14:paraId="6C5514C7" w14:textId="77777777" w:rsidR="0043494A" w:rsidRPr="00991FDA" w:rsidRDefault="0043494A" w:rsidP="00214B4E">
      <w:pPr>
        <w:pStyle w:val="Heading5"/>
      </w:pPr>
      <w:bookmarkStart w:id="4438" w:name="_Toc45893664"/>
      <w:bookmarkStart w:id="4439" w:name="_Toc44712351"/>
      <w:bookmarkStart w:id="4440" w:name="_Toc37267748"/>
      <w:bookmarkStart w:id="4441" w:name="_Toc37260360"/>
      <w:bookmarkStart w:id="4442" w:name="_Toc36817438"/>
      <w:bookmarkStart w:id="4443" w:name="_Toc29811886"/>
      <w:bookmarkStart w:id="4444" w:name="_Toc21127677"/>
      <w:bookmarkStart w:id="4445" w:name="_Toc53185503"/>
      <w:bookmarkStart w:id="4446" w:name="_Toc53185879"/>
      <w:bookmarkStart w:id="4447" w:name="_Toc57820365"/>
      <w:bookmarkStart w:id="4448" w:name="_Toc57821292"/>
      <w:bookmarkStart w:id="4449" w:name="_Toc61183568"/>
      <w:bookmarkStart w:id="4450" w:name="_Toc61183962"/>
      <w:bookmarkStart w:id="4451" w:name="_Toc61184354"/>
      <w:bookmarkStart w:id="4452" w:name="_Toc61184746"/>
      <w:bookmarkStart w:id="4453" w:name="_Toc61185136"/>
      <w:bookmarkStart w:id="4454" w:name="_Toc66386480"/>
      <w:bookmarkStart w:id="4455" w:name="_Toc74583383"/>
      <w:bookmarkStart w:id="4456" w:name="_Toc76542196"/>
      <w:bookmarkStart w:id="4457" w:name="_Toc82450178"/>
      <w:bookmarkStart w:id="4458" w:name="_Toc82450826"/>
      <w:bookmarkStart w:id="4459" w:name="_Toc106094172"/>
      <w:bookmarkStart w:id="4460" w:name="_Toc114252948"/>
      <w:bookmarkStart w:id="4461" w:name="_Toc123046076"/>
      <w:bookmarkStart w:id="4462" w:name="_Toc124157617"/>
      <w:bookmarkStart w:id="4463" w:name="_Toc124259009"/>
      <w:bookmarkStart w:id="4464" w:name="_Toc124259153"/>
      <w:bookmarkStart w:id="4465" w:name="_Toc130585910"/>
      <w:bookmarkStart w:id="4466" w:name="_Toc130586921"/>
      <w:bookmarkStart w:id="4467" w:name="_Toc137462087"/>
      <w:bookmarkStart w:id="4468" w:name="_Toc138883896"/>
      <w:bookmarkStart w:id="4469" w:name="_Toc138884040"/>
      <w:bookmarkStart w:id="4470" w:name="_Toc145426938"/>
      <w:bookmarkStart w:id="4471" w:name="_Toc155428208"/>
      <w:bookmarkStart w:id="4472" w:name="_Toc155781226"/>
      <w:bookmarkStart w:id="4473" w:name="_Toc161665525"/>
      <w:bookmarkStart w:id="4474" w:name="_Toc169718676"/>
      <w:bookmarkStart w:id="4475" w:name="_Toc176337233"/>
      <w:bookmarkStart w:id="4476" w:name="_Toc187246323"/>
      <w:bookmarkStart w:id="4477" w:name="_Toc200467820"/>
      <w:r>
        <w:t>7</w:t>
      </w:r>
      <w:r w:rsidRPr="00991FDA">
        <w:t>.</w:t>
      </w:r>
      <w:r>
        <w:t>5</w:t>
      </w:r>
      <w:r w:rsidRPr="00991FDA">
        <w:t>.</w:t>
      </w:r>
      <w:r>
        <w:t>3</w:t>
      </w:r>
      <w:r w:rsidRPr="00991FDA">
        <w:t>.</w:t>
      </w:r>
      <w:r>
        <w:t>2</w:t>
      </w:r>
      <w:r w:rsidRPr="00991FDA">
        <w:t>.1</w:t>
      </w:r>
      <w:r w:rsidRPr="00991FDA">
        <w:tab/>
        <w:t>General</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C5514C8" w14:textId="77777777" w:rsidR="0043494A" w:rsidRPr="00991FDA" w:rsidRDefault="0043494A" w:rsidP="0043494A">
      <w:bookmarkStart w:id="4478"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478"/>
    <w:p w14:paraId="6C5514CC" w14:textId="77777777" w:rsidR="0043494A" w:rsidRPr="00991FDA" w:rsidRDefault="0043494A" w:rsidP="00661ADC">
      <w:pPr>
        <w:rPr>
          <w:rFonts w:cs="v5.0.0"/>
        </w:rPr>
      </w:pPr>
      <w:r w:rsidRPr="00991FDA">
        <w:lastRenderedPageBreak/>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479" w:name="_Toc45893665"/>
      <w:bookmarkStart w:id="4480" w:name="_Toc44712352"/>
      <w:bookmarkStart w:id="4481" w:name="_Toc37267749"/>
      <w:bookmarkStart w:id="4482" w:name="_Toc37260361"/>
      <w:bookmarkStart w:id="4483" w:name="_Toc36817439"/>
      <w:bookmarkStart w:id="4484" w:name="_Toc29811887"/>
      <w:bookmarkStart w:id="4485" w:name="_Toc21127678"/>
      <w:bookmarkStart w:id="4486" w:name="_Toc53185504"/>
      <w:bookmarkStart w:id="4487" w:name="_Toc53185880"/>
      <w:bookmarkStart w:id="4488" w:name="_Toc57820366"/>
      <w:bookmarkStart w:id="4489" w:name="_Toc57821293"/>
      <w:bookmarkStart w:id="4490" w:name="_Toc61183569"/>
      <w:bookmarkStart w:id="4491" w:name="_Toc61183963"/>
      <w:bookmarkStart w:id="4492" w:name="_Toc61184355"/>
      <w:bookmarkStart w:id="4493" w:name="_Toc61184747"/>
      <w:bookmarkStart w:id="4494" w:name="_Toc61185137"/>
      <w:bookmarkStart w:id="4495" w:name="_Toc66386481"/>
      <w:bookmarkStart w:id="4496" w:name="_Toc74583384"/>
      <w:bookmarkStart w:id="4497" w:name="_Toc76542197"/>
      <w:bookmarkStart w:id="4498" w:name="_Toc82450179"/>
      <w:bookmarkStart w:id="4499" w:name="_Toc82450827"/>
      <w:bookmarkStart w:id="4500" w:name="_Toc106094173"/>
      <w:bookmarkStart w:id="4501" w:name="_Toc114252949"/>
      <w:bookmarkStart w:id="4502" w:name="_Toc123046077"/>
      <w:bookmarkStart w:id="4503" w:name="_Toc124157618"/>
      <w:bookmarkStart w:id="4504" w:name="_Toc124259010"/>
      <w:bookmarkStart w:id="4505" w:name="_Toc124259154"/>
      <w:bookmarkStart w:id="4506" w:name="_Toc130585911"/>
      <w:bookmarkStart w:id="4507" w:name="_Toc130586922"/>
      <w:bookmarkStart w:id="4508" w:name="_Toc137462088"/>
      <w:bookmarkStart w:id="4509" w:name="_Toc138883897"/>
      <w:bookmarkStart w:id="4510" w:name="_Toc138884041"/>
      <w:bookmarkStart w:id="4511" w:name="_Toc145426939"/>
      <w:bookmarkStart w:id="4512" w:name="_Toc155428209"/>
      <w:bookmarkStart w:id="4513" w:name="_Toc155781227"/>
      <w:bookmarkStart w:id="4514" w:name="_Toc161665526"/>
      <w:bookmarkStart w:id="4515" w:name="_Toc169718677"/>
      <w:bookmarkStart w:id="4516" w:name="_Toc176337234"/>
      <w:bookmarkStart w:id="4517" w:name="_Toc187246324"/>
      <w:bookmarkStart w:id="4518" w:name="_Toc200467821"/>
      <w:r>
        <w:t>7</w:t>
      </w:r>
      <w:r w:rsidRPr="00991FDA">
        <w:t>.</w:t>
      </w:r>
      <w:r>
        <w:t>5</w:t>
      </w:r>
      <w:r w:rsidRPr="00991FDA">
        <w:t>.</w:t>
      </w:r>
      <w:r>
        <w:t>3</w:t>
      </w:r>
      <w:r w:rsidRPr="00991FDA">
        <w:t>.</w:t>
      </w:r>
      <w:r>
        <w:t>2</w:t>
      </w:r>
      <w:r w:rsidRPr="00991FDA">
        <w:t>.2</w:t>
      </w:r>
      <w:r w:rsidRPr="00991FDA">
        <w:tab/>
        <w:t>OTA operating band unwanted emission limits (Category A)</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519" w:name="_Toc45893666"/>
      <w:bookmarkStart w:id="4520" w:name="_Toc44712353"/>
      <w:bookmarkStart w:id="4521" w:name="_Toc37267750"/>
      <w:bookmarkStart w:id="4522" w:name="_Toc37260362"/>
      <w:bookmarkStart w:id="4523" w:name="_Toc36817440"/>
      <w:bookmarkStart w:id="4524" w:name="_Toc29811888"/>
      <w:bookmarkStart w:id="4525" w:name="_Toc21127679"/>
      <w:bookmarkStart w:id="4526" w:name="_Toc53185505"/>
      <w:bookmarkStart w:id="4527" w:name="_Toc53185881"/>
      <w:bookmarkStart w:id="4528" w:name="_Toc57820367"/>
      <w:bookmarkStart w:id="4529" w:name="_Toc57821294"/>
      <w:bookmarkStart w:id="4530" w:name="_Toc61183570"/>
      <w:bookmarkStart w:id="4531" w:name="_Toc61183964"/>
      <w:bookmarkStart w:id="4532" w:name="_Toc61184356"/>
      <w:bookmarkStart w:id="4533" w:name="_Toc61184748"/>
      <w:bookmarkStart w:id="4534" w:name="_Toc61185138"/>
      <w:bookmarkStart w:id="4535" w:name="_Toc66386482"/>
      <w:bookmarkStart w:id="4536" w:name="_Toc74583385"/>
      <w:bookmarkStart w:id="4537" w:name="_Toc76542198"/>
      <w:bookmarkStart w:id="4538" w:name="_Toc82450180"/>
      <w:bookmarkStart w:id="4539" w:name="_Toc82450828"/>
      <w:bookmarkStart w:id="4540" w:name="_Toc106094174"/>
      <w:bookmarkStart w:id="4541" w:name="_Toc114252950"/>
      <w:bookmarkStart w:id="4542" w:name="_Toc123046078"/>
      <w:bookmarkStart w:id="4543" w:name="_Toc124157619"/>
      <w:bookmarkStart w:id="4544" w:name="_Toc124259011"/>
      <w:bookmarkStart w:id="4545" w:name="_Toc124259155"/>
      <w:bookmarkStart w:id="4546" w:name="_Toc130585912"/>
      <w:bookmarkStart w:id="4547" w:name="_Toc130586923"/>
      <w:bookmarkStart w:id="4548" w:name="_Toc137462089"/>
      <w:bookmarkStart w:id="4549" w:name="_Toc138883898"/>
      <w:bookmarkStart w:id="4550" w:name="_Toc138884042"/>
      <w:bookmarkStart w:id="4551" w:name="_Toc145426940"/>
      <w:bookmarkStart w:id="4552" w:name="_Toc155428210"/>
      <w:bookmarkStart w:id="4553" w:name="_Toc155781228"/>
      <w:bookmarkStart w:id="4554" w:name="_Toc161665527"/>
      <w:bookmarkStart w:id="4555" w:name="_Toc169718678"/>
      <w:bookmarkStart w:id="4556" w:name="_Toc176337235"/>
      <w:bookmarkStart w:id="4557" w:name="_Toc187246325"/>
      <w:bookmarkStart w:id="4558" w:name="_Toc200467822"/>
      <w:r>
        <w:t>7</w:t>
      </w:r>
      <w:r w:rsidRPr="00991FDA">
        <w:t>.</w:t>
      </w:r>
      <w:r>
        <w:t>5</w:t>
      </w:r>
      <w:r w:rsidRPr="00991FDA">
        <w:t>.</w:t>
      </w:r>
      <w:r>
        <w:t>3</w:t>
      </w:r>
      <w:r w:rsidRPr="00991FDA">
        <w:t>.</w:t>
      </w:r>
      <w:r>
        <w:t>2</w:t>
      </w:r>
      <w:r w:rsidRPr="00991FDA">
        <w:t>.3</w:t>
      </w:r>
      <w:r w:rsidRPr="00991FDA">
        <w:tab/>
        <w:t>OTA operating band unwanted emission limits (Category B)</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559" w:name="_Toc45893667"/>
      <w:bookmarkStart w:id="4560" w:name="_Toc44712354"/>
      <w:bookmarkStart w:id="4561" w:name="_Toc53185506"/>
      <w:bookmarkStart w:id="4562" w:name="_Toc53185882"/>
      <w:bookmarkStart w:id="4563" w:name="_Toc57820368"/>
      <w:bookmarkStart w:id="4564" w:name="_Toc57821295"/>
      <w:bookmarkStart w:id="4565" w:name="_Toc61183571"/>
      <w:bookmarkStart w:id="4566" w:name="_Toc61183965"/>
      <w:bookmarkStart w:id="4567" w:name="_Toc61184357"/>
      <w:bookmarkStart w:id="4568" w:name="_Toc61184749"/>
      <w:bookmarkStart w:id="4569" w:name="_Toc61185139"/>
      <w:bookmarkStart w:id="4570" w:name="_Toc66386483"/>
      <w:bookmarkStart w:id="4571" w:name="_Toc74583386"/>
      <w:bookmarkStart w:id="4572" w:name="_Toc76542199"/>
      <w:bookmarkStart w:id="4573" w:name="_Toc82450181"/>
      <w:bookmarkStart w:id="4574" w:name="_Toc82450829"/>
      <w:bookmarkStart w:id="4575" w:name="_Toc106094175"/>
      <w:bookmarkStart w:id="4576" w:name="_Toc114252951"/>
      <w:bookmarkStart w:id="4577" w:name="_Toc123046079"/>
      <w:bookmarkStart w:id="4578" w:name="_Toc124157620"/>
      <w:bookmarkStart w:id="4579" w:name="_Toc124259012"/>
      <w:bookmarkStart w:id="4580" w:name="_Toc124259156"/>
      <w:bookmarkStart w:id="4581" w:name="_Toc130585913"/>
      <w:bookmarkStart w:id="4582" w:name="_Toc130586924"/>
      <w:bookmarkStart w:id="4583" w:name="_Toc137462090"/>
      <w:bookmarkStart w:id="4584" w:name="_Toc138883899"/>
      <w:bookmarkStart w:id="4585" w:name="_Toc138884043"/>
      <w:bookmarkStart w:id="4586" w:name="_Toc145426941"/>
      <w:bookmarkStart w:id="4587" w:name="_Toc155428211"/>
      <w:bookmarkStart w:id="4588" w:name="_Toc155781229"/>
      <w:bookmarkStart w:id="4589" w:name="_Toc161665528"/>
      <w:bookmarkStart w:id="4590" w:name="_Toc169718679"/>
      <w:bookmarkStart w:id="4591" w:name="_Toc176337236"/>
      <w:bookmarkStart w:id="4592" w:name="_Toc187246326"/>
      <w:bookmarkStart w:id="4593" w:name="_Toc200467823"/>
      <w:r>
        <w:t>7</w:t>
      </w:r>
      <w:r w:rsidRPr="00991FDA">
        <w:t>.</w:t>
      </w:r>
      <w:r>
        <w:t>5</w:t>
      </w:r>
      <w:r w:rsidRPr="00991FDA">
        <w:t>.</w:t>
      </w:r>
      <w:r>
        <w:t>3</w:t>
      </w:r>
      <w:r w:rsidRPr="00991FDA">
        <w:t>.</w:t>
      </w:r>
      <w:r>
        <w:t>2</w:t>
      </w:r>
      <w:r w:rsidRPr="00991FDA">
        <w:t>.4</w:t>
      </w:r>
      <w:r w:rsidRPr="00991FDA">
        <w:tab/>
        <w:t>Additional OTA operating band unwanted emission requirements</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6C551534" w14:textId="77777777" w:rsidR="0043494A" w:rsidRPr="00991FDA" w:rsidRDefault="0043494A" w:rsidP="00214B4E">
      <w:pPr>
        <w:pStyle w:val="H6"/>
      </w:pPr>
      <w:bookmarkStart w:id="4594"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594"/>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595" w:name="_Toc13689"/>
      <w:bookmarkStart w:id="4596" w:name="_Toc4342"/>
      <w:bookmarkStart w:id="4597" w:name="_Toc155428212"/>
      <w:bookmarkStart w:id="4598" w:name="_Toc155781230"/>
      <w:bookmarkStart w:id="4599" w:name="_Toc161665529"/>
      <w:bookmarkStart w:id="4600" w:name="_Toc169718680"/>
      <w:bookmarkStart w:id="4601" w:name="_Toc176337237"/>
      <w:bookmarkStart w:id="4602" w:name="_Toc187246327"/>
      <w:bookmarkStart w:id="4603" w:name="_Toc200467824"/>
      <w:r>
        <w:t>7.5.3.</w:t>
      </w:r>
      <w:r>
        <w:rPr>
          <w:rFonts w:eastAsia="SimSun" w:hint="eastAsia"/>
          <w:lang w:val="en-US" w:eastAsia="zh-CN"/>
        </w:rPr>
        <w:t>3</w:t>
      </w:r>
      <w:r>
        <w:tab/>
        <w:t xml:space="preserve">Minimum requirement for </w:t>
      </w:r>
      <w:r>
        <w:rPr>
          <w:rFonts w:eastAsia="SimSun" w:hint="eastAsia"/>
          <w:lang w:val="en-US" w:eastAsia="zh-CN"/>
        </w:rPr>
        <w:t>NCR</w:t>
      </w:r>
      <w:bookmarkEnd w:id="4595"/>
      <w:bookmarkEnd w:id="4596"/>
      <w:bookmarkEnd w:id="4597"/>
      <w:bookmarkEnd w:id="4598"/>
      <w:bookmarkEnd w:id="4599"/>
      <w:bookmarkEnd w:id="4600"/>
      <w:bookmarkEnd w:id="4601"/>
      <w:bookmarkEnd w:id="4602"/>
      <w:bookmarkEnd w:id="4603"/>
    </w:p>
    <w:p w14:paraId="4E37DDF8" w14:textId="77777777" w:rsidR="00563C05" w:rsidRDefault="00563C05" w:rsidP="00563C05">
      <w:pPr>
        <w:pStyle w:val="Heading5"/>
        <w:rPr>
          <w:lang w:val="en-US" w:eastAsia="zh-CN"/>
        </w:rPr>
      </w:pPr>
      <w:bookmarkStart w:id="4604" w:name="_Toc4961"/>
      <w:bookmarkStart w:id="4605" w:name="_Toc7612"/>
      <w:bookmarkStart w:id="4606" w:name="_Toc155428213"/>
      <w:bookmarkStart w:id="4607" w:name="_Toc155781231"/>
      <w:bookmarkStart w:id="4608" w:name="_Toc161665530"/>
      <w:bookmarkStart w:id="4609" w:name="_Toc169718681"/>
      <w:bookmarkStart w:id="4610" w:name="_Toc176337238"/>
      <w:bookmarkStart w:id="4611" w:name="_Toc187246328"/>
      <w:bookmarkStart w:id="4612" w:name="_Toc200467825"/>
      <w:r>
        <w:t>7.5.3.</w:t>
      </w:r>
      <w:r>
        <w:rPr>
          <w:lang w:val="en-US" w:eastAsia="zh-CN"/>
        </w:rPr>
        <w:t>3.1</w:t>
      </w:r>
      <w:r>
        <w:tab/>
        <w:t xml:space="preserve">Minimum requirement for </w:t>
      </w:r>
      <w:r>
        <w:rPr>
          <w:lang w:val="en-US" w:eastAsia="zh-CN"/>
        </w:rPr>
        <w:t>NCR-Fwd</w:t>
      </w:r>
      <w:bookmarkEnd w:id="4604"/>
      <w:bookmarkEnd w:id="4605"/>
      <w:bookmarkEnd w:id="4606"/>
      <w:bookmarkEnd w:id="4607"/>
      <w:bookmarkEnd w:id="4608"/>
      <w:bookmarkEnd w:id="4609"/>
      <w:bookmarkEnd w:id="4610"/>
      <w:bookmarkEnd w:id="4611"/>
      <w:bookmarkEnd w:id="4612"/>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613" w:name="_Toc155428214"/>
      <w:bookmarkStart w:id="4614" w:name="_Toc155781232"/>
      <w:bookmarkStart w:id="4615" w:name="_Toc161665531"/>
      <w:bookmarkStart w:id="4616" w:name="_Toc169718682"/>
      <w:bookmarkStart w:id="4617" w:name="_Toc176337239"/>
      <w:bookmarkStart w:id="4618" w:name="_Toc187246329"/>
      <w:bookmarkStart w:id="4619" w:name="_Toc200467826"/>
      <w:r>
        <w:t>7.5.3.3.2</w:t>
      </w:r>
      <w:r>
        <w:tab/>
        <w:t>Minimum requirement for NCR-MT</w:t>
      </w:r>
      <w:bookmarkEnd w:id="4613"/>
      <w:bookmarkEnd w:id="4614"/>
      <w:bookmarkEnd w:id="4615"/>
      <w:bookmarkEnd w:id="4616"/>
      <w:bookmarkEnd w:id="4617"/>
      <w:bookmarkEnd w:id="4618"/>
      <w:bookmarkEnd w:id="4619"/>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620" w:name="_Toc45893668"/>
      <w:bookmarkStart w:id="4621" w:name="_Toc44712356"/>
      <w:bookmarkStart w:id="4622" w:name="_Toc37267751"/>
      <w:bookmarkStart w:id="4623" w:name="_Toc37260363"/>
      <w:bookmarkStart w:id="4624" w:name="_Toc36817441"/>
      <w:bookmarkStart w:id="4625" w:name="_Toc29811889"/>
      <w:bookmarkStart w:id="4626" w:name="_Toc21127680"/>
      <w:bookmarkStart w:id="4627" w:name="_Toc53185507"/>
      <w:bookmarkStart w:id="4628" w:name="_Toc53185883"/>
      <w:bookmarkStart w:id="4629" w:name="_Toc57820369"/>
      <w:bookmarkStart w:id="4630" w:name="_Toc57821296"/>
      <w:bookmarkStart w:id="4631" w:name="_Toc61183572"/>
      <w:bookmarkStart w:id="4632" w:name="_Toc61183966"/>
      <w:bookmarkStart w:id="4633" w:name="_Toc61184358"/>
      <w:bookmarkStart w:id="4634" w:name="_Toc61184750"/>
      <w:bookmarkStart w:id="4635" w:name="_Toc61185140"/>
      <w:bookmarkStart w:id="4636" w:name="_Toc66386484"/>
      <w:bookmarkStart w:id="4637" w:name="_Toc74583387"/>
      <w:bookmarkStart w:id="4638" w:name="_Toc76542200"/>
      <w:bookmarkStart w:id="4639" w:name="_Toc82450182"/>
      <w:bookmarkStart w:id="4640" w:name="_Toc82450830"/>
      <w:bookmarkStart w:id="4641" w:name="_Toc106094176"/>
      <w:bookmarkStart w:id="4642" w:name="_Toc114252952"/>
      <w:bookmarkStart w:id="4643" w:name="_Toc123046080"/>
      <w:bookmarkStart w:id="4644" w:name="_Toc124157621"/>
      <w:bookmarkStart w:id="4645" w:name="_Toc124259013"/>
      <w:bookmarkStart w:id="4646" w:name="_Toc124259157"/>
      <w:bookmarkStart w:id="4647" w:name="_Toc130585914"/>
      <w:bookmarkStart w:id="4648" w:name="_Toc130586925"/>
      <w:bookmarkStart w:id="4649" w:name="_Toc137462091"/>
      <w:bookmarkStart w:id="4650" w:name="_Toc138883900"/>
      <w:bookmarkStart w:id="4651" w:name="_Toc138884044"/>
      <w:bookmarkStart w:id="4652" w:name="_Toc145426942"/>
      <w:bookmarkStart w:id="4653" w:name="_Toc155428215"/>
      <w:bookmarkStart w:id="4654" w:name="_Toc155781233"/>
      <w:bookmarkStart w:id="4655" w:name="_Toc161665532"/>
      <w:bookmarkStart w:id="4656" w:name="_Toc169718683"/>
      <w:bookmarkStart w:id="4657" w:name="_Toc176337240"/>
      <w:bookmarkStart w:id="4658" w:name="_Toc187246330"/>
      <w:bookmarkStart w:id="4659" w:name="_Toc200467827"/>
      <w:r>
        <w:t>7</w:t>
      </w:r>
      <w:r w:rsidRPr="00991FDA">
        <w:t>.</w:t>
      </w:r>
      <w:r>
        <w:t>5</w:t>
      </w:r>
      <w:r w:rsidRPr="00991FDA">
        <w:t>.</w:t>
      </w:r>
      <w:r>
        <w:t>4</w:t>
      </w:r>
      <w:r w:rsidRPr="00991FDA">
        <w:tab/>
        <w:t>OTA transmitter spurious emissions</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6C551552" w14:textId="77777777" w:rsidR="0043494A" w:rsidRPr="00991FDA" w:rsidRDefault="0043494A" w:rsidP="00214B4E">
      <w:pPr>
        <w:pStyle w:val="Heading4"/>
      </w:pPr>
      <w:bookmarkStart w:id="4660" w:name="_Toc45893669"/>
      <w:bookmarkStart w:id="4661" w:name="_Toc44712357"/>
      <w:bookmarkStart w:id="4662" w:name="_Toc37267752"/>
      <w:bookmarkStart w:id="4663" w:name="_Toc37260364"/>
      <w:bookmarkStart w:id="4664" w:name="_Toc36817442"/>
      <w:bookmarkStart w:id="4665" w:name="_Toc29811890"/>
      <w:bookmarkStart w:id="4666" w:name="_Toc21127681"/>
      <w:bookmarkStart w:id="4667" w:name="_Toc53185508"/>
      <w:bookmarkStart w:id="4668" w:name="_Toc53185884"/>
      <w:bookmarkStart w:id="4669" w:name="_Toc57820370"/>
      <w:bookmarkStart w:id="4670" w:name="_Toc57821297"/>
      <w:bookmarkStart w:id="4671" w:name="_Toc61183573"/>
      <w:bookmarkStart w:id="4672" w:name="_Toc61183967"/>
      <w:bookmarkStart w:id="4673" w:name="_Toc61184359"/>
      <w:bookmarkStart w:id="4674" w:name="_Toc61184751"/>
      <w:bookmarkStart w:id="4675" w:name="_Toc61185141"/>
      <w:bookmarkStart w:id="4676" w:name="_Toc66386485"/>
      <w:bookmarkStart w:id="4677" w:name="_Toc74583388"/>
      <w:bookmarkStart w:id="4678" w:name="_Toc76542201"/>
      <w:bookmarkStart w:id="4679" w:name="_Toc82450183"/>
      <w:bookmarkStart w:id="4680" w:name="_Toc82450831"/>
      <w:bookmarkStart w:id="4681" w:name="_Toc106094177"/>
      <w:bookmarkStart w:id="4682" w:name="_Toc114252953"/>
      <w:bookmarkStart w:id="4683" w:name="_Toc123046081"/>
      <w:bookmarkStart w:id="4684" w:name="_Toc124157622"/>
      <w:bookmarkStart w:id="4685" w:name="_Toc124259014"/>
      <w:bookmarkStart w:id="4686" w:name="_Toc124259158"/>
      <w:bookmarkStart w:id="4687" w:name="_Toc130585915"/>
      <w:bookmarkStart w:id="4688" w:name="_Toc130586926"/>
      <w:bookmarkStart w:id="4689" w:name="_Toc137462092"/>
      <w:bookmarkStart w:id="4690" w:name="_Toc138883901"/>
      <w:bookmarkStart w:id="4691" w:name="_Toc138884045"/>
      <w:bookmarkStart w:id="4692" w:name="_Toc145426943"/>
      <w:bookmarkStart w:id="4693" w:name="_Toc155428216"/>
      <w:bookmarkStart w:id="4694" w:name="_Toc155781234"/>
      <w:bookmarkStart w:id="4695" w:name="_Toc161665533"/>
      <w:bookmarkStart w:id="4696" w:name="_Toc169718684"/>
      <w:bookmarkStart w:id="4697" w:name="_Toc176337241"/>
      <w:bookmarkStart w:id="4698" w:name="_Toc187246331"/>
      <w:bookmarkStart w:id="4699" w:name="_Toc200467828"/>
      <w:bookmarkStart w:id="4700" w:name="_Hlk494698976"/>
      <w:r>
        <w:t>7</w:t>
      </w:r>
      <w:r w:rsidRPr="00991FDA">
        <w:t>.</w:t>
      </w:r>
      <w:r>
        <w:t>5</w:t>
      </w:r>
      <w:r w:rsidRPr="00991FDA">
        <w:t>.</w:t>
      </w:r>
      <w:r>
        <w:t>4</w:t>
      </w:r>
      <w:r w:rsidRPr="00991FDA">
        <w:t>.1</w:t>
      </w:r>
      <w:r w:rsidRPr="00991FDA">
        <w:tab/>
        <w:t>General</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701" w:name="_Toc45893676"/>
      <w:bookmarkStart w:id="4702" w:name="_Toc44712364"/>
      <w:bookmarkStart w:id="4703" w:name="_Toc37267759"/>
      <w:bookmarkStart w:id="4704" w:name="_Toc37260371"/>
      <w:bookmarkStart w:id="4705" w:name="_Toc36817449"/>
      <w:bookmarkStart w:id="4706" w:name="_Toc29811897"/>
      <w:bookmarkStart w:id="4707" w:name="_Toc21127688"/>
      <w:bookmarkStart w:id="4708" w:name="_Toc53185514"/>
      <w:bookmarkStart w:id="4709" w:name="_Toc53185890"/>
      <w:bookmarkStart w:id="4710" w:name="_Toc57820376"/>
      <w:bookmarkStart w:id="4711" w:name="_Toc57821303"/>
      <w:bookmarkStart w:id="4712" w:name="_Toc61183579"/>
      <w:bookmarkStart w:id="4713" w:name="_Toc61183973"/>
      <w:bookmarkStart w:id="4714" w:name="_Toc61184365"/>
      <w:bookmarkStart w:id="4715" w:name="_Toc61184757"/>
      <w:bookmarkStart w:id="4716" w:name="_Toc61185147"/>
      <w:bookmarkStart w:id="4717" w:name="_Toc66386491"/>
      <w:bookmarkStart w:id="4718" w:name="_Toc74583394"/>
      <w:bookmarkStart w:id="4719" w:name="_Toc76542207"/>
      <w:bookmarkStart w:id="4720" w:name="_Toc82450189"/>
      <w:bookmarkStart w:id="4721" w:name="_Toc82450837"/>
      <w:bookmarkStart w:id="4722" w:name="_Toc106094178"/>
      <w:bookmarkStart w:id="4723" w:name="_Toc114252954"/>
      <w:bookmarkStart w:id="4724" w:name="_Toc123046082"/>
      <w:bookmarkStart w:id="4725" w:name="_Toc124157623"/>
      <w:bookmarkStart w:id="4726" w:name="_Toc124259015"/>
      <w:bookmarkStart w:id="4727" w:name="_Toc124259159"/>
      <w:bookmarkStart w:id="4728" w:name="_Toc130585916"/>
      <w:bookmarkStart w:id="4729" w:name="_Toc130586927"/>
      <w:bookmarkStart w:id="4730" w:name="_Toc137462093"/>
      <w:bookmarkStart w:id="4731" w:name="_Toc138883902"/>
      <w:bookmarkStart w:id="4732" w:name="_Toc138884046"/>
      <w:bookmarkStart w:id="4733" w:name="_Toc145426944"/>
      <w:bookmarkStart w:id="4734" w:name="_Toc155428217"/>
      <w:bookmarkStart w:id="4735" w:name="_Toc155781235"/>
      <w:bookmarkStart w:id="4736" w:name="_Toc161665534"/>
      <w:bookmarkStart w:id="4737" w:name="_Toc169718685"/>
      <w:bookmarkStart w:id="4738" w:name="_Toc176337242"/>
      <w:bookmarkStart w:id="4739" w:name="_Toc187246332"/>
      <w:bookmarkStart w:id="4740" w:name="_Toc200467829"/>
      <w:r>
        <w:t>7</w:t>
      </w:r>
      <w:r w:rsidRPr="00991FDA">
        <w:t>.</w:t>
      </w:r>
      <w:r>
        <w:t>5</w:t>
      </w:r>
      <w:r w:rsidRPr="00991FDA">
        <w:t>.</w:t>
      </w:r>
      <w:r>
        <w:t>4</w:t>
      </w:r>
      <w:r w:rsidRPr="00991FDA">
        <w:t>.</w:t>
      </w:r>
      <w:r>
        <w:t>2</w:t>
      </w:r>
      <w:r w:rsidRPr="00991FDA">
        <w:tab/>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739"/>
      <w:bookmarkEnd w:id="4740"/>
    </w:p>
    <w:p w14:paraId="6C551556" w14:textId="77777777" w:rsidR="0043494A" w:rsidRPr="00991FDA" w:rsidRDefault="0043494A" w:rsidP="00214B4E">
      <w:pPr>
        <w:pStyle w:val="Heading5"/>
      </w:pPr>
      <w:bookmarkStart w:id="4741" w:name="_Toc45893677"/>
      <w:bookmarkStart w:id="4742" w:name="_Toc44712365"/>
      <w:bookmarkStart w:id="4743" w:name="_Toc37267760"/>
      <w:bookmarkStart w:id="4744" w:name="_Toc37260372"/>
      <w:bookmarkStart w:id="4745" w:name="_Toc36817450"/>
      <w:bookmarkStart w:id="4746" w:name="_Toc29811898"/>
      <w:bookmarkStart w:id="4747" w:name="_Toc21127689"/>
      <w:bookmarkStart w:id="4748" w:name="_Toc53185515"/>
      <w:bookmarkStart w:id="4749" w:name="_Toc53185891"/>
      <w:bookmarkStart w:id="4750" w:name="_Toc57820377"/>
      <w:bookmarkStart w:id="4751" w:name="_Toc57821304"/>
      <w:bookmarkStart w:id="4752" w:name="_Toc61183580"/>
      <w:bookmarkStart w:id="4753" w:name="_Toc61183974"/>
      <w:bookmarkStart w:id="4754" w:name="_Toc61184366"/>
      <w:bookmarkStart w:id="4755" w:name="_Toc61184758"/>
      <w:bookmarkStart w:id="4756" w:name="_Toc61185148"/>
      <w:bookmarkStart w:id="4757" w:name="_Toc66386492"/>
      <w:bookmarkStart w:id="4758" w:name="_Toc74583395"/>
      <w:bookmarkStart w:id="4759" w:name="_Toc76542208"/>
      <w:bookmarkStart w:id="4760" w:name="_Toc82450190"/>
      <w:bookmarkStart w:id="4761" w:name="_Toc82450838"/>
      <w:bookmarkStart w:id="4762" w:name="_Toc106094179"/>
      <w:bookmarkStart w:id="4763" w:name="_Toc114252955"/>
      <w:bookmarkStart w:id="4764" w:name="_Toc123046083"/>
      <w:bookmarkStart w:id="4765" w:name="_Toc124157624"/>
      <w:bookmarkStart w:id="4766" w:name="_Toc124259016"/>
      <w:bookmarkStart w:id="4767" w:name="_Toc124259160"/>
      <w:bookmarkStart w:id="4768" w:name="_Toc130585917"/>
      <w:bookmarkStart w:id="4769" w:name="_Toc130586928"/>
      <w:bookmarkStart w:id="4770" w:name="_Toc137462094"/>
      <w:bookmarkStart w:id="4771" w:name="_Toc138883903"/>
      <w:bookmarkStart w:id="4772" w:name="_Toc138884047"/>
      <w:bookmarkStart w:id="4773" w:name="_Toc145426945"/>
      <w:bookmarkStart w:id="4774" w:name="_Toc155428218"/>
      <w:bookmarkStart w:id="4775" w:name="_Toc155781236"/>
      <w:bookmarkStart w:id="4776" w:name="_Toc161665535"/>
      <w:bookmarkStart w:id="4777" w:name="_Toc169718686"/>
      <w:bookmarkStart w:id="4778" w:name="_Toc176337243"/>
      <w:bookmarkStart w:id="4779" w:name="_Toc187246333"/>
      <w:bookmarkStart w:id="4780" w:name="_Toc200467830"/>
      <w:r>
        <w:t>7</w:t>
      </w:r>
      <w:r w:rsidRPr="00991FDA">
        <w:t>.</w:t>
      </w:r>
      <w:r>
        <w:t>5</w:t>
      </w:r>
      <w:r w:rsidRPr="00991FDA">
        <w:t>.</w:t>
      </w:r>
      <w:r>
        <w:t>4</w:t>
      </w:r>
      <w:r w:rsidRPr="00991FDA">
        <w:t>.</w:t>
      </w:r>
      <w:r>
        <w:t>2</w:t>
      </w:r>
      <w:r w:rsidRPr="00991FDA">
        <w:t>.1</w:t>
      </w:r>
      <w:r w:rsidRPr="00991FDA">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781" w:name="_Toc45893678"/>
      <w:bookmarkStart w:id="4782" w:name="_Toc44712366"/>
      <w:bookmarkStart w:id="4783" w:name="_Toc37267761"/>
      <w:bookmarkStart w:id="4784" w:name="_Toc37260373"/>
      <w:bookmarkStart w:id="4785" w:name="_Toc36817451"/>
      <w:bookmarkStart w:id="4786" w:name="_Toc29811899"/>
      <w:bookmarkStart w:id="4787" w:name="_Toc21127690"/>
      <w:bookmarkStart w:id="4788" w:name="_Toc53185516"/>
      <w:bookmarkStart w:id="4789" w:name="_Toc53185892"/>
      <w:bookmarkStart w:id="4790" w:name="_Toc57820378"/>
      <w:bookmarkStart w:id="4791" w:name="_Toc57821305"/>
      <w:bookmarkStart w:id="4792" w:name="_Toc61183581"/>
      <w:bookmarkStart w:id="4793" w:name="_Toc61183975"/>
      <w:bookmarkStart w:id="4794" w:name="_Toc61184367"/>
      <w:bookmarkStart w:id="4795" w:name="_Toc61184759"/>
      <w:bookmarkStart w:id="4796" w:name="_Toc61185149"/>
      <w:bookmarkStart w:id="4797" w:name="_Toc66386493"/>
      <w:bookmarkStart w:id="4798" w:name="_Toc74583396"/>
      <w:bookmarkStart w:id="4799" w:name="_Toc76542209"/>
      <w:bookmarkStart w:id="4800" w:name="_Toc82450191"/>
      <w:bookmarkStart w:id="4801" w:name="_Toc82450839"/>
      <w:bookmarkStart w:id="4802" w:name="_Toc106094180"/>
      <w:bookmarkStart w:id="4803" w:name="_Toc114252956"/>
      <w:bookmarkStart w:id="4804" w:name="_Toc123046084"/>
      <w:bookmarkStart w:id="4805" w:name="_Toc124157625"/>
      <w:bookmarkStart w:id="4806" w:name="_Toc124259017"/>
      <w:bookmarkStart w:id="4807" w:name="_Toc124259161"/>
      <w:bookmarkStart w:id="4808" w:name="_Toc130585918"/>
      <w:bookmarkStart w:id="4809" w:name="_Toc130586929"/>
      <w:bookmarkStart w:id="4810" w:name="_Toc137462095"/>
      <w:bookmarkStart w:id="4811" w:name="_Toc138883904"/>
      <w:bookmarkStart w:id="4812" w:name="_Toc138884048"/>
      <w:bookmarkStart w:id="4813" w:name="_Toc145426946"/>
      <w:bookmarkStart w:id="4814" w:name="_Toc155428219"/>
      <w:bookmarkStart w:id="4815" w:name="_Toc155781237"/>
      <w:bookmarkStart w:id="4816" w:name="_Toc161665536"/>
      <w:bookmarkStart w:id="4817" w:name="_Toc169718687"/>
      <w:bookmarkStart w:id="4818" w:name="_Toc176337244"/>
      <w:bookmarkStart w:id="4819" w:name="_Toc187246334"/>
      <w:bookmarkStart w:id="4820" w:name="_Toc200467831"/>
      <w:r>
        <w:lastRenderedPageBreak/>
        <w:t>7</w:t>
      </w:r>
      <w:r w:rsidRPr="00991FDA">
        <w:t>.</w:t>
      </w:r>
      <w:r>
        <w:t>5</w:t>
      </w:r>
      <w:r w:rsidRPr="00991FDA">
        <w:t>.</w:t>
      </w:r>
      <w:r>
        <w:t>4</w:t>
      </w:r>
      <w:r w:rsidRPr="00991FDA">
        <w:t>.</w:t>
      </w:r>
      <w:r>
        <w:t>2</w:t>
      </w:r>
      <w:r w:rsidRPr="00991FDA">
        <w:t>.2</w:t>
      </w:r>
      <w:r w:rsidRPr="00991FDA">
        <w:tab/>
        <w:t>General OTA transmitter spurious emissions requirements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C551559" w14:textId="77777777" w:rsidR="0043494A" w:rsidRPr="00991FDA" w:rsidRDefault="0043494A" w:rsidP="00FA7E60">
      <w:pPr>
        <w:pStyle w:val="H6"/>
      </w:pPr>
      <w:bookmarkStart w:id="4821" w:name="_Toc45893679"/>
      <w:bookmarkStart w:id="4822" w:name="_Toc44712367"/>
      <w:bookmarkStart w:id="4823" w:name="_Toc37267762"/>
      <w:bookmarkStart w:id="4824" w:name="_Toc37260374"/>
      <w:bookmarkStart w:id="4825" w:name="_Toc36817452"/>
      <w:bookmarkStart w:id="4826" w:name="_Toc29811900"/>
      <w:bookmarkStart w:id="4827" w:name="_Toc21127691"/>
      <w:bookmarkStart w:id="4828" w:name="_Toc53185517"/>
      <w:bookmarkStart w:id="4829" w:name="_Toc53185893"/>
      <w:bookmarkStart w:id="4830" w:name="_Toc57820379"/>
      <w:bookmarkStart w:id="4831" w:name="_Toc57821306"/>
      <w:bookmarkStart w:id="4832" w:name="_Toc61183582"/>
      <w:bookmarkStart w:id="4833" w:name="_Toc61183976"/>
      <w:bookmarkStart w:id="4834" w:name="_Toc61184368"/>
      <w:bookmarkStart w:id="4835" w:name="_Toc61184760"/>
      <w:bookmarkStart w:id="4836" w:name="_Toc61185150"/>
      <w:bookmarkStart w:id="4837" w:name="_Toc66386494"/>
      <w:bookmarkStart w:id="4838" w:name="_Toc74583397"/>
      <w:bookmarkStart w:id="4839" w:name="_Toc76542210"/>
      <w:bookmarkStart w:id="4840" w:name="_Toc82450192"/>
      <w:bookmarkStart w:id="4841" w:name="_Toc82450840"/>
      <w:bookmarkEnd w:id="4700"/>
      <w:r>
        <w:t>7</w:t>
      </w:r>
      <w:r w:rsidRPr="00991FDA">
        <w:t>.</w:t>
      </w:r>
      <w:r>
        <w:t>5</w:t>
      </w:r>
      <w:r w:rsidRPr="00991FDA">
        <w:t>.</w:t>
      </w:r>
      <w:r>
        <w:t>4</w:t>
      </w:r>
      <w:r w:rsidRPr="00991FDA">
        <w:t>.</w:t>
      </w:r>
      <w:r>
        <w:t>2</w:t>
      </w:r>
      <w:r w:rsidRPr="00991FDA">
        <w:t>.2.1</w:t>
      </w:r>
      <w:r w:rsidRPr="00991FDA">
        <w:tab/>
        <w:t>General</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842" w:name="_Toc45893680"/>
      <w:bookmarkStart w:id="4843" w:name="_Toc44712368"/>
      <w:bookmarkStart w:id="4844" w:name="_Toc37267763"/>
      <w:bookmarkStart w:id="4845" w:name="_Toc37260375"/>
      <w:bookmarkStart w:id="4846" w:name="_Toc36817453"/>
      <w:bookmarkStart w:id="4847" w:name="_Toc29811901"/>
      <w:bookmarkStart w:id="4848" w:name="_Toc21127692"/>
      <w:bookmarkStart w:id="4849" w:name="_Toc53185518"/>
      <w:bookmarkStart w:id="4850" w:name="_Toc53185894"/>
      <w:bookmarkStart w:id="4851" w:name="_Toc57820380"/>
      <w:bookmarkStart w:id="4852" w:name="_Toc57821307"/>
      <w:bookmarkStart w:id="4853" w:name="_Toc61183583"/>
      <w:bookmarkStart w:id="4854" w:name="_Toc61183977"/>
      <w:bookmarkStart w:id="4855" w:name="_Toc61184369"/>
      <w:bookmarkStart w:id="4856" w:name="_Toc61184761"/>
      <w:bookmarkStart w:id="4857" w:name="_Toc61185151"/>
      <w:bookmarkStart w:id="4858" w:name="_Toc66386495"/>
      <w:bookmarkStart w:id="4859" w:name="_Toc74583398"/>
      <w:bookmarkStart w:id="4860" w:name="_Toc76542211"/>
      <w:bookmarkStart w:id="4861" w:name="_Toc82450193"/>
      <w:bookmarkStart w:id="4862" w:name="_Toc82450841"/>
      <w:r>
        <w:t>7</w:t>
      </w:r>
      <w:r w:rsidRPr="00991FDA">
        <w:t>.</w:t>
      </w:r>
      <w:r>
        <w:t>5</w:t>
      </w:r>
      <w:r w:rsidRPr="00991FDA">
        <w:t>.</w:t>
      </w:r>
      <w:r>
        <w:t>4</w:t>
      </w:r>
      <w:r w:rsidRPr="00991FDA">
        <w:t>.</w:t>
      </w:r>
      <w:r>
        <w:t>2</w:t>
      </w:r>
      <w:r w:rsidRPr="00991FDA">
        <w:t>.2.2</w:t>
      </w:r>
      <w:r w:rsidRPr="00991FDA">
        <w:tab/>
        <w:t>OTA transmitter spurious emissions (Category A)</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863" w:name="_Toc45893681"/>
      <w:bookmarkStart w:id="4864" w:name="_Toc44712369"/>
      <w:bookmarkStart w:id="4865" w:name="_Toc37267764"/>
      <w:bookmarkStart w:id="4866" w:name="_Toc37260376"/>
      <w:bookmarkStart w:id="4867" w:name="_Toc36817454"/>
      <w:bookmarkStart w:id="4868" w:name="_Toc29811902"/>
      <w:bookmarkStart w:id="4869" w:name="_Toc21127693"/>
      <w:bookmarkStart w:id="4870" w:name="_Toc53185519"/>
      <w:bookmarkStart w:id="4871" w:name="_Toc53185895"/>
      <w:bookmarkStart w:id="4872" w:name="_Toc57820381"/>
      <w:bookmarkStart w:id="4873" w:name="_Toc57821308"/>
      <w:bookmarkStart w:id="4874" w:name="_Toc61183584"/>
      <w:bookmarkStart w:id="4875" w:name="_Toc61183978"/>
      <w:bookmarkStart w:id="4876" w:name="_Toc61184370"/>
      <w:bookmarkStart w:id="4877" w:name="_Toc61184762"/>
      <w:bookmarkStart w:id="4878" w:name="_Toc61185152"/>
      <w:bookmarkStart w:id="4879" w:name="_Toc66386496"/>
      <w:bookmarkStart w:id="4880" w:name="_Toc74583399"/>
      <w:bookmarkStart w:id="4881" w:name="_Toc76542212"/>
      <w:bookmarkStart w:id="4882" w:name="_Toc82450194"/>
      <w:bookmarkStart w:id="4883" w:name="_Toc82450842"/>
      <w:r>
        <w:t>7</w:t>
      </w:r>
      <w:r w:rsidRPr="00991FDA">
        <w:t>.</w:t>
      </w:r>
      <w:r>
        <w:t>5</w:t>
      </w:r>
      <w:r w:rsidRPr="00991FDA">
        <w:t>.</w:t>
      </w:r>
      <w:r>
        <w:t>4</w:t>
      </w:r>
      <w:r w:rsidRPr="00991FDA">
        <w:t>.</w:t>
      </w:r>
      <w:r>
        <w:t>2</w:t>
      </w:r>
      <w:r w:rsidRPr="00991FDA">
        <w:t>.2.3</w:t>
      </w:r>
      <w:r w:rsidRPr="00991FDA">
        <w:tab/>
        <w:t>OTA transmitter spurious emissions (Category B)</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lastRenderedPageBreak/>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884" w:name="_MCCTEMPBM_CRPT72460382___4" w:colFirst="0" w:colLast="5"/>
            <w:bookmarkStart w:id="4885" w:name="_Toc45893682"/>
            <w:bookmarkStart w:id="4886" w:name="_Toc44712370"/>
            <w:bookmarkStart w:id="4887" w:name="_Toc37267765"/>
            <w:bookmarkStart w:id="4888" w:name="_Toc37260377"/>
            <w:bookmarkStart w:id="4889" w:name="_Toc36817455"/>
            <w:bookmarkStart w:id="4890" w:name="_Toc29811903"/>
            <w:bookmarkStart w:id="4891" w:name="_Toc21127694"/>
            <w:bookmarkStart w:id="4892" w:name="_Toc53185520"/>
            <w:bookmarkStart w:id="4893" w:name="_Toc53185896"/>
            <w:bookmarkStart w:id="4894" w:name="_Toc57820382"/>
            <w:bookmarkStart w:id="4895" w:name="_Toc57821309"/>
            <w:bookmarkStart w:id="4896" w:name="_Toc61183585"/>
            <w:bookmarkStart w:id="4897" w:name="_Toc61183979"/>
            <w:bookmarkStart w:id="4898" w:name="_Toc61184371"/>
            <w:bookmarkStart w:id="4899" w:name="_Toc61184763"/>
            <w:bookmarkStart w:id="4900" w:name="_Toc61185153"/>
            <w:bookmarkStart w:id="4901" w:name="_Toc66386497"/>
            <w:bookmarkStart w:id="4902" w:name="_Toc74583400"/>
            <w:bookmarkStart w:id="4903" w:name="_Toc76542213"/>
            <w:bookmarkStart w:id="4904" w:name="_Toc82450195"/>
            <w:bookmarkStart w:id="4905" w:name="_Toc82450843"/>
            <w:bookmarkStart w:id="4906" w:name="_Toc106094181"/>
            <w:bookmarkStart w:id="4907" w:name="_Toc114252957"/>
            <w:bookmarkStart w:id="4908" w:name="_Toc123046085"/>
            <w:bookmarkStart w:id="4909" w:name="_Toc124157626"/>
            <w:bookmarkStart w:id="4910" w:name="_Toc124259018"/>
            <w:bookmarkStart w:id="4911" w:name="_Toc124259162"/>
            <w:bookmarkStart w:id="4912" w:name="_Toc130585919"/>
            <w:bookmarkStart w:id="4913" w:name="_Toc130586930"/>
            <w:bookmarkStart w:id="4914" w:name="_Toc137462096"/>
            <w:bookmarkStart w:id="4915" w:name="_Toc138883905"/>
            <w:bookmarkStart w:id="4916" w:name="_Toc138884049"/>
            <w:bookmarkStart w:id="4917" w:name="_Toc145426947"/>
            <w:bookmarkStart w:id="4918" w:name="_Toc155428220"/>
            <w:bookmarkStart w:id="4919"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920" w:name="_MCCTEMPBM_CRPT72460383___4" w:colFirst="0" w:colLast="5"/>
            <w:bookmarkEnd w:id="4884"/>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921" w:name="_MCCTEMPBM_CRPT72460384___4" w:colFirst="0" w:colLast="5"/>
            <w:bookmarkEnd w:id="4920"/>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921"/>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922" w:name="_Toc161665537"/>
      <w:bookmarkStart w:id="4923" w:name="_Toc169718688"/>
      <w:bookmarkStart w:id="4924" w:name="_Toc176337245"/>
      <w:bookmarkStart w:id="4925" w:name="_Toc187246335"/>
      <w:bookmarkStart w:id="4926" w:name="_Toc200467832"/>
      <w:r>
        <w:t>7</w:t>
      </w:r>
      <w:r w:rsidRPr="00991FDA">
        <w:t>.</w:t>
      </w:r>
      <w:r>
        <w:t>5</w:t>
      </w:r>
      <w:r w:rsidRPr="00991FDA">
        <w:t>.</w:t>
      </w:r>
      <w:r>
        <w:t>4</w:t>
      </w:r>
      <w:r w:rsidRPr="00991FDA">
        <w:t>.</w:t>
      </w:r>
      <w:r>
        <w:t>2</w:t>
      </w:r>
      <w:r w:rsidRPr="00991FDA">
        <w:t>.3</w:t>
      </w:r>
      <w:r w:rsidRPr="00991FDA">
        <w:tab/>
        <w:t>Additional OTA transmitter spurious emissions requirements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2"/>
      <w:bookmarkEnd w:id="4923"/>
      <w:bookmarkEnd w:id="4924"/>
      <w:bookmarkEnd w:id="4925"/>
      <w:bookmarkEnd w:id="4926"/>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927" w:name="_Toc45893683"/>
      <w:bookmarkStart w:id="4928" w:name="_Toc44712371"/>
      <w:bookmarkStart w:id="4929" w:name="_Toc53185521"/>
      <w:bookmarkStart w:id="4930" w:name="_Toc53185897"/>
      <w:bookmarkStart w:id="4931" w:name="_Toc57820383"/>
      <w:bookmarkStart w:id="4932" w:name="_Toc57821310"/>
      <w:bookmarkStart w:id="4933" w:name="_Toc61183586"/>
      <w:bookmarkStart w:id="4934" w:name="_Toc61183980"/>
      <w:bookmarkStart w:id="4935" w:name="_Toc61184372"/>
      <w:bookmarkStart w:id="4936" w:name="_Toc61184764"/>
      <w:bookmarkStart w:id="4937" w:name="_Toc61185154"/>
      <w:bookmarkStart w:id="4938" w:name="_Toc66386498"/>
      <w:bookmarkStart w:id="4939" w:name="_Toc74583401"/>
      <w:bookmarkStart w:id="4940" w:name="_Toc76542214"/>
      <w:bookmarkStart w:id="4941" w:name="_Toc82450196"/>
      <w:bookmarkStart w:id="4942"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943"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943"/>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944" w:name="_Toc31071"/>
      <w:bookmarkStart w:id="4945" w:name="_Toc3656"/>
      <w:bookmarkStart w:id="4946" w:name="_Toc155428221"/>
      <w:bookmarkStart w:id="4947" w:name="_Toc155781239"/>
      <w:bookmarkStart w:id="4948" w:name="_Toc161665538"/>
      <w:bookmarkStart w:id="4949" w:name="_Toc169718689"/>
      <w:bookmarkStart w:id="4950" w:name="_Toc176337246"/>
      <w:bookmarkStart w:id="4951" w:name="_Toc187246336"/>
      <w:bookmarkStart w:id="4952" w:name="_Toc200467833"/>
      <w:r>
        <w:t>7.5.4.</w:t>
      </w:r>
      <w:r>
        <w:rPr>
          <w:rFonts w:eastAsia="SimSun" w:hint="eastAsia"/>
          <w:lang w:val="en-US" w:eastAsia="zh-CN"/>
        </w:rPr>
        <w:t>3</w:t>
      </w:r>
      <w:r>
        <w:tab/>
        <w:t xml:space="preserve">Minimum requirement for </w:t>
      </w:r>
      <w:r>
        <w:rPr>
          <w:rFonts w:eastAsia="SimSun" w:hint="eastAsia"/>
          <w:i/>
          <w:lang w:val="en-US" w:eastAsia="zh-CN"/>
        </w:rPr>
        <w:t>NCR</w:t>
      </w:r>
      <w:bookmarkEnd w:id="4944"/>
      <w:bookmarkEnd w:id="4945"/>
      <w:bookmarkEnd w:id="4946"/>
      <w:bookmarkEnd w:id="4947"/>
      <w:bookmarkEnd w:id="4948"/>
      <w:bookmarkEnd w:id="4949"/>
      <w:bookmarkEnd w:id="4950"/>
      <w:bookmarkEnd w:id="4951"/>
      <w:bookmarkEnd w:id="4952"/>
    </w:p>
    <w:p w14:paraId="48CA9D86" w14:textId="77777777" w:rsidR="006641CD" w:rsidRDefault="006641CD" w:rsidP="006641CD">
      <w:pPr>
        <w:pStyle w:val="Heading5"/>
        <w:ind w:left="1417" w:hanging="1417"/>
      </w:pPr>
      <w:bookmarkStart w:id="4953" w:name="_Toc28853"/>
      <w:bookmarkStart w:id="4954" w:name="_Toc21933"/>
      <w:bookmarkStart w:id="4955" w:name="_Toc155428222"/>
      <w:bookmarkStart w:id="4956" w:name="_Toc155781240"/>
      <w:bookmarkStart w:id="4957" w:name="_Toc161665539"/>
      <w:bookmarkStart w:id="4958" w:name="_Toc169718690"/>
      <w:bookmarkStart w:id="4959" w:name="_Toc176337247"/>
      <w:bookmarkStart w:id="4960" w:name="_Toc187246337"/>
      <w:bookmarkStart w:id="4961" w:name="_Toc200467834"/>
      <w:r>
        <w:t>7.5.4.</w:t>
      </w:r>
      <w:r>
        <w:rPr>
          <w:lang w:val="en-US" w:eastAsia="zh-CN"/>
        </w:rPr>
        <w:t>3.1</w:t>
      </w:r>
      <w:r>
        <w:tab/>
        <w:t xml:space="preserve">Minimum requirement for </w:t>
      </w:r>
      <w:r>
        <w:rPr>
          <w:lang w:val="en-US" w:eastAsia="zh-CN"/>
        </w:rPr>
        <w:t>NCR-Fwd</w:t>
      </w:r>
      <w:bookmarkEnd w:id="4953"/>
      <w:bookmarkEnd w:id="4954"/>
      <w:bookmarkEnd w:id="4955"/>
      <w:bookmarkEnd w:id="4956"/>
      <w:bookmarkEnd w:id="4957"/>
      <w:bookmarkEnd w:id="4958"/>
      <w:bookmarkEnd w:id="4959"/>
      <w:bookmarkEnd w:id="4960"/>
      <w:bookmarkEnd w:id="4961"/>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962" w:name="_Toc155428223"/>
      <w:bookmarkStart w:id="4963" w:name="_Toc155781241"/>
      <w:bookmarkStart w:id="4964" w:name="_Toc161665540"/>
      <w:bookmarkStart w:id="4965" w:name="_Toc169718691"/>
      <w:bookmarkStart w:id="4966" w:name="_Toc176337248"/>
      <w:bookmarkStart w:id="4967" w:name="_Toc187246338"/>
      <w:bookmarkStart w:id="4968" w:name="_Toc200467835"/>
      <w:r>
        <w:lastRenderedPageBreak/>
        <w:t>7.5.4.</w:t>
      </w:r>
      <w:r>
        <w:rPr>
          <w:lang w:val="en-US" w:eastAsia="zh-CN"/>
        </w:rPr>
        <w:t>3.2</w:t>
      </w:r>
      <w:r>
        <w:tab/>
        <w:t xml:space="preserve">Minimum requirement for </w:t>
      </w:r>
      <w:r>
        <w:rPr>
          <w:lang w:val="en-US" w:eastAsia="zh-CN"/>
        </w:rPr>
        <w:t>NCR-MT</w:t>
      </w:r>
      <w:bookmarkEnd w:id="4962"/>
      <w:bookmarkEnd w:id="4963"/>
      <w:bookmarkEnd w:id="4964"/>
      <w:bookmarkEnd w:id="4965"/>
      <w:bookmarkEnd w:id="4966"/>
      <w:bookmarkEnd w:id="4967"/>
      <w:bookmarkEnd w:id="4968"/>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969" w:name="_Toc155428224"/>
      <w:bookmarkStart w:id="4970" w:name="_Toc155781242"/>
      <w:bookmarkStart w:id="4971" w:name="_Toc161665541"/>
      <w:bookmarkStart w:id="4972" w:name="_Toc169718692"/>
      <w:bookmarkStart w:id="4973" w:name="_Toc176337249"/>
      <w:bookmarkStart w:id="4974" w:name="_Toc187246339"/>
      <w:bookmarkStart w:id="4975" w:name="_Toc200467836"/>
      <w:bookmarkStart w:id="4976" w:name="_Toc21127729"/>
      <w:bookmarkStart w:id="4977" w:name="_Toc45893718"/>
      <w:bookmarkStart w:id="4978" w:name="_Toc29811938"/>
      <w:bookmarkStart w:id="4979" w:name="_Toc123717791"/>
      <w:bookmarkStart w:id="4980" w:name="_Toc107419567"/>
      <w:bookmarkStart w:id="4981" w:name="_Toc131741127"/>
      <w:bookmarkStart w:id="4982" w:name="_Toc131766661"/>
      <w:bookmarkStart w:id="4983" w:name="_Toc67916887"/>
      <w:bookmarkStart w:id="4984" w:name="_Toc131596129"/>
      <w:bookmarkStart w:id="4985" w:name="_Toc146958146"/>
      <w:bookmarkStart w:id="4986" w:name="_Toc82622049"/>
      <w:bookmarkStart w:id="4987" w:name="_Toc114255789"/>
      <w:bookmarkStart w:id="4988" w:name="_Toc90422896"/>
      <w:bookmarkStart w:id="4989" w:name="_Toc36817490"/>
      <w:bookmarkStart w:id="4990" w:name="_Toc124266771"/>
      <w:bookmarkStart w:id="4991" w:name="_Toc37267800"/>
      <w:bookmarkStart w:id="4992" w:name="_Toc61179121"/>
      <w:bookmarkStart w:id="4993" w:name="_Toc107311983"/>
      <w:bookmarkStart w:id="4994" w:name="_Toc123052221"/>
      <w:bookmarkStart w:id="4995" w:name="_Toc138837883"/>
      <w:bookmarkStart w:id="4996" w:name="_Toc74663508"/>
      <w:bookmarkStart w:id="4997" w:name="_Toc37260412"/>
      <w:bookmarkStart w:id="4998" w:name="_Toc106783092"/>
      <w:bookmarkStart w:id="4999" w:name="_Toc107475196"/>
      <w:bookmarkStart w:id="5000" w:name="_Toc124157367"/>
      <w:bookmarkStart w:id="5001" w:name="_Toc115186469"/>
      <w:bookmarkStart w:id="5002" w:name="_Toc123054690"/>
      <w:bookmarkStart w:id="5003" w:name="_Toc53178883"/>
      <w:bookmarkStart w:id="5004" w:name="_Toc44712406"/>
      <w:bookmarkStart w:id="5005" w:name="_Toc53178432"/>
      <w:bookmarkStart w:id="5006" w:name="_Toc61179591"/>
      <w:bookmarkStart w:id="5007" w:name="_Toc123049299"/>
      <w:r>
        <w:t>7.5.5</w:t>
      </w:r>
      <w:r>
        <w:tab/>
        <w:t>OTA receiver spurious emissions</w:t>
      </w:r>
      <w:bookmarkEnd w:id="4969"/>
      <w:bookmarkEnd w:id="4970"/>
      <w:bookmarkEnd w:id="4971"/>
      <w:bookmarkEnd w:id="4972"/>
      <w:bookmarkEnd w:id="4973"/>
      <w:bookmarkEnd w:id="4974"/>
      <w:bookmarkEnd w:id="4975"/>
    </w:p>
    <w:p w14:paraId="4E96BA3B" w14:textId="77777777" w:rsidR="006641CD" w:rsidRDefault="006641CD" w:rsidP="006641CD">
      <w:pPr>
        <w:pStyle w:val="Heading4"/>
      </w:pPr>
      <w:bookmarkStart w:id="5008" w:name="_Toc155428225"/>
      <w:bookmarkStart w:id="5009" w:name="_Toc155781243"/>
      <w:bookmarkStart w:id="5010" w:name="_Toc161665542"/>
      <w:bookmarkStart w:id="5011" w:name="_Toc169718693"/>
      <w:bookmarkStart w:id="5012" w:name="_Toc176337250"/>
      <w:bookmarkStart w:id="5013" w:name="_Toc187246340"/>
      <w:bookmarkStart w:id="5014" w:name="_Toc200467837"/>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r>
        <w:rPr>
          <w:rFonts w:hint="eastAsia"/>
          <w:lang w:eastAsia="zh-CN"/>
        </w:rPr>
        <w:t>7</w:t>
      </w:r>
      <w:r>
        <w:t>.5.5.1</w:t>
      </w:r>
      <w:r>
        <w:tab/>
        <w:t>General</w:t>
      </w:r>
      <w:bookmarkEnd w:id="5008"/>
      <w:bookmarkEnd w:id="5009"/>
      <w:bookmarkEnd w:id="5010"/>
      <w:bookmarkEnd w:id="5011"/>
      <w:bookmarkEnd w:id="5012"/>
      <w:bookmarkEnd w:id="5013"/>
      <w:bookmarkEnd w:id="5014"/>
    </w:p>
    <w:p w14:paraId="077339C3" w14:textId="77777777" w:rsidR="006641CD" w:rsidRDefault="006641CD" w:rsidP="006641CD">
      <w:pPr>
        <w:rPr>
          <w:lang w:val="en-US" w:eastAsia="zh-CN"/>
        </w:rPr>
      </w:pPr>
      <w:bookmarkStart w:id="5015"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5015"/>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5016" w:name="_Toc155428226"/>
      <w:bookmarkStart w:id="5017" w:name="_Toc155781244"/>
      <w:bookmarkStart w:id="5018" w:name="_Toc161665543"/>
      <w:bookmarkStart w:id="5019" w:name="_Toc169718694"/>
      <w:bookmarkStart w:id="5020" w:name="_Toc176337251"/>
      <w:bookmarkStart w:id="5021" w:name="_Toc187246341"/>
      <w:bookmarkStart w:id="5022" w:name="_Toc200467838"/>
      <w:r>
        <w:t>7.5.5.2</w:t>
      </w:r>
      <w:r>
        <w:tab/>
      </w:r>
      <w:bookmarkEnd w:id="5016"/>
      <w:bookmarkEnd w:id="5017"/>
      <w:bookmarkEnd w:id="5018"/>
      <w:bookmarkEnd w:id="5019"/>
      <w:bookmarkEnd w:id="5020"/>
      <w:r w:rsidR="0094421B" w:rsidRPr="00CB089B">
        <w:t xml:space="preserve">Minimum requirement for </w:t>
      </w:r>
      <w:r w:rsidR="0094421B" w:rsidRPr="00CB089B">
        <w:rPr>
          <w:i/>
          <w:iCs/>
        </w:rPr>
        <w:t>RF repeater</w:t>
      </w:r>
      <w:bookmarkEnd w:id="5021"/>
      <w:bookmarkEnd w:id="5022"/>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lastRenderedPageBreak/>
        <w:t xml:space="preserve">Table 7.5.5.2-2: Step frequencies for defining </w:t>
      </w:r>
      <w:bookmarkStart w:id="5023" w:name="_Hlk25241782"/>
      <w:r>
        <w:t xml:space="preserve">the OTA receiver spurious emission limits for </w:t>
      </w:r>
      <w:r>
        <w:rPr>
          <w:i/>
        </w:rPr>
        <w:t>Repeater type 2-O</w:t>
      </w:r>
      <w:bookmarkEnd w:id="5023"/>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5024" w:name="_Toc155428227"/>
      <w:bookmarkStart w:id="5025" w:name="_Toc155781245"/>
      <w:bookmarkStart w:id="5026" w:name="_Toc161665544"/>
      <w:bookmarkStart w:id="5027" w:name="_Toc169718695"/>
      <w:bookmarkStart w:id="5028" w:name="_Toc176337252"/>
      <w:bookmarkStart w:id="5029" w:name="_Toc187246342"/>
      <w:bookmarkStart w:id="5030" w:name="_Toc200467839"/>
      <w:r>
        <w:t>7.5.5.3</w:t>
      </w:r>
      <w:r>
        <w:tab/>
        <w:t xml:space="preserve">Minimum requirement for </w:t>
      </w:r>
      <w:r>
        <w:rPr>
          <w:i/>
          <w:iCs/>
        </w:rPr>
        <w:t>NCR</w:t>
      </w:r>
      <w:bookmarkEnd w:id="5024"/>
      <w:bookmarkEnd w:id="5025"/>
      <w:bookmarkEnd w:id="5026"/>
      <w:bookmarkEnd w:id="5027"/>
      <w:bookmarkEnd w:id="5028"/>
      <w:bookmarkEnd w:id="5029"/>
      <w:bookmarkEnd w:id="5030"/>
    </w:p>
    <w:p w14:paraId="13574504" w14:textId="77777777" w:rsidR="006641CD" w:rsidRDefault="006641CD" w:rsidP="006641CD">
      <w:pPr>
        <w:pStyle w:val="Heading5"/>
      </w:pPr>
      <w:bookmarkStart w:id="5031" w:name="_Toc155428228"/>
      <w:bookmarkStart w:id="5032" w:name="_Toc155781246"/>
      <w:bookmarkStart w:id="5033" w:name="_Toc161665545"/>
      <w:bookmarkStart w:id="5034" w:name="_Toc169718696"/>
      <w:bookmarkStart w:id="5035" w:name="_Toc176337253"/>
      <w:bookmarkStart w:id="5036" w:name="_Toc187246343"/>
      <w:bookmarkStart w:id="5037" w:name="_Toc200467840"/>
      <w:r>
        <w:t>7.5.5.3.1</w:t>
      </w:r>
      <w:r>
        <w:tab/>
        <w:t>Minimum requirement for NCR-Fwd</w:t>
      </w:r>
      <w:bookmarkEnd w:id="5031"/>
      <w:bookmarkEnd w:id="5032"/>
      <w:bookmarkEnd w:id="5033"/>
      <w:bookmarkEnd w:id="5034"/>
      <w:bookmarkEnd w:id="5035"/>
      <w:bookmarkEnd w:id="5036"/>
      <w:bookmarkEnd w:id="5037"/>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5038" w:name="_Toc97737242"/>
      <w:bookmarkStart w:id="5039" w:name="_Toc106094182"/>
      <w:bookmarkStart w:id="5040" w:name="_Toc114252958"/>
      <w:bookmarkStart w:id="5041" w:name="_Toc123046086"/>
      <w:bookmarkStart w:id="5042" w:name="_Toc124157627"/>
      <w:bookmarkStart w:id="5043" w:name="_Toc124259019"/>
      <w:bookmarkStart w:id="5044" w:name="_Toc124259163"/>
      <w:bookmarkStart w:id="5045" w:name="_Toc130585920"/>
      <w:bookmarkStart w:id="5046" w:name="_Toc130586931"/>
      <w:bookmarkStart w:id="5047" w:name="_Toc137462097"/>
      <w:bookmarkStart w:id="5048" w:name="_Toc138883906"/>
      <w:bookmarkStart w:id="5049" w:name="_Toc138884050"/>
      <w:bookmarkStart w:id="5050" w:name="_Toc145426948"/>
      <w:bookmarkStart w:id="5051" w:name="_Toc155428229"/>
      <w:bookmarkStart w:id="5052" w:name="_Toc155781247"/>
      <w:bookmarkStart w:id="5053" w:name="_Toc161665546"/>
      <w:bookmarkStart w:id="5054" w:name="_Toc169718697"/>
      <w:bookmarkStart w:id="5055" w:name="_Toc176337254"/>
      <w:bookmarkStart w:id="5056" w:name="_Toc187246344"/>
      <w:bookmarkStart w:id="5057" w:name="_Toc200467841"/>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C5515E6" w14:textId="677B220A" w:rsidR="00335340" w:rsidRDefault="005D2871" w:rsidP="009A1180">
      <w:pPr>
        <w:pStyle w:val="Heading3"/>
      </w:pPr>
      <w:bookmarkStart w:id="5058" w:name="_Toc106094183"/>
      <w:bookmarkStart w:id="5059" w:name="_Toc114252959"/>
      <w:bookmarkStart w:id="5060" w:name="_Toc123046087"/>
      <w:bookmarkStart w:id="5061" w:name="_Toc124157628"/>
      <w:bookmarkStart w:id="5062" w:name="_Toc124259020"/>
      <w:bookmarkStart w:id="5063" w:name="_Toc124259164"/>
      <w:bookmarkStart w:id="5064" w:name="_Toc130585921"/>
      <w:bookmarkStart w:id="5065" w:name="_Toc130586932"/>
      <w:bookmarkStart w:id="5066" w:name="_Toc137462098"/>
      <w:bookmarkStart w:id="5067" w:name="_Toc138883907"/>
      <w:bookmarkStart w:id="5068" w:name="_Toc138884051"/>
      <w:bookmarkStart w:id="5069" w:name="_Toc145426949"/>
      <w:bookmarkStart w:id="5070" w:name="_Toc155428230"/>
      <w:bookmarkStart w:id="5071" w:name="_Toc155781248"/>
      <w:bookmarkStart w:id="5072" w:name="_Toc161665547"/>
      <w:bookmarkStart w:id="5073" w:name="_Toc169718698"/>
      <w:bookmarkStart w:id="5074" w:name="_Toc176337255"/>
      <w:bookmarkStart w:id="5075" w:name="_Toc187246345"/>
      <w:bookmarkStart w:id="5076" w:name="_Toc200467842"/>
      <w:r>
        <w:rPr>
          <w:rFonts w:hint="eastAsia"/>
          <w:lang w:eastAsia="zh-CN"/>
        </w:rPr>
        <w:t>7</w:t>
      </w:r>
      <w:r w:rsidRPr="00A75385">
        <w:t>.</w:t>
      </w:r>
      <w:r>
        <w:t>6</w:t>
      </w:r>
      <w:r w:rsidRPr="00A75385">
        <w:t>.1</w:t>
      </w:r>
      <w:r w:rsidRPr="00A75385">
        <w:tab/>
      </w:r>
      <w:r>
        <w:t>Downlink repeater error vector magnitude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C5515E7" w14:textId="77777777" w:rsidR="00335340" w:rsidRPr="003F1B56" w:rsidRDefault="00335340" w:rsidP="009A1180">
      <w:pPr>
        <w:pStyle w:val="Heading4"/>
      </w:pPr>
      <w:bookmarkStart w:id="5077" w:name="_Toc106094184"/>
      <w:bookmarkStart w:id="5078" w:name="_Toc114252960"/>
      <w:bookmarkStart w:id="5079" w:name="_Toc123046088"/>
      <w:bookmarkStart w:id="5080" w:name="_Toc124157629"/>
      <w:bookmarkStart w:id="5081" w:name="_Toc124259021"/>
      <w:bookmarkStart w:id="5082" w:name="_Toc124259165"/>
      <w:bookmarkStart w:id="5083" w:name="_Toc130585922"/>
      <w:bookmarkStart w:id="5084" w:name="_Toc130586933"/>
      <w:bookmarkStart w:id="5085" w:name="_Toc137462099"/>
      <w:bookmarkStart w:id="5086" w:name="_Toc138883908"/>
      <w:bookmarkStart w:id="5087" w:name="_Toc138884052"/>
      <w:bookmarkStart w:id="5088" w:name="_Toc145426950"/>
      <w:bookmarkStart w:id="5089" w:name="_Toc155428231"/>
      <w:bookmarkStart w:id="5090" w:name="_Toc155781249"/>
      <w:bookmarkStart w:id="5091" w:name="_Toc161665548"/>
      <w:bookmarkStart w:id="5092" w:name="_Toc169718699"/>
      <w:bookmarkStart w:id="5093" w:name="_Toc176337256"/>
      <w:bookmarkStart w:id="5094" w:name="_Toc187246346"/>
      <w:bookmarkStart w:id="5095" w:name="_Toc200467843"/>
      <w:r>
        <w:rPr>
          <w:rFonts w:hint="eastAsia"/>
          <w:lang w:eastAsia="zh-CN"/>
        </w:rPr>
        <w:t>7</w:t>
      </w:r>
      <w:r w:rsidRPr="00566E41">
        <w:t>.</w:t>
      </w:r>
      <w:r>
        <w:t>6</w:t>
      </w:r>
      <w:r w:rsidRPr="00566E41">
        <w:t>.</w:t>
      </w:r>
      <w:r>
        <w:t>1</w:t>
      </w:r>
      <w:r w:rsidRPr="00566E41">
        <w:t>.1</w:t>
      </w:r>
      <w:r w:rsidRPr="00566E41">
        <w:tab/>
      </w:r>
      <w:r>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lastRenderedPageBreak/>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5096" w:name="_Toc106094185"/>
      <w:bookmarkStart w:id="5097" w:name="_Toc114252961"/>
      <w:bookmarkStart w:id="5098" w:name="_Toc123046089"/>
      <w:bookmarkStart w:id="5099" w:name="_Toc124157630"/>
      <w:bookmarkStart w:id="5100" w:name="_Toc124259022"/>
      <w:bookmarkStart w:id="5101" w:name="_Toc124259166"/>
      <w:bookmarkStart w:id="5102" w:name="_Toc130585923"/>
      <w:bookmarkStart w:id="5103" w:name="_Toc130586934"/>
      <w:bookmarkStart w:id="5104" w:name="_Toc137462100"/>
      <w:bookmarkStart w:id="5105" w:name="_Toc138883909"/>
      <w:bookmarkStart w:id="5106" w:name="_Toc138884053"/>
      <w:bookmarkStart w:id="5107" w:name="_Toc145426951"/>
      <w:bookmarkStart w:id="5108" w:name="_Toc155428232"/>
      <w:bookmarkStart w:id="5109" w:name="_Toc155781250"/>
      <w:bookmarkStart w:id="5110" w:name="_Toc161665549"/>
      <w:bookmarkStart w:id="5111" w:name="_Toc169718700"/>
      <w:bookmarkStart w:id="5112" w:name="_Toc176337257"/>
      <w:bookmarkStart w:id="5113" w:name="_Toc187246347"/>
      <w:bookmarkStart w:id="5114" w:name="_Toc200467844"/>
      <w:r>
        <w:rPr>
          <w:rFonts w:hint="eastAsia"/>
          <w:lang w:eastAsia="zh-CN"/>
        </w:rPr>
        <w:t>7</w:t>
      </w:r>
      <w:r w:rsidRPr="00566E41">
        <w:t>.</w:t>
      </w:r>
      <w:r>
        <w:t>6</w:t>
      </w:r>
      <w:r w:rsidRPr="00566E41">
        <w:t>.</w:t>
      </w:r>
      <w:r>
        <w:t>1</w:t>
      </w:r>
      <w:r w:rsidRPr="00566E41">
        <w:t>.</w:t>
      </w:r>
      <w:r>
        <w:t>2</w:t>
      </w:r>
      <w:r w:rsidRPr="00566E41">
        <w:tab/>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r w:rsidR="0094421B" w:rsidRPr="00CB089B">
        <w:t>Minimum requirement</w:t>
      </w:r>
      <w:r w:rsidR="0094421B" w:rsidRPr="00CB089B">
        <w:rPr>
          <w:rFonts w:eastAsia="SimSun" w:hint="eastAsia"/>
          <w:lang w:val="en-US" w:eastAsia="zh-CN"/>
        </w:rPr>
        <w:t xml:space="preserve"> for repeater</w:t>
      </w:r>
      <w:bookmarkEnd w:id="5113"/>
      <w:bookmarkEnd w:id="5114"/>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5115" w:name="_Toc27675"/>
      <w:bookmarkStart w:id="5116" w:name="_Toc15118"/>
      <w:bookmarkStart w:id="5117" w:name="_Toc155428233"/>
      <w:bookmarkStart w:id="5118" w:name="_Toc155781251"/>
      <w:bookmarkStart w:id="5119" w:name="_Toc161665550"/>
      <w:bookmarkStart w:id="5120" w:name="_Toc169718701"/>
      <w:bookmarkStart w:id="5121" w:name="_Toc176337258"/>
      <w:bookmarkStart w:id="5122" w:name="_Toc187246348"/>
      <w:bookmarkStart w:id="5123" w:name="_Toc200467845"/>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5115"/>
      <w:bookmarkEnd w:id="5116"/>
      <w:bookmarkEnd w:id="5117"/>
      <w:bookmarkEnd w:id="5118"/>
      <w:bookmarkEnd w:id="5119"/>
      <w:bookmarkEnd w:id="5120"/>
      <w:bookmarkEnd w:id="5121"/>
      <w:bookmarkEnd w:id="5122"/>
      <w:bookmarkEnd w:id="5123"/>
    </w:p>
    <w:p w14:paraId="47639907" w14:textId="77777777" w:rsidR="007D4DE6" w:rsidRDefault="007D4DE6" w:rsidP="007D4DE6">
      <w:pPr>
        <w:pStyle w:val="Heading5"/>
        <w:ind w:left="1417" w:hanging="1417"/>
        <w:rPr>
          <w:rFonts w:eastAsia="SimSun"/>
          <w:lang w:val="en-US" w:eastAsia="zh-CN"/>
        </w:rPr>
      </w:pPr>
      <w:bookmarkStart w:id="5124" w:name="_Toc6353"/>
      <w:bookmarkStart w:id="5125" w:name="_Toc2995"/>
      <w:bookmarkStart w:id="5126" w:name="_Toc155428234"/>
      <w:bookmarkStart w:id="5127" w:name="_Toc155781252"/>
      <w:bookmarkStart w:id="5128" w:name="_Toc161665551"/>
      <w:bookmarkStart w:id="5129" w:name="_Toc169718702"/>
      <w:bookmarkStart w:id="5130" w:name="_Toc176337259"/>
      <w:bookmarkStart w:id="5131" w:name="_Toc187246349"/>
      <w:bookmarkStart w:id="5132" w:name="_Toc200467846"/>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5124"/>
      <w:bookmarkEnd w:id="5125"/>
      <w:bookmarkEnd w:id="5126"/>
      <w:bookmarkEnd w:id="5127"/>
      <w:bookmarkEnd w:id="5128"/>
      <w:bookmarkEnd w:id="5129"/>
      <w:bookmarkEnd w:id="5130"/>
      <w:bookmarkEnd w:id="5131"/>
      <w:bookmarkEnd w:id="5132"/>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5133" w:name="_Toc106094186"/>
      <w:bookmarkStart w:id="5134" w:name="_Toc114252962"/>
      <w:bookmarkStart w:id="5135" w:name="_Toc123046090"/>
      <w:bookmarkStart w:id="5136" w:name="_Toc124157631"/>
      <w:bookmarkStart w:id="5137" w:name="_Toc124259023"/>
      <w:bookmarkStart w:id="5138" w:name="_Toc124259167"/>
      <w:bookmarkStart w:id="5139" w:name="_Toc130585924"/>
      <w:bookmarkStart w:id="5140" w:name="_Toc130586935"/>
      <w:bookmarkStart w:id="5141" w:name="_Toc137462101"/>
      <w:bookmarkStart w:id="5142" w:name="_Toc138883910"/>
      <w:bookmarkStart w:id="5143" w:name="_Toc138884054"/>
      <w:bookmarkStart w:id="5144" w:name="_Toc145426952"/>
      <w:bookmarkStart w:id="5145" w:name="_Toc155428235"/>
      <w:bookmarkStart w:id="5146" w:name="_Toc155781253"/>
      <w:bookmarkStart w:id="5147" w:name="_Toc161665552"/>
      <w:bookmarkStart w:id="5148" w:name="_Toc169718703"/>
      <w:bookmarkStart w:id="5149" w:name="_Toc176337260"/>
      <w:bookmarkStart w:id="5150" w:name="_Toc187246350"/>
      <w:bookmarkStart w:id="5151" w:name="_Toc200467847"/>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5152" w:name="_Toc106094187"/>
      <w:bookmarkStart w:id="5153" w:name="_Toc114252963"/>
      <w:bookmarkStart w:id="5154" w:name="_Toc123046091"/>
      <w:bookmarkStart w:id="5155" w:name="_Toc124157632"/>
      <w:bookmarkStart w:id="5156" w:name="_Toc124259024"/>
      <w:bookmarkStart w:id="5157" w:name="_Toc124259168"/>
      <w:bookmarkStart w:id="5158" w:name="_Toc130585925"/>
      <w:bookmarkStart w:id="5159" w:name="_Toc130586936"/>
      <w:bookmarkStart w:id="5160" w:name="_Toc137462102"/>
      <w:bookmarkStart w:id="5161" w:name="_Toc138883911"/>
      <w:bookmarkStart w:id="5162" w:name="_Toc138884055"/>
      <w:bookmarkStart w:id="5163" w:name="_Toc145426953"/>
      <w:bookmarkStart w:id="5164" w:name="_Toc155428236"/>
      <w:bookmarkStart w:id="5165" w:name="_Toc155781254"/>
      <w:bookmarkStart w:id="5166" w:name="_Toc161665553"/>
      <w:bookmarkStart w:id="5167" w:name="_Toc169718704"/>
      <w:bookmarkStart w:id="5168" w:name="_Toc176337261"/>
      <w:bookmarkStart w:id="5169" w:name="_Toc187246351"/>
      <w:bookmarkStart w:id="5170" w:name="_Toc200467848"/>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C55161E" w14:textId="77777777" w:rsidR="00E14C6B" w:rsidRDefault="00470603">
      <w:pPr>
        <w:pStyle w:val="Heading4"/>
      </w:pPr>
      <w:bookmarkStart w:id="5171" w:name="_Toc97737243"/>
      <w:bookmarkStart w:id="5172" w:name="_Toc106094188"/>
      <w:bookmarkStart w:id="5173" w:name="_Toc114252964"/>
      <w:bookmarkStart w:id="5174" w:name="_Toc123046092"/>
      <w:bookmarkStart w:id="5175" w:name="_Toc124157633"/>
      <w:bookmarkStart w:id="5176" w:name="_Toc124259025"/>
      <w:bookmarkStart w:id="5177" w:name="_Toc124259169"/>
      <w:bookmarkStart w:id="5178" w:name="_Toc130585926"/>
      <w:bookmarkStart w:id="5179" w:name="_Toc130586937"/>
      <w:bookmarkStart w:id="5180" w:name="_Toc137462103"/>
      <w:bookmarkStart w:id="5181" w:name="_Toc138883912"/>
      <w:bookmarkStart w:id="5182" w:name="_Toc138884056"/>
      <w:bookmarkStart w:id="5183" w:name="_Toc145426954"/>
      <w:bookmarkStart w:id="5184" w:name="_Toc155428237"/>
      <w:bookmarkStart w:id="5185" w:name="_Toc155781255"/>
      <w:bookmarkStart w:id="5186" w:name="_Toc161665554"/>
      <w:bookmarkStart w:id="5187" w:name="_Toc169718705"/>
      <w:bookmarkStart w:id="5188" w:name="_Toc176337262"/>
      <w:bookmarkStart w:id="5189" w:name="_Toc187246352"/>
      <w:bookmarkStart w:id="5190" w:name="_Toc200467849"/>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lastRenderedPageBreak/>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5191" w:name="_Toc97737244"/>
      <w:bookmarkStart w:id="5192" w:name="_Toc106094189"/>
      <w:bookmarkStart w:id="5193" w:name="_Toc114252965"/>
      <w:bookmarkStart w:id="5194" w:name="_Toc123046093"/>
      <w:bookmarkStart w:id="5195" w:name="_Toc124157634"/>
      <w:bookmarkStart w:id="5196" w:name="_Toc124259026"/>
      <w:bookmarkStart w:id="5197" w:name="_Toc124259170"/>
      <w:bookmarkStart w:id="5198" w:name="_Toc130585927"/>
      <w:bookmarkStart w:id="5199" w:name="_Toc130586938"/>
      <w:bookmarkStart w:id="5200" w:name="_Toc137462104"/>
      <w:bookmarkStart w:id="5201" w:name="_Toc138883913"/>
      <w:bookmarkStart w:id="5202" w:name="_Toc138884057"/>
      <w:bookmarkStart w:id="5203" w:name="_Toc145426955"/>
      <w:bookmarkStart w:id="5204" w:name="_Toc155428238"/>
      <w:bookmarkStart w:id="5205" w:name="_Toc155781256"/>
      <w:bookmarkStart w:id="5206" w:name="_Toc161665555"/>
      <w:bookmarkStart w:id="5207" w:name="_Toc169718706"/>
      <w:bookmarkStart w:id="5208" w:name="_Toc176337263"/>
      <w:bookmarkStart w:id="5209" w:name="_Toc187246353"/>
      <w:bookmarkStart w:id="5210" w:name="_Toc200467850"/>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5209"/>
      <w:bookmarkEnd w:id="5210"/>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5211" w:name="_Toc97737245"/>
      <w:bookmarkStart w:id="5212" w:name="_Toc106094190"/>
      <w:bookmarkStart w:id="5213" w:name="_Toc114252966"/>
      <w:bookmarkStart w:id="5214" w:name="_Toc123046094"/>
      <w:bookmarkStart w:id="5215" w:name="_Toc124157635"/>
      <w:bookmarkStart w:id="5216" w:name="_Toc124259027"/>
      <w:bookmarkStart w:id="5217" w:name="_Toc124259171"/>
      <w:bookmarkStart w:id="5218" w:name="_Toc130585928"/>
      <w:bookmarkStart w:id="5219" w:name="_Toc130586939"/>
      <w:bookmarkStart w:id="5220" w:name="_Toc137462105"/>
      <w:bookmarkStart w:id="5221" w:name="_Toc138883914"/>
      <w:bookmarkStart w:id="5222" w:name="_Toc138884058"/>
      <w:bookmarkStart w:id="5223" w:name="_Toc145426956"/>
    </w:p>
    <w:p w14:paraId="1FDBE4AF" w14:textId="77777777" w:rsidR="008D1B47" w:rsidRDefault="008D1B47" w:rsidP="008D1B47">
      <w:pPr>
        <w:pStyle w:val="Heading4"/>
        <w:rPr>
          <w:rFonts w:eastAsia="SimSun"/>
          <w:lang w:val="en-US" w:eastAsia="zh-CN"/>
        </w:rPr>
      </w:pPr>
      <w:bookmarkStart w:id="5224" w:name="_Toc18868"/>
      <w:bookmarkStart w:id="5225" w:name="_Toc13176"/>
      <w:bookmarkStart w:id="5226" w:name="_Toc155428239"/>
      <w:bookmarkStart w:id="5227" w:name="_Toc155781257"/>
      <w:bookmarkStart w:id="5228" w:name="_Toc161665556"/>
      <w:bookmarkStart w:id="5229" w:name="_Toc169718707"/>
      <w:bookmarkStart w:id="5230" w:name="_Toc176337264"/>
      <w:bookmarkStart w:id="5231" w:name="_Toc187246354"/>
      <w:bookmarkStart w:id="5232" w:name="_Toc200467851"/>
      <w:r>
        <w:rPr>
          <w:rFonts w:hint="eastAsia"/>
          <w:lang w:eastAsia="zh-CN"/>
        </w:rPr>
        <w:lastRenderedPageBreak/>
        <w:t>7</w:t>
      </w:r>
      <w:r>
        <w:t>.6.2.</w:t>
      </w:r>
      <w:r>
        <w:rPr>
          <w:rFonts w:eastAsia="SimSun" w:hint="eastAsia"/>
          <w:lang w:val="en-US" w:eastAsia="zh-CN"/>
        </w:rPr>
        <w:t>3</w:t>
      </w:r>
      <w:r>
        <w:tab/>
        <w:t>Minimum requirement</w:t>
      </w:r>
      <w:r>
        <w:rPr>
          <w:rFonts w:eastAsia="SimSun" w:hint="eastAsia"/>
          <w:lang w:val="en-US" w:eastAsia="zh-CN"/>
        </w:rPr>
        <w:t xml:space="preserve"> for NCR</w:t>
      </w:r>
      <w:bookmarkEnd w:id="5224"/>
      <w:bookmarkEnd w:id="5225"/>
      <w:bookmarkEnd w:id="5226"/>
      <w:bookmarkEnd w:id="5227"/>
      <w:bookmarkEnd w:id="5228"/>
      <w:bookmarkEnd w:id="5229"/>
      <w:bookmarkEnd w:id="5230"/>
      <w:bookmarkEnd w:id="5231"/>
      <w:bookmarkEnd w:id="5232"/>
    </w:p>
    <w:p w14:paraId="51E0BE6D" w14:textId="77777777" w:rsidR="008D1B47" w:rsidRDefault="008D1B47" w:rsidP="008D1B47">
      <w:pPr>
        <w:pStyle w:val="Heading5"/>
        <w:ind w:left="1417" w:hanging="1417"/>
        <w:rPr>
          <w:rFonts w:eastAsia="SimSun"/>
          <w:lang w:val="en-US" w:eastAsia="zh-CN"/>
        </w:rPr>
      </w:pPr>
      <w:bookmarkStart w:id="5233" w:name="_Toc12649"/>
      <w:bookmarkStart w:id="5234" w:name="_Toc1031"/>
      <w:bookmarkStart w:id="5235" w:name="_Toc155428240"/>
      <w:bookmarkStart w:id="5236" w:name="_Toc155781258"/>
      <w:bookmarkStart w:id="5237" w:name="_Toc161665557"/>
      <w:bookmarkStart w:id="5238" w:name="_Toc169718708"/>
      <w:bookmarkStart w:id="5239" w:name="_Toc176337265"/>
      <w:bookmarkStart w:id="5240" w:name="_Toc187246355"/>
      <w:bookmarkStart w:id="5241" w:name="_Toc200467852"/>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5233"/>
      <w:bookmarkEnd w:id="5234"/>
      <w:bookmarkEnd w:id="5235"/>
      <w:bookmarkEnd w:id="5236"/>
      <w:bookmarkEnd w:id="5237"/>
      <w:bookmarkEnd w:id="5238"/>
      <w:bookmarkEnd w:id="5239"/>
      <w:bookmarkEnd w:id="5240"/>
      <w:bookmarkEnd w:id="5241"/>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5242" w:name="_Toc155428241"/>
      <w:bookmarkStart w:id="5243" w:name="_Toc155781259"/>
      <w:bookmarkStart w:id="5244" w:name="_Toc161665558"/>
      <w:bookmarkStart w:id="5245" w:name="_Toc169718709"/>
      <w:bookmarkStart w:id="5246" w:name="_Toc176337266"/>
      <w:bookmarkStart w:id="5247" w:name="_Toc187246356"/>
      <w:bookmarkStart w:id="5248" w:name="_Toc200467853"/>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42"/>
      <w:bookmarkEnd w:id="5243"/>
      <w:bookmarkEnd w:id="5244"/>
      <w:bookmarkEnd w:id="5245"/>
      <w:bookmarkEnd w:id="5246"/>
      <w:bookmarkEnd w:id="5247"/>
      <w:bookmarkEnd w:id="5248"/>
    </w:p>
    <w:p w14:paraId="6C55164F" w14:textId="77777777" w:rsidR="00402A79" w:rsidRPr="00EC52E1" w:rsidRDefault="00402A79" w:rsidP="00494BD0">
      <w:pPr>
        <w:pStyle w:val="Heading3"/>
      </w:pPr>
      <w:bookmarkStart w:id="5249" w:name="_Toc106094191"/>
      <w:bookmarkStart w:id="5250" w:name="_Toc114252967"/>
      <w:bookmarkStart w:id="5251" w:name="_Toc123046095"/>
      <w:bookmarkStart w:id="5252" w:name="_Toc124157636"/>
      <w:bookmarkStart w:id="5253" w:name="_Toc124259028"/>
      <w:bookmarkStart w:id="5254" w:name="_Toc124259172"/>
      <w:bookmarkStart w:id="5255" w:name="_Toc130585929"/>
      <w:bookmarkStart w:id="5256" w:name="_Toc130586940"/>
      <w:bookmarkStart w:id="5257" w:name="_Toc137462106"/>
      <w:bookmarkStart w:id="5258" w:name="_Toc138883915"/>
      <w:bookmarkStart w:id="5259" w:name="_Toc138884059"/>
      <w:bookmarkStart w:id="5260" w:name="_Toc145426957"/>
      <w:bookmarkStart w:id="5261" w:name="_Toc155428242"/>
      <w:bookmarkStart w:id="5262" w:name="_Toc155781260"/>
      <w:bookmarkStart w:id="5263" w:name="_Toc161665559"/>
      <w:bookmarkStart w:id="5264" w:name="_Toc169718710"/>
      <w:bookmarkStart w:id="5265" w:name="_Toc176337267"/>
      <w:bookmarkStart w:id="5266" w:name="_Toc187246357"/>
      <w:bookmarkStart w:id="5267" w:name="_Toc200467854"/>
      <w:r>
        <w:rPr>
          <w:rFonts w:hint="eastAsia"/>
          <w:lang w:eastAsia="zh-CN"/>
        </w:rPr>
        <w:t>7</w:t>
      </w:r>
      <w:r w:rsidRPr="00EC52E1">
        <w:t>.7.1</w:t>
      </w:r>
      <w:r w:rsidRPr="00EC52E1">
        <w:tab/>
        <w:t>General</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268" w:name="_Toc106094192"/>
      <w:bookmarkStart w:id="5269" w:name="_Toc114252968"/>
      <w:bookmarkStart w:id="5270" w:name="_Toc123046096"/>
      <w:bookmarkStart w:id="5271" w:name="_Toc124157637"/>
      <w:bookmarkStart w:id="5272" w:name="_Toc124259029"/>
      <w:bookmarkStart w:id="5273" w:name="_Toc124259173"/>
      <w:bookmarkStart w:id="5274" w:name="_Toc130585930"/>
      <w:bookmarkStart w:id="5275" w:name="_Toc130586941"/>
      <w:bookmarkStart w:id="5276" w:name="_Toc137462107"/>
      <w:bookmarkStart w:id="5277" w:name="_Toc138883916"/>
      <w:bookmarkStart w:id="5278" w:name="_Toc138884060"/>
      <w:bookmarkStart w:id="5279" w:name="_Toc145426958"/>
      <w:bookmarkStart w:id="5280" w:name="_Toc155428243"/>
      <w:bookmarkStart w:id="5281" w:name="_Toc155781261"/>
      <w:bookmarkStart w:id="5282" w:name="_Toc161665560"/>
      <w:bookmarkStart w:id="5283" w:name="_Toc169718711"/>
      <w:bookmarkStart w:id="5284" w:name="_Toc176337268"/>
      <w:bookmarkStart w:id="5285" w:name="_Toc187246358"/>
      <w:bookmarkStart w:id="5286" w:name="_Toc200467855"/>
      <w:r>
        <w:rPr>
          <w:rFonts w:hint="eastAsia"/>
          <w:lang w:eastAsia="zh-CN"/>
        </w:rPr>
        <w:t>7</w:t>
      </w:r>
      <w:r w:rsidRPr="009909ED">
        <w:t>.7.2</w:t>
      </w:r>
      <w:r w:rsidRPr="009909ED">
        <w:tab/>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285"/>
      <w:bookmarkEnd w:id="5286"/>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lastRenderedPageBreak/>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287" w:name="_Toc97737246"/>
      <w:bookmarkStart w:id="5288" w:name="_Toc106094193"/>
      <w:bookmarkStart w:id="5289" w:name="_Toc114252969"/>
      <w:bookmarkStart w:id="5290" w:name="_Toc123046097"/>
      <w:bookmarkStart w:id="5291" w:name="_Toc124157638"/>
      <w:bookmarkStart w:id="5292" w:name="_Toc124259030"/>
      <w:bookmarkStart w:id="5293" w:name="_Toc124259174"/>
      <w:bookmarkStart w:id="5294" w:name="_Toc130585931"/>
      <w:bookmarkStart w:id="5295" w:name="_Toc130586942"/>
      <w:bookmarkStart w:id="5296" w:name="_Toc137462108"/>
      <w:bookmarkStart w:id="5297" w:name="_Toc138883917"/>
      <w:bookmarkStart w:id="5298" w:name="_Toc138884061"/>
      <w:bookmarkStart w:id="5299" w:name="_Toc145426959"/>
    </w:p>
    <w:p w14:paraId="55102E49" w14:textId="77777777" w:rsidR="003F5BD3" w:rsidRDefault="003F5BD3" w:rsidP="003F5BD3">
      <w:pPr>
        <w:pStyle w:val="Heading3"/>
        <w:rPr>
          <w:rFonts w:eastAsia="SimSun"/>
          <w:lang w:val="en-US" w:eastAsia="zh-CN"/>
        </w:rPr>
      </w:pPr>
      <w:bookmarkStart w:id="5300" w:name="_Toc155428244"/>
      <w:bookmarkStart w:id="5301" w:name="_Toc155781262"/>
      <w:bookmarkStart w:id="5302" w:name="_Toc161665561"/>
      <w:bookmarkStart w:id="5303" w:name="_Toc169718712"/>
      <w:bookmarkStart w:id="5304" w:name="_Toc176337269"/>
      <w:bookmarkStart w:id="5305" w:name="_Toc187246359"/>
      <w:bookmarkStart w:id="5306" w:name="_Toc200467856"/>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300"/>
      <w:bookmarkEnd w:id="5301"/>
      <w:bookmarkEnd w:id="5302"/>
      <w:bookmarkEnd w:id="5303"/>
      <w:bookmarkEnd w:id="5304"/>
      <w:bookmarkEnd w:id="5305"/>
      <w:bookmarkEnd w:id="5306"/>
    </w:p>
    <w:p w14:paraId="68CC897F" w14:textId="77777777" w:rsidR="003F5BD3" w:rsidRDefault="003F5BD3" w:rsidP="003F5BD3">
      <w:pPr>
        <w:pStyle w:val="Heading4"/>
        <w:rPr>
          <w:rFonts w:eastAsia="SimSun"/>
          <w:lang w:val="en-US" w:eastAsia="zh-CN"/>
        </w:rPr>
      </w:pPr>
      <w:bookmarkStart w:id="5307" w:name="_Toc7688"/>
      <w:bookmarkStart w:id="5308" w:name="_Toc11347"/>
      <w:bookmarkStart w:id="5309" w:name="_Toc155428245"/>
      <w:bookmarkStart w:id="5310" w:name="_Toc155781263"/>
      <w:bookmarkStart w:id="5311" w:name="_Toc161665562"/>
      <w:bookmarkStart w:id="5312" w:name="_Toc169718713"/>
      <w:bookmarkStart w:id="5313" w:name="_Toc176337270"/>
      <w:bookmarkStart w:id="5314" w:name="_Toc187246360"/>
      <w:bookmarkStart w:id="5315" w:name="_Toc200467857"/>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307"/>
      <w:bookmarkEnd w:id="5308"/>
      <w:bookmarkEnd w:id="5309"/>
      <w:bookmarkEnd w:id="5310"/>
      <w:bookmarkEnd w:id="5311"/>
      <w:bookmarkEnd w:id="5312"/>
      <w:bookmarkEnd w:id="5313"/>
      <w:bookmarkEnd w:id="5314"/>
      <w:bookmarkEnd w:id="5315"/>
    </w:p>
    <w:p w14:paraId="09C3CB52" w14:textId="77777777" w:rsidR="003F5BD3" w:rsidRDefault="003F5BD3" w:rsidP="003F5BD3">
      <w:pPr>
        <w:pStyle w:val="Heading5"/>
        <w:ind w:left="1417" w:hanging="1417"/>
        <w:rPr>
          <w:rFonts w:eastAsia="SimSun"/>
          <w:lang w:val="en-US" w:eastAsia="zh-CN"/>
        </w:rPr>
      </w:pPr>
      <w:bookmarkStart w:id="5316" w:name="_Toc155428246"/>
      <w:bookmarkStart w:id="5317" w:name="_Toc155781264"/>
      <w:bookmarkStart w:id="5318" w:name="_Toc161665563"/>
      <w:bookmarkStart w:id="5319" w:name="_Toc169718714"/>
      <w:bookmarkStart w:id="5320" w:name="_Toc176337271"/>
      <w:bookmarkStart w:id="5321" w:name="_Toc187246361"/>
      <w:bookmarkStart w:id="5322" w:name="_Toc200467858"/>
      <w:r>
        <w:rPr>
          <w:rFonts w:hint="eastAsia"/>
          <w:lang w:eastAsia="zh-CN"/>
        </w:rPr>
        <w:t>7</w:t>
      </w:r>
      <w:r>
        <w:t>.7.3.1.1</w:t>
      </w:r>
      <w:r>
        <w:tab/>
        <w:t>Minimum requirement</w:t>
      </w:r>
      <w:r>
        <w:rPr>
          <w:rFonts w:eastAsia="SimSun" w:hint="eastAsia"/>
          <w:lang w:val="en-US" w:eastAsia="zh-CN"/>
        </w:rPr>
        <w:t xml:space="preserve"> for NCR-Fwd type 2-O</w:t>
      </w:r>
      <w:bookmarkEnd w:id="5316"/>
      <w:bookmarkEnd w:id="5317"/>
      <w:bookmarkEnd w:id="5318"/>
      <w:bookmarkEnd w:id="5319"/>
      <w:bookmarkEnd w:id="5320"/>
      <w:bookmarkEnd w:id="5321"/>
      <w:bookmarkEnd w:id="5322"/>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323" w:name="_Toc155428247"/>
      <w:bookmarkStart w:id="5324" w:name="_Toc155781265"/>
      <w:bookmarkStart w:id="5325" w:name="_Toc161665564"/>
      <w:bookmarkStart w:id="5326" w:name="_Toc169718715"/>
      <w:bookmarkStart w:id="5327" w:name="_Toc176337272"/>
      <w:bookmarkStart w:id="5328" w:name="_Toc187246362"/>
      <w:bookmarkStart w:id="5329" w:name="_Toc200467859"/>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23"/>
      <w:bookmarkEnd w:id="5324"/>
      <w:bookmarkEnd w:id="5325"/>
      <w:bookmarkEnd w:id="5326"/>
      <w:bookmarkEnd w:id="5327"/>
      <w:bookmarkEnd w:id="5328"/>
      <w:bookmarkEnd w:id="5329"/>
    </w:p>
    <w:p w14:paraId="6C551667" w14:textId="77777777" w:rsidR="007D2D4C" w:rsidRDefault="007D2D4C" w:rsidP="007D2D4C">
      <w:pPr>
        <w:pStyle w:val="Heading3"/>
        <w:spacing w:before="0"/>
        <w:rPr>
          <w:rFonts w:eastAsia="DengXian"/>
          <w:lang w:eastAsia="zh-CN"/>
        </w:rPr>
      </w:pPr>
      <w:bookmarkStart w:id="5330" w:name="_Toc97737247"/>
      <w:bookmarkStart w:id="5331" w:name="_Toc106094194"/>
      <w:bookmarkStart w:id="5332" w:name="_Toc114252970"/>
      <w:bookmarkStart w:id="5333" w:name="_Toc123046098"/>
      <w:bookmarkStart w:id="5334" w:name="_Toc124157639"/>
      <w:bookmarkStart w:id="5335" w:name="_Toc124259031"/>
      <w:bookmarkStart w:id="5336" w:name="_Toc124259175"/>
      <w:bookmarkStart w:id="5337" w:name="_Toc130585932"/>
      <w:bookmarkStart w:id="5338" w:name="_Toc130586943"/>
      <w:bookmarkStart w:id="5339" w:name="_Toc137462109"/>
      <w:bookmarkStart w:id="5340" w:name="_Toc138883918"/>
      <w:bookmarkStart w:id="5341" w:name="_Toc138884062"/>
      <w:bookmarkStart w:id="5342" w:name="_Toc145426960"/>
      <w:bookmarkStart w:id="5343" w:name="_Toc155428248"/>
      <w:bookmarkStart w:id="5344" w:name="_Toc155781266"/>
      <w:bookmarkStart w:id="5345" w:name="_Toc161665565"/>
      <w:bookmarkStart w:id="5346" w:name="_Toc169718716"/>
      <w:bookmarkStart w:id="5347" w:name="_Toc176337273"/>
      <w:bookmarkStart w:id="5348" w:name="_Toc187246363"/>
      <w:bookmarkStart w:id="5349" w:name="_Toc200467860"/>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350" w:name="_Toc106094195"/>
      <w:bookmarkStart w:id="5351" w:name="_Toc114252971"/>
      <w:bookmarkStart w:id="5352" w:name="_Toc123046099"/>
      <w:bookmarkStart w:id="5353" w:name="_Toc124157640"/>
      <w:bookmarkStart w:id="5354" w:name="_Toc124259032"/>
      <w:bookmarkStart w:id="5355" w:name="_Toc124259176"/>
      <w:bookmarkStart w:id="5356" w:name="_Toc130585933"/>
      <w:bookmarkStart w:id="5357" w:name="_Toc130586944"/>
      <w:bookmarkStart w:id="5358" w:name="_Toc137462110"/>
      <w:bookmarkStart w:id="5359" w:name="_Toc138883919"/>
      <w:bookmarkStart w:id="5360" w:name="_Toc138884063"/>
      <w:bookmarkStart w:id="5361" w:name="_Toc145426961"/>
      <w:bookmarkStart w:id="5362" w:name="_Toc155428249"/>
      <w:bookmarkStart w:id="5363" w:name="_Toc155781267"/>
      <w:bookmarkStart w:id="5364" w:name="_Toc161665566"/>
      <w:bookmarkStart w:id="5365" w:name="_Toc169718717"/>
      <w:bookmarkStart w:id="5366" w:name="_Toc176337274"/>
      <w:bookmarkStart w:id="5367" w:name="_Toc187246364"/>
      <w:bookmarkStart w:id="5368" w:name="_Toc200467861"/>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367"/>
      <w:bookmarkEnd w:id="5368"/>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lastRenderedPageBreak/>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369" w:name="_Toc97737248"/>
      <w:bookmarkStart w:id="5370" w:name="_Toc106094196"/>
      <w:bookmarkStart w:id="5371" w:name="_Toc114252972"/>
      <w:bookmarkStart w:id="5372" w:name="_Toc123046100"/>
      <w:bookmarkStart w:id="5373" w:name="_Toc124157641"/>
      <w:bookmarkStart w:id="5374" w:name="_Toc124259033"/>
      <w:bookmarkStart w:id="5375" w:name="_Toc124259177"/>
      <w:bookmarkStart w:id="5376" w:name="_Toc130585934"/>
      <w:bookmarkStart w:id="5377" w:name="_Toc130586945"/>
      <w:bookmarkStart w:id="5378" w:name="_Toc137462111"/>
      <w:bookmarkStart w:id="5379" w:name="_Toc138883920"/>
      <w:bookmarkStart w:id="5380" w:name="_Toc138884064"/>
      <w:bookmarkStart w:id="5381" w:name="_Toc145426962"/>
    </w:p>
    <w:p w14:paraId="61ADE515" w14:textId="77777777" w:rsidR="003F5BD3" w:rsidRDefault="003F5BD3" w:rsidP="003F5BD3">
      <w:pPr>
        <w:pStyle w:val="Heading3"/>
        <w:rPr>
          <w:rFonts w:eastAsia="SimSun"/>
          <w:lang w:val="en-US" w:eastAsia="zh-CN"/>
        </w:rPr>
      </w:pPr>
      <w:bookmarkStart w:id="5382" w:name="_Toc155428250"/>
      <w:bookmarkStart w:id="5383" w:name="_Toc155781268"/>
      <w:bookmarkStart w:id="5384" w:name="_Toc161665567"/>
      <w:bookmarkStart w:id="5385" w:name="_Toc169718718"/>
      <w:bookmarkStart w:id="5386" w:name="_Toc176337275"/>
      <w:bookmarkStart w:id="5387" w:name="_Toc187246365"/>
      <w:bookmarkStart w:id="5388" w:name="_Toc200467862"/>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382"/>
      <w:bookmarkEnd w:id="5383"/>
      <w:bookmarkEnd w:id="5384"/>
      <w:bookmarkEnd w:id="5385"/>
      <w:bookmarkEnd w:id="5386"/>
      <w:bookmarkEnd w:id="5387"/>
      <w:bookmarkEnd w:id="5388"/>
    </w:p>
    <w:p w14:paraId="673A37A9" w14:textId="77777777" w:rsidR="003F5BD3" w:rsidRDefault="003F5BD3" w:rsidP="003F5BD3">
      <w:pPr>
        <w:pStyle w:val="Heading4"/>
        <w:rPr>
          <w:lang w:eastAsia="zh-CN"/>
        </w:rPr>
      </w:pPr>
      <w:bookmarkStart w:id="5389" w:name="_Toc155428251"/>
      <w:bookmarkStart w:id="5390" w:name="_Toc155781269"/>
      <w:bookmarkStart w:id="5391" w:name="_Toc161665568"/>
      <w:bookmarkStart w:id="5392" w:name="_Toc169718719"/>
      <w:bookmarkStart w:id="5393" w:name="_Toc176337276"/>
      <w:bookmarkStart w:id="5394" w:name="_Toc187246366"/>
      <w:bookmarkStart w:id="5395" w:name="_Toc200467863"/>
      <w:r>
        <w:rPr>
          <w:rFonts w:hint="eastAsia"/>
          <w:lang w:eastAsia="zh-CN"/>
        </w:rPr>
        <w:t>7.8.3.1</w:t>
      </w:r>
      <w:r>
        <w:rPr>
          <w:rFonts w:hint="eastAsia"/>
          <w:lang w:eastAsia="zh-CN"/>
        </w:rPr>
        <w:tab/>
        <w:t>Minimum Requirements for NCR-Fwd</w:t>
      </w:r>
      <w:bookmarkEnd w:id="5389"/>
      <w:bookmarkEnd w:id="5390"/>
      <w:bookmarkEnd w:id="5391"/>
      <w:bookmarkEnd w:id="5392"/>
      <w:bookmarkEnd w:id="5393"/>
      <w:bookmarkEnd w:id="5394"/>
      <w:bookmarkEnd w:id="5395"/>
    </w:p>
    <w:p w14:paraId="3F7630DA" w14:textId="77777777" w:rsidR="003F5BD3" w:rsidRDefault="003F5BD3" w:rsidP="003F5BD3">
      <w:pPr>
        <w:pStyle w:val="Heading5"/>
        <w:ind w:left="1417" w:hanging="1417"/>
        <w:rPr>
          <w:rFonts w:eastAsia="SimSun"/>
          <w:lang w:val="en-US" w:eastAsia="zh-CN"/>
        </w:rPr>
      </w:pPr>
      <w:bookmarkStart w:id="5396" w:name="_Toc1351"/>
      <w:bookmarkStart w:id="5397" w:name="_Toc228"/>
      <w:bookmarkStart w:id="5398" w:name="_Toc155428252"/>
      <w:bookmarkStart w:id="5399" w:name="_Toc155781270"/>
      <w:bookmarkStart w:id="5400" w:name="_Toc161665569"/>
      <w:bookmarkStart w:id="5401" w:name="_Toc169718720"/>
      <w:bookmarkStart w:id="5402" w:name="_Toc176337277"/>
      <w:bookmarkStart w:id="5403" w:name="_Toc187246367"/>
      <w:bookmarkStart w:id="5404" w:name="_Toc200467864"/>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396"/>
      <w:bookmarkEnd w:id="5397"/>
      <w:bookmarkEnd w:id="5398"/>
      <w:bookmarkEnd w:id="5399"/>
      <w:bookmarkEnd w:id="5400"/>
      <w:bookmarkEnd w:id="5401"/>
      <w:bookmarkEnd w:id="5402"/>
      <w:bookmarkEnd w:id="5403"/>
      <w:bookmarkEnd w:id="5404"/>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lastRenderedPageBreak/>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405" w:name="_Toc155428253"/>
      <w:bookmarkStart w:id="5406" w:name="_Toc155781271"/>
      <w:bookmarkStart w:id="5407" w:name="_Toc161665570"/>
      <w:bookmarkStart w:id="5408" w:name="_Toc169718721"/>
      <w:bookmarkStart w:id="5409" w:name="_Toc176337278"/>
      <w:bookmarkStart w:id="5410" w:name="_Toc187246368"/>
      <w:bookmarkStart w:id="5411" w:name="_Toc200467865"/>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405"/>
      <w:bookmarkEnd w:id="5406"/>
      <w:bookmarkEnd w:id="5407"/>
      <w:bookmarkEnd w:id="5408"/>
      <w:bookmarkEnd w:id="5409"/>
      <w:bookmarkEnd w:id="5410"/>
      <w:bookmarkEnd w:id="5411"/>
    </w:p>
    <w:p w14:paraId="6C5516A3" w14:textId="77777777" w:rsidR="00854944" w:rsidRPr="00854944" w:rsidRDefault="0000497D" w:rsidP="00494BD0">
      <w:pPr>
        <w:pStyle w:val="Heading3"/>
      </w:pPr>
      <w:bookmarkStart w:id="5412" w:name="_Toc21127638"/>
      <w:bookmarkStart w:id="5413" w:name="_Toc29811847"/>
      <w:bookmarkStart w:id="5414" w:name="_Toc36817399"/>
      <w:bookmarkStart w:id="5415" w:name="_Toc37260321"/>
      <w:bookmarkStart w:id="5416" w:name="_Toc37267709"/>
      <w:bookmarkStart w:id="5417" w:name="_Toc44712312"/>
      <w:bookmarkStart w:id="5418" w:name="_Toc45893625"/>
      <w:bookmarkStart w:id="5419" w:name="_Toc53178345"/>
      <w:bookmarkStart w:id="5420" w:name="_Toc53178796"/>
      <w:bookmarkStart w:id="5421" w:name="_Toc61179034"/>
      <w:bookmarkStart w:id="5422" w:name="_Toc61179504"/>
      <w:bookmarkStart w:id="5423" w:name="_Toc67916800"/>
      <w:bookmarkStart w:id="5424" w:name="_Toc74663421"/>
      <w:bookmarkStart w:id="5425" w:name="_Toc82621962"/>
      <w:bookmarkStart w:id="5426" w:name="_Toc106094197"/>
      <w:bookmarkStart w:id="5427" w:name="_Toc114252973"/>
      <w:bookmarkStart w:id="5428" w:name="_Toc123046101"/>
      <w:bookmarkStart w:id="5429" w:name="_Toc124157642"/>
      <w:bookmarkStart w:id="5430" w:name="_Toc124259034"/>
      <w:bookmarkStart w:id="5431" w:name="_Toc124259178"/>
      <w:bookmarkStart w:id="5432" w:name="_Toc130585935"/>
      <w:bookmarkStart w:id="5433" w:name="_Toc130586946"/>
      <w:bookmarkStart w:id="5434" w:name="_Toc137462112"/>
      <w:bookmarkStart w:id="5435" w:name="_Toc138883921"/>
      <w:bookmarkStart w:id="5436" w:name="_Toc138884065"/>
      <w:bookmarkStart w:id="5437" w:name="_Toc145426963"/>
      <w:bookmarkStart w:id="5438" w:name="_Toc155428254"/>
      <w:bookmarkStart w:id="5439" w:name="_Toc155781272"/>
      <w:bookmarkStart w:id="5440" w:name="_Toc161665571"/>
      <w:bookmarkStart w:id="5441" w:name="_Toc169718722"/>
      <w:bookmarkStart w:id="5442" w:name="_Toc176337279"/>
      <w:bookmarkStart w:id="5443" w:name="_Toc187246369"/>
      <w:bookmarkStart w:id="5444" w:name="_Toc200467866"/>
      <w:r>
        <w:rPr>
          <w:rFonts w:hint="eastAsia"/>
        </w:rPr>
        <w:t>7.9</w:t>
      </w:r>
      <w:r w:rsidR="00854944" w:rsidRPr="00854944">
        <w:t>.1</w:t>
      </w:r>
      <w:r w:rsidR="00854944" w:rsidRPr="00854944">
        <w:tab/>
        <w:t>General</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1AF57D7" w14:textId="0395432F" w:rsidR="00282BD2" w:rsidRPr="00E1519D" w:rsidRDefault="00282BD2" w:rsidP="00282BD2">
      <w:pPr>
        <w:rPr>
          <w:rFonts w:eastAsia="DengXian"/>
        </w:rPr>
      </w:pPr>
      <w:bookmarkStart w:id="5445" w:name="_Toc21127639"/>
      <w:bookmarkStart w:id="5446" w:name="_Toc29811848"/>
      <w:bookmarkStart w:id="5447" w:name="_Toc36817400"/>
      <w:bookmarkStart w:id="5448" w:name="_Toc37260322"/>
      <w:bookmarkStart w:id="5449" w:name="_Toc37267710"/>
      <w:bookmarkStart w:id="5450" w:name="_Toc44712313"/>
      <w:bookmarkStart w:id="5451" w:name="_Toc45893626"/>
      <w:bookmarkStart w:id="5452" w:name="_Toc53178346"/>
      <w:bookmarkStart w:id="5453" w:name="_Toc53178797"/>
      <w:bookmarkStart w:id="5454" w:name="_Toc61179035"/>
      <w:bookmarkStart w:id="5455" w:name="_Toc61179505"/>
      <w:bookmarkStart w:id="5456" w:name="_Toc67916801"/>
      <w:bookmarkStart w:id="5457" w:name="_Toc74663422"/>
      <w:bookmarkStart w:id="5458"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459" w:name="_Toc106094198"/>
      <w:bookmarkStart w:id="5460" w:name="_Toc114252974"/>
      <w:bookmarkStart w:id="5461" w:name="_Toc123046102"/>
      <w:bookmarkStart w:id="5462" w:name="_Toc124157643"/>
      <w:bookmarkStart w:id="5463" w:name="_Toc124259035"/>
      <w:bookmarkStart w:id="5464" w:name="_Toc124259179"/>
      <w:bookmarkStart w:id="5465" w:name="_Toc130585936"/>
      <w:bookmarkStart w:id="5466" w:name="_Toc130586947"/>
      <w:bookmarkStart w:id="5467" w:name="_Toc137462113"/>
      <w:bookmarkStart w:id="5468" w:name="_Toc138883922"/>
      <w:bookmarkStart w:id="5469" w:name="_Toc138884066"/>
      <w:bookmarkStart w:id="5470" w:name="_Toc145426964"/>
      <w:bookmarkStart w:id="5471" w:name="_Toc155428255"/>
      <w:bookmarkStart w:id="5472" w:name="_Toc155781273"/>
      <w:bookmarkStart w:id="5473" w:name="_Toc161665572"/>
      <w:bookmarkStart w:id="5474" w:name="_Toc169718723"/>
      <w:bookmarkStart w:id="5475" w:name="_Toc176337280"/>
      <w:bookmarkStart w:id="5476" w:name="_Toc187246370"/>
      <w:bookmarkStart w:id="5477" w:name="_Toc200467867"/>
      <w:r>
        <w:rPr>
          <w:rFonts w:hint="eastAsia"/>
        </w:rPr>
        <w:t>7.9</w:t>
      </w:r>
      <w:r w:rsidR="00854944" w:rsidRPr="00854944">
        <w:t>.2</w:t>
      </w:r>
      <w:r w:rsidR="00854944" w:rsidRPr="00854944">
        <w:tab/>
        <w:t>OTA transmitter OFF power</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C5516A6" w14:textId="77777777" w:rsidR="00E14C6B" w:rsidRDefault="0000497D">
      <w:pPr>
        <w:pStyle w:val="Heading4"/>
      </w:pPr>
      <w:bookmarkStart w:id="5478" w:name="_Toc21127640"/>
      <w:bookmarkStart w:id="5479" w:name="_Toc29811849"/>
      <w:bookmarkStart w:id="5480" w:name="_Toc36817401"/>
      <w:bookmarkStart w:id="5481" w:name="_Toc37260323"/>
      <w:bookmarkStart w:id="5482" w:name="_Toc37267711"/>
      <w:bookmarkStart w:id="5483" w:name="_Toc44712314"/>
      <w:bookmarkStart w:id="5484" w:name="_Toc45893627"/>
      <w:bookmarkStart w:id="5485" w:name="_Toc53178347"/>
      <w:bookmarkStart w:id="5486" w:name="_Toc53178798"/>
      <w:bookmarkStart w:id="5487" w:name="_Toc61179036"/>
      <w:bookmarkStart w:id="5488" w:name="_Toc61179506"/>
      <w:bookmarkStart w:id="5489" w:name="_Toc67916802"/>
      <w:bookmarkStart w:id="5490" w:name="_Toc74663423"/>
      <w:bookmarkStart w:id="5491" w:name="_Toc82621964"/>
      <w:bookmarkStart w:id="5492" w:name="_Toc97737249"/>
      <w:bookmarkStart w:id="5493" w:name="_Toc106094199"/>
      <w:bookmarkStart w:id="5494" w:name="_Toc114252975"/>
      <w:bookmarkStart w:id="5495" w:name="_Toc123046103"/>
      <w:bookmarkStart w:id="5496" w:name="_Toc124157644"/>
      <w:bookmarkStart w:id="5497" w:name="_Toc124259036"/>
      <w:bookmarkStart w:id="5498" w:name="_Toc124259180"/>
      <w:bookmarkStart w:id="5499" w:name="_Toc130585937"/>
      <w:bookmarkStart w:id="5500" w:name="_Toc130586948"/>
      <w:bookmarkStart w:id="5501" w:name="_Toc137462114"/>
      <w:bookmarkStart w:id="5502" w:name="_Toc138883923"/>
      <w:bookmarkStart w:id="5503" w:name="_Toc138884067"/>
      <w:bookmarkStart w:id="5504" w:name="_Toc145426965"/>
      <w:bookmarkStart w:id="5505" w:name="_Toc155428256"/>
      <w:bookmarkStart w:id="5506" w:name="_Toc155781274"/>
      <w:bookmarkStart w:id="5507" w:name="_Toc161665573"/>
      <w:bookmarkStart w:id="5508" w:name="_Toc169718724"/>
      <w:bookmarkStart w:id="5509" w:name="_Toc176337281"/>
      <w:bookmarkStart w:id="5510" w:name="_Toc187246371"/>
      <w:bookmarkStart w:id="5511" w:name="_Toc200467868"/>
      <w:r>
        <w:rPr>
          <w:rFonts w:hint="eastAsia"/>
        </w:rPr>
        <w:t>7.9</w:t>
      </w:r>
      <w:r w:rsidR="00854944" w:rsidRPr="00854944">
        <w:t>.2.1</w:t>
      </w:r>
      <w:r w:rsidR="00854944" w:rsidRPr="00854944">
        <w:tab/>
        <w:t>General</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00073D4" w14:textId="5CB39ABC" w:rsidR="005040B2" w:rsidRPr="005040B2" w:rsidRDefault="000861F2" w:rsidP="005040B2">
      <w:pPr>
        <w:rPr>
          <w:rFonts w:eastAsia="DengXian"/>
        </w:rPr>
      </w:pPr>
      <w:bookmarkStart w:id="5512" w:name="_Toc21127642"/>
      <w:bookmarkStart w:id="5513" w:name="_Toc29811851"/>
      <w:bookmarkStart w:id="5514" w:name="_Toc36817403"/>
      <w:bookmarkStart w:id="5515" w:name="_Toc37260325"/>
      <w:bookmarkStart w:id="5516" w:name="_Toc37267713"/>
      <w:bookmarkStart w:id="5517" w:name="_Toc44712316"/>
      <w:bookmarkStart w:id="5518" w:name="_Toc45893629"/>
      <w:bookmarkStart w:id="5519" w:name="_Toc53178349"/>
      <w:bookmarkStart w:id="5520" w:name="_Toc53178800"/>
      <w:bookmarkStart w:id="5521" w:name="_Toc61179038"/>
      <w:bookmarkStart w:id="5522" w:name="_Toc61179508"/>
      <w:bookmarkStart w:id="5523" w:name="_Toc67916804"/>
      <w:bookmarkStart w:id="5524" w:name="_Toc74663425"/>
      <w:bookmarkStart w:id="5525" w:name="_Toc82621966"/>
      <w:bookmarkStart w:id="5526"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527"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527"/>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528" w:name="_Toc106094200"/>
      <w:bookmarkStart w:id="5529" w:name="_Toc114252976"/>
      <w:bookmarkStart w:id="5530" w:name="_Toc123046104"/>
      <w:bookmarkStart w:id="5531" w:name="_Toc124157645"/>
      <w:bookmarkStart w:id="5532" w:name="_Toc124259037"/>
      <w:bookmarkStart w:id="5533" w:name="_Toc124259181"/>
      <w:bookmarkStart w:id="5534" w:name="_Toc130585938"/>
      <w:bookmarkStart w:id="5535" w:name="_Toc130586949"/>
      <w:bookmarkStart w:id="5536" w:name="_Toc137462115"/>
      <w:bookmarkStart w:id="5537" w:name="_Toc138883924"/>
      <w:bookmarkStart w:id="5538" w:name="_Toc138884068"/>
      <w:bookmarkStart w:id="5539" w:name="_Toc145426966"/>
      <w:bookmarkStart w:id="5540" w:name="_Toc155428257"/>
      <w:bookmarkStart w:id="5541" w:name="_Toc155781275"/>
      <w:bookmarkStart w:id="5542" w:name="_Toc161665574"/>
      <w:bookmarkStart w:id="5543" w:name="_Toc169718725"/>
      <w:bookmarkStart w:id="5544" w:name="_Toc176337282"/>
      <w:bookmarkStart w:id="5545" w:name="_Toc187246372"/>
      <w:bookmarkStart w:id="5546" w:name="_Toc200467869"/>
      <w:r>
        <w:rPr>
          <w:rFonts w:hint="eastAsia"/>
        </w:rPr>
        <w:t>7.9</w:t>
      </w:r>
      <w:r w:rsidR="00854944" w:rsidRPr="00854944">
        <w:t>.2.</w:t>
      </w:r>
      <w:r w:rsidR="00294C97">
        <w:t>2</w:t>
      </w:r>
      <w:r w:rsidR="00854944" w:rsidRPr="00854944">
        <w:tab/>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545"/>
      <w:bookmarkEnd w:id="5546"/>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547" w:name="_Toc8766"/>
      <w:bookmarkStart w:id="5548" w:name="_Toc17265"/>
      <w:bookmarkStart w:id="5549" w:name="_Toc155428258"/>
      <w:bookmarkStart w:id="5550" w:name="_Toc155781276"/>
      <w:bookmarkStart w:id="5551" w:name="_Toc161665575"/>
      <w:bookmarkStart w:id="5552" w:name="_Toc169718726"/>
      <w:bookmarkStart w:id="5553" w:name="_Toc176337283"/>
      <w:bookmarkStart w:id="5554" w:name="_Toc187246373"/>
      <w:bookmarkStart w:id="5555" w:name="_Toc200467870"/>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547"/>
      <w:bookmarkEnd w:id="5548"/>
      <w:bookmarkEnd w:id="5549"/>
      <w:bookmarkEnd w:id="5550"/>
      <w:bookmarkEnd w:id="5551"/>
      <w:bookmarkEnd w:id="5552"/>
      <w:bookmarkEnd w:id="5553"/>
      <w:bookmarkEnd w:id="5554"/>
      <w:bookmarkEnd w:id="5555"/>
    </w:p>
    <w:p w14:paraId="1297CE0F" w14:textId="77777777" w:rsidR="007B7FEB" w:rsidRDefault="007B7FEB" w:rsidP="007B7FEB">
      <w:pPr>
        <w:pStyle w:val="Heading5"/>
        <w:ind w:left="1417" w:hanging="1417"/>
      </w:pPr>
      <w:bookmarkStart w:id="5556" w:name="_Toc325"/>
      <w:bookmarkStart w:id="5557" w:name="_Toc12829"/>
      <w:bookmarkStart w:id="5558" w:name="_Toc155428259"/>
      <w:bookmarkStart w:id="5559" w:name="_Toc155781277"/>
      <w:bookmarkStart w:id="5560" w:name="_Toc161665576"/>
      <w:bookmarkStart w:id="5561" w:name="_Toc169718727"/>
      <w:bookmarkStart w:id="5562" w:name="_Toc176337284"/>
      <w:bookmarkStart w:id="5563" w:name="_Toc187246374"/>
      <w:bookmarkStart w:id="5564" w:name="_Toc200467871"/>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556"/>
      <w:bookmarkEnd w:id="5557"/>
      <w:bookmarkEnd w:id="5558"/>
      <w:bookmarkEnd w:id="5559"/>
      <w:bookmarkEnd w:id="5560"/>
      <w:bookmarkEnd w:id="5561"/>
      <w:bookmarkEnd w:id="5562"/>
      <w:bookmarkEnd w:id="5563"/>
      <w:bookmarkEnd w:id="5564"/>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565" w:name="_Toc155428260"/>
      <w:bookmarkStart w:id="5566" w:name="_Toc155781278"/>
      <w:bookmarkStart w:id="5567" w:name="_Toc161665577"/>
      <w:bookmarkStart w:id="5568" w:name="_Toc169718728"/>
      <w:bookmarkStart w:id="5569" w:name="_Toc176337285"/>
      <w:bookmarkStart w:id="5570" w:name="_Toc187246375"/>
      <w:bookmarkStart w:id="5571" w:name="_Toc200467872"/>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565"/>
      <w:bookmarkEnd w:id="5566"/>
      <w:bookmarkEnd w:id="5567"/>
      <w:bookmarkEnd w:id="5568"/>
      <w:bookmarkEnd w:id="5569"/>
      <w:bookmarkEnd w:id="5570"/>
      <w:bookmarkEnd w:id="5571"/>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lastRenderedPageBreak/>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572" w:name="_Toc21127643"/>
      <w:bookmarkStart w:id="5573" w:name="_Toc29811852"/>
      <w:bookmarkStart w:id="5574" w:name="_Toc36817404"/>
      <w:bookmarkStart w:id="5575" w:name="_Toc37260326"/>
      <w:bookmarkStart w:id="5576" w:name="_Toc37267714"/>
      <w:bookmarkStart w:id="5577" w:name="_Toc44712317"/>
      <w:bookmarkStart w:id="5578" w:name="_Toc45893630"/>
      <w:bookmarkStart w:id="5579" w:name="_Toc53178350"/>
      <w:bookmarkStart w:id="5580" w:name="_Toc53178801"/>
      <w:bookmarkStart w:id="5581" w:name="_Toc61179039"/>
      <w:bookmarkStart w:id="5582" w:name="_Toc61179509"/>
      <w:bookmarkStart w:id="5583" w:name="_Toc67916805"/>
      <w:bookmarkStart w:id="5584" w:name="_Toc74663426"/>
      <w:bookmarkStart w:id="5585" w:name="_Toc82621967"/>
      <w:bookmarkStart w:id="5586" w:name="_Toc106094201"/>
      <w:bookmarkStart w:id="5587" w:name="_Toc114252977"/>
      <w:bookmarkStart w:id="5588" w:name="_Toc123046105"/>
      <w:bookmarkStart w:id="5589" w:name="_Toc124157646"/>
      <w:bookmarkStart w:id="5590" w:name="_Toc124259038"/>
      <w:bookmarkStart w:id="5591" w:name="_Toc124259182"/>
      <w:bookmarkStart w:id="5592" w:name="_Toc130585939"/>
      <w:bookmarkStart w:id="5593" w:name="_Toc130586950"/>
      <w:bookmarkStart w:id="5594" w:name="_Toc137462116"/>
      <w:bookmarkStart w:id="5595" w:name="_Toc138883925"/>
      <w:bookmarkStart w:id="5596" w:name="_Toc138884069"/>
      <w:bookmarkStart w:id="5597" w:name="_Toc145426967"/>
      <w:bookmarkStart w:id="5598" w:name="_Toc155428261"/>
      <w:bookmarkStart w:id="5599" w:name="_Toc155781279"/>
      <w:bookmarkStart w:id="5600" w:name="_Toc161665578"/>
      <w:bookmarkStart w:id="5601" w:name="_Toc169718729"/>
      <w:bookmarkStart w:id="5602" w:name="_Toc176337286"/>
      <w:bookmarkStart w:id="5603" w:name="_Toc187246376"/>
      <w:bookmarkStart w:id="5604" w:name="_Toc200467873"/>
      <w:r>
        <w:rPr>
          <w:rFonts w:hint="eastAsia"/>
        </w:rPr>
        <w:t>7.9</w:t>
      </w:r>
      <w:r w:rsidR="00854944" w:rsidRPr="00854944">
        <w:t>.3</w:t>
      </w:r>
      <w:r w:rsidR="00854944" w:rsidRPr="00854944">
        <w:tab/>
        <w:t>OTA transient period</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C5516AC" w14:textId="77777777" w:rsidR="00E14C6B" w:rsidRDefault="0000497D">
      <w:pPr>
        <w:pStyle w:val="Heading4"/>
      </w:pPr>
      <w:bookmarkStart w:id="5605" w:name="_Toc21127644"/>
      <w:bookmarkStart w:id="5606" w:name="_Toc29811853"/>
      <w:bookmarkStart w:id="5607" w:name="_Toc36817405"/>
      <w:bookmarkStart w:id="5608" w:name="_Toc37260327"/>
      <w:bookmarkStart w:id="5609" w:name="_Toc37267715"/>
      <w:bookmarkStart w:id="5610" w:name="_Toc44712318"/>
      <w:bookmarkStart w:id="5611" w:name="_Toc45893631"/>
      <w:bookmarkStart w:id="5612" w:name="_Toc53178351"/>
      <w:bookmarkStart w:id="5613" w:name="_Toc53178802"/>
      <w:bookmarkStart w:id="5614" w:name="_Toc61179040"/>
      <w:bookmarkStart w:id="5615" w:name="_Toc61179510"/>
      <w:bookmarkStart w:id="5616" w:name="_Toc67916806"/>
      <w:bookmarkStart w:id="5617" w:name="_Toc74663427"/>
      <w:bookmarkStart w:id="5618" w:name="_Toc82621968"/>
      <w:bookmarkStart w:id="5619" w:name="_Toc97737251"/>
      <w:bookmarkStart w:id="5620" w:name="_Toc106094202"/>
      <w:bookmarkStart w:id="5621" w:name="_Toc114252978"/>
      <w:bookmarkStart w:id="5622" w:name="_Toc123046106"/>
      <w:bookmarkStart w:id="5623" w:name="_Toc124157647"/>
      <w:bookmarkStart w:id="5624" w:name="_Toc124259039"/>
      <w:bookmarkStart w:id="5625" w:name="_Toc124259183"/>
      <w:bookmarkStart w:id="5626" w:name="_Toc130585940"/>
      <w:bookmarkStart w:id="5627" w:name="_Toc130586951"/>
      <w:bookmarkStart w:id="5628" w:name="_Toc137462117"/>
      <w:bookmarkStart w:id="5629" w:name="_Toc138883926"/>
      <w:bookmarkStart w:id="5630" w:name="_Toc138884070"/>
      <w:bookmarkStart w:id="5631" w:name="_Toc145426968"/>
      <w:bookmarkStart w:id="5632" w:name="_Toc155428262"/>
      <w:bookmarkStart w:id="5633" w:name="_Toc155781280"/>
      <w:bookmarkStart w:id="5634" w:name="_Toc161665579"/>
      <w:bookmarkStart w:id="5635" w:name="_Toc169718730"/>
      <w:bookmarkStart w:id="5636" w:name="_Toc176337287"/>
      <w:bookmarkStart w:id="5637" w:name="_Toc187246377"/>
      <w:bookmarkStart w:id="5638" w:name="_Toc200467874"/>
      <w:r>
        <w:rPr>
          <w:rFonts w:hint="eastAsia"/>
        </w:rPr>
        <w:t>7.9</w:t>
      </w:r>
      <w:r w:rsidR="00854944" w:rsidRPr="00854944">
        <w:t>.3.1</w:t>
      </w:r>
      <w:r w:rsidR="00854944" w:rsidRPr="00854944">
        <w:tab/>
        <w:t>General</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3pt;height:190.3pt" o:ole="">
            <v:imagedata r:id="rId28" o:title=""/>
          </v:shape>
          <o:OLEObject Type="Embed" ProgID="Visio.Drawing.15" ShapeID="_x0000_i1031" DrawAspect="Content" ObjectID="_1820755784"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639" w:name="_Toc13080356"/>
      <w:bookmarkStart w:id="5640" w:name="_Toc29811855"/>
      <w:bookmarkStart w:id="5641" w:name="_Toc36817407"/>
      <w:bookmarkStart w:id="5642" w:name="_Toc37260329"/>
      <w:bookmarkStart w:id="5643" w:name="_Toc37267717"/>
      <w:bookmarkStart w:id="5644" w:name="_Toc44712320"/>
      <w:bookmarkStart w:id="5645" w:name="_Toc45893633"/>
      <w:bookmarkStart w:id="5646" w:name="_Toc53178353"/>
      <w:bookmarkStart w:id="5647" w:name="_Toc53178804"/>
      <w:bookmarkStart w:id="5648" w:name="_Toc61179042"/>
      <w:bookmarkStart w:id="5649" w:name="_Toc61179512"/>
      <w:bookmarkStart w:id="5650" w:name="_Toc67916808"/>
      <w:bookmarkStart w:id="5651" w:name="_Toc74663429"/>
      <w:bookmarkStart w:id="5652" w:name="_Toc82621970"/>
      <w:bookmarkStart w:id="5653" w:name="_Toc97737252"/>
      <w:bookmarkStart w:id="5654"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655" w:name="_Toc114252979"/>
      <w:bookmarkStart w:id="5656" w:name="_Toc123046107"/>
      <w:bookmarkStart w:id="5657" w:name="_Toc124157648"/>
      <w:bookmarkStart w:id="5658" w:name="_Toc124259040"/>
      <w:bookmarkStart w:id="5659" w:name="_Toc124259184"/>
      <w:bookmarkStart w:id="5660" w:name="_Toc130585941"/>
      <w:bookmarkStart w:id="5661" w:name="_Toc130586952"/>
      <w:bookmarkStart w:id="5662" w:name="_Toc137462118"/>
      <w:bookmarkStart w:id="5663" w:name="_Toc138883927"/>
      <w:bookmarkStart w:id="5664" w:name="_Toc138884071"/>
      <w:bookmarkStart w:id="5665" w:name="_Toc145426969"/>
      <w:bookmarkStart w:id="5666" w:name="_Toc155428263"/>
      <w:bookmarkStart w:id="5667" w:name="_Toc155781281"/>
      <w:bookmarkStart w:id="5668" w:name="_Toc161665580"/>
      <w:bookmarkStart w:id="5669" w:name="_Toc169718731"/>
      <w:bookmarkStart w:id="5670" w:name="_Toc176337288"/>
      <w:bookmarkStart w:id="5671" w:name="_Toc187246378"/>
      <w:bookmarkStart w:id="5672" w:name="_Toc200467875"/>
      <w:r>
        <w:rPr>
          <w:rFonts w:hint="eastAsia"/>
        </w:rPr>
        <w:t>7.9</w:t>
      </w:r>
      <w:r w:rsidR="00854944" w:rsidRPr="00854944">
        <w:t>.3.</w:t>
      </w:r>
      <w:r w:rsidR="00854944" w:rsidRPr="00854944">
        <w:rPr>
          <w:rFonts w:hint="eastAsia"/>
        </w:rPr>
        <w:t>2</w:t>
      </w:r>
      <w:r w:rsidR="00854944" w:rsidRPr="00854944">
        <w:tab/>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671"/>
      <w:bookmarkEnd w:id="5672"/>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lastRenderedPageBreak/>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58"/>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673" w:name="_Toc30346"/>
      <w:bookmarkStart w:id="5674" w:name="_Toc27477"/>
      <w:bookmarkStart w:id="5675" w:name="_Toc155428264"/>
      <w:bookmarkStart w:id="5676" w:name="_Toc155781282"/>
      <w:bookmarkStart w:id="5677" w:name="_Toc161665581"/>
      <w:bookmarkStart w:id="5678" w:name="_Toc169718732"/>
      <w:bookmarkStart w:id="5679" w:name="_Toc176337289"/>
      <w:bookmarkStart w:id="5680" w:name="_Toc187246379"/>
      <w:bookmarkStart w:id="5681" w:name="_Toc200467876"/>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673"/>
      <w:bookmarkEnd w:id="5674"/>
      <w:bookmarkEnd w:id="5675"/>
      <w:bookmarkEnd w:id="5676"/>
      <w:bookmarkEnd w:id="5677"/>
      <w:bookmarkEnd w:id="5678"/>
      <w:bookmarkEnd w:id="5679"/>
      <w:bookmarkEnd w:id="5680"/>
      <w:bookmarkEnd w:id="5681"/>
    </w:p>
    <w:p w14:paraId="6039BC70" w14:textId="77777777" w:rsidR="00EC00FD" w:rsidRDefault="00EC00FD" w:rsidP="00EC00FD">
      <w:pPr>
        <w:pStyle w:val="Heading5"/>
        <w:ind w:left="1417" w:hanging="1417"/>
        <w:rPr>
          <w:rFonts w:eastAsia="SimSun"/>
          <w:lang w:val="en-US" w:eastAsia="zh-CN"/>
        </w:rPr>
      </w:pPr>
      <w:bookmarkStart w:id="5682" w:name="_Toc155428265"/>
      <w:bookmarkStart w:id="5683" w:name="_Toc155781283"/>
      <w:bookmarkStart w:id="5684" w:name="_Toc161665582"/>
      <w:bookmarkStart w:id="5685" w:name="_Toc169718733"/>
      <w:bookmarkStart w:id="5686" w:name="_Toc176337290"/>
      <w:bookmarkStart w:id="5687" w:name="_Toc187246380"/>
      <w:bookmarkStart w:id="5688" w:name="_Toc200467877"/>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682"/>
      <w:bookmarkEnd w:id="5683"/>
      <w:bookmarkEnd w:id="5684"/>
      <w:bookmarkEnd w:id="5685"/>
      <w:bookmarkEnd w:id="5686"/>
      <w:bookmarkEnd w:id="5687"/>
      <w:bookmarkEnd w:id="5688"/>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689" w:name="_Toc155428266"/>
      <w:bookmarkStart w:id="5690" w:name="_Toc155781284"/>
      <w:bookmarkStart w:id="5691" w:name="_Toc161665583"/>
      <w:bookmarkStart w:id="5692" w:name="_Toc169718734"/>
      <w:bookmarkStart w:id="5693" w:name="_Toc176337291"/>
      <w:bookmarkStart w:id="5694" w:name="_Toc187246381"/>
      <w:bookmarkStart w:id="5695" w:name="_Toc200467878"/>
      <w:r>
        <w:t>7.9.3.3.2</w:t>
      </w:r>
      <w:r>
        <w:tab/>
        <w:t xml:space="preserve">Minimum requirement for </w:t>
      </w:r>
      <w:r>
        <w:rPr>
          <w:rFonts w:eastAsia="SimSun" w:hint="eastAsia"/>
          <w:lang w:val="en-US" w:eastAsia="zh-CN"/>
        </w:rPr>
        <w:t>NCR-</w:t>
      </w:r>
      <w:r>
        <w:rPr>
          <w:rFonts w:eastAsia="SimSun"/>
          <w:lang w:val="en-US" w:eastAsia="zh-CN"/>
        </w:rPr>
        <w:t>MT</w:t>
      </w:r>
      <w:bookmarkEnd w:id="5689"/>
      <w:bookmarkEnd w:id="5690"/>
      <w:bookmarkEnd w:id="5691"/>
      <w:bookmarkEnd w:id="5692"/>
      <w:bookmarkEnd w:id="5693"/>
      <w:bookmarkEnd w:id="5694"/>
      <w:bookmarkEnd w:id="5695"/>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696" w:name="_Toc12005"/>
      <w:bookmarkStart w:id="5697" w:name="_Toc155428267"/>
      <w:bookmarkStart w:id="5698" w:name="_Toc155781285"/>
      <w:bookmarkStart w:id="5699" w:name="_Toc161665584"/>
      <w:bookmarkStart w:id="5700" w:name="_Toc169718735"/>
      <w:bookmarkStart w:id="5701" w:name="_Toc176337292"/>
      <w:bookmarkStart w:id="5702" w:name="_Toc187246382"/>
      <w:bookmarkStart w:id="5703" w:name="_Toc200467879"/>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696"/>
      <w:bookmarkEnd w:id="5697"/>
      <w:bookmarkEnd w:id="5698"/>
      <w:bookmarkEnd w:id="5699"/>
      <w:r w:rsidR="0034590D">
        <w:t xml:space="preserve"> for NCR-MT</w:t>
      </w:r>
      <w:bookmarkEnd w:id="5700"/>
      <w:bookmarkEnd w:id="5701"/>
      <w:bookmarkEnd w:id="5702"/>
      <w:bookmarkEnd w:id="5703"/>
    </w:p>
    <w:p w14:paraId="1BCA7C5C" w14:textId="77777777" w:rsidR="00565AEA" w:rsidRDefault="00565AEA" w:rsidP="00565AEA">
      <w:pPr>
        <w:pStyle w:val="Heading3"/>
        <w:rPr>
          <w:rFonts w:eastAsia="SimSun"/>
          <w:lang w:val="en-US" w:eastAsia="zh-CN"/>
        </w:rPr>
      </w:pPr>
      <w:bookmarkStart w:id="5704" w:name="_Toc155428268"/>
      <w:bookmarkStart w:id="5705" w:name="_Toc155781286"/>
      <w:bookmarkStart w:id="5706" w:name="_Toc161665585"/>
      <w:bookmarkStart w:id="5707" w:name="_Toc169718736"/>
      <w:bookmarkStart w:id="5708" w:name="_Toc176337293"/>
      <w:bookmarkStart w:id="5709" w:name="_Toc187246383"/>
      <w:bookmarkStart w:id="5710" w:name="_Toc200467880"/>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704"/>
      <w:bookmarkEnd w:id="5705"/>
      <w:bookmarkEnd w:id="5706"/>
      <w:bookmarkEnd w:id="5707"/>
      <w:bookmarkEnd w:id="5708"/>
      <w:bookmarkEnd w:id="5709"/>
      <w:bookmarkEnd w:id="5710"/>
    </w:p>
    <w:p w14:paraId="4211A6A5" w14:textId="77777777" w:rsidR="00565AEA" w:rsidRDefault="00565AEA" w:rsidP="00565AEA">
      <w:pPr>
        <w:pStyle w:val="Heading3"/>
        <w:rPr>
          <w:lang w:val="en-US" w:eastAsia="zh-CN"/>
        </w:rPr>
      </w:pPr>
      <w:bookmarkStart w:id="5711" w:name="_Toc155428269"/>
      <w:bookmarkStart w:id="5712" w:name="_Toc155781287"/>
      <w:bookmarkStart w:id="5713" w:name="_Toc161665586"/>
      <w:bookmarkStart w:id="5714" w:name="_Toc169718737"/>
      <w:bookmarkStart w:id="5715" w:name="_Toc176337294"/>
      <w:bookmarkStart w:id="5716" w:name="_Toc187246384"/>
      <w:bookmarkStart w:id="5717" w:name="_Toc200467881"/>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711"/>
      <w:bookmarkEnd w:id="5712"/>
      <w:bookmarkEnd w:id="5713"/>
      <w:bookmarkEnd w:id="5714"/>
      <w:bookmarkEnd w:id="5715"/>
      <w:bookmarkEnd w:id="5716"/>
      <w:bookmarkEnd w:id="5717"/>
    </w:p>
    <w:p w14:paraId="3A32DDE3" w14:textId="1382EC85" w:rsidR="00565AEA" w:rsidRDefault="00565AEA" w:rsidP="00565AEA">
      <w:pPr>
        <w:pStyle w:val="Heading2"/>
        <w:rPr>
          <w:rFonts w:eastAsia="SimSun"/>
          <w:lang w:val="en-US" w:eastAsia="zh-CN"/>
        </w:rPr>
      </w:pPr>
      <w:bookmarkStart w:id="5718" w:name="_Toc18287"/>
      <w:bookmarkStart w:id="5719" w:name="_Toc155428270"/>
      <w:bookmarkStart w:id="5720" w:name="_Toc155781288"/>
      <w:bookmarkStart w:id="5721" w:name="_Toc161665587"/>
      <w:bookmarkStart w:id="5722" w:name="_Toc169718738"/>
      <w:bookmarkStart w:id="5723" w:name="_Toc176337295"/>
      <w:bookmarkStart w:id="5724" w:name="_Toc187246385"/>
      <w:bookmarkStart w:id="5725" w:name="_Toc200467882"/>
      <w:r>
        <w:rPr>
          <w:rFonts w:eastAsia="SimSun"/>
          <w:lang w:val="en-US" w:eastAsia="zh-CN"/>
        </w:rPr>
        <w:t>7.11</w:t>
      </w:r>
      <w:r>
        <w:tab/>
      </w:r>
      <w:r>
        <w:rPr>
          <w:rFonts w:eastAsia="SimSun"/>
          <w:lang w:val="en-US" w:eastAsia="zh-CN"/>
        </w:rPr>
        <w:t>OTA t</w:t>
      </w:r>
      <w:r>
        <w:t>ransmit signal quality</w:t>
      </w:r>
      <w:bookmarkEnd w:id="5718"/>
      <w:bookmarkEnd w:id="5719"/>
      <w:bookmarkEnd w:id="5720"/>
      <w:bookmarkEnd w:id="5721"/>
      <w:r w:rsidR="0034590D">
        <w:t xml:space="preserve"> for NCR-MT</w:t>
      </w:r>
      <w:bookmarkEnd w:id="5722"/>
      <w:bookmarkEnd w:id="5723"/>
      <w:bookmarkEnd w:id="5724"/>
      <w:bookmarkEnd w:id="5725"/>
    </w:p>
    <w:p w14:paraId="4C770E0D" w14:textId="77777777" w:rsidR="00565AEA" w:rsidRDefault="00565AEA" w:rsidP="00565AEA">
      <w:pPr>
        <w:pStyle w:val="Heading3"/>
        <w:rPr>
          <w:rFonts w:eastAsia="SimSun"/>
          <w:lang w:val="en-US" w:eastAsia="zh-CN"/>
        </w:rPr>
      </w:pPr>
      <w:bookmarkStart w:id="5726" w:name="_Toc155428271"/>
      <w:bookmarkStart w:id="5727" w:name="_Toc155781289"/>
      <w:bookmarkStart w:id="5728" w:name="_Toc161665588"/>
      <w:bookmarkStart w:id="5729" w:name="_Toc169718739"/>
      <w:bookmarkStart w:id="5730" w:name="_Toc176337296"/>
      <w:bookmarkStart w:id="5731" w:name="_Toc187246386"/>
      <w:bookmarkStart w:id="5732" w:name="_Toc200467883"/>
      <w:r>
        <w:rPr>
          <w:rFonts w:eastAsia="SimSun"/>
          <w:lang w:val="en-US" w:eastAsia="zh-CN"/>
        </w:rPr>
        <w:t>7</w:t>
      </w:r>
      <w:r>
        <w:t>.</w:t>
      </w:r>
      <w:r>
        <w:rPr>
          <w:rFonts w:eastAsia="SimSun"/>
          <w:lang w:val="en-US" w:eastAsia="zh-CN"/>
        </w:rPr>
        <w:t>11.1</w:t>
      </w:r>
      <w:r>
        <w:tab/>
      </w:r>
      <w:r>
        <w:rPr>
          <w:rFonts w:eastAsia="SimSun"/>
          <w:lang w:val="en-US" w:eastAsia="zh-CN"/>
        </w:rPr>
        <w:t>General</w:t>
      </w:r>
      <w:bookmarkEnd w:id="5726"/>
      <w:bookmarkEnd w:id="5727"/>
      <w:bookmarkEnd w:id="5728"/>
      <w:bookmarkEnd w:id="5729"/>
      <w:bookmarkEnd w:id="5730"/>
      <w:bookmarkEnd w:id="5731"/>
      <w:bookmarkEnd w:id="5732"/>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733" w:name="_Toc155428272"/>
      <w:bookmarkStart w:id="5734" w:name="_Toc155781290"/>
      <w:bookmarkStart w:id="5735" w:name="_Toc161665589"/>
      <w:bookmarkStart w:id="5736" w:name="_Toc169718740"/>
      <w:bookmarkStart w:id="5737" w:name="_Toc176337297"/>
      <w:bookmarkStart w:id="5738" w:name="_Toc187246387"/>
      <w:bookmarkStart w:id="5739" w:name="_Toc200467884"/>
      <w:r>
        <w:rPr>
          <w:rFonts w:eastAsia="SimSun" w:hint="eastAsia"/>
          <w:lang w:val="en-US" w:eastAsia="zh-CN"/>
        </w:rPr>
        <w:lastRenderedPageBreak/>
        <w:t>7</w:t>
      </w:r>
      <w:r>
        <w:t>.</w:t>
      </w:r>
      <w:r>
        <w:rPr>
          <w:rFonts w:eastAsia="SimSun" w:hint="eastAsia"/>
          <w:lang w:val="en-US" w:eastAsia="zh-CN"/>
        </w:rPr>
        <w:t>11.2</w:t>
      </w:r>
      <w:r>
        <w:tab/>
      </w:r>
      <w:r>
        <w:rPr>
          <w:rFonts w:eastAsia="SimSun" w:hint="eastAsia"/>
          <w:lang w:val="en-US" w:eastAsia="zh-CN"/>
        </w:rPr>
        <w:t>Frequency error requirements for NCR-MT</w:t>
      </w:r>
      <w:bookmarkEnd w:id="5733"/>
      <w:bookmarkEnd w:id="5734"/>
      <w:bookmarkEnd w:id="5735"/>
      <w:bookmarkEnd w:id="5736"/>
      <w:bookmarkEnd w:id="5737"/>
      <w:bookmarkEnd w:id="5738"/>
      <w:bookmarkEnd w:id="5739"/>
    </w:p>
    <w:p w14:paraId="210A5BCB" w14:textId="77777777" w:rsidR="00565AEA" w:rsidRDefault="00565AEA" w:rsidP="00565AEA">
      <w:pPr>
        <w:pStyle w:val="Heading4"/>
        <w:rPr>
          <w:lang w:val="en-US" w:eastAsia="zh-CN"/>
        </w:rPr>
      </w:pPr>
      <w:bookmarkStart w:id="5740" w:name="_Toc155428273"/>
      <w:bookmarkStart w:id="5741" w:name="_Toc155781291"/>
      <w:bookmarkStart w:id="5742" w:name="_Toc161665590"/>
      <w:bookmarkStart w:id="5743" w:name="_Toc169718741"/>
      <w:bookmarkStart w:id="5744" w:name="_Toc176337298"/>
      <w:bookmarkStart w:id="5745" w:name="_Toc187246388"/>
      <w:bookmarkStart w:id="5746" w:name="_Toc200467885"/>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740"/>
      <w:bookmarkEnd w:id="5741"/>
      <w:bookmarkEnd w:id="5742"/>
      <w:bookmarkEnd w:id="5743"/>
      <w:bookmarkEnd w:id="5744"/>
      <w:bookmarkEnd w:id="5745"/>
      <w:bookmarkEnd w:id="5746"/>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747" w:name="_Toc155428274"/>
      <w:bookmarkStart w:id="5748" w:name="_Toc155781292"/>
      <w:bookmarkStart w:id="5749" w:name="_Toc161665591"/>
      <w:bookmarkStart w:id="5750" w:name="_Toc169718742"/>
      <w:bookmarkStart w:id="5751" w:name="_Toc176337299"/>
      <w:bookmarkStart w:id="5752" w:name="_Toc187246389"/>
      <w:bookmarkStart w:id="5753" w:name="_Toc200467886"/>
      <w:r>
        <w:rPr>
          <w:rFonts w:eastAsia="SimSun" w:hint="eastAsia"/>
          <w:lang w:val="en-US" w:eastAsia="zh-CN"/>
        </w:rPr>
        <w:t>7.11.3</w:t>
      </w:r>
      <w:r>
        <w:rPr>
          <w:rFonts w:eastAsia="SimSun" w:hint="eastAsia"/>
          <w:lang w:val="en-US" w:eastAsia="zh-CN"/>
        </w:rPr>
        <w:tab/>
        <w:t>Transmit modulation quality</w:t>
      </w:r>
      <w:bookmarkEnd w:id="5747"/>
      <w:bookmarkEnd w:id="5748"/>
      <w:bookmarkEnd w:id="5749"/>
      <w:bookmarkEnd w:id="5750"/>
      <w:bookmarkEnd w:id="5751"/>
      <w:bookmarkEnd w:id="5752"/>
      <w:bookmarkEnd w:id="5753"/>
    </w:p>
    <w:p w14:paraId="009A4AD1" w14:textId="77777777" w:rsidR="00565AEA" w:rsidRDefault="00565AEA" w:rsidP="00565AEA">
      <w:pPr>
        <w:pStyle w:val="Heading4"/>
        <w:rPr>
          <w:lang w:val="en-US" w:eastAsia="zh-CN"/>
        </w:rPr>
      </w:pPr>
      <w:bookmarkStart w:id="5754" w:name="_Toc155428275"/>
      <w:bookmarkStart w:id="5755" w:name="_Toc155781293"/>
      <w:bookmarkStart w:id="5756" w:name="_Toc161665592"/>
      <w:bookmarkStart w:id="5757" w:name="_Toc169718743"/>
      <w:bookmarkStart w:id="5758" w:name="_Toc176337300"/>
      <w:bookmarkStart w:id="5759" w:name="_Toc187246390"/>
      <w:bookmarkStart w:id="5760" w:name="_Toc200467887"/>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754"/>
      <w:bookmarkEnd w:id="5755"/>
      <w:bookmarkEnd w:id="5756"/>
      <w:bookmarkEnd w:id="5757"/>
      <w:bookmarkEnd w:id="5758"/>
      <w:bookmarkEnd w:id="5759"/>
      <w:bookmarkEnd w:id="5760"/>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761" w:name="_Toc18124"/>
      <w:bookmarkStart w:id="5762" w:name="_Toc155428276"/>
      <w:bookmarkStart w:id="5763" w:name="_Toc155781294"/>
      <w:bookmarkStart w:id="5764" w:name="_Toc161665593"/>
      <w:bookmarkStart w:id="5765" w:name="_Toc169718744"/>
      <w:bookmarkStart w:id="5766" w:name="_Toc176337301"/>
      <w:bookmarkStart w:id="5767" w:name="_Toc187246391"/>
      <w:bookmarkStart w:id="5768" w:name="_Toc200467888"/>
      <w:r>
        <w:rPr>
          <w:rFonts w:eastAsia="SimSun" w:hint="eastAsia"/>
          <w:lang w:val="en-US" w:eastAsia="zh-CN"/>
        </w:rPr>
        <w:t>7</w:t>
      </w:r>
      <w:r>
        <w:t>.</w:t>
      </w:r>
      <w:r>
        <w:rPr>
          <w:rFonts w:eastAsia="SimSun" w:hint="eastAsia"/>
          <w:lang w:val="en-US" w:eastAsia="zh-CN"/>
        </w:rPr>
        <w:t>1</w:t>
      </w:r>
      <w:r>
        <w:t>2</w:t>
      </w:r>
      <w:r>
        <w:tab/>
        <w:t>Diversity characteristics</w:t>
      </w:r>
      <w:bookmarkEnd w:id="5761"/>
      <w:bookmarkEnd w:id="5762"/>
      <w:bookmarkEnd w:id="5763"/>
      <w:bookmarkEnd w:id="5764"/>
      <w:r w:rsidR="0034590D">
        <w:t xml:space="preserve"> for NCR-MT</w:t>
      </w:r>
      <w:bookmarkEnd w:id="5765"/>
      <w:bookmarkEnd w:id="5766"/>
      <w:bookmarkEnd w:id="5767"/>
      <w:bookmarkEnd w:id="5768"/>
    </w:p>
    <w:p w14:paraId="1824B504" w14:textId="77777777" w:rsidR="00565AEA" w:rsidRDefault="00565AEA" w:rsidP="00565AEA">
      <w:pPr>
        <w:pStyle w:val="Heading3"/>
        <w:rPr>
          <w:rFonts w:eastAsia="SimSun"/>
          <w:lang w:val="en-US" w:eastAsia="zh-CN"/>
        </w:rPr>
      </w:pPr>
      <w:bookmarkStart w:id="5769" w:name="_Toc155428277"/>
      <w:bookmarkStart w:id="5770" w:name="_Toc155781295"/>
      <w:bookmarkStart w:id="5771" w:name="_Toc161665594"/>
      <w:bookmarkStart w:id="5772" w:name="_Toc169718745"/>
      <w:bookmarkStart w:id="5773" w:name="_Toc176337302"/>
      <w:bookmarkStart w:id="5774" w:name="_Toc187246392"/>
      <w:bookmarkStart w:id="5775" w:name="_Toc200467889"/>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769"/>
      <w:bookmarkEnd w:id="5770"/>
      <w:bookmarkEnd w:id="5771"/>
      <w:bookmarkEnd w:id="5772"/>
      <w:bookmarkEnd w:id="5773"/>
      <w:bookmarkEnd w:id="5774"/>
      <w:bookmarkEnd w:id="5775"/>
    </w:p>
    <w:p w14:paraId="534114F9" w14:textId="77777777" w:rsidR="00565AEA" w:rsidRDefault="00565AEA" w:rsidP="00565AEA">
      <w:pPr>
        <w:pStyle w:val="Heading3"/>
        <w:rPr>
          <w:lang w:val="en-US" w:eastAsia="zh-CN"/>
        </w:rPr>
      </w:pPr>
      <w:bookmarkStart w:id="5776" w:name="_Toc155428278"/>
      <w:bookmarkStart w:id="5777" w:name="_Toc155781296"/>
      <w:bookmarkStart w:id="5778" w:name="_Toc161665595"/>
      <w:bookmarkStart w:id="5779" w:name="_Toc169718746"/>
      <w:bookmarkStart w:id="5780" w:name="_Toc176337303"/>
      <w:bookmarkStart w:id="5781" w:name="_Toc187246393"/>
      <w:bookmarkStart w:id="5782" w:name="_Toc200467890"/>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776"/>
      <w:bookmarkEnd w:id="5777"/>
      <w:bookmarkEnd w:id="5778"/>
      <w:bookmarkEnd w:id="5779"/>
      <w:bookmarkEnd w:id="5780"/>
      <w:bookmarkEnd w:id="5781"/>
      <w:bookmarkEnd w:id="5782"/>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783" w:name="_Toc5753"/>
      <w:bookmarkStart w:id="5784" w:name="_Toc155428279"/>
      <w:bookmarkStart w:id="5785" w:name="_Toc155781297"/>
      <w:bookmarkStart w:id="5786" w:name="_Toc161665596"/>
      <w:bookmarkStart w:id="5787" w:name="_Toc169718747"/>
      <w:bookmarkStart w:id="5788" w:name="_Toc176337304"/>
      <w:bookmarkStart w:id="5789" w:name="_Toc187246394"/>
      <w:bookmarkStart w:id="5790" w:name="_Toc200467891"/>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783"/>
      <w:bookmarkEnd w:id="5784"/>
      <w:bookmarkEnd w:id="5785"/>
      <w:bookmarkEnd w:id="5786"/>
      <w:r w:rsidR="0034590D">
        <w:t xml:space="preserve"> for NCR-MT</w:t>
      </w:r>
      <w:bookmarkEnd w:id="5787"/>
      <w:bookmarkEnd w:id="5788"/>
      <w:bookmarkEnd w:id="5789"/>
      <w:bookmarkEnd w:id="5790"/>
    </w:p>
    <w:p w14:paraId="2283E450" w14:textId="77777777" w:rsidR="00565AEA" w:rsidRDefault="00565AEA" w:rsidP="00565AEA">
      <w:pPr>
        <w:pStyle w:val="Heading3"/>
        <w:rPr>
          <w:rFonts w:eastAsia="SimSun"/>
          <w:lang w:val="en-US" w:eastAsia="zh-CN"/>
        </w:rPr>
      </w:pPr>
      <w:bookmarkStart w:id="5791" w:name="_Toc155428280"/>
      <w:bookmarkStart w:id="5792" w:name="_Toc155781298"/>
      <w:bookmarkStart w:id="5793" w:name="_Toc161665597"/>
      <w:bookmarkStart w:id="5794" w:name="_Toc169718748"/>
      <w:bookmarkStart w:id="5795" w:name="_Toc176337305"/>
      <w:bookmarkStart w:id="5796" w:name="_Toc187246395"/>
      <w:bookmarkStart w:id="5797" w:name="_Toc200467892"/>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791"/>
      <w:bookmarkEnd w:id="5792"/>
      <w:bookmarkEnd w:id="5793"/>
      <w:bookmarkEnd w:id="5794"/>
      <w:bookmarkEnd w:id="5795"/>
      <w:bookmarkEnd w:id="5796"/>
      <w:bookmarkEnd w:id="5797"/>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798" w:name="_Toc155428281"/>
      <w:bookmarkStart w:id="5799" w:name="_Toc155781299"/>
      <w:bookmarkStart w:id="5800" w:name="_Toc161665598"/>
      <w:bookmarkStart w:id="5801" w:name="_Toc169718749"/>
      <w:bookmarkStart w:id="5802" w:name="_Toc176337306"/>
      <w:bookmarkStart w:id="5803" w:name="_Toc187246396"/>
      <w:bookmarkStart w:id="5804" w:name="_Toc200467893"/>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798"/>
      <w:bookmarkEnd w:id="5799"/>
      <w:bookmarkEnd w:id="5800"/>
      <w:bookmarkEnd w:id="5801"/>
      <w:bookmarkEnd w:id="5802"/>
      <w:bookmarkEnd w:id="5803"/>
      <w:bookmarkEnd w:id="5804"/>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805" w:name="_Toc2083"/>
      <w:bookmarkStart w:id="5806" w:name="_Toc155428282"/>
      <w:bookmarkStart w:id="5807" w:name="_Toc155781300"/>
      <w:bookmarkStart w:id="5808" w:name="_Toc161665599"/>
      <w:bookmarkStart w:id="5809" w:name="_Toc169718750"/>
      <w:bookmarkStart w:id="5810" w:name="_Toc176337307"/>
      <w:bookmarkStart w:id="5811" w:name="_Toc187246397"/>
      <w:bookmarkStart w:id="5812" w:name="_Toc200467894"/>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805"/>
      <w:bookmarkEnd w:id="5806"/>
      <w:bookmarkEnd w:id="5807"/>
      <w:bookmarkEnd w:id="5808"/>
      <w:r w:rsidR="0034590D">
        <w:t xml:space="preserve"> for NCR-MT</w:t>
      </w:r>
      <w:bookmarkEnd w:id="5809"/>
      <w:bookmarkEnd w:id="5810"/>
      <w:bookmarkEnd w:id="5811"/>
      <w:bookmarkEnd w:id="5812"/>
    </w:p>
    <w:p w14:paraId="7C3BA2B8" w14:textId="77777777" w:rsidR="00565AEA" w:rsidRDefault="00565AEA" w:rsidP="00565AEA">
      <w:pPr>
        <w:pStyle w:val="Heading3"/>
        <w:rPr>
          <w:rFonts w:eastAsia="SimSun"/>
          <w:lang w:val="en-US" w:eastAsia="zh-CN"/>
        </w:rPr>
      </w:pPr>
      <w:bookmarkStart w:id="5813" w:name="_Toc155428283"/>
      <w:bookmarkStart w:id="5814" w:name="_Toc155781301"/>
      <w:bookmarkStart w:id="5815" w:name="_Toc161665600"/>
      <w:bookmarkStart w:id="5816" w:name="_Toc169718751"/>
      <w:bookmarkStart w:id="5817" w:name="_Toc176337308"/>
      <w:bookmarkStart w:id="5818" w:name="_Toc187246398"/>
      <w:bookmarkStart w:id="5819" w:name="_Toc200467895"/>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813"/>
      <w:bookmarkEnd w:id="5814"/>
      <w:bookmarkEnd w:id="5815"/>
      <w:bookmarkEnd w:id="5816"/>
      <w:bookmarkEnd w:id="5817"/>
      <w:bookmarkEnd w:id="5818"/>
      <w:bookmarkEnd w:id="5819"/>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820" w:name="_Toc155428284"/>
      <w:bookmarkStart w:id="5821" w:name="_Toc155781302"/>
      <w:bookmarkStart w:id="5822" w:name="_Toc161665601"/>
      <w:bookmarkStart w:id="5823" w:name="_Toc169718752"/>
      <w:bookmarkStart w:id="5824" w:name="_Toc176337309"/>
      <w:bookmarkStart w:id="5825" w:name="_Toc187246399"/>
      <w:bookmarkStart w:id="5826" w:name="_Toc200467896"/>
      <w:r>
        <w:rPr>
          <w:rFonts w:eastAsia="SimSun" w:hint="eastAsia"/>
          <w:lang w:val="en-US" w:eastAsia="zh-CN"/>
        </w:rPr>
        <w:lastRenderedPageBreak/>
        <w:t>7</w:t>
      </w:r>
      <w:r>
        <w:t>.</w:t>
      </w:r>
      <w:r>
        <w:rPr>
          <w:rFonts w:eastAsia="SimSun" w:hint="eastAsia"/>
          <w:lang w:val="en-US" w:eastAsia="zh-CN"/>
        </w:rPr>
        <w:t>14.2</w:t>
      </w:r>
      <w:r>
        <w:tab/>
      </w:r>
      <w:r>
        <w:rPr>
          <w:rFonts w:eastAsia="SimSun" w:hint="eastAsia"/>
          <w:lang w:val="en-US" w:eastAsia="zh-CN"/>
        </w:rPr>
        <w:t>Minimum requirement for NCR-MT type 2-O</w:t>
      </w:r>
      <w:bookmarkEnd w:id="5820"/>
      <w:bookmarkEnd w:id="5821"/>
      <w:bookmarkEnd w:id="5822"/>
      <w:bookmarkEnd w:id="5823"/>
      <w:bookmarkEnd w:id="5824"/>
      <w:bookmarkEnd w:id="5825"/>
      <w:bookmarkEnd w:id="5826"/>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827" w:name="_Toc18113"/>
      <w:bookmarkStart w:id="5828" w:name="_Toc155428285"/>
      <w:bookmarkStart w:id="5829" w:name="_Toc155781303"/>
      <w:bookmarkStart w:id="5830" w:name="_Toc161665602"/>
      <w:bookmarkStart w:id="5831" w:name="_Toc169718753"/>
      <w:bookmarkStart w:id="5832" w:name="_Toc176337310"/>
      <w:bookmarkStart w:id="5833" w:name="_Toc187246400"/>
      <w:bookmarkStart w:id="5834" w:name="_Toc200467897"/>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827"/>
      <w:bookmarkEnd w:id="5828"/>
      <w:bookmarkEnd w:id="5829"/>
      <w:bookmarkEnd w:id="5830"/>
      <w:r w:rsidR="0034590D">
        <w:t xml:space="preserve"> for NCR-MT</w:t>
      </w:r>
      <w:bookmarkEnd w:id="5831"/>
      <w:bookmarkEnd w:id="5832"/>
      <w:bookmarkEnd w:id="5833"/>
      <w:bookmarkEnd w:id="5834"/>
    </w:p>
    <w:p w14:paraId="4163E46F" w14:textId="77777777" w:rsidR="00565AEA" w:rsidRDefault="00565AEA" w:rsidP="00565AEA">
      <w:pPr>
        <w:pStyle w:val="Heading3"/>
        <w:rPr>
          <w:rFonts w:eastAsia="SimSun"/>
          <w:lang w:val="en-US" w:eastAsia="zh-CN"/>
        </w:rPr>
      </w:pPr>
      <w:bookmarkStart w:id="5835" w:name="_Toc155428286"/>
      <w:bookmarkStart w:id="5836" w:name="_Toc155781304"/>
      <w:bookmarkStart w:id="5837" w:name="_Toc161665603"/>
      <w:bookmarkStart w:id="5838" w:name="_Toc169718754"/>
      <w:bookmarkStart w:id="5839" w:name="_Toc176337311"/>
      <w:bookmarkStart w:id="5840" w:name="_Toc187246401"/>
      <w:bookmarkStart w:id="5841" w:name="_Toc200467898"/>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835"/>
      <w:bookmarkEnd w:id="5836"/>
      <w:bookmarkEnd w:id="5837"/>
      <w:bookmarkEnd w:id="5838"/>
      <w:bookmarkEnd w:id="5839"/>
      <w:bookmarkEnd w:id="5840"/>
      <w:bookmarkEnd w:id="5841"/>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842" w:name="_Toc155428287"/>
      <w:bookmarkStart w:id="5843" w:name="_Toc155781305"/>
      <w:bookmarkStart w:id="5844" w:name="_Toc161665604"/>
      <w:bookmarkStart w:id="5845" w:name="_Toc169718755"/>
      <w:bookmarkStart w:id="5846" w:name="_Toc176337312"/>
      <w:bookmarkStart w:id="5847" w:name="_Toc187246402"/>
      <w:bookmarkStart w:id="5848" w:name="_Toc200467899"/>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842"/>
      <w:bookmarkEnd w:id="5843"/>
      <w:bookmarkEnd w:id="5844"/>
      <w:bookmarkEnd w:id="5845"/>
      <w:bookmarkEnd w:id="5846"/>
      <w:bookmarkEnd w:id="5847"/>
      <w:bookmarkEnd w:id="5848"/>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849" w:name="_Toc28423"/>
      <w:bookmarkStart w:id="5850" w:name="_Toc155428288"/>
      <w:bookmarkStart w:id="5851" w:name="_Toc155781306"/>
      <w:bookmarkStart w:id="5852" w:name="_Toc161665605"/>
      <w:bookmarkStart w:id="5853" w:name="_Toc169718756"/>
      <w:bookmarkStart w:id="5854" w:name="_Toc176337313"/>
      <w:bookmarkStart w:id="5855" w:name="_Toc187246403"/>
      <w:bookmarkStart w:id="5856" w:name="_Toc200467900"/>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849"/>
      <w:bookmarkEnd w:id="5850"/>
      <w:bookmarkEnd w:id="5851"/>
      <w:bookmarkEnd w:id="5852"/>
      <w:r w:rsidR="0034590D">
        <w:t xml:space="preserve"> for NCR-MT</w:t>
      </w:r>
      <w:bookmarkEnd w:id="5853"/>
      <w:bookmarkEnd w:id="5854"/>
      <w:bookmarkEnd w:id="5855"/>
      <w:bookmarkEnd w:id="5856"/>
    </w:p>
    <w:p w14:paraId="3C39E9D3" w14:textId="77777777" w:rsidR="00565AEA" w:rsidRDefault="00565AEA" w:rsidP="00565AEA">
      <w:pPr>
        <w:pStyle w:val="Heading3"/>
        <w:rPr>
          <w:rFonts w:eastAsia="SimSun"/>
          <w:lang w:val="en-US" w:eastAsia="zh-CN"/>
        </w:rPr>
      </w:pPr>
      <w:bookmarkStart w:id="5857" w:name="_Toc155428289"/>
      <w:bookmarkStart w:id="5858" w:name="_Toc155781307"/>
      <w:bookmarkStart w:id="5859" w:name="_Toc161665606"/>
      <w:bookmarkStart w:id="5860" w:name="_Toc169718757"/>
      <w:bookmarkStart w:id="5861" w:name="_Toc176337314"/>
      <w:bookmarkStart w:id="5862" w:name="_Toc187246404"/>
      <w:bookmarkStart w:id="5863" w:name="_Toc200467901"/>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857"/>
      <w:bookmarkEnd w:id="5858"/>
      <w:bookmarkEnd w:id="5859"/>
      <w:bookmarkEnd w:id="5860"/>
      <w:bookmarkEnd w:id="5861"/>
      <w:bookmarkEnd w:id="5862"/>
      <w:bookmarkEnd w:id="5863"/>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864" w:name="_Toc155428290"/>
      <w:bookmarkStart w:id="5865" w:name="_Toc155781308"/>
      <w:bookmarkStart w:id="5866" w:name="_Toc161665607"/>
      <w:bookmarkStart w:id="5867" w:name="_Toc169718758"/>
      <w:bookmarkStart w:id="5868" w:name="_Toc176337315"/>
      <w:bookmarkStart w:id="5869" w:name="_Toc187246405"/>
      <w:bookmarkStart w:id="5870" w:name="_Toc200467902"/>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864"/>
      <w:bookmarkEnd w:id="5865"/>
      <w:bookmarkEnd w:id="5866"/>
      <w:bookmarkEnd w:id="5867"/>
      <w:bookmarkEnd w:id="5868"/>
      <w:bookmarkEnd w:id="5869"/>
      <w:bookmarkEnd w:id="5870"/>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871" w:name="_Toc25566"/>
      <w:bookmarkStart w:id="5872" w:name="_Toc155428291"/>
      <w:bookmarkStart w:id="5873" w:name="_Toc155781309"/>
      <w:bookmarkStart w:id="5874" w:name="_Toc161665608"/>
      <w:bookmarkStart w:id="5875" w:name="_Toc169718759"/>
      <w:bookmarkStart w:id="5876" w:name="_Toc176337316"/>
      <w:bookmarkStart w:id="5877" w:name="_Toc187246406"/>
      <w:bookmarkStart w:id="5878" w:name="_Toc200467903"/>
      <w:r>
        <w:rPr>
          <w:rFonts w:eastAsia="SimSun" w:hint="eastAsia"/>
          <w:lang w:val="en-US" w:eastAsia="zh-CN"/>
        </w:rPr>
        <w:lastRenderedPageBreak/>
        <w:t>7.17</w:t>
      </w:r>
      <w:r>
        <w:tab/>
      </w:r>
      <w:bookmarkEnd w:id="5871"/>
      <w:bookmarkEnd w:id="5872"/>
      <w:bookmarkEnd w:id="5873"/>
      <w:bookmarkEnd w:id="5874"/>
      <w:bookmarkEnd w:id="5875"/>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876"/>
      <w:bookmarkEnd w:id="5877"/>
      <w:bookmarkEnd w:id="5878"/>
    </w:p>
    <w:p w14:paraId="3C3F5611" w14:textId="77777777" w:rsidR="00565AEA" w:rsidRDefault="00565AEA" w:rsidP="00565AEA">
      <w:pPr>
        <w:pStyle w:val="Heading3"/>
        <w:rPr>
          <w:rFonts w:eastAsia="SimSun"/>
          <w:lang w:val="en-US" w:eastAsia="zh-CN"/>
        </w:rPr>
      </w:pPr>
      <w:bookmarkStart w:id="5879" w:name="_Toc155428292"/>
      <w:bookmarkStart w:id="5880" w:name="_Toc155781310"/>
      <w:bookmarkStart w:id="5881" w:name="_Toc161665609"/>
      <w:bookmarkStart w:id="5882" w:name="_Toc169718760"/>
      <w:bookmarkStart w:id="5883" w:name="_Toc176337317"/>
      <w:bookmarkStart w:id="5884" w:name="_Toc187246407"/>
      <w:bookmarkStart w:id="5885" w:name="_Toc200467904"/>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879"/>
      <w:bookmarkEnd w:id="5880"/>
      <w:bookmarkEnd w:id="5881"/>
      <w:bookmarkEnd w:id="5882"/>
      <w:bookmarkEnd w:id="5883"/>
      <w:bookmarkEnd w:id="5884"/>
      <w:bookmarkEnd w:id="5885"/>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886" w:name="_Toc155428293"/>
      <w:bookmarkStart w:id="5887" w:name="_Toc155781311"/>
      <w:bookmarkStart w:id="5888" w:name="_Toc161665610"/>
      <w:bookmarkStart w:id="5889" w:name="_Toc169718761"/>
      <w:bookmarkStart w:id="5890" w:name="_Toc176337318"/>
      <w:bookmarkStart w:id="5891" w:name="_Toc187246408"/>
      <w:bookmarkStart w:id="5892" w:name="_Toc200467905"/>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886"/>
      <w:bookmarkEnd w:id="5887"/>
      <w:bookmarkEnd w:id="5888"/>
      <w:bookmarkEnd w:id="5889"/>
      <w:bookmarkEnd w:id="5890"/>
      <w:bookmarkEnd w:id="5891"/>
      <w:bookmarkEnd w:id="5892"/>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C296AC2" w14:textId="77777777" w:rsidR="00802B21" w:rsidRDefault="00802B21" w:rsidP="00565AEA">
      <w:pPr>
        <w:rPr>
          <w:lang w:val="en-US" w:eastAsia="zh-CN"/>
        </w:rPr>
      </w:pPr>
    </w:p>
    <w:p w14:paraId="0AE3EFD5" w14:textId="41DA4924" w:rsidR="00802B21" w:rsidRPr="0080269B" w:rsidRDefault="00802B21" w:rsidP="00802B21">
      <w:pPr>
        <w:pStyle w:val="Heading2"/>
      </w:pPr>
      <w:bookmarkStart w:id="5893" w:name="_Toc200467906"/>
      <w:r w:rsidRPr="0080269B">
        <w:t>7.18</w:t>
      </w:r>
      <w:r w:rsidRPr="0080269B">
        <w:tab/>
        <w:t>OTA spatial emission</w:t>
      </w:r>
      <w:bookmarkEnd w:id="5893"/>
    </w:p>
    <w:p w14:paraId="65746650" w14:textId="77777777" w:rsidR="00802B21" w:rsidRPr="0080269B" w:rsidRDefault="00802B21" w:rsidP="00802B21">
      <w:pPr>
        <w:pStyle w:val="Heading3"/>
      </w:pPr>
      <w:bookmarkStart w:id="5894" w:name="_Toc200467907"/>
      <w:r w:rsidRPr="0080269B">
        <w:t>7.18.1</w:t>
      </w:r>
      <w:r w:rsidRPr="0080269B">
        <w:tab/>
        <w:t>General</w:t>
      </w:r>
      <w:bookmarkEnd w:id="5894"/>
    </w:p>
    <w:p w14:paraId="3D860426" w14:textId="77777777" w:rsidR="00802B21" w:rsidRPr="0080269B" w:rsidRDefault="00802B21" w:rsidP="00802B21">
      <w:pPr>
        <w:rPr>
          <w:lang w:eastAsia="zh-CN"/>
        </w:rPr>
      </w:pPr>
      <w:r w:rsidRPr="0080269B">
        <w:rPr>
          <w:lang w:eastAsia="zh-CN"/>
        </w:rPr>
        <w:t>OTA spatial emission requirements are defined to set upper limits on radiated power in specific directions.</w:t>
      </w:r>
    </w:p>
    <w:p w14:paraId="5959EDA9" w14:textId="77777777" w:rsidR="00802B21" w:rsidRPr="0080269B" w:rsidRDefault="00802B21" w:rsidP="00802B21">
      <w:pPr>
        <w:pStyle w:val="Heading3"/>
      </w:pPr>
      <w:bookmarkStart w:id="5895" w:name="_Toc200467908"/>
      <w:r w:rsidRPr="0080269B">
        <w:t>7.18.2</w:t>
      </w:r>
      <w:r w:rsidRPr="0080269B">
        <w:tab/>
        <w:t>Protection of FSS UL</w:t>
      </w:r>
      <w:bookmarkEnd w:id="5895"/>
    </w:p>
    <w:p w14:paraId="69FF4DA6" w14:textId="77777777" w:rsidR="00802B21" w:rsidRPr="0080269B" w:rsidRDefault="00802B21" w:rsidP="00802B21">
      <w:pPr>
        <w:pStyle w:val="Heading4"/>
        <w:rPr>
          <w:rFonts w:eastAsia="SimSun"/>
          <w:lang w:val="en-US" w:eastAsia="zh-CN"/>
        </w:rPr>
      </w:pPr>
      <w:bookmarkStart w:id="5896" w:name="_Toc200467909"/>
      <w:r w:rsidRPr="0080269B">
        <w:t>7.18.2.</w:t>
      </w:r>
      <w:r w:rsidRPr="0080269B">
        <w:rPr>
          <w:rFonts w:eastAsia="SimSun"/>
          <w:lang w:val="en-US" w:eastAsia="zh-CN"/>
        </w:rPr>
        <w:t>1</w:t>
      </w:r>
      <w:r w:rsidRPr="0080269B">
        <w:tab/>
      </w:r>
      <w:r w:rsidRPr="0080269B">
        <w:rPr>
          <w:rFonts w:eastAsia="SimSun"/>
          <w:lang w:val="en-US" w:eastAsia="zh-CN"/>
        </w:rPr>
        <w:t>General</w:t>
      </w:r>
      <w:bookmarkEnd w:id="5896"/>
    </w:p>
    <w:p w14:paraId="0252D0AB" w14:textId="77777777" w:rsidR="00802B21" w:rsidRPr="0080269B" w:rsidRDefault="00802B21" w:rsidP="00802B21">
      <w:pPr>
        <w:rPr>
          <w:lang w:eastAsia="zh-CN"/>
        </w:rPr>
      </w:pPr>
      <w:r w:rsidRPr="0080269B">
        <w:rPr>
          <w:lang w:eastAsia="zh-CN"/>
        </w:rPr>
        <w:t xml:space="preserve">This requirement shall be applied to NCR operating in band n104 to protect FSS </w:t>
      </w:r>
      <w:r w:rsidRPr="0080269B">
        <w:t>(Earth-to-space) satellite</w:t>
      </w:r>
      <w:r w:rsidRPr="0080269B">
        <w:rPr>
          <w:lang w:eastAsia="zh-CN"/>
        </w:rPr>
        <w:t xml:space="preserve"> receiver. </w:t>
      </w:r>
    </w:p>
    <w:p w14:paraId="3E1BF129" w14:textId="77777777" w:rsidR="00802B21" w:rsidRPr="0080269B" w:rsidRDefault="00802B21" w:rsidP="00802B21">
      <w:pPr>
        <w:kinsoku w:val="0"/>
        <w:spacing w:before="68" w:after="160"/>
        <w:ind w:right="414"/>
        <w:rPr>
          <w:rFonts w:eastAsia="Calibri"/>
          <w:spacing w:val="-6"/>
          <w:lang w:val="en-NZ"/>
        </w:rPr>
      </w:pPr>
      <w:r w:rsidRPr="0080269B">
        <w:rPr>
          <w:rFonts w:eastAsia="Calibri"/>
          <w:spacing w:val="-6"/>
          <w:lang w:val="en-NZ"/>
        </w:rPr>
        <w:t>The expected EIRP (EEIRP) is defined as the average value of the EIRP, with the averaging being performed:</w:t>
      </w:r>
    </w:p>
    <w:p w14:paraId="50FF7ED9" w14:textId="65ABF98F" w:rsidR="00802B21" w:rsidRPr="0080269B" w:rsidRDefault="00802B21" w:rsidP="00802B21">
      <w:pPr>
        <w:pStyle w:val="B1"/>
        <w:rPr>
          <w:rFonts w:eastAsia="Calibri"/>
          <w:lang w:val="en-NZ"/>
        </w:rPr>
      </w:pPr>
      <w:r>
        <w:rPr>
          <w:rFonts w:eastAsia="Calibri"/>
          <w:lang w:val="en-NZ"/>
        </w:rPr>
        <w:t>-</w:t>
      </w:r>
      <w:r>
        <w:rPr>
          <w:rFonts w:eastAsia="Calibri"/>
          <w:lang w:val="en-NZ"/>
        </w:rPr>
        <w:tab/>
      </w:r>
      <w:r w:rsidRPr="0080269B">
        <w:rPr>
          <w:rFonts w:eastAsia="Calibri"/>
          <w:lang w:val="en-NZ"/>
        </w:rPr>
        <w:t xml:space="preserve">over </w:t>
      </w:r>
      <w:r w:rsidRPr="0080269B">
        <w:rPr>
          <w:rFonts w:eastAsia="SimSun"/>
          <w:lang w:val="en-US" w:eastAsia="zh-CN"/>
        </w:rPr>
        <w:t>azimuth</w:t>
      </w:r>
      <w:r w:rsidRPr="0080269B">
        <w:rPr>
          <w:rFonts w:eastAsia="Calibri"/>
          <w:lang w:val="en-NZ"/>
        </w:rPr>
        <w:t xml:space="preserve"> angles from −180º to +180º</w:t>
      </w:r>
      <w:r w:rsidRPr="0080269B">
        <w:rPr>
          <w:lang w:val="en-US"/>
        </w:rPr>
        <w:t xml:space="preserve"> with reference to NCR </w:t>
      </w:r>
      <w:r w:rsidRPr="0080269B">
        <w:rPr>
          <w:rFonts w:eastAsia="Calibri"/>
          <w:lang w:val="en-NZ"/>
        </w:rPr>
        <w:t xml:space="preserve">horizontal boresight and over the specified range </w:t>
      </w:r>
      <w:r w:rsidRPr="0080269B">
        <w:rPr>
          <w:rFonts w:eastAsia="SimSun"/>
          <w:lang w:val="en-US" w:eastAsia="zh-CN"/>
        </w:rPr>
        <w:t xml:space="preserve">of angles </w:t>
      </w:r>
      <w:r w:rsidRPr="0080269B">
        <w:rPr>
          <w:rFonts w:eastAsia="Calibri"/>
          <w:lang w:val="en-NZ"/>
        </w:rPr>
        <w:t>θ</w:t>
      </w:r>
      <w:r w:rsidRPr="0080269B">
        <w:rPr>
          <w:rFonts w:eastAsia="Calibri"/>
          <w:vertAlign w:val="subscript"/>
          <w:lang w:val="en-NZ"/>
        </w:rPr>
        <w:t>HL</w:t>
      </w:r>
      <w:r w:rsidRPr="0080269B">
        <w:rPr>
          <w:rFonts w:eastAsia="SimSun"/>
          <w:vertAlign w:val="subscript"/>
          <w:lang w:val="en-US" w:eastAsia="zh-CN"/>
        </w:rPr>
        <w:t>i</w:t>
      </w:r>
      <w:r w:rsidRPr="0080269B">
        <w:rPr>
          <w:rFonts w:eastAsia="Calibri"/>
          <w:lang w:val="en-NZ"/>
        </w:rPr>
        <w:t xml:space="preserve"> ≤ θ &lt; θ</w:t>
      </w:r>
      <w:r w:rsidRPr="0080269B">
        <w:rPr>
          <w:rFonts w:eastAsia="Calibri"/>
          <w:vertAlign w:val="subscript"/>
          <w:lang w:val="en-NZ"/>
        </w:rPr>
        <w:t>HH</w:t>
      </w:r>
      <w:r w:rsidRPr="0080269B">
        <w:rPr>
          <w:rFonts w:eastAsia="SimSun"/>
          <w:vertAlign w:val="subscript"/>
          <w:lang w:val="en-US" w:eastAsia="zh-CN"/>
        </w:rPr>
        <w:t xml:space="preserve">i </w:t>
      </w:r>
      <w:r w:rsidRPr="0080269B">
        <w:rPr>
          <w:rFonts w:eastAsia="Calibri"/>
          <w:lang w:val="en-NZ"/>
        </w:rPr>
        <w:t xml:space="preserve">, </w:t>
      </w:r>
      <w:r w:rsidRPr="0080269B">
        <w:rPr>
          <w:lang w:val="en-US" w:eastAsia="zh-CN"/>
        </w:rPr>
        <w:t xml:space="preserve">above the horizon </w:t>
      </w:r>
      <w:r w:rsidRPr="0080269B">
        <w:rPr>
          <w:rFonts w:eastAsia="Calibri"/>
          <w:lang w:val="en-NZ"/>
        </w:rPr>
        <w:t>as defined in Table 7.18.2</w:t>
      </w:r>
      <w:r w:rsidRPr="0080269B">
        <w:rPr>
          <w:rFonts w:eastAsia="SimSun"/>
          <w:lang w:val="en-US" w:eastAsia="zh-CN"/>
        </w:rPr>
        <w:t>.2</w:t>
      </w:r>
      <w:r w:rsidRPr="0080269B">
        <w:rPr>
          <w:rFonts w:eastAsia="Calibri"/>
          <w:lang w:val="en-NZ"/>
        </w:rPr>
        <w:t>-1, and</w:t>
      </w:r>
    </w:p>
    <w:p w14:paraId="74B22A36" w14:textId="6D02931D" w:rsidR="00802B21" w:rsidRPr="0080269B" w:rsidRDefault="00802B21" w:rsidP="00802B21">
      <w:pPr>
        <w:pStyle w:val="B1"/>
        <w:rPr>
          <w:rFonts w:ascii="Calibri" w:hAnsi="Calibri" w:cs="Calibri"/>
          <w:sz w:val="22"/>
          <w:szCs w:val="22"/>
          <w:lang w:val="en-NZ"/>
        </w:rPr>
      </w:pPr>
      <w:r>
        <w:rPr>
          <w:rFonts w:eastAsia="Calibri"/>
          <w:lang w:val="en-NZ"/>
        </w:rPr>
        <w:t>-</w:t>
      </w:r>
      <w:r>
        <w:rPr>
          <w:rFonts w:eastAsia="Calibri"/>
          <w:lang w:val="en-NZ"/>
        </w:rPr>
        <w:tab/>
      </w:r>
      <w:r w:rsidRPr="0080269B">
        <w:rPr>
          <w:rFonts w:eastAsia="Calibri"/>
          <w:lang w:val="en-NZ"/>
        </w:rPr>
        <w:t xml:space="preserve">over the supported beam directions. </w:t>
      </w:r>
    </w:p>
    <w:p w14:paraId="720A6295" w14:textId="7F8C3463" w:rsidR="00802B21" w:rsidRPr="0080269B" w:rsidRDefault="00802B21" w:rsidP="00802B21">
      <w:pPr>
        <w:pStyle w:val="NO"/>
        <w:rPr>
          <w:lang w:val="en-US" w:eastAsia="zh-CN"/>
        </w:rPr>
      </w:pPr>
      <w:r w:rsidRPr="0080269B">
        <w:rPr>
          <w:lang w:eastAsia="zh-CN"/>
        </w:rPr>
        <w:t>Note:</w:t>
      </w:r>
      <w:r w:rsidR="00680091">
        <w:rPr>
          <w:lang w:eastAsia="zh-CN"/>
        </w:rPr>
        <w:tab/>
      </w:r>
      <w:r w:rsidRPr="0080269B">
        <w:rPr>
          <w:lang w:eastAsia="zh-CN"/>
        </w:rPr>
        <w:t>The requirement is defined based on [32].</w:t>
      </w:r>
      <w:r w:rsidRPr="0080269B">
        <w:rPr>
          <w:rFonts w:hint="eastAsia"/>
          <w:lang w:val="en-US" w:eastAsia="zh-CN"/>
        </w:rPr>
        <w:t xml:space="preserve"> </w:t>
      </w:r>
    </w:p>
    <w:p w14:paraId="1374EFD5" w14:textId="77777777" w:rsidR="00802B21" w:rsidRPr="0080269B" w:rsidRDefault="00802B21" w:rsidP="00802B21">
      <w:pPr>
        <w:pStyle w:val="Heading4"/>
        <w:rPr>
          <w:lang w:val="en-US"/>
        </w:rPr>
      </w:pPr>
      <w:bookmarkStart w:id="5897" w:name="_Toc200467910"/>
      <w:r w:rsidRPr="0080269B">
        <w:t>7.18.2.2</w:t>
      </w:r>
      <w:r w:rsidRPr="0080269B">
        <w:tab/>
        <w:t>Minimum requirement</w:t>
      </w:r>
      <w:r w:rsidRPr="0080269B">
        <w:rPr>
          <w:lang w:val="en-US"/>
        </w:rPr>
        <w:t xml:space="preserve"> for NCR type 1-H</w:t>
      </w:r>
      <w:bookmarkEnd w:id="5897"/>
    </w:p>
    <w:p w14:paraId="0821820B" w14:textId="77777777" w:rsidR="00802B21" w:rsidRPr="0080269B" w:rsidRDefault="00802B21" w:rsidP="00802B21">
      <w:pPr>
        <w:rPr>
          <w:lang w:val="en-US" w:eastAsia="zh-CN"/>
        </w:rPr>
      </w:pPr>
      <w:r w:rsidRPr="0080269B">
        <w:t xml:space="preserve">For NCR type 1-H operating in band n104, the Expected EIRP (EEIRP) in the frequency range </w:t>
      </w:r>
      <w:r w:rsidRPr="0080269B">
        <w:rPr>
          <w:lang w:eastAsia="zh-CN"/>
        </w:rPr>
        <w:t>6425 – 7075 MHz</w:t>
      </w:r>
      <w:r w:rsidRPr="0080269B">
        <w:rPr>
          <w:lang w:val="en-US" w:eastAsia="zh-CN"/>
        </w:rPr>
        <w:t>,</w:t>
      </w:r>
      <w:r w:rsidRPr="0080269B">
        <w:t xml:space="preserve"> </w:t>
      </w:r>
      <w:r w:rsidRPr="0080269B">
        <w:rPr>
          <w:lang w:val="en-US" w:eastAsia="zh-CN"/>
        </w:rPr>
        <w:t>shall not exceed the limits specified in table 7.18.2.2-1.</w:t>
      </w:r>
    </w:p>
    <w:p w14:paraId="0886944D" w14:textId="77777777" w:rsidR="00802B21" w:rsidRPr="0080269B" w:rsidRDefault="00802B21" w:rsidP="00802B21">
      <w:pPr>
        <w:pStyle w:val="TH"/>
      </w:pPr>
      <w:r w:rsidRPr="0080269B">
        <w:lastRenderedPageBreak/>
        <w:t>Table 7.18.2.2-1: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802B21" w:rsidRPr="0080269B" w14:paraId="6E62F983" w14:textId="77777777" w:rsidTr="00FD72B1">
        <w:trPr>
          <w:tblHeader/>
          <w:jc w:val="center"/>
        </w:trPr>
        <w:tc>
          <w:tcPr>
            <w:tcW w:w="993" w:type="dxa"/>
          </w:tcPr>
          <w:p w14:paraId="2DF3F935" w14:textId="77777777" w:rsidR="00802B21" w:rsidRPr="0080269B" w:rsidRDefault="00802B21" w:rsidP="00802B21">
            <w:pPr>
              <w:pStyle w:val="TAH"/>
            </w:pPr>
            <w:r w:rsidRPr="0080269B">
              <w:t>Bin</w:t>
            </w:r>
          </w:p>
          <w:p w14:paraId="03AC38AE" w14:textId="77777777" w:rsidR="00802B21" w:rsidRPr="0080269B" w:rsidRDefault="00802B21" w:rsidP="00802B21">
            <w:pPr>
              <w:pStyle w:val="TAH"/>
            </w:pPr>
            <w:r w:rsidRPr="0080269B">
              <w:t>number</w:t>
            </w:r>
          </w:p>
          <w:p w14:paraId="01071733" w14:textId="77777777" w:rsidR="00802B21" w:rsidRPr="0080269B" w:rsidRDefault="00802B21" w:rsidP="00802B21">
            <w:pPr>
              <w:pStyle w:val="TAH"/>
            </w:pPr>
            <w:r w:rsidRPr="0080269B">
              <w:t>i</w:t>
            </w:r>
          </w:p>
        </w:tc>
        <w:tc>
          <w:tcPr>
            <w:tcW w:w="2645" w:type="dxa"/>
          </w:tcPr>
          <w:p w14:paraId="0811A48C" w14:textId="77777777" w:rsidR="00802B21" w:rsidRPr="0080269B" w:rsidRDefault="00802B21" w:rsidP="00802B21">
            <w:pPr>
              <w:pStyle w:val="TAH"/>
            </w:pPr>
            <w:r w:rsidRPr="0080269B">
              <w:t>Elevation angular range</w:t>
            </w:r>
          </w:p>
          <w:p w14:paraId="27E237FF" w14:textId="77777777" w:rsidR="00802B21" w:rsidRPr="0080269B" w:rsidRDefault="00802B21" w:rsidP="00802B21">
            <w:pPr>
              <w:pStyle w:val="TAH"/>
            </w:pPr>
            <w:r w:rsidRPr="0080269B">
              <w:rPr>
                <w:rFonts w:cs="Arial"/>
                <w:lang w:val="en-US"/>
              </w:rPr>
              <w:t>θ</w:t>
            </w:r>
            <w:r w:rsidRPr="0080269B">
              <w:rPr>
                <w:rFonts w:cs="Arial"/>
                <w:vertAlign w:val="subscript"/>
                <w:lang w:val="en-US"/>
              </w:rPr>
              <w:t>HLi</w:t>
            </w:r>
            <w:r w:rsidRPr="0080269B">
              <w:rPr>
                <w:rFonts w:cs="Arial"/>
                <w:lang w:val="en-US"/>
              </w:rPr>
              <w:t xml:space="preserve"> ≤ θ &lt; θ</w:t>
            </w:r>
            <w:r w:rsidRPr="0080269B">
              <w:rPr>
                <w:rFonts w:cs="Arial"/>
                <w:vertAlign w:val="subscript"/>
                <w:lang w:val="en-US"/>
              </w:rPr>
              <w:t>HHi</w:t>
            </w:r>
            <w:r w:rsidRPr="0080269B">
              <w:rPr>
                <w:rFonts w:cs="Arial"/>
                <w:lang w:val="en-US"/>
              </w:rPr>
              <w:t xml:space="preserve"> </w:t>
            </w:r>
            <w:r w:rsidRPr="0080269B">
              <w:t>(Degrees)</w:t>
            </w:r>
          </w:p>
        </w:tc>
        <w:tc>
          <w:tcPr>
            <w:tcW w:w="1955" w:type="dxa"/>
          </w:tcPr>
          <w:p w14:paraId="2C8B0C44" w14:textId="77777777" w:rsidR="00802B21" w:rsidRPr="0080269B" w:rsidRDefault="00802B21" w:rsidP="00802B21">
            <w:pPr>
              <w:pStyle w:val="TAH"/>
            </w:pPr>
            <w:r w:rsidRPr="0080269B">
              <w:t>EEIRP limit</w:t>
            </w:r>
            <w:r w:rsidRPr="0080269B">
              <w:br/>
              <w:t>(dBm/MHz)</w:t>
            </w:r>
          </w:p>
          <w:p w14:paraId="6D6247A2" w14:textId="77777777" w:rsidR="00802B21" w:rsidRPr="0080269B" w:rsidRDefault="00802B21" w:rsidP="00802B21">
            <w:pPr>
              <w:pStyle w:val="TAH"/>
            </w:pPr>
          </w:p>
        </w:tc>
      </w:tr>
      <w:tr w:rsidR="00802B21" w:rsidRPr="0080269B" w14:paraId="6962BAC5" w14:textId="77777777" w:rsidTr="00FD72B1">
        <w:trPr>
          <w:jc w:val="center"/>
        </w:trPr>
        <w:tc>
          <w:tcPr>
            <w:tcW w:w="993" w:type="dxa"/>
          </w:tcPr>
          <w:p w14:paraId="660B0F26" w14:textId="77777777" w:rsidR="00802B21" w:rsidRPr="0080269B" w:rsidRDefault="00802B21" w:rsidP="00802B21">
            <w:pPr>
              <w:pStyle w:val="TAC"/>
            </w:pPr>
            <w:r w:rsidRPr="0080269B">
              <w:t>1</w:t>
            </w:r>
          </w:p>
        </w:tc>
        <w:tc>
          <w:tcPr>
            <w:tcW w:w="2645" w:type="dxa"/>
          </w:tcPr>
          <w:p w14:paraId="515108AF" w14:textId="77777777" w:rsidR="00802B21" w:rsidRPr="0080269B" w:rsidRDefault="00802B21" w:rsidP="00802B21">
            <w:pPr>
              <w:pStyle w:val="TAC"/>
            </w:pPr>
            <w:r w:rsidRPr="0080269B">
              <w:t>0≤</w:t>
            </w:r>
            <w:r w:rsidRPr="0080269B">
              <w:rPr>
                <w:rFonts w:ascii="Symbol" w:hAnsi="Symbol"/>
              </w:rPr>
              <w:t></w:t>
            </w:r>
            <w:r w:rsidRPr="0080269B">
              <w:t>&lt;5</w:t>
            </w:r>
          </w:p>
        </w:tc>
        <w:tc>
          <w:tcPr>
            <w:tcW w:w="1955" w:type="dxa"/>
          </w:tcPr>
          <w:p w14:paraId="2CC70049" w14:textId="77777777" w:rsidR="00802B21" w:rsidRPr="0080269B" w:rsidRDefault="00802B21" w:rsidP="00802B21">
            <w:pPr>
              <w:pStyle w:val="TAC"/>
              <w:rPr>
                <w:szCs w:val="18"/>
                <w:lang w:eastAsia="zh-CN"/>
              </w:rPr>
            </w:pPr>
            <w:r w:rsidRPr="0080269B">
              <w:rPr>
                <w:szCs w:val="18"/>
                <w:lang w:eastAsia="zh-CN"/>
              </w:rPr>
              <w:t>27</w:t>
            </w:r>
          </w:p>
        </w:tc>
      </w:tr>
      <w:tr w:rsidR="00802B21" w:rsidRPr="0080269B" w14:paraId="20378B0F" w14:textId="77777777" w:rsidTr="00FD72B1">
        <w:trPr>
          <w:jc w:val="center"/>
        </w:trPr>
        <w:tc>
          <w:tcPr>
            <w:tcW w:w="993" w:type="dxa"/>
          </w:tcPr>
          <w:p w14:paraId="0BA417FF" w14:textId="77777777" w:rsidR="00802B21" w:rsidRPr="0080269B" w:rsidRDefault="00802B21" w:rsidP="00802B21">
            <w:pPr>
              <w:pStyle w:val="TAC"/>
            </w:pPr>
            <w:r w:rsidRPr="0080269B">
              <w:t>2</w:t>
            </w:r>
          </w:p>
        </w:tc>
        <w:tc>
          <w:tcPr>
            <w:tcW w:w="2645" w:type="dxa"/>
          </w:tcPr>
          <w:p w14:paraId="313951DA" w14:textId="77777777" w:rsidR="00802B21" w:rsidRPr="0080269B" w:rsidRDefault="00802B21" w:rsidP="00802B21">
            <w:pPr>
              <w:pStyle w:val="TAC"/>
              <w:rPr>
                <w:lang w:eastAsia="zh-CN"/>
              </w:rPr>
            </w:pPr>
            <w:r w:rsidRPr="0080269B">
              <w:t>5≤</w:t>
            </w:r>
            <w:r w:rsidRPr="0080269B">
              <w:rPr>
                <w:rFonts w:ascii="Symbol" w:hAnsi="Symbol"/>
              </w:rPr>
              <w:t></w:t>
            </w:r>
            <w:r w:rsidRPr="0080269B">
              <w:t>&lt;10</w:t>
            </w:r>
          </w:p>
        </w:tc>
        <w:tc>
          <w:tcPr>
            <w:tcW w:w="1955" w:type="dxa"/>
          </w:tcPr>
          <w:p w14:paraId="7F05E538" w14:textId="77777777" w:rsidR="00802B21" w:rsidRPr="0080269B" w:rsidRDefault="00802B21" w:rsidP="00802B21">
            <w:pPr>
              <w:pStyle w:val="TAC"/>
              <w:rPr>
                <w:lang w:eastAsia="zh-CN"/>
              </w:rPr>
            </w:pPr>
            <w:r w:rsidRPr="0080269B">
              <w:rPr>
                <w:lang w:eastAsia="zh-CN"/>
              </w:rPr>
              <w:t>23</w:t>
            </w:r>
          </w:p>
        </w:tc>
      </w:tr>
      <w:tr w:rsidR="00802B21" w:rsidRPr="0080269B" w14:paraId="45B7428A" w14:textId="77777777" w:rsidTr="00FD72B1">
        <w:trPr>
          <w:jc w:val="center"/>
        </w:trPr>
        <w:tc>
          <w:tcPr>
            <w:tcW w:w="993" w:type="dxa"/>
          </w:tcPr>
          <w:p w14:paraId="0DDE7FB7" w14:textId="77777777" w:rsidR="00802B21" w:rsidRPr="0080269B" w:rsidRDefault="00802B21" w:rsidP="00802B21">
            <w:pPr>
              <w:pStyle w:val="TAC"/>
            </w:pPr>
            <w:r w:rsidRPr="0080269B">
              <w:t>3</w:t>
            </w:r>
          </w:p>
        </w:tc>
        <w:tc>
          <w:tcPr>
            <w:tcW w:w="2645" w:type="dxa"/>
          </w:tcPr>
          <w:p w14:paraId="2BD64AFA" w14:textId="77777777" w:rsidR="00802B21" w:rsidRPr="0080269B" w:rsidRDefault="00802B21" w:rsidP="00802B21">
            <w:pPr>
              <w:pStyle w:val="TAC"/>
              <w:rPr>
                <w:lang w:eastAsia="zh-CN"/>
              </w:rPr>
            </w:pPr>
            <w:r w:rsidRPr="0080269B">
              <w:t>10≤</w:t>
            </w:r>
            <w:r w:rsidRPr="0080269B">
              <w:rPr>
                <w:rFonts w:ascii="Symbol" w:hAnsi="Symbol"/>
              </w:rPr>
              <w:t></w:t>
            </w:r>
            <w:r w:rsidRPr="0080269B">
              <w:t>&lt;15</w:t>
            </w:r>
          </w:p>
        </w:tc>
        <w:tc>
          <w:tcPr>
            <w:tcW w:w="1955" w:type="dxa"/>
          </w:tcPr>
          <w:p w14:paraId="570714D6" w14:textId="77777777" w:rsidR="00802B21" w:rsidRPr="0080269B" w:rsidRDefault="00802B21" w:rsidP="00802B21">
            <w:pPr>
              <w:pStyle w:val="TAC"/>
              <w:rPr>
                <w:lang w:eastAsia="zh-CN"/>
              </w:rPr>
            </w:pPr>
            <w:r w:rsidRPr="0080269B">
              <w:rPr>
                <w:lang w:eastAsia="zh-CN"/>
              </w:rPr>
              <w:t>19</w:t>
            </w:r>
          </w:p>
        </w:tc>
      </w:tr>
      <w:tr w:rsidR="00802B21" w:rsidRPr="0080269B" w14:paraId="011BF2B4" w14:textId="77777777" w:rsidTr="00FD72B1">
        <w:trPr>
          <w:jc w:val="center"/>
        </w:trPr>
        <w:tc>
          <w:tcPr>
            <w:tcW w:w="993" w:type="dxa"/>
          </w:tcPr>
          <w:p w14:paraId="22807815" w14:textId="77777777" w:rsidR="00802B21" w:rsidRPr="0080269B" w:rsidRDefault="00802B21" w:rsidP="00802B21">
            <w:pPr>
              <w:pStyle w:val="TAC"/>
            </w:pPr>
            <w:r w:rsidRPr="0080269B">
              <w:t>4</w:t>
            </w:r>
          </w:p>
        </w:tc>
        <w:tc>
          <w:tcPr>
            <w:tcW w:w="2645" w:type="dxa"/>
          </w:tcPr>
          <w:p w14:paraId="358B9033" w14:textId="77777777" w:rsidR="00802B21" w:rsidRPr="0080269B" w:rsidRDefault="00802B21" w:rsidP="00802B21">
            <w:pPr>
              <w:pStyle w:val="TAC"/>
              <w:rPr>
                <w:lang w:eastAsia="zh-CN"/>
              </w:rPr>
            </w:pPr>
            <w:r w:rsidRPr="0080269B">
              <w:t>15≤</w:t>
            </w:r>
            <w:r w:rsidRPr="0080269B">
              <w:rPr>
                <w:rFonts w:ascii="Symbol" w:hAnsi="Symbol"/>
              </w:rPr>
              <w:t></w:t>
            </w:r>
            <w:r w:rsidRPr="0080269B">
              <w:t>&lt;20</w:t>
            </w:r>
          </w:p>
        </w:tc>
        <w:tc>
          <w:tcPr>
            <w:tcW w:w="1955" w:type="dxa"/>
          </w:tcPr>
          <w:p w14:paraId="4627D4CF" w14:textId="77777777" w:rsidR="00802B21" w:rsidRPr="0080269B" w:rsidRDefault="00802B21" w:rsidP="00802B21">
            <w:pPr>
              <w:pStyle w:val="TAC"/>
              <w:rPr>
                <w:lang w:eastAsia="zh-CN"/>
              </w:rPr>
            </w:pPr>
            <w:r w:rsidRPr="0080269B">
              <w:rPr>
                <w:lang w:eastAsia="zh-CN"/>
              </w:rPr>
              <w:t>18</w:t>
            </w:r>
          </w:p>
        </w:tc>
      </w:tr>
      <w:tr w:rsidR="00802B21" w:rsidRPr="0080269B" w14:paraId="01BAC02C" w14:textId="77777777" w:rsidTr="00FD72B1">
        <w:trPr>
          <w:jc w:val="center"/>
        </w:trPr>
        <w:tc>
          <w:tcPr>
            <w:tcW w:w="993" w:type="dxa"/>
          </w:tcPr>
          <w:p w14:paraId="283A8D47" w14:textId="77777777" w:rsidR="00802B21" w:rsidRPr="0080269B" w:rsidRDefault="00802B21" w:rsidP="00802B21">
            <w:pPr>
              <w:pStyle w:val="TAC"/>
            </w:pPr>
            <w:r w:rsidRPr="0080269B">
              <w:t>5</w:t>
            </w:r>
          </w:p>
        </w:tc>
        <w:tc>
          <w:tcPr>
            <w:tcW w:w="2645" w:type="dxa"/>
          </w:tcPr>
          <w:p w14:paraId="694AA4DF" w14:textId="77777777" w:rsidR="00802B21" w:rsidRPr="0080269B" w:rsidRDefault="00802B21" w:rsidP="00802B21">
            <w:pPr>
              <w:pStyle w:val="TAC"/>
              <w:rPr>
                <w:lang w:eastAsia="zh-CN"/>
              </w:rPr>
            </w:pPr>
            <w:r w:rsidRPr="0080269B">
              <w:t>20≤</w:t>
            </w:r>
            <w:r w:rsidRPr="0080269B">
              <w:rPr>
                <w:u w:val="single"/>
              </w:rPr>
              <w:t>&lt;</w:t>
            </w:r>
            <w:r w:rsidRPr="0080269B">
              <w:rPr>
                <w:rFonts w:ascii="Symbol" w:hAnsi="Symbol"/>
              </w:rPr>
              <w:t></w:t>
            </w:r>
            <w:r w:rsidRPr="0080269B">
              <w:t>&lt;30</w:t>
            </w:r>
          </w:p>
        </w:tc>
        <w:tc>
          <w:tcPr>
            <w:tcW w:w="1955" w:type="dxa"/>
          </w:tcPr>
          <w:p w14:paraId="6FA400AC" w14:textId="77777777" w:rsidR="00802B21" w:rsidRPr="0080269B" w:rsidRDefault="00802B21" w:rsidP="00802B21">
            <w:pPr>
              <w:pStyle w:val="TAC"/>
              <w:rPr>
                <w:lang w:eastAsia="zh-CN"/>
              </w:rPr>
            </w:pPr>
            <w:r w:rsidRPr="0080269B">
              <w:rPr>
                <w:lang w:eastAsia="zh-CN"/>
              </w:rPr>
              <w:t>16</w:t>
            </w:r>
          </w:p>
        </w:tc>
      </w:tr>
      <w:tr w:rsidR="00802B21" w:rsidRPr="0080269B" w14:paraId="208D7B74" w14:textId="77777777" w:rsidTr="00FD72B1">
        <w:trPr>
          <w:jc w:val="center"/>
        </w:trPr>
        <w:tc>
          <w:tcPr>
            <w:tcW w:w="993" w:type="dxa"/>
          </w:tcPr>
          <w:p w14:paraId="746B0ADC" w14:textId="77777777" w:rsidR="00802B21" w:rsidRPr="0080269B" w:rsidRDefault="00802B21" w:rsidP="00802B21">
            <w:pPr>
              <w:pStyle w:val="TAC"/>
            </w:pPr>
            <w:r w:rsidRPr="0080269B">
              <w:t>6</w:t>
            </w:r>
          </w:p>
        </w:tc>
        <w:tc>
          <w:tcPr>
            <w:tcW w:w="2645" w:type="dxa"/>
          </w:tcPr>
          <w:p w14:paraId="498C8093" w14:textId="77777777" w:rsidR="00802B21" w:rsidRPr="0080269B" w:rsidRDefault="00802B21" w:rsidP="00802B21">
            <w:pPr>
              <w:pStyle w:val="TAC"/>
              <w:rPr>
                <w:lang w:eastAsia="zh-CN"/>
              </w:rPr>
            </w:pPr>
            <w:r w:rsidRPr="0080269B">
              <w:t>30≤</w:t>
            </w:r>
            <w:r w:rsidRPr="0080269B">
              <w:rPr>
                <w:u w:val="single"/>
              </w:rPr>
              <w:t>&lt;</w:t>
            </w:r>
            <w:r w:rsidRPr="0080269B">
              <w:rPr>
                <w:rFonts w:ascii="Symbol" w:hAnsi="Symbol"/>
              </w:rPr>
              <w:t></w:t>
            </w:r>
            <w:r w:rsidRPr="0080269B">
              <w:t>&lt;60</w:t>
            </w:r>
          </w:p>
        </w:tc>
        <w:tc>
          <w:tcPr>
            <w:tcW w:w="1955" w:type="dxa"/>
          </w:tcPr>
          <w:p w14:paraId="2E2D727A" w14:textId="77777777" w:rsidR="00802B21" w:rsidRPr="0080269B" w:rsidRDefault="00802B21" w:rsidP="00802B21">
            <w:pPr>
              <w:pStyle w:val="TAC"/>
              <w:rPr>
                <w:lang w:eastAsia="zh-CN"/>
              </w:rPr>
            </w:pPr>
            <w:r w:rsidRPr="0080269B">
              <w:rPr>
                <w:lang w:eastAsia="zh-CN"/>
              </w:rPr>
              <w:t>15</w:t>
            </w:r>
          </w:p>
        </w:tc>
      </w:tr>
      <w:tr w:rsidR="00802B21" w:rsidRPr="0080269B" w14:paraId="52D25FA0" w14:textId="77777777" w:rsidTr="00FD72B1">
        <w:trPr>
          <w:jc w:val="center"/>
        </w:trPr>
        <w:tc>
          <w:tcPr>
            <w:tcW w:w="993" w:type="dxa"/>
          </w:tcPr>
          <w:p w14:paraId="6EC5CF67" w14:textId="77777777" w:rsidR="00802B21" w:rsidRPr="0080269B" w:rsidRDefault="00802B21" w:rsidP="00802B21">
            <w:pPr>
              <w:pStyle w:val="TAC"/>
            </w:pPr>
            <w:r w:rsidRPr="0080269B">
              <w:t>7</w:t>
            </w:r>
          </w:p>
        </w:tc>
        <w:tc>
          <w:tcPr>
            <w:tcW w:w="2645" w:type="dxa"/>
          </w:tcPr>
          <w:p w14:paraId="35B2A073" w14:textId="77777777" w:rsidR="00802B21" w:rsidRPr="0080269B" w:rsidRDefault="00802B21" w:rsidP="00802B21">
            <w:pPr>
              <w:pStyle w:val="TAC"/>
              <w:rPr>
                <w:lang w:eastAsia="zh-CN"/>
              </w:rPr>
            </w:pPr>
            <w:r w:rsidRPr="0080269B">
              <w:t>60≤</w:t>
            </w:r>
            <w:r w:rsidRPr="0080269B">
              <w:rPr>
                <w:u w:val="single"/>
              </w:rPr>
              <w:t>&lt;</w:t>
            </w:r>
            <w:r w:rsidRPr="0080269B">
              <w:rPr>
                <w:rFonts w:ascii="Symbol" w:hAnsi="Symbol"/>
              </w:rPr>
              <w:t></w:t>
            </w:r>
            <w:r w:rsidRPr="0080269B">
              <w:t>&lt;90</w:t>
            </w:r>
          </w:p>
        </w:tc>
        <w:tc>
          <w:tcPr>
            <w:tcW w:w="1955" w:type="dxa"/>
          </w:tcPr>
          <w:p w14:paraId="20C22356" w14:textId="77777777" w:rsidR="00802B21" w:rsidRPr="0080269B" w:rsidRDefault="00802B21" w:rsidP="00802B21">
            <w:pPr>
              <w:pStyle w:val="TAC"/>
              <w:rPr>
                <w:lang w:eastAsia="zh-CN"/>
              </w:rPr>
            </w:pPr>
            <w:r w:rsidRPr="0080269B">
              <w:rPr>
                <w:lang w:eastAsia="zh-CN"/>
              </w:rPr>
              <w:t>15</w:t>
            </w:r>
          </w:p>
        </w:tc>
      </w:tr>
      <w:tr w:rsidR="00802B21" w:rsidRPr="0080269B" w14:paraId="28594636" w14:textId="77777777" w:rsidTr="00FD72B1">
        <w:trPr>
          <w:trHeight w:val="296"/>
          <w:jc w:val="center"/>
        </w:trPr>
        <w:tc>
          <w:tcPr>
            <w:tcW w:w="5593" w:type="dxa"/>
            <w:gridSpan w:val="3"/>
          </w:tcPr>
          <w:p w14:paraId="6BAB5E9B" w14:textId="2FAF62F2" w:rsidR="00802B21" w:rsidRPr="0080269B" w:rsidRDefault="00802B21" w:rsidP="00802B21">
            <w:pPr>
              <w:pStyle w:val="TAN"/>
              <w:rPr>
                <w:lang w:val="en-US" w:eastAsia="zh-CN"/>
              </w:rPr>
            </w:pPr>
            <w:r w:rsidRPr="0080269B">
              <w:rPr>
                <w:rFonts w:hint="eastAsia"/>
                <w:color w:val="000000"/>
                <w:sz w:val="19"/>
                <w:szCs w:val="19"/>
                <w:lang w:val="en-US" w:eastAsia="zh-CN" w:bidi="ar"/>
              </w:rPr>
              <w:t>NOTE:</w:t>
            </w:r>
            <w:r w:rsidRPr="00854944">
              <w:tab/>
            </w:r>
            <w:r w:rsidRPr="0080269B">
              <w:rPr>
                <w:lang w:val="en-US" w:eastAsia="zh-CN"/>
              </w:rPr>
              <w:t>The requirement shall apply to all supported mechanical tilts.</w:t>
            </w:r>
          </w:p>
        </w:tc>
      </w:tr>
    </w:tbl>
    <w:p w14:paraId="03E760A9" w14:textId="77777777" w:rsidR="00802B21" w:rsidRPr="0080269B" w:rsidRDefault="00802B21" w:rsidP="00802B21">
      <w:pPr>
        <w:rPr>
          <w:lang w:val="en-US" w:eastAsia="zh-CN"/>
        </w:rPr>
      </w:pPr>
    </w:p>
    <w:p w14:paraId="1DA97EFD" w14:textId="77777777" w:rsidR="00802B21" w:rsidRPr="0080269B" w:rsidRDefault="00802B21" w:rsidP="00802B21">
      <w:pPr>
        <w:pStyle w:val="TH"/>
        <w:rPr>
          <w:lang w:val="en-US"/>
        </w:rPr>
      </w:pPr>
      <w:r w:rsidRPr="0080269B">
        <w:rPr>
          <w:noProof/>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80269B" w:rsidRDefault="00802B21" w:rsidP="00802B21">
      <w:pPr>
        <w:pStyle w:val="TF"/>
      </w:pPr>
      <w:r w:rsidRPr="0080269B">
        <w:rPr>
          <w:rFonts w:eastAsia="Yu Mincho"/>
          <w:lang w:eastAsia="zh-CN"/>
        </w:rPr>
        <w:t xml:space="preserve">Figure </w:t>
      </w:r>
      <w:r w:rsidRPr="0080269B">
        <w:t>7.18.2.2</w:t>
      </w:r>
      <w:r w:rsidRPr="0080269B">
        <w:rPr>
          <w:rFonts w:eastAsia="Yu Mincho"/>
          <w:lang w:eastAsia="zh-CN"/>
        </w:rPr>
        <w:t>-1: Definitions of θ</w:t>
      </w:r>
      <w:r w:rsidRPr="0080269B">
        <w:rPr>
          <w:rFonts w:eastAsia="Yu Mincho"/>
          <w:vertAlign w:val="subscript"/>
          <w:lang w:eastAsia="zh-CN"/>
        </w:rPr>
        <w:t xml:space="preserve">HLi </w:t>
      </w:r>
      <w:r w:rsidRPr="0080269B">
        <w:rPr>
          <w:rFonts w:eastAsia="Yu Mincho"/>
          <w:lang w:eastAsia="zh-CN"/>
        </w:rPr>
        <w:t>and θ</w:t>
      </w:r>
      <w:r w:rsidRPr="0080269B">
        <w:rPr>
          <w:rFonts w:eastAsia="Yu Mincho"/>
          <w:vertAlign w:val="subscript"/>
          <w:lang w:eastAsia="zh-CN"/>
        </w:rPr>
        <w:t>HHi</w:t>
      </w:r>
      <w:r w:rsidRPr="0080269B">
        <w:rPr>
          <w:rFonts w:eastAsia="Yu Mincho"/>
          <w:lang w:eastAsia="zh-CN"/>
        </w:rPr>
        <w:t xml:space="preserve"> angles.</w:t>
      </w:r>
    </w:p>
    <w:p w14:paraId="0B5A3BD0" w14:textId="77777777" w:rsidR="00802B21" w:rsidRDefault="00802B21" w:rsidP="00565AEA">
      <w:pPr>
        <w:rPr>
          <w:lang w:val="en-US" w:eastAsia="zh-CN"/>
        </w:rPr>
      </w:pPr>
    </w:p>
    <w:p w14:paraId="4793238E" w14:textId="77777777" w:rsidR="001B084B" w:rsidRDefault="001B084B" w:rsidP="001B084B">
      <w:pPr>
        <w:pStyle w:val="Heading1"/>
      </w:pPr>
      <w:bookmarkStart w:id="5898" w:name="_Toc161665611"/>
      <w:bookmarkStart w:id="5899" w:name="_Toc169718762"/>
      <w:bookmarkStart w:id="5900" w:name="_Toc176337319"/>
      <w:bookmarkStart w:id="5901" w:name="_Toc187246409"/>
      <w:bookmarkStart w:id="5902" w:name="_Toc200467911"/>
      <w:r>
        <w:rPr>
          <w:rFonts w:eastAsia="SimSun" w:hint="eastAsia"/>
          <w:lang w:val="en-US" w:eastAsia="zh-CN"/>
        </w:rPr>
        <w:t>8</w:t>
      </w:r>
      <w:r>
        <w:tab/>
        <w:t>Conducted performance requirements</w:t>
      </w:r>
      <w:bookmarkEnd w:id="5898"/>
      <w:bookmarkEnd w:id="5899"/>
      <w:bookmarkEnd w:id="5900"/>
      <w:bookmarkEnd w:id="5901"/>
      <w:bookmarkEnd w:id="5902"/>
    </w:p>
    <w:p w14:paraId="61FC5F61" w14:textId="77777777" w:rsidR="001B084B" w:rsidRDefault="001B084B" w:rsidP="001B084B">
      <w:pPr>
        <w:pStyle w:val="Heading2"/>
        <w:rPr>
          <w:rFonts w:eastAsia="SimSun"/>
          <w:lang w:val="en-US" w:eastAsia="zh-CN"/>
        </w:rPr>
      </w:pPr>
      <w:bookmarkStart w:id="5903" w:name="_Toc161665612"/>
      <w:bookmarkStart w:id="5904" w:name="_Toc169718763"/>
      <w:bookmarkStart w:id="5905" w:name="_Toc176337320"/>
      <w:bookmarkStart w:id="5906" w:name="_Toc187246410"/>
      <w:bookmarkStart w:id="5907" w:name="_Toc200467912"/>
      <w:r>
        <w:rPr>
          <w:rFonts w:eastAsia="SimSun" w:hint="eastAsia"/>
          <w:lang w:val="en-US" w:eastAsia="zh-CN"/>
        </w:rPr>
        <w:t>8.1</w:t>
      </w:r>
      <w:r>
        <w:rPr>
          <w:rFonts w:eastAsia="SimSun" w:hint="eastAsia"/>
          <w:lang w:val="en-US" w:eastAsia="zh-CN"/>
        </w:rPr>
        <w:tab/>
        <w:t>General</w:t>
      </w:r>
      <w:bookmarkEnd w:id="5903"/>
      <w:bookmarkEnd w:id="5904"/>
      <w:bookmarkEnd w:id="5905"/>
      <w:bookmarkEnd w:id="5906"/>
      <w:bookmarkEnd w:id="5907"/>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lastRenderedPageBreak/>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908" w:name="_Toc161665613"/>
      <w:bookmarkStart w:id="5909" w:name="_Toc169718764"/>
      <w:bookmarkStart w:id="5910" w:name="_Toc176337321"/>
      <w:bookmarkStart w:id="5911" w:name="_Toc187246411"/>
      <w:bookmarkStart w:id="5912" w:name="_Toc200467913"/>
      <w:r>
        <w:rPr>
          <w:rFonts w:eastAsia="SimSun" w:hint="eastAsia"/>
          <w:lang w:val="en-US" w:eastAsia="zh-CN"/>
        </w:rPr>
        <w:t>8.2</w:t>
      </w:r>
      <w:r>
        <w:rPr>
          <w:rFonts w:eastAsia="SimSun" w:hint="eastAsia"/>
          <w:lang w:val="en-US" w:eastAsia="zh-CN"/>
        </w:rPr>
        <w:tab/>
        <w:t>Demodulation performance requirements</w:t>
      </w:r>
      <w:bookmarkEnd w:id="5908"/>
      <w:bookmarkEnd w:id="5909"/>
      <w:bookmarkEnd w:id="5910"/>
      <w:bookmarkEnd w:id="5911"/>
      <w:bookmarkEnd w:id="5912"/>
    </w:p>
    <w:p w14:paraId="5230473E" w14:textId="77777777" w:rsidR="001B084B" w:rsidRDefault="001B084B" w:rsidP="001B084B">
      <w:pPr>
        <w:pStyle w:val="Heading3"/>
      </w:pPr>
      <w:bookmarkStart w:id="5913" w:name="_Toc161665614"/>
      <w:bookmarkStart w:id="5914" w:name="_Toc169718765"/>
      <w:bookmarkStart w:id="5915" w:name="_Toc176337322"/>
      <w:bookmarkStart w:id="5916" w:name="_Toc187246412"/>
      <w:bookmarkStart w:id="5917" w:name="_Toc200467914"/>
      <w:r>
        <w:rPr>
          <w:rFonts w:eastAsia="SimSun" w:hint="eastAsia"/>
          <w:lang w:val="en-US" w:eastAsia="zh-CN"/>
        </w:rPr>
        <w:t>8</w:t>
      </w:r>
      <w:r>
        <w:t>.2.1</w:t>
      </w:r>
      <w:r>
        <w:tab/>
        <w:t>Performance requirements for PDSCH</w:t>
      </w:r>
      <w:bookmarkEnd w:id="5913"/>
      <w:bookmarkEnd w:id="5914"/>
      <w:bookmarkEnd w:id="5915"/>
      <w:bookmarkEnd w:id="5916"/>
      <w:bookmarkEnd w:id="5917"/>
    </w:p>
    <w:p w14:paraId="2129FC1A" w14:textId="678966B3" w:rsidR="001B084B" w:rsidRDefault="001B084B" w:rsidP="001B084B">
      <w:pPr>
        <w:pStyle w:val="Heading4"/>
        <w:rPr>
          <w:lang w:val="en-US" w:eastAsia="zh-CN"/>
        </w:rPr>
      </w:pPr>
      <w:bookmarkStart w:id="5918" w:name="_Toc161665615"/>
      <w:bookmarkStart w:id="5919" w:name="_Toc169718766"/>
      <w:bookmarkStart w:id="5920" w:name="_Toc176337323"/>
      <w:bookmarkStart w:id="5921" w:name="_Toc187246413"/>
      <w:bookmarkStart w:id="5922" w:name="_Toc200467915"/>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918"/>
      <w:bookmarkEnd w:id="5919"/>
      <w:bookmarkEnd w:id="5920"/>
      <w:bookmarkEnd w:id="5921"/>
      <w:bookmarkEnd w:id="5922"/>
    </w:p>
    <w:p w14:paraId="62B93E78" w14:textId="31F4DC74" w:rsidR="001B084B" w:rsidRDefault="001B084B" w:rsidP="001B084B">
      <w:pPr>
        <w:pStyle w:val="Heading5"/>
        <w:rPr>
          <w:lang w:val="en-US" w:eastAsia="zh-CN"/>
        </w:rPr>
      </w:pPr>
      <w:bookmarkStart w:id="5923" w:name="_Toc161665616"/>
      <w:bookmarkStart w:id="5924" w:name="_Toc169718767"/>
      <w:bookmarkStart w:id="5925" w:name="_Toc176337324"/>
      <w:bookmarkStart w:id="5926" w:name="_Toc187246414"/>
      <w:bookmarkStart w:id="5927" w:name="_Toc200467916"/>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923"/>
      <w:bookmarkEnd w:id="5924"/>
      <w:bookmarkEnd w:id="5925"/>
      <w:bookmarkEnd w:id="5926"/>
      <w:bookmarkEnd w:id="5927"/>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lastRenderedPageBreak/>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928" w:name="_Toc161665617"/>
      <w:bookmarkStart w:id="5929" w:name="_Toc169718768"/>
      <w:bookmarkStart w:id="5930" w:name="_Toc176337325"/>
      <w:bookmarkStart w:id="5931" w:name="_Toc187246415"/>
      <w:bookmarkStart w:id="5932" w:name="_Toc200467917"/>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928"/>
      <w:bookmarkEnd w:id="5929"/>
      <w:bookmarkEnd w:id="5930"/>
      <w:bookmarkEnd w:id="5931"/>
      <w:bookmarkEnd w:id="5932"/>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933" w:name="_Toc161665618"/>
      <w:bookmarkStart w:id="5934" w:name="_Toc169718769"/>
      <w:bookmarkStart w:id="5935" w:name="_Toc176337326"/>
      <w:bookmarkStart w:id="5936" w:name="_Toc187246416"/>
      <w:bookmarkStart w:id="5937" w:name="_Toc200467918"/>
      <w:r>
        <w:rPr>
          <w:rFonts w:hint="eastAsia"/>
          <w:lang w:val="en-US" w:eastAsia="zh-CN"/>
        </w:rPr>
        <w:t>8.2.1.1.2</w:t>
      </w:r>
      <w:r w:rsidR="009D69AE">
        <w:rPr>
          <w:lang w:val="en-US" w:eastAsia="zh-CN"/>
        </w:rPr>
        <w:tab/>
      </w:r>
      <w:r>
        <w:rPr>
          <w:rFonts w:hint="eastAsia"/>
          <w:lang w:val="en-US" w:eastAsia="zh-CN"/>
        </w:rPr>
        <w:t>TDD</w:t>
      </w:r>
      <w:bookmarkEnd w:id="5933"/>
      <w:bookmarkEnd w:id="5934"/>
      <w:bookmarkEnd w:id="5935"/>
      <w:bookmarkEnd w:id="5936"/>
      <w:bookmarkEnd w:id="5937"/>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lastRenderedPageBreak/>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938" w:name="_Toc161665619"/>
      <w:bookmarkStart w:id="5939" w:name="_Toc169718770"/>
      <w:bookmarkStart w:id="5940" w:name="_Toc176337327"/>
      <w:bookmarkStart w:id="5941" w:name="_Toc187246417"/>
      <w:bookmarkStart w:id="5942" w:name="_Toc200467919"/>
      <w:r>
        <w:rPr>
          <w:rFonts w:hint="eastAsia"/>
          <w:lang w:val="en-US" w:eastAsia="zh-CN"/>
        </w:rPr>
        <w:t>8.2.1.1.2.1</w:t>
      </w:r>
      <w:r w:rsidR="009D69AE">
        <w:rPr>
          <w:lang w:val="en-US" w:eastAsia="zh-CN"/>
        </w:rPr>
        <w:tab/>
      </w:r>
      <w:r>
        <w:rPr>
          <w:rFonts w:hint="eastAsia"/>
          <w:lang w:val="en-US" w:eastAsia="zh-CN"/>
        </w:rPr>
        <w:t>Minimum requirements</w:t>
      </w:r>
      <w:bookmarkEnd w:id="5938"/>
      <w:bookmarkEnd w:id="5939"/>
      <w:bookmarkEnd w:id="5940"/>
      <w:bookmarkEnd w:id="5941"/>
      <w:bookmarkEnd w:id="5942"/>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943" w:name="_Toc161665620"/>
      <w:bookmarkStart w:id="5944" w:name="_Toc169718771"/>
      <w:bookmarkStart w:id="5945" w:name="_Toc176337328"/>
      <w:bookmarkStart w:id="5946" w:name="_Toc187246418"/>
      <w:bookmarkStart w:id="5947" w:name="_Toc200467920"/>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943"/>
      <w:bookmarkEnd w:id="5944"/>
      <w:bookmarkEnd w:id="5945"/>
      <w:bookmarkEnd w:id="5946"/>
      <w:bookmarkEnd w:id="5947"/>
    </w:p>
    <w:p w14:paraId="68DEBF96" w14:textId="55538BA3" w:rsidR="001B084B" w:rsidRDefault="001B084B" w:rsidP="001B084B">
      <w:pPr>
        <w:pStyle w:val="Heading5"/>
        <w:rPr>
          <w:lang w:val="en-US" w:eastAsia="zh-CN"/>
        </w:rPr>
      </w:pPr>
      <w:bookmarkStart w:id="5948" w:name="_Toc161665621"/>
      <w:bookmarkStart w:id="5949" w:name="_Toc169718772"/>
      <w:bookmarkStart w:id="5950" w:name="_Toc176337329"/>
      <w:bookmarkStart w:id="5951" w:name="_Toc187246419"/>
      <w:bookmarkStart w:id="5952" w:name="_Toc200467921"/>
      <w:r>
        <w:rPr>
          <w:rFonts w:hint="eastAsia"/>
          <w:lang w:val="en-US" w:eastAsia="zh-CN"/>
        </w:rPr>
        <w:t>8.2.1.2.1</w:t>
      </w:r>
      <w:r w:rsidR="009D69AE">
        <w:rPr>
          <w:lang w:val="en-US" w:eastAsia="zh-CN"/>
        </w:rPr>
        <w:tab/>
      </w:r>
      <w:r>
        <w:rPr>
          <w:rFonts w:hint="eastAsia"/>
          <w:lang w:val="en-US" w:eastAsia="zh-CN"/>
        </w:rPr>
        <w:t>FDD</w:t>
      </w:r>
      <w:bookmarkEnd w:id="5948"/>
      <w:bookmarkEnd w:id="5949"/>
      <w:bookmarkEnd w:id="5950"/>
      <w:bookmarkEnd w:id="5951"/>
      <w:bookmarkEnd w:id="5952"/>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lastRenderedPageBreak/>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953" w:name="_Toc161665622"/>
      <w:bookmarkStart w:id="5954" w:name="_Toc169718773"/>
      <w:bookmarkStart w:id="5955" w:name="_Toc176337330"/>
      <w:bookmarkStart w:id="5956" w:name="_Toc187246420"/>
      <w:bookmarkStart w:id="5957" w:name="_Toc200467922"/>
      <w:r>
        <w:rPr>
          <w:rFonts w:hint="eastAsia"/>
          <w:lang w:val="en-US" w:eastAsia="zh-CN"/>
        </w:rPr>
        <w:t>8.2.1.2.1.1</w:t>
      </w:r>
      <w:r w:rsidR="00A74D7A">
        <w:rPr>
          <w:lang w:val="en-US" w:eastAsia="zh-CN"/>
        </w:rPr>
        <w:tab/>
      </w:r>
      <w:r>
        <w:rPr>
          <w:rFonts w:hint="eastAsia"/>
          <w:lang w:val="en-US" w:eastAsia="zh-CN"/>
        </w:rPr>
        <w:t>Minimum requirements</w:t>
      </w:r>
      <w:bookmarkEnd w:id="5953"/>
      <w:bookmarkEnd w:id="5954"/>
      <w:bookmarkEnd w:id="5955"/>
      <w:bookmarkEnd w:id="5956"/>
      <w:bookmarkEnd w:id="5957"/>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958" w:name="_Toc161665623"/>
      <w:bookmarkStart w:id="5959" w:name="_Toc169718774"/>
      <w:bookmarkStart w:id="5960" w:name="_Toc176337331"/>
      <w:bookmarkStart w:id="5961" w:name="_Toc187246421"/>
      <w:bookmarkStart w:id="5962" w:name="_Toc200467923"/>
      <w:r>
        <w:rPr>
          <w:rFonts w:hint="eastAsia"/>
          <w:lang w:val="en-US" w:eastAsia="zh-CN"/>
        </w:rPr>
        <w:t>8.2.1.2.2</w:t>
      </w:r>
      <w:r w:rsidR="00A74D7A">
        <w:rPr>
          <w:lang w:val="en-US" w:eastAsia="zh-CN"/>
        </w:rPr>
        <w:tab/>
      </w:r>
      <w:r>
        <w:rPr>
          <w:rFonts w:hint="eastAsia"/>
          <w:lang w:val="en-US" w:eastAsia="zh-CN"/>
        </w:rPr>
        <w:t>TDD</w:t>
      </w:r>
      <w:bookmarkEnd w:id="5958"/>
      <w:bookmarkEnd w:id="5959"/>
      <w:bookmarkEnd w:id="5960"/>
      <w:bookmarkEnd w:id="5961"/>
      <w:bookmarkEnd w:id="5962"/>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lastRenderedPageBreak/>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Default="001B084B" w:rsidP="00AC06EF">
            <w:pPr>
              <w:pStyle w:val="TAN"/>
            </w:pPr>
            <w:r>
              <w:t>Note 1</w:t>
            </w:r>
            <w:r>
              <w:rPr>
                <w:lang w:eastAsia="zh-CN"/>
              </w:rPr>
              <w:t>:</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963" w:name="_Toc161665624"/>
      <w:bookmarkStart w:id="5964" w:name="_Toc169718775"/>
      <w:bookmarkStart w:id="5965" w:name="_Toc176337332"/>
      <w:bookmarkStart w:id="5966" w:name="_Toc187246422"/>
      <w:bookmarkStart w:id="5967" w:name="_Toc200467924"/>
      <w:r>
        <w:rPr>
          <w:rFonts w:hint="eastAsia"/>
          <w:lang w:val="en-US" w:eastAsia="zh-CN"/>
        </w:rPr>
        <w:t>8.2.1.2.2.1</w:t>
      </w:r>
      <w:r w:rsidR="00A74D7A">
        <w:rPr>
          <w:lang w:val="en-US" w:eastAsia="zh-CN"/>
        </w:rPr>
        <w:tab/>
      </w:r>
      <w:r>
        <w:rPr>
          <w:rFonts w:hint="eastAsia"/>
          <w:lang w:val="en-US" w:eastAsia="zh-CN"/>
        </w:rPr>
        <w:t>Minimum requirements</w:t>
      </w:r>
      <w:bookmarkEnd w:id="5963"/>
      <w:bookmarkEnd w:id="5964"/>
      <w:bookmarkEnd w:id="5965"/>
      <w:bookmarkEnd w:id="5966"/>
      <w:bookmarkEnd w:id="5967"/>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968" w:name="_Toc161665625"/>
      <w:bookmarkStart w:id="5969" w:name="_Toc169718776"/>
      <w:bookmarkStart w:id="5970" w:name="_Toc176337333"/>
      <w:bookmarkStart w:id="5971" w:name="_Toc187246423"/>
      <w:bookmarkStart w:id="5972" w:name="_Toc200467925"/>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968"/>
      <w:bookmarkEnd w:id="5969"/>
      <w:bookmarkEnd w:id="5970"/>
      <w:bookmarkEnd w:id="5971"/>
      <w:bookmarkEnd w:id="5972"/>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973" w:name="_Toc161665626"/>
      <w:bookmarkStart w:id="5974" w:name="_Toc169718777"/>
      <w:bookmarkStart w:id="5975" w:name="_Toc176337334"/>
      <w:bookmarkStart w:id="5976" w:name="_Toc187246424"/>
      <w:bookmarkStart w:id="5977" w:name="_Toc200467926"/>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973"/>
      <w:bookmarkEnd w:id="5974"/>
      <w:bookmarkEnd w:id="5975"/>
      <w:bookmarkEnd w:id="5976"/>
      <w:bookmarkEnd w:id="5977"/>
    </w:p>
    <w:p w14:paraId="045D46B9" w14:textId="7CA198B7" w:rsidR="001B084B" w:rsidRDefault="001B084B" w:rsidP="001B084B">
      <w:pPr>
        <w:pStyle w:val="Heading5"/>
        <w:rPr>
          <w:lang w:val="en-US" w:eastAsia="zh-CN"/>
        </w:rPr>
      </w:pPr>
      <w:bookmarkStart w:id="5978" w:name="_Toc161665627"/>
      <w:bookmarkStart w:id="5979" w:name="_Toc169718778"/>
      <w:bookmarkStart w:id="5980" w:name="_Toc176337335"/>
      <w:bookmarkStart w:id="5981" w:name="_Toc187246425"/>
      <w:bookmarkStart w:id="5982" w:name="_Toc2004679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978"/>
      <w:bookmarkEnd w:id="5979"/>
      <w:bookmarkEnd w:id="5980"/>
      <w:bookmarkEnd w:id="5981"/>
      <w:bookmarkEnd w:id="5982"/>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983" w:name="_Toc161665628"/>
      <w:bookmarkStart w:id="5984" w:name="_Toc169718779"/>
      <w:bookmarkStart w:id="5985" w:name="_Toc176337336"/>
      <w:bookmarkStart w:id="5986" w:name="_Toc187246426"/>
      <w:bookmarkStart w:id="5987" w:name="_Toc2004679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983"/>
      <w:bookmarkEnd w:id="5984"/>
      <w:bookmarkEnd w:id="5985"/>
      <w:bookmarkEnd w:id="5986"/>
      <w:bookmarkEnd w:id="5987"/>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988" w:name="_Toc161665629"/>
      <w:bookmarkStart w:id="5989" w:name="_Toc169718780"/>
      <w:bookmarkStart w:id="5990" w:name="_Toc176337337"/>
      <w:bookmarkStart w:id="5991" w:name="_Toc187246427"/>
      <w:bookmarkStart w:id="5992" w:name="_Toc2004679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988"/>
      <w:bookmarkEnd w:id="5989"/>
      <w:bookmarkEnd w:id="5990"/>
      <w:bookmarkEnd w:id="5991"/>
      <w:bookmarkEnd w:id="5992"/>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993" w:name="_Toc161665630"/>
      <w:bookmarkStart w:id="5994" w:name="_Toc169718781"/>
      <w:bookmarkStart w:id="5995" w:name="_Toc176337338"/>
      <w:bookmarkStart w:id="5996" w:name="_Toc187246428"/>
      <w:bookmarkStart w:id="5997" w:name="_Toc2004679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993"/>
      <w:bookmarkEnd w:id="5994"/>
      <w:bookmarkEnd w:id="5995"/>
      <w:bookmarkEnd w:id="5996"/>
      <w:bookmarkEnd w:id="5997"/>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Default="001B084B" w:rsidP="00071854">
            <w:pPr>
              <w:pStyle w:val="TAN"/>
            </w:pPr>
            <w:r>
              <w:t>Note 1</w:t>
            </w:r>
            <w:r>
              <w:rPr>
                <w:lang w:eastAsia="zh-CN"/>
              </w:rPr>
              <w:t>:</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998" w:name="_Toc161665631"/>
      <w:bookmarkStart w:id="5999" w:name="_Toc169718782"/>
      <w:bookmarkStart w:id="6000" w:name="_Toc176337339"/>
      <w:bookmarkStart w:id="6001" w:name="_Toc187246429"/>
      <w:bookmarkStart w:id="6002" w:name="_Toc20046793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998"/>
      <w:bookmarkEnd w:id="5999"/>
      <w:bookmarkEnd w:id="6000"/>
      <w:bookmarkEnd w:id="6001"/>
      <w:bookmarkEnd w:id="6002"/>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6003" w:name="_Toc161665632"/>
      <w:bookmarkStart w:id="6004" w:name="_Toc169718783"/>
      <w:bookmarkStart w:id="6005" w:name="_Toc176337340"/>
      <w:bookmarkStart w:id="6006" w:name="_Toc187246430"/>
      <w:bookmarkStart w:id="6007" w:name="_Toc20046793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6003"/>
      <w:bookmarkEnd w:id="6004"/>
      <w:bookmarkEnd w:id="6005"/>
      <w:bookmarkEnd w:id="6006"/>
      <w:bookmarkEnd w:id="6007"/>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6008" w:name="_Toc161665633"/>
      <w:bookmarkStart w:id="6009" w:name="_Toc169718784"/>
      <w:bookmarkStart w:id="6010" w:name="_Toc176337341"/>
      <w:bookmarkStart w:id="6011" w:name="_Toc187246431"/>
      <w:bookmarkStart w:id="6012" w:name="_Toc2004679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6008"/>
      <w:bookmarkEnd w:id="6009"/>
      <w:bookmarkEnd w:id="6010"/>
      <w:bookmarkEnd w:id="6011"/>
      <w:bookmarkEnd w:id="6012"/>
    </w:p>
    <w:p w14:paraId="11ED7B0C" w14:textId="6449622F" w:rsidR="001B084B" w:rsidRDefault="001B084B" w:rsidP="001B084B">
      <w:pPr>
        <w:pStyle w:val="Heading5"/>
        <w:rPr>
          <w:lang w:val="en-US" w:eastAsia="zh-CN"/>
        </w:rPr>
      </w:pPr>
      <w:bookmarkStart w:id="6013" w:name="_Toc161665634"/>
      <w:bookmarkStart w:id="6014" w:name="_Toc169718785"/>
      <w:bookmarkStart w:id="6015" w:name="_Toc176337342"/>
      <w:bookmarkStart w:id="6016" w:name="_Toc187246432"/>
      <w:bookmarkStart w:id="6017" w:name="_Toc2004679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6013"/>
      <w:bookmarkEnd w:id="6014"/>
      <w:bookmarkEnd w:id="6015"/>
      <w:bookmarkEnd w:id="6016"/>
      <w:bookmarkEnd w:id="6017"/>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6018" w:name="_Toc161665635"/>
      <w:bookmarkStart w:id="6019" w:name="_Toc169718786"/>
      <w:bookmarkStart w:id="6020" w:name="_Toc176337343"/>
      <w:bookmarkStart w:id="6021" w:name="_Toc187246433"/>
      <w:bookmarkStart w:id="6022" w:name="_Toc2004679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6018"/>
      <w:bookmarkEnd w:id="6019"/>
      <w:bookmarkEnd w:id="6020"/>
      <w:bookmarkEnd w:id="6021"/>
      <w:bookmarkEnd w:id="6022"/>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6023" w:name="_Toc161665636"/>
      <w:bookmarkStart w:id="6024" w:name="_Toc169718787"/>
      <w:bookmarkStart w:id="6025" w:name="_Toc176337344"/>
      <w:bookmarkStart w:id="6026" w:name="_Toc187246434"/>
      <w:bookmarkStart w:id="6027" w:name="_Toc2004679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6023"/>
      <w:bookmarkEnd w:id="6024"/>
      <w:bookmarkEnd w:id="6025"/>
      <w:bookmarkEnd w:id="6026"/>
      <w:bookmarkEnd w:id="6027"/>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6028" w:name="_Toc161665637"/>
      <w:bookmarkStart w:id="6029" w:name="_Toc169718788"/>
      <w:bookmarkStart w:id="6030" w:name="_Toc176337345"/>
      <w:bookmarkStart w:id="6031" w:name="_Toc187246435"/>
      <w:bookmarkStart w:id="6032" w:name="_Toc2004679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6028"/>
      <w:bookmarkEnd w:id="6029"/>
      <w:bookmarkEnd w:id="6030"/>
      <w:bookmarkEnd w:id="6031"/>
      <w:bookmarkEnd w:id="6032"/>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Default="001B084B" w:rsidP="00AC06EF">
            <w:pPr>
              <w:pStyle w:val="TAL"/>
            </w:pPr>
            <w:r>
              <w:t>Note 1</w:t>
            </w:r>
            <w:r>
              <w:rPr>
                <w:lang w:eastAsia="zh-CN"/>
              </w:rPr>
              <w:t>:</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6033" w:name="_Toc161665638"/>
      <w:bookmarkStart w:id="6034" w:name="_Toc169718789"/>
      <w:bookmarkStart w:id="6035" w:name="_Toc176337346"/>
      <w:bookmarkStart w:id="6036" w:name="_Toc187246436"/>
      <w:bookmarkStart w:id="6037" w:name="_Toc20046793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6033"/>
      <w:bookmarkEnd w:id="6034"/>
      <w:bookmarkEnd w:id="6035"/>
      <w:bookmarkEnd w:id="6036"/>
      <w:bookmarkEnd w:id="6037"/>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6038" w:name="_Toc161665639"/>
      <w:bookmarkStart w:id="6039" w:name="_Toc169718790"/>
      <w:bookmarkStart w:id="6040" w:name="_Toc176337347"/>
      <w:bookmarkStart w:id="6041" w:name="_Toc187246437"/>
      <w:bookmarkStart w:id="6042" w:name="_Toc20046793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6038"/>
      <w:bookmarkEnd w:id="6039"/>
      <w:bookmarkEnd w:id="6040"/>
      <w:bookmarkEnd w:id="6041"/>
      <w:bookmarkEnd w:id="6042"/>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6043" w:name="_Toc161665640"/>
      <w:bookmarkStart w:id="6044" w:name="_Toc169718791"/>
      <w:bookmarkStart w:id="6045" w:name="_Toc176337348"/>
      <w:bookmarkStart w:id="6046" w:name="_Toc187246438"/>
      <w:bookmarkStart w:id="6047" w:name="_Toc200467940"/>
      <w:r>
        <w:rPr>
          <w:rFonts w:eastAsia="SimSun" w:hint="eastAsia"/>
          <w:lang w:val="en-US" w:eastAsia="zh-CN"/>
        </w:rPr>
        <w:lastRenderedPageBreak/>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6043"/>
      <w:bookmarkEnd w:id="6044"/>
      <w:bookmarkEnd w:id="6045"/>
      <w:bookmarkEnd w:id="6046"/>
      <w:bookmarkEnd w:id="6047"/>
    </w:p>
    <w:p w14:paraId="050730F6" w14:textId="2E149BFF" w:rsidR="00385334" w:rsidRPr="00385334" w:rsidRDefault="001B084B" w:rsidP="00385334">
      <w:pPr>
        <w:pStyle w:val="Heading4"/>
        <w:rPr>
          <w:lang w:val="en-US" w:eastAsia="zh-CN"/>
        </w:rPr>
      </w:pPr>
      <w:bookmarkStart w:id="6048" w:name="_Toc161665641"/>
      <w:bookmarkStart w:id="6049" w:name="_Toc169718792"/>
      <w:bookmarkStart w:id="6050" w:name="_Toc176337349"/>
      <w:bookmarkStart w:id="6051" w:name="_Toc187246439"/>
      <w:bookmarkStart w:id="6052" w:name="_Toc200467941"/>
      <w:r>
        <w:rPr>
          <w:rFonts w:hint="eastAsia"/>
          <w:lang w:val="en-US" w:eastAsia="zh-CN"/>
        </w:rPr>
        <w:t>8.2.3.1</w:t>
      </w:r>
      <w:r>
        <w:rPr>
          <w:rFonts w:hint="eastAsia"/>
          <w:lang w:val="en-US" w:eastAsia="zh-CN"/>
        </w:rPr>
        <w:tab/>
        <w:t>General</w:t>
      </w:r>
      <w:bookmarkEnd w:id="6048"/>
      <w:bookmarkEnd w:id="6049"/>
      <w:bookmarkEnd w:id="6050"/>
      <w:bookmarkEnd w:id="6051"/>
      <w:bookmarkEnd w:id="6052"/>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6053" w:name="_Toc161665642"/>
      <w:bookmarkStart w:id="6054" w:name="_Toc169718793"/>
      <w:bookmarkStart w:id="6055" w:name="_Toc176337350"/>
      <w:bookmarkStart w:id="6056" w:name="_Toc187246440"/>
      <w:bookmarkStart w:id="6057" w:name="_Toc200467942"/>
      <w:r>
        <w:rPr>
          <w:rFonts w:hint="eastAsia"/>
          <w:lang w:val="en-US" w:eastAsia="zh-CN"/>
        </w:rPr>
        <w:t>8.2.3.2</w:t>
      </w:r>
      <w:r w:rsidR="001037D2">
        <w:rPr>
          <w:lang w:val="en-US" w:eastAsia="zh-CN"/>
        </w:rPr>
        <w:tab/>
      </w:r>
      <w:r>
        <w:rPr>
          <w:rFonts w:hint="eastAsia"/>
          <w:lang w:val="en-US" w:eastAsia="zh-CN"/>
        </w:rPr>
        <w:t>2Rx requiremnets</w:t>
      </w:r>
      <w:bookmarkEnd w:id="6053"/>
      <w:bookmarkEnd w:id="6054"/>
      <w:bookmarkEnd w:id="6055"/>
      <w:bookmarkEnd w:id="6056"/>
      <w:bookmarkEnd w:id="6057"/>
    </w:p>
    <w:p w14:paraId="69B1E4DA" w14:textId="2F883024" w:rsidR="001B084B" w:rsidRDefault="001B084B" w:rsidP="001B084B">
      <w:pPr>
        <w:pStyle w:val="Heading5"/>
        <w:rPr>
          <w:lang w:val="en-US" w:eastAsia="zh-CN"/>
        </w:rPr>
      </w:pPr>
      <w:bookmarkStart w:id="6058" w:name="_Toc161665643"/>
      <w:bookmarkStart w:id="6059" w:name="_Toc169718794"/>
      <w:bookmarkStart w:id="6060" w:name="_Toc176337351"/>
      <w:bookmarkStart w:id="6061" w:name="_Toc187246441"/>
      <w:bookmarkStart w:id="6062" w:name="_Toc200467943"/>
      <w:r>
        <w:rPr>
          <w:rFonts w:hint="eastAsia"/>
          <w:lang w:val="en-US" w:eastAsia="zh-CN"/>
        </w:rPr>
        <w:t xml:space="preserve">8.2.3.2.1 </w:t>
      </w:r>
      <w:r w:rsidR="001037D2">
        <w:rPr>
          <w:lang w:val="en-US" w:eastAsia="zh-CN"/>
        </w:rPr>
        <w:tab/>
      </w:r>
      <w:r>
        <w:rPr>
          <w:rFonts w:hint="eastAsia"/>
          <w:lang w:val="en-US" w:eastAsia="zh-CN"/>
        </w:rPr>
        <w:t>FDD</w:t>
      </w:r>
      <w:bookmarkEnd w:id="6058"/>
      <w:bookmarkEnd w:id="6059"/>
      <w:bookmarkEnd w:id="6060"/>
      <w:bookmarkEnd w:id="6061"/>
      <w:bookmarkEnd w:id="6062"/>
      <w:r>
        <w:rPr>
          <w:rFonts w:hint="eastAsia"/>
          <w:lang w:val="en-US" w:eastAsia="zh-CN"/>
        </w:rPr>
        <w:t xml:space="preserve"> </w:t>
      </w:r>
    </w:p>
    <w:p w14:paraId="68A575F4" w14:textId="4A3650B5" w:rsidR="001B084B" w:rsidRDefault="001B084B" w:rsidP="001B084B">
      <w:pPr>
        <w:pStyle w:val="Heading6"/>
        <w:rPr>
          <w:lang w:val="en-US" w:eastAsia="zh-CN"/>
        </w:rPr>
      </w:pPr>
      <w:bookmarkStart w:id="6063" w:name="_Toc161665644"/>
      <w:bookmarkStart w:id="6064" w:name="_Toc169718795"/>
      <w:bookmarkStart w:id="6065" w:name="_Toc176337352"/>
      <w:bookmarkStart w:id="6066" w:name="_Toc187246442"/>
      <w:bookmarkStart w:id="6067" w:name="_Toc200467944"/>
      <w:r>
        <w:rPr>
          <w:rFonts w:hint="eastAsia"/>
          <w:lang w:val="en-US" w:eastAsia="zh-CN"/>
        </w:rPr>
        <w:t>8.2.3.2.1.1</w:t>
      </w:r>
      <w:r w:rsidR="001037D2">
        <w:rPr>
          <w:lang w:val="en-US" w:eastAsia="zh-CN"/>
        </w:rPr>
        <w:tab/>
      </w:r>
      <w:r>
        <w:rPr>
          <w:rFonts w:hint="eastAsia"/>
          <w:lang w:val="en-US" w:eastAsia="zh-CN"/>
        </w:rPr>
        <w:t>Test parameters</w:t>
      </w:r>
      <w:bookmarkEnd w:id="6063"/>
      <w:bookmarkEnd w:id="6064"/>
      <w:bookmarkEnd w:id="6065"/>
      <w:bookmarkEnd w:id="6066"/>
      <w:bookmarkEnd w:id="6067"/>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lastRenderedPageBreak/>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6068" w:name="_Toc161665645"/>
      <w:bookmarkStart w:id="6069" w:name="_Toc169718796"/>
      <w:bookmarkStart w:id="6070" w:name="_Toc176337353"/>
      <w:bookmarkStart w:id="6071" w:name="_Toc187246443"/>
      <w:bookmarkStart w:id="6072" w:name="_Toc200467945"/>
      <w:r>
        <w:rPr>
          <w:rFonts w:hint="eastAsia"/>
          <w:lang w:val="en-US" w:eastAsia="zh-CN"/>
        </w:rPr>
        <w:t>8.2.3.2.1.2  Minimum requirements</w:t>
      </w:r>
      <w:bookmarkEnd w:id="6068"/>
      <w:bookmarkEnd w:id="6069"/>
      <w:bookmarkEnd w:id="6070"/>
      <w:bookmarkEnd w:id="6071"/>
      <w:bookmarkEnd w:id="6072"/>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w:t>
      </w:r>
      <w:r>
        <w:rPr>
          <w:rFonts w:eastAsia="SimSun" w:hint="eastAsia"/>
        </w:rPr>
        <w:lastRenderedPageBreak/>
        <w:t>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6073" w:name="_Toc161665646"/>
      <w:bookmarkStart w:id="6074" w:name="_Toc169718797"/>
      <w:bookmarkStart w:id="6075" w:name="_Toc176337354"/>
      <w:bookmarkStart w:id="6076" w:name="_Toc187246444"/>
      <w:bookmarkStart w:id="6077" w:name="_Toc200467946"/>
      <w:r>
        <w:rPr>
          <w:rFonts w:hint="eastAsia"/>
          <w:lang w:val="en-US" w:eastAsia="zh-CN"/>
        </w:rPr>
        <w:t>8.2.3.2.2</w:t>
      </w:r>
      <w:r w:rsidR="0083490A">
        <w:rPr>
          <w:lang w:val="en-US" w:eastAsia="zh-CN"/>
        </w:rPr>
        <w:tab/>
      </w:r>
      <w:r>
        <w:rPr>
          <w:rFonts w:hint="eastAsia"/>
          <w:lang w:val="en-US" w:eastAsia="zh-CN"/>
        </w:rPr>
        <w:t>TDD</w:t>
      </w:r>
      <w:bookmarkEnd w:id="6073"/>
      <w:bookmarkEnd w:id="6074"/>
      <w:bookmarkEnd w:id="6075"/>
      <w:bookmarkEnd w:id="6076"/>
      <w:bookmarkEnd w:id="6077"/>
    </w:p>
    <w:p w14:paraId="2AE805A1" w14:textId="560D9903" w:rsidR="001B084B" w:rsidRDefault="001B084B" w:rsidP="001B084B">
      <w:pPr>
        <w:pStyle w:val="Heading6"/>
        <w:rPr>
          <w:lang w:val="en-US" w:eastAsia="zh-CN"/>
        </w:rPr>
      </w:pPr>
      <w:bookmarkStart w:id="6078" w:name="_Toc161665647"/>
      <w:bookmarkStart w:id="6079" w:name="_Toc169718798"/>
      <w:bookmarkStart w:id="6080" w:name="_Toc176337355"/>
      <w:bookmarkStart w:id="6081" w:name="_Toc187246445"/>
      <w:bookmarkStart w:id="6082" w:name="_Toc200467947"/>
      <w:r>
        <w:rPr>
          <w:rFonts w:hint="eastAsia"/>
          <w:lang w:val="en-US" w:eastAsia="zh-CN"/>
        </w:rPr>
        <w:t>8.2.3.2.2.1</w:t>
      </w:r>
      <w:r w:rsidR="0083490A">
        <w:rPr>
          <w:lang w:val="en-US" w:eastAsia="zh-CN"/>
        </w:rPr>
        <w:tab/>
      </w:r>
      <w:r>
        <w:rPr>
          <w:rFonts w:hint="eastAsia"/>
          <w:lang w:val="en-US" w:eastAsia="zh-CN"/>
        </w:rPr>
        <w:t>Test parameters</w:t>
      </w:r>
      <w:bookmarkEnd w:id="6078"/>
      <w:bookmarkEnd w:id="6079"/>
      <w:bookmarkEnd w:id="6080"/>
      <w:bookmarkEnd w:id="6081"/>
      <w:bookmarkEnd w:id="6082"/>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6083" w:name="_Toc161665648"/>
      <w:bookmarkStart w:id="6084" w:name="_Toc169718799"/>
      <w:bookmarkStart w:id="6085" w:name="_Toc176337356"/>
      <w:bookmarkStart w:id="6086" w:name="_Toc187246446"/>
      <w:bookmarkStart w:id="6087" w:name="_Toc200467948"/>
      <w:r>
        <w:rPr>
          <w:rFonts w:hint="eastAsia"/>
          <w:lang w:val="en-US" w:eastAsia="zh-CN"/>
        </w:rPr>
        <w:t>8.2.3.2.2.2</w:t>
      </w:r>
      <w:r w:rsidR="003624BB">
        <w:rPr>
          <w:lang w:val="en-US" w:eastAsia="zh-CN"/>
        </w:rPr>
        <w:tab/>
      </w:r>
      <w:r>
        <w:rPr>
          <w:rFonts w:hint="eastAsia"/>
          <w:lang w:val="en-US" w:eastAsia="zh-CN"/>
        </w:rPr>
        <w:t>Minimum requirements</w:t>
      </w:r>
      <w:bookmarkEnd w:id="6083"/>
      <w:bookmarkEnd w:id="6084"/>
      <w:bookmarkEnd w:id="6085"/>
      <w:bookmarkEnd w:id="6086"/>
      <w:bookmarkEnd w:id="6087"/>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lastRenderedPageBreak/>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6088" w:name="_Toc161665649"/>
      <w:bookmarkStart w:id="6089" w:name="_Toc169718800"/>
      <w:bookmarkStart w:id="6090" w:name="_Toc176337357"/>
      <w:bookmarkStart w:id="6091" w:name="_Toc187246447"/>
      <w:bookmarkStart w:id="6092" w:name="_Toc200467949"/>
      <w:r>
        <w:rPr>
          <w:rFonts w:hint="eastAsia"/>
          <w:lang w:val="en-US" w:eastAsia="zh-CN"/>
        </w:rPr>
        <w:t>8.2.3.3</w:t>
      </w:r>
      <w:r w:rsidR="00A00DED">
        <w:rPr>
          <w:lang w:val="en-US" w:eastAsia="zh-CN"/>
        </w:rPr>
        <w:tab/>
      </w:r>
      <w:r>
        <w:rPr>
          <w:rFonts w:hint="eastAsia"/>
          <w:lang w:val="en-US" w:eastAsia="zh-CN"/>
        </w:rPr>
        <w:t>4Rx requiremnets</w:t>
      </w:r>
      <w:bookmarkEnd w:id="6088"/>
      <w:bookmarkEnd w:id="6089"/>
      <w:bookmarkEnd w:id="6090"/>
      <w:bookmarkEnd w:id="6091"/>
      <w:bookmarkEnd w:id="6092"/>
    </w:p>
    <w:p w14:paraId="4898DF7A" w14:textId="33B92BDB" w:rsidR="001B084B" w:rsidRDefault="001B084B" w:rsidP="001B084B">
      <w:pPr>
        <w:pStyle w:val="Heading5"/>
        <w:rPr>
          <w:lang w:val="en-US" w:eastAsia="zh-CN"/>
        </w:rPr>
      </w:pPr>
      <w:bookmarkStart w:id="6093" w:name="_Toc161665650"/>
      <w:bookmarkStart w:id="6094" w:name="_Toc169718801"/>
      <w:bookmarkStart w:id="6095" w:name="_Toc176337358"/>
      <w:bookmarkStart w:id="6096" w:name="_Toc187246448"/>
      <w:bookmarkStart w:id="6097" w:name="_Toc200467950"/>
      <w:r>
        <w:rPr>
          <w:rFonts w:hint="eastAsia"/>
          <w:lang w:val="en-US" w:eastAsia="zh-CN"/>
        </w:rPr>
        <w:t>8.2.3.3.1</w:t>
      </w:r>
      <w:r w:rsidR="00A00DED">
        <w:rPr>
          <w:lang w:val="en-US" w:eastAsia="zh-CN"/>
        </w:rPr>
        <w:tab/>
      </w:r>
      <w:r>
        <w:rPr>
          <w:rFonts w:hint="eastAsia"/>
          <w:lang w:val="en-US" w:eastAsia="zh-CN"/>
        </w:rPr>
        <w:t>FDD</w:t>
      </w:r>
      <w:bookmarkEnd w:id="6093"/>
      <w:bookmarkEnd w:id="6094"/>
      <w:bookmarkEnd w:id="6095"/>
      <w:bookmarkEnd w:id="6096"/>
      <w:bookmarkEnd w:id="6097"/>
      <w:r>
        <w:rPr>
          <w:rFonts w:hint="eastAsia"/>
          <w:lang w:val="en-US" w:eastAsia="zh-CN"/>
        </w:rPr>
        <w:t xml:space="preserve"> </w:t>
      </w:r>
    </w:p>
    <w:p w14:paraId="2BC23186" w14:textId="782E28F5" w:rsidR="001B084B" w:rsidRDefault="001B084B" w:rsidP="001B084B">
      <w:pPr>
        <w:pStyle w:val="Heading6"/>
        <w:rPr>
          <w:lang w:val="en-US" w:eastAsia="zh-CN"/>
        </w:rPr>
      </w:pPr>
      <w:bookmarkStart w:id="6098" w:name="_Toc161665651"/>
      <w:bookmarkStart w:id="6099" w:name="_Toc169718802"/>
      <w:bookmarkStart w:id="6100" w:name="_Toc176337359"/>
      <w:bookmarkStart w:id="6101" w:name="_Toc187246449"/>
      <w:bookmarkStart w:id="6102" w:name="_Toc200467951"/>
      <w:r>
        <w:rPr>
          <w:rFonts w:hint="eastAsia"/>
          <w:lang w:val="en-US" w:eastAsia="zh-CN"/>
        </w:rPr>
        <w:t>8.2.3.3.1.1</w:t>
      </w:r>
      <w:r w:rsidR="00A00DED">
        <w:rPr>
          <w:lang w:val="en-US" w:eastAsia="zh-CN"/>
        </w:rPr>
        <w:tab/>
      </w:r>
      <w:r>
        <w:rPr>
          <w:rFonts w:hint="eastAsia"/>
          <w:lang w:val="en-US" w:eastAsia="zh-CN"/>
        </w:rPr>
        <w:t>Test parameters</w:t>
      </w:r>
      <w:bookmarkEnd w:id="6098"/>
      <w:bookmarkEnd w:id="6099"/>
      <w:bookmarkEnd w:id="6100"/>
      <w:bookmarkEnd w:id="6101"/>
      <w:bookmarkEnd w:id="6102"/>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lastRenderedPageBreak/>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6103" w:name="_Toc161665652"/>
      <w:bookmarkStart w:id="6104" w:name="_Toc169718803"/>
      <w:bookmarkStart w:id="6105" w:name="_Toc176337360"/>
      <w:bookmarkStart w:id="6106" w:name="_Toc187246450"/>
      <w:bookmarkStart w:id="6107" w:name="_Toc200467952"/>
      <w:r>
        <w:rPr>
          <w:rFonts w:hint="eastAsia"/>
          <w:lang w:val="en-US" w:eastAsia="zh-CN"/>
        </w:rPr>
        <w:t>8.2.3.3.1.2  Minimum requirements</w:t>
      </w:r>
      <w:bookmarkEnd w:id="6103"/>
      <w:bookmarkEnd w:id="6104"/>
      <w:bookmarkEnd w:id="6105"/>
      <w:bookmarkEnd w:id="6106"/>
      <w:bookmarkEnd w:id="6107"/>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6108" w:name="_Toc161665653"/>
      <w:bookmarkStart w:id="6109" w:name="_Toc169718804"/>
      <w:bookmarkStart w:id="6110" w:name="_Toc176337361"/>
      <w:bookmarkStart w:id="6111" w:name="_Toc187246451"/>
      <w:bookmarkStart w:id="6112" w:name="_Toc200467953"/>
      <w:r>
        <w:rPr>
          <w:rFonts w:hint="eastAsia"/>
          <w:lang w:val="en-US" w:eastAsia="zh-CN"/>
        </w:rPr>
        <w:lastRenderedPageBreak/>
        <w:t>8.2.3.3.2</w:t>
      </w:r>
      <w:r>
        <w:rPr>
          <w:lang w:val="en-US" w:eastAsia="zh-CN"/>
        </w:rPr>
        <w:tab/>
      </w:r>
      <w:r>
        <w:rPr>
          <w:rFonts w:hint="eastAsia"/>
          <w:lang w:val="en-US" w:eastAsia="zh-CN"/>
        </w:rPr>
        <w:t>TDD</w:t>
      </w:r>
      <w:bookmarkEnd w:id="6108"/>
      <w:bookmarkEnd w:id="6109"/>
      <w:bookmarkEnd w:id="6110"/>
      <w:bookmarkEnd w:id="6111"/>
      <w:bookmarkEnd w:id="6112"/>
      <w:r>
        <w:rPr>
          <w:rFonts w:hint="eastAsia"/>
          <w:lang w:val="en-US" w:eastAsia="zh-CN"/>
        </w:rPr>
        <w:t xml:space="preserve"> </w:t>
      </w:r>
    </w:p>
    <w:p w14:paraId="143BF135" w14:textId="42E1B86A" w:rsidR="001B084B" w:rsidRDefault="001B084B" w:rsidP="001B084B">
      <w:pPr>
        <w:pStyle w:val="Heading6"/>
        <w:rPr>
          <w:lang w:val="en-US" w:eastAsia="zh-CN"/>
        </w:rPr>
      </w:pPr>
      <w:bookmarkStart w:id="6113" w:name="_Toc161665654"/>
      <w:bookmarkStart w:id="6114" w:name="_Toc169718805"/>
      <w:bookmarkStart w:id="6115" w:name="_Toc176337362"/>
      <w:bookmarkStart w:id="6116" w:name="_Toc187246452"/>
      <w:bookmarkStart w:id="6117" w:name="_Toc200467954"/>
      <w:r>
        <w:rPr>
          <w:rFonts w:hint="eastAsia"/>
          <w:lang w:val="en-US" w:eastAsia="zh-CN"/>
        </w:rPr>
        <w:t>8.2.3.3.2.1</w:t>
      </w:r>
      <w:r>
        <w:rPr>
          <w:lang w:val="en-US" w:eastAsia="zh-CN"/>
        </w:rPr>
        <w:tab/>
      </w:r>
      <w:r>
        <w:rPr>
          <w:rFonts w:hint="eastAsia"/>
          <w:lang w:val="en-US" w:eastAsia="zh-CN"/>
        </w:rPr>
        <w:t>Test parameters</w:t>
      </w:r>
      <w:bookmarkEnd w:id="6113"/>
      <w:bookmarkEnd w:id="6114"/>
      <w:bookmarkEnd w:id="6115"/>
      <w:bookmarkEnd w:id="6116"/>
      <w:bookmarkEnd w:id="6117"/>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Default="001B084B" w:rsidP="001B084B">
            <w:pPr>
              <w:pStyle w:val="TAL"/>
              <w:rPr>
                <w:rFonts w:eastAsia="SimSun"/>
              </w:rPr>
            </w:pPr>
            <w:r>
              <w:rPr>
                <w:rFonts w:eastAsia="SimSun"/>
              </w:rPr>
              <w:t>pmi-FormatIndicator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6118" w:name="_Toc161665655"/>
      <w:bookmarkStart w:id="6119" w:name="_Toc169718806"/>
      <w:bookmarkStart w:id="6120" w:name="_Toc176337363"/>
      <w:bookmarkStart w:id="6121" w:name="_Toc187246453"/>
      <w:bookmarkStart w:id="6122" w:name="_Toc200467955"/>
      <w:r>
        <w:rPr>
          <w:rFonts w:hint="eastAsia"/>
          <w:lang w:val="en-US" w:eastAsia="zh-CN"/>
        </w:rPr>
        <w:t>8.2.3.3.2.2</w:t>
      </w:r>
      <w:r>
        <w:rPr>
          <w:lang w:val="en-US" w:eastAsia="zh-CN"/>
        </w:rPr>
        <w:tab/>
      </w:r>
      <w:r>
        <w:rPr>
          <w:rFonts w:hint="eastAsia"/>
          <w:lang w:val="en-US" w:eastAsia="zh-CN"/>
        </w:rPr>
        <w:t>Minimum requirements</w:t>
      </w:r>
      <w:bookmarkEnd w:id="6118"/>
      <w:bookmarkEnd w:id="6119"/>
      <w:bookmarkEnd w:id="6120"/>
      <w:bookmarkEnd w:id="6121"/>
      <w:bookmarkEnd w:id="6122"/>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lastRenderedPageBreak/>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6123" w:name="_Toc161665656"/>
      <w:bookmarkStart w:id="6124" w:name="_Toc169718807"/>
      <w:bookmarkStart w:id="6125" w:name="_Toc176337364"/>
      <w:bookmarkStart w:id="6126" w:name="_Toc187246454"/>
      <w:bookmarkStart w:id="6127" w:name="_Toc200467956"/>
      <w:bookmarkStart w:id="6128" w:name="_Toc98755717"/>
      <w:bookmarkStart w:id="6129" w:name="_Toc138946554"/>
      <w:bookmarkStart w:id="6130" w:name="_Toc82450939"/>
      <w:bookmarkStart w:id="6131" w:name="_Toc106184238"/>
      <w:bookmarkStart w:id="6132" w:name="_Toc89949328"/>
      <w:bookmarkStart w:id="6133" w:name="_Toc145531283"/>
      <w:bookmarkStart w:id="6134" w:name="_Toc76542309"/>
      <w:bookmarkStart w:id="6135" w:name="_Toc138853873"/>
      <w:bookmarkStart w:id="6136" w:name="_Toc74583496"/>
      <w:bookmarkStart w:id="6137" w:name="_Toc82450291"/>
      <w:bookmarkStart w:id="6138" w:name="_Toc137554811"/>
      <w:bookmarkStart w:id="6139" w:name="_Toc130402260"/>
      <w:bookmarkStart w:id="6140" w:name="_Toc98763309"/>
      <w:r>
        <w:rPr>
          <w:lang w:val="nb-NO" w:eastAsia="zh-CN"/>
        </w:rPr>
        <w:t>9</w:t>
      </w:r>
      <w:r>
        <w:rPr>
          <w:lang w:val="nb-NO" w:eastAsia="zh-CN"/>
        </w:rPr>
        <w:tab/>
        <w:t>Radiated performance requirements</w:t>
      </w:r>
      <w:bookmarkEnd w:id="6123"/>
      <w:bookmarkEnd w:id="6124"/>
      <w:bookmarkEnd w:id="6125"/>
      <w:bookmarkEnd w:id="6126"/>
      <w:bookmarkEnd w:id="6127"/>
    </w:p>
    <w:p w14:paraId="4D61612D" w14:textId="77777777" w:rsidR="00890228" w:rsidRDefault="00890228" w:rsidP="00890228">
      <w:pPr>
        <w:pStyle w:val="Heading2"/>
        <w:rPr>
          <w:lang w:val="nb-NO" w:eastAsia="zh-CN"/>
        </w:rPr>
      </w:pPr>
      <w:bookmarkStart w:id="6141" w:name="_Toc161665657"/>
      <w:bookmarkStart w:id="6142" w:name="_Toc169718808"/>
      <w:bookmarkStart w:id="6143" w:name="_Toc176337365"/>
      <w:bookmarkStart w:id="6144" w:name="_Toc187246455"/>
      <w:bookmarkStart w:id="6145" w:name="_Toc200467957"/>
      <w:r>
        <w:rPr>
          <w:lang w:val="nb-NO" w:eastAsia="zh-CN"/>
        </w:rPr>
        <w:t>9.1</w:t>
      </w:r>
      <w:r>
        <w:rPr>
          <w:lang w:val="nb-NO" w:eastAsia="zh-CN"/>
        </w:rPr>
        <w:tab/>
        <w:t>General</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6146" w:name="_Toc106184239"/>
      <w:bookmarkStart w:id="6147" w:name="_Toc138946555"/>
      <w:bookmarkStart w:id="6148" w:name="_Toc82450292"/>
      <w:bookmarkStart w:id="6149" w:name="_Toc145531284"/>
      <w:bookmarkStart w:id="6150" w:name="_Toc98755718"/>
      <w:bookmarkStart w:id="6151" w:name="_Toc82450940"/>
      <w:bookmarkStart w:id="6152" w:name="_Toc98763310"/>
      <w:bookmarkStart w:id="6153" w:name="_Toc89949329"/>
      <w:bookmarkStart w:id="6154" w:name="_Toc130402261"/>
      <w:bookmarkStart w:id="6155" w:name="_Toc138853874"/>
      <w:bookmarkStart w:id="6156" w:name="_Toc74583497"/>
      <w:bookmarkStart w:id="6157" w:name="_Toc137554812"/>
      <w:bookmarkStart w:id="6158" w:name="_Toc76542310"/>
      <w:bookmarkStart w:id="6159" w:name="_Toc161665658"/>
      <w:bookmarkStart w:id="6160" w:name="_Toc169718809"/>
      <w:bookmarkStart w:id="6161" w:name="_Toc176337366"/>
      <w:bookmarkStart w:id="6162" w:name="_Toc187246456"/>
      <w:bookmarkStart w:id="6163" w:name="_Toc200467958"/>
      <w:r>
        <w:rPr>
          <w:lang w:val="nb-NO" w:eastAsia="zh-CN"/>
        </w:rPr>
        <w:t>9.2</w:t>
      </w:r>
      <w:r>
        <w:rPr>
          <w:lang w:val="nb-NO" w:eastAsia="zh-CN"/>
        </w:rPr>
        <w:tab/>
        <w:t>OTA demodulation branches</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lastRenderedPageBreak/>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6164" w:name="_Toc130402262"/>
      <w:bookmarkStart w:id="6165" w:name="_Toc98755719"/>
      <w:bookmarkStart w:id="6166" w:name="_Toc98763311"/>
      <w:bookmarkStart w:id="6167" w:name="_Toc89949330"/>
      <w:bookmarkStart w:id="6168" w:name="_Toc106184240"/>
      <w:bookmarkStart w:id="6169" w:name="_Toc82450941"/>
      <w:bookmarkStart w:id="6170" w:name="_Toc74583498"/>
      <w:bookmarkStart w:id="6171" w:name="_Toc145531285"/>
      <w:bookmarkStart w:id="6172" w:name="_Toc137554813"/>
      <w:bookmarkStart w:id="6173" w:name="_Toc76542311"/>
      <w:bookmarkStart w:id="6174" w:name="_Toc138853875"/>
      <w:bookmarkStart w:id="6175" w:name="_Toc82450293"/>
      <w:bookmarkStart w:id="6176" w:name="_Toc138946556"/>
      <w:bookmarkStart w:id="6177" w:name="_Toc161665659"/>
      <w:bookmarkStart w:id="6178" w:name="_Toc169718810"/>
      <w:bookmarkStart w:id="6179" w:name="_Toc176337367"/>
      <w:bookmarkStart w:id="6180" w:name="_Toc187246457"/>
      <w:bookmarkStart w:id="6181" w:name="_Toc200467959"/>
      <w:r>
        <w:rPr>
          <w:lang w:val="nb-NO" w:eastAsia="zh-CN"/>
        </w:rPr>
        <w:t>9.3</w:t>
      </w:r>
      <w:r>
        <w:rPr>
          <w:lang w:val="nb-NO" w:eastAsia="zh-CN"/>
        </w:rPr>
        <w:tab/>
        <w:t>Demodulation performance requirements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8410D76" w14:textId="77777777" w:rsidR="00890228" w:rsidRDefault="00890228" w:rsidP="00890228">
      <w:pPr>
        <w:pStyle w:val="Heading3"/>
        <w:rPr>
          <w:lang w:val="nb-NO" w:eastAsia="zh-CN"/>
        </w:rPr>
      </w:pPr>
      <w:bookmarkStart w:id="6182" w:name="_Toc98763315"/>
      <w:bookmarkStart w:id="6183" w:name="_Toc138853879"/>
      <w:bookmarkStart w:id="6184" w:name="_Toc89949334"/>
      <w:bookmarkStart w:id="6185" w:name="_Toc82450297"/>
      <w:bookmarkStart w:id="6186" w:name="_Toc137554817"/>
      <w:bookmarkStart w:id="6187" w:name="_Toc130402266"/>
      <w:bookmarkStart w:id="6188" w:name="_Toc74583502"/>
      <w:bookmarkStart w:id="6189" w:name="_Toc82450945"/>
      <w:bookmarkStart w:id="6190" w:name="_Toc106184244"/>
      <w:bookmarkStart w:id="6191" w:name="_Toc145531289"/>
      <w:bookmarkStart w:id="6192" w:name="_Toc76542315"/>
      <w:bookmarkStart w:id="6193" w:name="_Toc98755723"/>
      <w:bookmarkStart w:id="6194" w:name="_Toc138946560"/>
      <w:bookmarkStart w:id="6195" w:name="_Toc161665660"/>
      <w:bookmarkStart w:id="6196" w:name="_Toc169718811"/>
      <w:bookmarkStart w:id="6197" w:name="_Toc176337368"/>
      <w:bookmarkStart w:id="6198" w:name="_Toc187246458"/>
      <w:bookmarkStart w:id="6199" w:name="_Toc200467960"/>
      <w:r>
        <w:rPr>
          <w:lang w:val="nb-NO" w:eastAsia="zh-CN"/>
        </w:rPr>
        <w:t>9.3.1</w:t>
      </w:r>
      <w:r>
        <w:rPr>
          <w:lang w:val="nb-NO" w:eastAsia="zh-CN"/>
        </w:rPr>
        <w:tab/>
        <w:t>Performance requirements for NCR type 2-O</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AE4022" w14:textId="77777777" w:rsidR="00890228" w:rsidRDefault="00890228" w:rsidP="00890228">
      <w:pPr>
        <w:pStyle w:val="Heading4"/>
        <w:rPr>
          <w:lang w:val="nb-NO" w:eastAsia="zh-CN"/>
        </w:rPr>
      </w:pPr>
      <w:bookmarkStart w:id="6200" w:name="_Toc76542316"/>
      <w:bookmarkStart w:id="6201" w:name="_Toc82450946"/>
      <w:bookmarkStart w:id="6202" w:name="_Toc145531290"/>
      <w:bookmarkStart w:id="6203" w:name="_Toc138853880"/>
      <w:bookmarkStart w:id="6204" w:name="_Toc89949335"/>
      <w:bookmarkStart w:id="6205" w:name="_Toc106184245"/>
      <w:bookmarkStart w:id="6206" w:name="_Toc82450298"/>
      <w:bookmarkStart w:id="6207" w:name="_Toc137554818"/>
      <w:bookmarkStart w:id="6208" w:name="_Toc98763316"/>
      <w:bookmarkStart w:id="6209" w:name="_Toc138946561"/>
      <w:bookmarkStart w:id="6210" w:name="_Toc74583503"/>
      <w:bookmarkStart w:id="6211" w:name="_Toc98755724"/>
      <w:bookmarkStart w:id="6212" w:name="_Toc130402267"/>
      <w:bookmarkStart w:id="6213" w:name="_Toc161665661"/>
      <w:bookmarkStart w:id="6214" w:name="_Toc169718812"/>
      <w:bookmarkStart w:id="6215" w:name="_Toc176337369"/>
      <w:bookmarkStart w:id="6216" w:name="_Toc187246459"/>
      <w:bookmarkStart w:id="6217" w:name="_Toc200467961"/>
      <w:r>
        <w:rPr>
          <w:lang w:val="nb-NO" w:eastAsia="zh-CN"/>
        </w:rPr>
        <w:t>9.3.1.1</w:t>
      </w:r>
      <w:r>
        <w:rPr>
          <w:lang w:val="nb-NO" w:eastAsia="zh-CN"/>
        </w:rPr>
        <w:tab/>
        <w:t>Performance requirements for PDSCH</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01DF3125" w14:textId="77777777" w:rsidR="00890228" w:rsidRDefault="00890228" w:rsidP="00890228">
      <w:pPr>
        <w:pStyle w:val="Heading5"/>
      </w:pPr>
      <w:bookmarkStart w:id="6218" w:name="_Toc161665662"/>
      <w:bookmarkStart w:id="6219" w:name="_Toc169718813"/>
      <w:bookmarkStart w:id="6220" w:name="_Toc176337370"/>
      <w:bookmarkStart w:id="6221" w:name="_Toc187246460"/>
      <w:bookmarkStart w:id="6222" w:name="_Toc200467962"/>
      <w:r>
        <w:t>9.3.1.1.1</w:t>
      </w:r>
      <w:r>
        <w:tab/>
        <w:t>General</w:t>
      </w:r>
      <w:bookmarkEnd w:id="6218"/>
      <w:bookmarkEnd w:id="6219"/>
      <w:bookmarkEnd w:id="6220"/>
      <w:bookmarkEnd w:id="6221"/>
      <w:bookmarkEnd w:id="6222"/>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6223" w:name="_Toc161665663"/>
      <w:bookmarkStart w:id="6224" w:name="_Toc169718814"/>
      <w:bookmarkStart w:id="6225" w:name="_Toc176337371"/>
      <w:bookmarkStart w:id="6226" w:name="_Toc187246461"/>
      <w:bookmarkStart w:id="6227" w:name="_Toc200467963"/>
      <w:r>
        <w:rPr>
          <w:lang w:eastAsia="zh-CN"/>
        </w:rPr>
        <w:lastRenderedPageBreak/>
        <w:t>9.3.1.1.2</w:t>
      </w:r>
      <w:r>
        <w:rPr>
          <w:lang w:eastAsia="zh-CN"/>
        </w:rPr>
        <w:tab/>
        <w:t>Minimum requirements</w:t>
      </w:r>
      <w:bookmarkEnd w:id="6223"/>
      <w:bookmarkEnd w:id="6224"/>
      <w:bookmarkEnd w:id="6225"/>
      <w:bookmarkEnd w:id="6226"/>
      <w:bookmarkEnd w:id="6227"/>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6228" w:name="_Toc145531291"/>
      <w:bookmarkStart w:id="6229" w:name="_Toc98755725"/>
      <w:bookmarkStart w:id="6230" w:name="_Toc106184246"/>
      <w:bookmarkStart w:id="6231" w:name="_Toc130402268"/>
      <w:bookmarkStart w:id="6232" w:name="_Toc137554819"/>
      <w:bookmarkStart w:id="6233" w:name="_Toc74583504"/>
      <w:bookmarkStart w:id="6234" w:name="_Toc82450299"/>
      <w:bookmarkStart w:id="6235" w:name="_Toc82450947"/>
      <w:bookmarkStart w:id="6236" w:name="_Toc98763317"/>
      <w:bookmarkStart w:id="6237" w:name="_Toc138853881"/>
      <w:bookmarkStart w:id="6238" w:name="_Toc89949336"/>
      <w:bookmarkStart w:id="6239" w:name="_Toc76542317"/>
      <w:bookmarkStart w:id="6240" w:name="_Toc138946562"/>
      <w:bookmarkStart w:id="6241" w:name="_Toc161665664"/>
      <w:bookmarkStart w:id="6242" w:name="_Toc169718815"/>
      <w:bookmarkStart w:id="6243" w:name="_Toc176337372"/>
      <w:bookmarkStart w:id="6244" w:name="_Toc187246462"/>
      <w:bookmarkStart w:id="6245" w:name="_Toc200467964"/>
      <w:r>
        <w:rPr>
          <w:lang w:val="nb-NO" w:eastAsia="zh-CN"/>
        </w:rPr>
        <w:t>9.3.1.2</w:t>
      </w:r>
      <w:r>
        <w:rPr>
          <w:lang w:val="nb-NO" w:eastAsia="zh-CN"/>
        </w:rPr>
        <w:tab/>
        <w:t>Performance requirements for PDCCH</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63DFEEE" w14:textId="77777777" w:rsidR="00890228" w:rsidRDefault="00890228" w:rsidP="00890228">
      <w:pPr>
        <w:pStyle w:val="Heading5"/>
        <w:rPr>
          <w:lang w:eastAsia="zh-CN"/>
        </w:rPr>
      </w:pPr>
      <w:bookmarkStart w:id="6246" w:name="_Toc161665665"/>
      <w:bookmarkStart w:id="6247" w:name="_Toc169718816"/>
      <w:bookmarkStart w:id="6248" w:name="_Toc176337373"/>
      <w:bookmarkStart w:id="6249" w:name="_Toc187246463"/>
      <w:bookmarkStart w:id="6250" w:name="_Toc200467965"/>
      <w:r>
        <w:rPr>
          <w:lang w:eastAsia="zh-CN"/>
        </w:rPr>
        <w:t>9.3.1.2.1</w:t>
      </w:r>
      <w:r>
        <w:rPr>
          <w:lang w:eastAsia="zh-CN"/>
        </w:rPr>
        <w:tab/>
        <w:t>General</w:t>
      </w:r>
      <w:bookmarkEnd w:id="6246"/>
      <w:bookmarkEnd w:id="6247"/>
      <w:bookmarkEnd w:id="6248"/>
      <w:bookmarkEnd w:id="6249"/>
      <w:bookmarkEnd w:id="6250"/>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6251" w:name="_Toc161665666"/>
      <w:bookmarkStart w:id="6252" w:name="_Toc169718817"/>
      <w:bookmarkStart w:id="6253" w:name="_Toc176337374"/>
      <w:bookmarkStart w:id="6254" w:name="_Toc187246464"/>
      <w:bookmarkStart w:id="6255" w:name="_Toc200467966"/>
      <w:r>
        <w:t>9.3.1.2.2</w:t>
      </w:r>
      <w:r>
        <w:tab/>
      </w:r>
      <w:r>
        <w:rPr>
          <w:lang w:eastAsia="zh-CN"/>
        </w:rPr>
        <w:t>Minimum requirements</w:t>
      </w:r>
      <w:bookmarkEnd w:id="6251"/>
      <w:bookmarkEnd w:id="6252"/>
      <w:bookmarkEnd w:id="6253"/>
      <w:bookmarkEnd w:id="6254"/>
      <w:bookmarkEnd w:id="6255"/>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lastRenderedPageBreak/>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6256" w:name="_Toc74583505"/>
      <w:bookmarkStart w:id="6257" w:name="_Toc138946563"/>
      <w:bookmarkStart w:id="6258" w:name="_Toc98755726"/>
      <w:bookmarkStart w:id="6259" w:name="_Toc89949337"/>
      <w:bookmarkStart w:id="6260" w:name="_Toc106184247"/>
      <w:bookmarkStart w:id="6261" w:name="_Toc82450300"/>
      <w:bookmarkStart w:id="6262" w:name="_Toc98763318"/>
      <w:bookmarkStart w:id="6263" w:name="_Toc130402269"/>
      <w:bookmarkStart w:id="6264" w:name="_Toc82450948"/>
      <w:bookmarkStart w:id="6265" w:name="_Toc138853882"/>
      <w:bookmarkStart w:id="6266" w:name="_Toc145531292"/>
      <w:bookmarkStart w:id="6267" w:name="_Toc76542318"/>
      <w:bookmarkStart w:id="6268" w:name="_Toc137554820"/>
      <w:bookmarkStart w:id="6269" w:name="_Toc161665667"/>
      <w:bookmarkStart w:id="6270" w:name="_Toc169718818"/>
      <w:bookmarkStart w:id="6271" w:name="_Toc176337375"/>
      <w:bookmarkStart w:id="6272" w:name="_Toc187246465"/>
      <w:bookmarkStart w:id="6273" w:name="_Toc200467967"/>
      <w:r>
        <w:rPr>
          <w:lang w:val="en-US" w:eastAsia="zh-CN"/>
        </w:rPr>
        <w:t>9.4</w:t>
      </w:r>
      <w:r>
        <w:rPr>
          <w:lang w:val="en-US" w:eastAsia="zh-CN"/>
        </w:rPr>
        <w:tab/>
        <w:t>CSI reporting requirements</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106B0BB" w14:textId="77777777" w:rsidR="00890228" w:rsidRDefault="00890228" w:rsidP="00890228">
      <w:pPr>
        <w:pStyle w:val="Heading3"/>
        <w:rPr>
          <w:lang w:val="en-US" w:eastAsia="zh-CN"/>
        </w:rPr>
      </w:pPr>
      <w:bookmarkStart w:id="6274" w:name="_Toc130402274"/>
      <w:bookmarkStart w:id="6275" w:name="_Toc138946568"/>
      <w:bookmarkStart w:id="6276" w:name="_Toc98755731"/>
      <w:bookmarkStart w:id="6277" w:name="_Toc145531297"/>
      <w:bookmarkStart w:id="6278" w:name="_Toc106184252"/>
      <w:bookmarkStart w:id="6279" w:name="_Toc82450953"/>
      <w:bookmarkStart w:id="6280" w:name="_Toc98763323"/>
      <w:bookmarkStart w:id="6281" w:name="_Toc82450305"/>
      <w:bookmarkStart w:id="6282" w:name="_Toc138853887"/>
      <w:bookmarkStart w:id="6283" w:name="_Toc137554825"/>
      <w:bookmarkStart w:id="6284" w:name="_Toc74583510"/>
      <w:bookmarkStart w:id="6285" w:name="_Toc89949342"/>
      <w:bookmarkStart w:id="6286" w:name="_Toc76542323"/>
      <w:bookmarkStart w:id="6287" w:name="_Toc161665668"/>
      <w:bookmarkStart w:id="6288" w:name="_Toc169718819"/>
      <w:bookmarkStart w:id="6289" w:name="_Toc176337376"/>
      <w:bookmarkStart w:id="6290" w:name="_Toc187246466"/>
      <w:bookmarkStart w:id="6291" w:name="_Toc200467968"/>
      <w:r>
        <w:rPr>
          <w:lang w:val="en-US" w:eastAsia="zh-CN"/>
        </w:rPr>
        <w:t>9.4.1</w:t>
      </w:r>
      <w:r>
        <w:rPr>
          <w:lang w:val="en-US" w:eastAsia="zh-CN"/>
        </w:rPr>
        <w:tab/>
        <w:t>Performance requirements for NCR-MT type 2-O</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78B6B1F3" w14:textId="77777777" w:rsidR="00890228" w:rsidRDefault="00890228" w:rsidP="00890228">
      <w:pPr>
        <w:pStyle w:val="Heading4"/>
        <w:rPr>
          <w:lang w:eastAsia="zh-CN"/>
        </w:rPr>
      </w:pPr>
      <w:bookmarkStart w:id="6292" w:name="_Toc82450954"/>
      <w:bookmarkStart w:id="6293" w:name="_Toc137554826"/>
      <w:bookmarkStart w:id="6294" w:name="_Toc76542324"/>
      <w:bookmarkStart w:id="6295" w:name="_Toc106184253"/>
      <w:bookmarkStart w:id="6296" w:name="_Toc98755732"/>
      <w:bookmarkStart w:id="6297" w:name="_Toc138946569"/>
      <w:bookmarkStart w:id="6298" w:name="_Toc82450306"/>
      <w:bookmarkStart w:id="6299" w:name="_Toc98763324"/>
      <w:bookmarkStart w:id="6300" w:name="_Toc130402275"/>
      <w:bookmarkStart w:id="6301" w:name="_Toc89949343"/>
      <w:bookmarkStart w:id="6302" w:name="_Toc145531298"/>
      <w:bookmarkStart w:id="6303" w:name="_Toc138853888"/>
      <w:bookmarkStart w:id="6304" w:name="_Toc74583511"/>
      <w:bookmarkStart w:id="6305" w:name="_Toc161665669"/>
      <w:bookmarkStart w:id="6306" w:name="_Toc169718820"/>
      <w:bookmarkStart w:id="6307" w:name="_Toc176337377"/>
      <w:bookmarkStart w:id="6308" w:name="_Toc187246467"/>
      <w:bookmarkStart w:id="6309" w:name="_Toc200467969"/>
      <w:r>
        <w:rPr>
          <w:lang w:val="en-US" w:eastAsia="zh-CN"/>
        </w:rPr>
        <w:t>9.4.1.1</w:t>
      </w:r>
      <w:r>
        <w:rPr>
          <w:lang w:eastAsia="zh-CN"/>
        </w:rPr>
        <w:tab/>
        <w:t>General</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6310" w:name="_Toc161665670"/>
      <w:bookmarkStart w:id="6311" w:name="_Toc169718821"/>
      <w:bookmarkStart w:id="6312" w:name="_Toc176337378"/>
      <w:bookmarkStart w:id="6313" w:name="_Toc187246468"/>
      <w:bookmarkStart w:id="6314" w:name="_Toc200467970"/>
      <w:r>
        <w:rPr>
          <w:lang w:eastAsia="zh-CN"/>
        </w:rPr>
        <w:t>9.4.1.2</w:t>
      </w:r>
      <w:r>
        <w:rPr>
          <w:lang w:eastAsia="zh-CN"/>
        </w:rPr>
        <w:tab/>
        <w:t>Common test parameters</w:t>
      </w:r>
      <w:bookmarkEnd w:id="6310"/>
      <w:bookmarkEnd w:id="6311"/>
      <w:bookmarkEnd w:id="6312"/>
      <w:bookmarkEnd w:id="6313"/>
      <w:bookmarkEnd w:id="6314"/>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lastRenderedPageBreak/>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6315" w:name="_Toc138853889"/>
      <w:bookmarkStart w:id="6316" w:name="_Toc89949344"/>
      <w:bookmarkStart w:id="6317" w:name="_Toc138946570"/>
      <w:bookmarkStart w:id="6318" w:name="_Toc137554827"/>
      <w:bookmarkStart w:id="6319" w:name="_Toc98755733"/>
      <w:bookmarkStart w:id="6320" w:name="_Toc82450955"/>
      <w:bookmarkStart w:id="6321" w:name="_Toc82450307"/>
      <w:bookmarkStart w:id="6322" w:name="_Toc98763325"/>
      <w:bookmarkStart w:id="6323" w:name="_Toc76542325"/>
      <w:bookmarkStart w:id="6324" w:name="_Toc106184254"/>
      <w:bookmarkStart w:id="6325" w:name="_Toc145531299"/>
      <w:bookmarkStart w:id="6326" w:name="_Toc74583512"/>
      <w:bookmarkStart w:id="6327" w:name="_Toc130402276"/>
      <w:bookmarkStart w:id="6328" w:name="_Toc161665671"/>
      <w:bookmarkStart w:id="6329" w:name="_Toc169718822"/>
      <w:bookmarkStart w:id="6330" w:name="_Toc176337379"/>
      <w:bookmarkStart w:id="6331" w:name="_Toc187246469"/>
      <w:bookmarkStart w:id="6332" w:name="_Toc200467971"/>
      <w:r>
        <w:rPr>
          <w:lang w:val="en-US" w:eastAsia="zh-CN"/>
        </w:rPr>
        <w:lastRenderedPageBreak/>
        <w:t>9.4.1.3</w:t>
      </w:r>
      <w:r>
        <w:rPr>
          <w:lang w:val="en-US" w:eastAsia="zh-CN"/>
        </w:rPr>
        <w:tab/>
        <w:t>Reporting of Channel Quality Indicator (CQI)</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41D3F509" w14:textId="77777777" w:rsidR="00890228" w:rsidRDefault="00890228" w:rsidP="00890228">
      <w:pPr>
        <w:pStyle w:val="Heading5"/>
        <w:ind w:left="1985"/>
        <w:rPr>
          <w:rFonts w:eastAsia="SimSun"/>
          <w:lang w:val="en-US"/>
        </w:rPr>
      </w:pPr>
      <w:bookmarkStart w:id="6333" w:name="_Toc161665672"/>
      <w:bookmarkStart w:id="6334" w:name="_Toc169718823"/>
      <w:bookmarkStart w:id="6335" w:name="_Toc176337380"/>
      <w:bookmarkStart w:id="6336" w:name="_Toc187246470"/>
      <w:bookmarkStart w:id="6337" w:name="_Toc200467972"/>
      <w:r>
        <w:rPr>
          <w:lang w:val="en-US"/>
        </w:rPr>
        <w:t>9.4.1.3.1</w:t>
      </w:r>
      <w:r>
        <w:rPr>
          <w:lang w:val="en-US"/>
        </w:rPr>
        <w:tab/>
        <w:t>General</w:t>
      </w:r>
      <w:bookmarkEnd w:id="6333"/>
      <w:bookmarkEnd w:id="6334"/>
      <w:bookmarkEnd w:id="6335"/>
      <w:bookmarkEnd w:id="6336"/>
      <w:bookmarkEnd w:id="6337"/>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6338" w:name="_Toc161665673"/>
      <w:bookmarkStart w:id="6339" w:name="_Toc169718824"/>
      <w:bookmarkStart w:id="6340" w:name="_Toc176337381"/>
      <w:bookmarkStart w:id="6341" w:name="_Toc187246471"/>
      <w:bookmarkStart w:id="6342" w:name="_Toc200467973"/>
      <w:r>
        <w:rPr>
          <w:lang w:val="en-US"/>
        </w:rPr>
        <w:lastRenderedPageBreak/>
        <w:t>9.4.1.3.2</w:t>
      </w:r>
      <w:r>
        <w:rPr>
          <w:lang w:val="en-US"/>
        </w:rPr>
        <w:tab/>
        <w:t>Minimum requirements</w:t>
      </w:r>
      <w:bookmarkEnd w:id="6338"/>
      <w:bookmarkEnd w:id="6339"/>
      <w:bookmarkEnd w:id="6340"/>
      <w:bookmarkEnd w:id="6341"/>
      <w:bookmarkEnd w:id="6342"/>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77159">
      <w:pPr>
        <w:rPr>
          <w:rFonts w:eastAsia="SimSun"/>
          <w:lang w:val="en-US" w:eastAsia="zh-CN"/>
        </w:rPr>
      </w:pPr>
    </w:p>
    <w:p w14:paraId="7A55FC05" w14:textId="468C215D" w:rsidR="0076304B" w:rsidRDefault="00DA757A" w:rsidP="0076304B">
      <w:pPr>
        <w:pStyle w:val="Heading1"/>
        <w:rPr>
          <w:rFonts w:eastAsia="SimSun"/>
          <w:lang w:eastAsia="zh-CN"/>
        </w:rPr>
      </w:pPr>
      <w:bookmarkStart w:id="6343" w:name="_Toc155428296"/>
      <w:bookmarkStart w:id="6344" w:name="_Toc155781314"/>
      <w:bookmarkStart w:id="6345" w:name="_Toc161665674"/>
      <w:bookmarkStart w:id="6346" w:name="_Toc169718825"/>
      <w:bookmarkStart w:id="6347" w:name="_Toc176337382"/>
      <w:bookmarkStart w:id="6348" w:name="_Toc187246472"/>
      <w:bookmarkStart w:id="6349" w:name="_Toc200467974"/>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6343"/>
      <w:bookmarkEnd w:id="6344"/>
      <w:bookmarkEnd w:id="6345"/>
      <w:bookmarkEnd w:id="6346"/>
      <w:bookmarkEnd w:id="6347"/>
      <w:bookmarkEnd w:id="6348"/>
      <w:bookmarkEnd w:id="6349"/>
    </w:p>
    <w:p w14:paraId="4FB24D24" w14:textId="349A9A66" w:rsidR="0076304B" w:rsidRDefault="0076304B" w:rsidP="0076304B">
      <w:pPr>
        <w:pStyle w:val="Heading2"/>
        <w:rPr>
          <w:rFonts w:eastAsia="SimSun"/>
          <w:lang w:eastAsia="zh-CN"/>
        </w:rPr>
      </w:pPr>
      <w:bookmarkStart w:id="6350" w:name="_Toc155428297"/>
      <w:bookmarkStart w:id="6351" w:name="_Toc155781315"/>
      <w:bookmarkStart w:id="6352" w:name="_Toc161665675"/>
      <w:bookmarkStart w:id="6353" w:name="_Toc169718826"/>
      <w:bookmarkStart w:id="6354" w:name="_Toc176337383"/>
      <w:bookmarkStart w:id="6355" w:name="_Toc187246473"/>
      <w:bookmarkStart w:id="6356" w:name="_Toc200467975"/>
      <w:r>
        <w:rPr>
          <w:rFonts w:eastAsia="SimSun" w:hint="eastAsia"/>
          <w:lang w:eastAsia="zh-CN"/>
        </w:rPr>
        <w:t>10</w:t>
      </w:r>
      <w:r>
        <w:t>.1</w:t>
      </w:r>
      <w:r>
        <w:tab/>
      </w:r>
      <w:r w:rsidR="009244C7">
        <w:t>RRC Connection Mobility Control</w:t>
      </w:r>
      <w:r w:rsidR="009C3F7D">
        <w:t xml:space="preserve"> for NCR-MT</w:t>
      </w:r>
      <w:bookmarkEnd w:id="6350"/>
      <w:bookmarkEnd w:id="6351"/>
      <w:bookmarkEnd w:id="6352"/>
      <w:bookmarkEnd w:id="6353"/>
      <w:bookmarkEnd w:id="6354"/>
      <w:bookmarkEnd w:id="6355"/>
      <w:bookmarkEnd w:id="6356"/>
    </w:p>
    <w:p w14:paraId="51D2E1E6" w14:textId="67395E5F" w:rsidR="0076304B" w:rsidRDefault="0076304B" w:rsidP="009244C7">
      <w:pPr>
        <w:pStyle w:val="Heading3"/>
      </w:pPr>
      <w:bookmarkStart w:id="6357" w:name="_Toc76542331"/>
      <w:bookmarkStart w:id="6358" w:name="_Toc57821371"/>
      <w:bookmarkStart w:id="6359" w:name="_Toc61184041"/>
      <w:bookmarkStart w:id="6360" w:name="_Toc89949350"/>
      <w:bookmarkStart w:id="6361" w:name="_Toc61184433"/>
      <w:bookmarkStart w:id="6362" w:name="_Toc82450961"/>
      <w:bookmarkStart w:id="6363" w:name="_Toc66386560"/>
      <w:bookmarkStart w:id="6364" w:name="_Toc138853895"/>
      <w:bookmarkStart w:id="6365" w:name="_Toc137554833"/>
      <w:bookmarkStart w:id="6366" w:name="_Toc61185215"/>
      <w:bookmarkStart w:id="6367" w:name="_Toc106184260"/>
      <w:bookmarkStart w:id="6368" w:name="_Toc53185582"/>
      <w:bookmarkStart w:id="6369" w:name="_Toc53185958"/>
      <w:bookmarkStart w:id="6370" w:name="_Toc98763331"/>
      <w:bookmarkStart w:id="6371" w:name="_Toc138946576"/>
      <w:bookmarkStart w:id="6372" w:name="_Toc130402282"/>
      <w:bookmarkStart w:id="6373" w:name="_Toc98755739"/>
      <w:bookmarkStart w:id="6374" w:name="_Toc57820444"/>
      <w:bookmarkStart w:id="6375" w:name="_Toc82450313"/>
      <w:bookmarkStart w:id="6376" w:name="_Toc61183647"/>
      <w:bookmarkStart w:id="6377" w:name="_Toc61184825"/>
      <w:bookmarkStart w:id="6378" w:name="_Toc74583518"/>
      <w:bookmarkStart w:id="6379" w:name="_Toc155428298"/>
      <w:bookmarkStart w:id="6380" w:name="_Toc155781316"/>
      <w:bookmarkStart w:id="6381" w:name="_Toc161665676"/>
      <w:bookmarkStart w:id="6382" w:name="_Toc169718827"/>
      <w:bookmarkStart w:id="6383" w:name="_Toc176337384"/>
      <w:bookmarkStart w:id="6384" w:name="_Toc187246474"/>
      <w:bookmarkStart w:id="6385" w:name="_Toc200467976"/>
      <w:r>
        <w:rPr>
          <w:rFonts w:eastAsia="SimSun" w:hint="eastAsia"/>
          <w:lang w:eastAsia="zh-CN"/>
        </w:rPr>
        <w:t>10</w:t>
      </w:r>
      <w:r>
        <w:t>.1.1</w:t>
      </w:r>
      <w:r>
        <w:tab/>
        <w:t>SA: RRC Re-establishment</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22312686" w14:textId="6C7E0E4A" w:rsidR="0076304B" w:rsidRDefault="0076304B" w:rsidP="009244C7">
      <w:pPr>
        <w:pStyle w:val="Heading4"/>
      </w:pPr>
      <w:bookmarkStart w:id="6386" w:name="_Toc535475936"/>
      <w:bookmarkStart w:id="6387" w:name="_Toc138946577"/>
      <w:bookmarkStart w:id="6388" w:name="_Toc98755740"/>
      <w:bookmarkStart w:id="6389" w:name="_Toc61184042"/>
      <w:bookmarkStart w:id="6390" w:name="_Toc57821372"/>
      <w:bookmarkStart w:id="6391" w:name="_Toc61184434"/>
      <w:bookmarkStart w:id="6392" w:name="_Toc82450962"/>
      <w:bookmarkStart w:id="6393" w:name="_Toc61184826"/>
      <w:bookmarkStart w:id="6394" w:name="_Toc76542332"/>
      <w:bookmarkStart w:id="6395" w:name="_Toc53185959"/>
      <w:bookmarkStart w:id="6396" w:name="_Toc61185216"/>
      <w:bookmarkStart w:id="6397" w:name="_Toc82450314"/>
      <w:bookmarkStart w:id="6398" w:name="_Toc130402283"/>
      <w:bookmarkStart w:id="6399" w:name="_Toc61183648"/>
      <w:bookmarkStart w:id="6400" w:name="_Toc57820445"/>
      <w:bookmarkStart w:id="6401" w:name="_Toc106184261"/>
      <w:bookmarkStart w:id="6402" w:name="_Toc98763332"/>
      <w:bookmarkStart w:id="6403" w:name="_Toc89949351"/>
      <w:bookmarkStart w:id="6404" w:name="_Toc138853896"/>
      <w:bookmarkStart w:id="6405" w:name="_Toc53185583"/>
      <w:bookmarkStart w:id="6406" w:name="_Toc137554834"/>
      <w:bookmarkStart w:id="6407" w:name="_Toc66386561"/>
      <w:bookmarkStart w:id="6408" w:name="_Toc74583519"/>
      <w:bookmarkStart w:id="6409" w:name="_Toc155428299"/>
      <w:bookmarkStart w:id="6410" w:name="_Toc155781317"/>
      <w:bookmarkStart w:id="6411" w:name="_Toc161665677"/>
      <w:bookmarkStart w:id="6412" w:name="_Toc169718828"/>
      <w:bookmarkStart w:id="6413" w:name="_Toc176337385"/>
      <w:bookmarkStart w:id="6414" w:name="_Toc187246475"/>
      <w:bookmarkStart w:id="6415" w:name="_Toc200467977"/>
      <w:r>
        <w:rPr>
          <w:rFonts w:eastAsia="SimSun" w:hint="eastAsia"/>
          <w:lang w:eastAsia="zh-CN"/>
        </w:rPr>
        <w:t>10</w:t>
      </w:r>
      <w:r>
        <w:rPr>
          <w:rFonts w:eastAsia="SimSun"/>
        </w:rPr>
        <w:t>.1.1.1</w:t>
      </w:r>
      <w:r>
        <w:tab/>
      </w:r>
      <w:bookmarkEnd w:id="6386"/>
      <w:r>
        <w:t>Introduction</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416" w:name="_Toc535475937"/>
      <w:bookmarkStart w:id="6417" w:name="_Toc82450315"/>
      <w:bookmarkStart w:id="6418" w:name="_Toc106184262"/>
      <w:bookmarkStart w:id="6419" w:name="_Toc53185584"/>
      <w:bookmarkStart w:id="6420" w:name="_Toc82450963"/>
      <w:bookmarkStart w:id="6421" w:name="_Toc138853897"/>
      <w:bookmarkStart w:id="6422" w:name="_Toc57821373"/>
      <w:bookmarkStart w:id="6423" w:name="_Toc57820446"/>
      <w:bookmarkStart w:id="6424" w:name="_Toc61183649"/>
      <w:bookmarkStart w:id="6425" w:name="_Toc89949352"/>
      <w:bookmarkStart w:id="6426" w:name="_Toc61184435"/>
      <w:bookmarkStart w:id="6427" w:name="_Toc76542333"/>
      <w:bookmarkStart w:id="6428" w:name="_Toc61184043"/>
      <w:bookmarkStart w:id="6429" w:name="_Toc66386562"/>
      <w:bookmarkStart w:id="6430" w:name="_Toc61184827"/>
      <w:bookmarkStart w:id="6431" w:name="_Toc138946578"/>
      <w:bookmarkStart w:id="6432" w:name="_Toc53185960"/>
      <w:bookmarkStart w:id="6433" w:name="_Toc130402284"/>
      <w:bookmarkStart w:id="6434" w:name="_Toc74583520"/>
      <w:bookmarkStart w:id="6435" w:name="_Toc137554835"/>
      <w:bookmarkStart w:id="6436" w:name="_Toc61185217"/>
      <w:bookmarkStart w:id="6437" w:name="_Toc98763333"/>
      <w:bookmarkStart w:id="6438" w:name="_Toc98755741"/>
      <w:bookmarkStart w:id="6439" w:name="_Toc155428300"/>
      <w:bookmarkStart w:id="6440" w:name="_Toc155781318"/>
      <w:bookmarkStart w:id="6441" w:name="_Toc161665678"/>
      <w:bookmarkStart w:id="6442" w:name="_Toc169718829"/>
      <w:bookmarkStart w:id="6443" w:name="_Toc176337386"/>
      <w:bookmarkStart w:id="6444" w:name="_Toc187246476"/>
      <w:bookmarkStart w:id="6445" w:name="_Toc200467978"/>
      <w:r>
        <w:rPr>
          <w:rFonts w:eastAsia="SimSun" w:hint="eastAsia"/>
          <w:lang w:eastAsia="zh-CN"/>
        </w:rPr>
        <w:t>10</w:t>
      </w:r>
      <w:r>
        <w:rPr>
          <w:rFonts w:eastAsia="SimSun"/>
        </w:rPr>
        <w:t>.1.1.2</w:t>
      </w:r>
      <w:r>
        <w:tab/>
      </w:r>
      <w:bookmarkEnd w:id="6416"/>
      <w:r>
        <w:t>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446" w:name="_Toc66386563"/>
      <w:bookmarkStart w:id="6447" w:name="_Toc137554836"/>
      <w:bookmarkStart w:id="6448" w:name="_Toc89949353"/>
      <w:bookmarkStart w:id="6449" w:name="_Toc106184263"/>
      <w:bookmarkStart w:id="6450" w:name="_Toc61183650"/>
      <w:bookmarkStart w:id="6451" w:name="_Toc82450316"/>
      <w:bookmarkStart w:id="6452" w:name="_Toc130402285"/>
      <w:bookmarkStart w:id="6453" w:name="_Toc57820447"/>
      <w:bookmarkStart w:id="6454" w:name="_Toc76542334"/>
      <w:bookmarkStart w:id="6455" w:name="_Toc82450964"/>
      <w:bookmarkStart w:id="6456" w:name="_Toc98755742"/>
      <w:bookmarkStart w:id="6457" w:name="_Toc53185585"/>
      <w:bookmarkStart w:id="6458" w:name="_Toc53185961"/>
      <w:bookmarkStart w:id="6459" w:name="_Toc74583521"/>
      <w:bookmarkStart w:id="6460" w:name="_Toc61184436"/>
      <w:bookmarkStart w:id="6461" w:name="_Toc61184828"/>
      <w:bookmarkStart w:id="6462" w:name="_Toc138853898"/>
      <w:bookmarkStart w:id="6463" w:name="_Toc61185218"/>
      <w:bookmarkStart w:id="6464" w:name="_Toc61184044"/>
      <w:bookmarkStart w:id="6465" w:name="_Toc138946579"/>
      <w:bookmarkStart w:id="6466" w:name="_Toc57821374"/>
      <w:bookmarkStart w:id="6467" w:name="_Toc98763334"/>
      <w:bookmarkStart w:id="6468" w:name="_Toc155428301"/>
      <w:bookmarkStart w:id="6469" w:name="_Toc155781319"/>
      <w:bookmarkStart w:id="6470" w:name="_Toc161665679"/>
      <w:bookmarkStart w:id="6471" w:name="_Toc169718830"/>
      <w:bookmarkStart w:id="6472" w:name="_Toc176337387"/>
      <w:bookmarkStart w:id="6473" w:name="_Toc187246477"/>
      <w:bookmarkStart w:id="6474" w:name="_Toc200467979"/>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w:t>
      </w:r>
      <w:r>
        <w:lastRenderedPageBreak/>
        <w:t xml:space="preserve">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lastRenderedPageBreak/>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475"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475"/>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476" w:name="_Hlk521492632"/>
            <w:r>
              <w:t>6400</w:t>
            </w:r>
            <w:bookmarkEnd w:id="6476"/>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477" w:name="_Toc155428302"/>
      <w:bookmarkStart w:id="6478" w:name="_Toc155781320"/>
      <w:bookmarkStart w:id="6479" w:name="_Toc161665680"/>
      <w:bookmarkStart w:id="6480" w:name="_Toc169718831"/>
      <w:bookmarkStart w:id="6481" w:name="_Toc176337388"/>
      <w:bookmarkStart w:id="6482" w:name="_Toc187246478"/>
      <w:bookmarkStart w:id="6483" w:name="_Toc200467980"/>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477"/>
      <w:bookmarkEnd w:id="6478"/>
      <w:bookmarkEnd w:id="6479"/>
      <w:bookmarkEnd w:id="6480"/>
      <w:bookmarkEnd w:id="6481"/>
      <w:bookmarkEnd w:id="6482"/>
      <w:bookmarkEnd w:id="6483"/>
    </w:p>
    <w:p w14:paraId="2A3D50C6" w14:textId="0C9CC1C4" w:rsidR="0076304B" w:rsidRDefault="0076304B" w:rsidP="009244C7">
      <w:pPr>
        <w:pStyle w:val="Heading4"/>
        <w:rPr>
          <w:lang w:eastAsia="ko-KR"/>
        </w:rPr>
      </w:pPr>
      <w:bookmarkStart w:id="6484" w:name="_Toc5952581"/>
      <w:bookmarkStart w:id="6485" w:name="_Toc155428303"/>
      <w:bookmarkStart w:id="6486" w:name="_Toc155781321"/>
      <w:bookmarkStart w:id="6487" w:name="_Toc161665681"/>
      <w:bookmarkStart w:id="6488" w:name="_Toc169718832"/>
      <w:bookmarkStart w:id="6489" w:name="_Toc176337389"/>
      <w:bookmarkStart w:id="6490" w:name="_Toc187246479"/>
      <w:bookmarkStart w:id="6491" w:name="_Toc200467981"/>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484"/>
      <w:bookmarkEnd w:id="6485"/>
      <w:bookmarkEnd w:id="6486"/>
      <w:bookmarkEnd w:id="6487"/>
      <w:bookmarkEnd w:id="6488"/>
      <w:bookmarkEnd w:id="6489"/>
      <w:bookmarkEnd w:id="6490"/>
      <w:bookmarkEnd w:id="6491"/>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492" w:name="_Toc5952582"/>
      <w:bookmarkStart w:id="6493" w:name="_Toc155428304"/>
      <w:bookmarkStart w:id="6494" w:name="_Toc155781322"/>
      <w:bookmarkStart w:id="6495" w:name="_Toc161665682"/>
      <w:bookmarkStart w:id="6496" w:name="_Toc169718833"/>
      <w:bookmarkStart w:id="6497" w:name="_Toc176337390"/>
      <w:bookmarkStart w:id="6498" w:name="_Toc187246480"/>
      <w:bookmarkStart w:id="6499" w:name="_Toc200467982"/>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492"/>
      <w:r>
        <w:rPr>
          <w:lang w:eastAsia="ko-KR"/>
        </w:rPr>
        <w:t xml:space="preserve"> for 4-step RA type</w:t>
      </w:r>
      <w:bookmarkEnd w:id="6493"/>
      <w:bookmarkEnd w:id="6494"/>
      <w:bookmarkEnd w:id="6495"/>
      <w:bookmarkEnd w:id="6496"/>
      <w:bookmarkEnd w:id="6497"/>
      <w:bookmarkEnd w:id="6498"/>
      <w:bookmarkEnd w:id="6499"/>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500" w:name="_Hlk31114384"/>
      <w:r>
        <w:rPr>
          <w:rFonts w:cs="v4.2.0"/>
        </w:rPr>
        <w:t>clause 7.4 of</w:t>
      </w:r>
      <w:bookmarkEnd w:id="6500"/>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501" w:name="_Toc5952583"/>
      <w:bookmarkStart w:id="6502" w:name="_Toc155428305"/>
      <w:bookmarkStart w:id="6503" w:name="_Toc155781323"/>
      <w:bookmarkStart w:id="6504" w:name="_Toc161665683"/>
      <w:bookmarkStart w:id="6505" w:name="_Toc169718834"/>
      <w:bookmarkStart w:id="6506" w:name="_Toc176337391"/>
      <w:bookmarkStart w:id="6507" w:name="_Toc187246481"/>
      <w:bookmarkStart w:id="6508" w:name="_Toc200467983"/>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501"/>
      <w:bookmarkEnd w:id="6502"/>
      <w:bookmarkEnd w:id="6503"/>
      <w:bookmarkEnd w:id="6504"/>
      <w:bookmarkEnd w:id="6505"/>
      <w:bookmarkEnd w:id="6506"/>
      <w:bookmarkEnd w:id="6507"/>
      <w:bookmarkEnd w:id="6508"/>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509" w:name="_Toc5952584"/>
      <w:bookmarkStart w:id="6510" w:name="_Toc155428306"/>
      <w:bookmarkStart w:id="6511" w:name="_Toc155781324"/>
      <w:bookmarkStart w:id="6512" w:name="_Toc161665684"/>
      <w:bookmarkStart w:id="6513" w:name="_Toc169718835"/>
      <w:bookmarkStart w:id="6514" w:name="_Toc176337392"/>
      <w:bookmarkStart w:id="6515" w:name="_Toc187246482"/>
      <w:bookmarkStart w:id="6516" w:name="_Toc200467984"/>
      <w:bookmarkStart w:id="6517" w:name="OLE_LINK5"/>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509"/>
      <w:bookmarkEnd w:id="6510"/>
      <w:bookmarkEnd w:id="6511"/>
      <w:bookmarkEnd w:id="6512"/>
      <w:bookmarkEnd w:id="6513"/>
      <w:bookmarkEnd w:id="6514"/>
      <w:bookmarkEnd w:id="6515"/>
      <w:bookmarkEnd w:id="6516"/>
    </w:p>
    <w:bookmarkEnd w:id="6517"/>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 xml:space="preserve">with the calculated PRACH </w:t>
      </w:r>
      <w:r>
        <w:rPr>
          <w:rFonts w:cs="v4.2.0"/>
        </w:rPr>
        <w:lastRenderedPageBreak/>
        <w:t>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518" w:name="_Toc61184442"/>
      <w:bookmarkStart w:id="6519" w:name="_Toc138853904"/>
      <w:bookmarkStart w:id="6520" w:name="_Toc82450322"/>
      <w:bookmarkStart w:id="6521" w:name="_Toc98763340"/>
      <w:bookmarkStart w:id="6522" w:name="_Toc61183656"/>
      <w:bookmarkStart w:id="6523" w:name="_Toc89949359"/>
      <w:bookmarkStart w:id="6524" w:name="_Toc98755748"/>
      <w:bookmarkStart w:id="6525" w:name="_Toc74583527"/>
      <w:bookmarkStart w:id="6526" w:name="_Toc53185967"/>
      <w:bookmarkStart w:id="6527" w:name="_Toc66386569"/>
      <w:bookmarkStart w:id="6528" w:name="_Toc61184834"/>
      <w:bookmarkStart w:id="6529" w:name="_Toc130402291"/>
      <w:bookmarkStart w:id="6530" w:name="_Toc137554842"/>
      <w:bookmarkStart w:id="6531" w:name="_Toc57821380"/>
      <w:bookmarkStart w:id="6532" w:name="_Toc76542340"/>
      <w:bookmarkStart w:id="6533" w:name="_Toc61185224"/>
      <w:bookmarkStart w:id="6534" w:name="_Toc53185591"/>
      <w:bookmarkStart w:id="6535" w:name="_Toc106184269"/>
      <w:bookmarkStart w:id="6536" w:name="_Toc57820453"/>
      <w:bookmarkStart w:id="6537" w:name="_Toc138946585"/>
      <w:bookmarkStart w:id="6538" w:name="_Toc82450970"/>
      <w:bookmarkStart w:id="6539" w:name="_Toc61184050"/>
      <w:bookmarkStart w:id="6540" w:name="_Toc155428307"/>
      <w:bookmarkStart w:id="6541" w:name="_Toc155781325"/>
      <w:bookmarkStart w:id="6542" w:name="_Toc161665685"/>
      <w:bookmarkStart w:id="6543" w:name="_Toc169718836"/>
      <w:bookmarkStart w:id="6544" w:name="_Toc176337393"/>
      <w:bookmarkStart w:id="6545" w:name="_Toc187246483"/>
      <w:bookmarkStart w:id="6546" w:name="_Toc200467985"/>
      <w:r>
        <w:rPr>
          <w:rFonts w:eastAsia="SimSun" w:hint="eastAsia"/>
          <w:lang w:eastAsia="zh-CN"/>
        </w:rPr>
        <w:t>10</w:t>
      </w:r>
      <w:r>
        <w:t>.2</w:t>
      </w:r>
      <w:r>
        <w:tab/>
        <w:t>Timing</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8087085" w14:textId="77777777" w:rsidR="0076304B" w:rsidRDefault="0076304B" w:rsidP="0076304B">
      <w:pPr>
        <w:pStyle w:val="Heading3"/>
      </w:pPr>
      <w:bookmarkStart w:id="6547" w:name="_Toc106184270"/>
      <w:bookmarkStart w:id="6548" w:name="_Toc82450323"/>
      <w:bookmarkStart w:id="6549" w:name="_Toc61183657"/>
      <w:bookmarkStart w:id="6550" w:name="_Toc89949360"/>
      <w:bookmarkStart w:id="6551" w:name="_Toc98755749"/>
      <w:bookmarkStart w:id="6552" w:name="_Toc98763341"/>
      <w:bookmarkStart w:id="6553" w:name="_Toc61184835"/>
      <w:bookmarkStart w:id="6554" w:name="_Toc57820454"/>
      <w:bookmarkStart w:id="6555" w:name="_Toc137554843"/>
      <w:bookmarkStart w:id="6556" w:name="_Toc66386570"/>
      <w:bookmarkStart w:id="6557" w:name="_Toc61184443"/>
      <w:bookmarkStart w:id="6558" w:name="_Toc53185592"/>
      <w:bookmarkStart w:id="6559" w:name="_Toc138853905"/>
      <w:bookmarkStart w:id="6560" w:name="_Toc130402292"/>
      <w:bookmarkStart w:id="6561" w:name="_Toc76542341"/>
      <w:bookmarkStart w:id="6562" w:name="_Toc61184051"/>
      <w:bookmarkStart w:id="6563" w:name="_Toc61185225"/>
      <w:bookmarkStart w:id="6564" w:name="_Toc138946586"/>
      <w:bookmarkStart w:id="6565" w:name="_Toc82450971"/>
      <w:bookmarkStart w:id="6566" w:name="_Toc74583528"/>
      <w:bookmarkStart w:id="6567" w:name="_Toc53185968"/>
      <w:bookmarkStart w:id="6568" w:name="_Toc57821381"/>
      <w:bookmarkStart w:id="6569" w:name="_Toc155428308"/>
      <w:bookmarkStart w:id="6570" w:name="_Toc155781326"/>
      <w:bookmarkStart w:id="6571" w:name="_Toc161665686"/>
      <w:bookmarkStart w:id="6572" w:name="_Toc169718837"/>
      <w:bookmarkStart w:id="6573" w:name="_Toc176337394"/>
      <w:bookmarkStart w:id="6574" w:name="_Toc187246484"/>
      <w:bookmarkStart w:id="6575" w:name="_Toc200467986"/>
      <w:r>
        <w:rPr>
          <w:rFonts w:eastAsia="SimSun" w:hint="eastAsia"/>
          <w:lang w:eastAsia="zh-CN"/>
        </w:rPr>
        <w:t>10</w:t>
      </w:r>
      <w:r>
        <w:t>.2.1</w:t>
      </w:r>
      <w:r>
        <w:tab/>
        <w:t>NCR-MT transmit timing</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76D19A2B" w14:textId="77777777" w:rsidR="0076304B" w:rsidRDefault="0076304B" w:rsidP="0076304B">
      <w:pPr>
        <w:pStyle w:val="Heading4"/>
        <w:rPr>
          <w:rFonts w:eastAsia="SimSun"/>
          <w:b/>
          <w:bCs/>
        </w:rPr>
      </w:pPr>
      <w:bookmarkStart w:id="6576" w:name="_Toc66386571"/>
      <w:bookmarkStart w:id="6577" w:name="_Toc61184052"/>
      <w:bookmarkStart w:id="6578" w:name="_Toc76542342"/>
      <w:bookmarkStart w:id="6579" w:name="_Toc74583529"/>
      <w:bookmarkStart w:id="6580" w:name="_Toc82450972"/>
      <w:bookmarkStart w:id="6581" w:name="_Toc130402293"/>
      <w:bookmarkStart w:id="6582" w:name="_Toc82450324"/>
      <w:bookmarkStart w:id="6583" w:name="_Toc106184271"/>
      <w:bookmarkStart w:id="6584" w:name="_Toc61183658"/>
      <w:bookmarkStart w:id="6585" w:name="_Toc138853906"/>
      <w:bookmarkStart w:id="6586" w:name="_Toc61185226"/>
      <w:bookmarkStart w:id="6587" w:name="_Toc53185969"/>
      <w:bookmarkStart w:id="6588" w:name="_Toc57820455"/>
      <w:bookmarkStart w:id="6589" w:name="_Toc137554844"/>
      <w:bookmarkStart w:id="6590" w:name="_Toc61184444"/>
      <w:bookmarkStart w:id="6591" w:name="_Toc61184836"/>
      <w:bookmarkStart w:id="6592" w:name="_Toc89949361"/>
      <w:bookmarkStart w:id="6593" w:name="_Toc57821382"/>
      <w:bookmarkStart w:id="6594" w:name="_Toc138946587"/>
      <w:bookmarkStart w:id="6595" w:name="_Toc53185593"/>
      <w:bookmarkStart w:id="6596" w:name="_Toc98763342"/>
      <w:bookmarkStart w:id="6597" w:name="_Toc98755750"/>
      <w:bookmarkStart w:id="6598" w:name="_Toc155428309"/>
      <w:bookmarkStart w:id="6599" w:name="_Toc155781327"/>
      <w:bookmarkStart w:id="6600" w:name="_Toc161665687"/>
      <w:bookmarkStart w:id="6601" w:name="_Toc169718838"/>
      <w:bookmarkStart w:id="6602" w:name="_Toc176337395"/>
      <w:bookmarkStart w:id="6603" w:name="_Toc187246485"/>
      <w:bookmarkStart w:id="6604" w:name="_Toc200467987"/>
      <w:r>
        <w:rPr>
          <w:rFonts w:eastAsia="SimSun" w:hint="eastAsia"/>
          <w:lang w:eastAsia="zh-CN"/>
        </w:rPr>
        <w:t>10</w:t>
      </w:r>
      <w:r>
        <w:rPr>
          <w:rFonts w:eastAsia="SimSun"/>
        </w:rPr>
        <w:t>.2.1.1</w:t>
      </w:r>
      <w:r>
        <w:tab/>
      </w:r>
      <w:r>
        <w:rPr>
          <w:rFonts w:eastAsia="SimSun"/>
        </w:rPr>
        <w:t>Introduction</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2146D90" w14:textId="1DC8552D" w:rsidR="0076304B" w:rsidRDefault="00172C56" w:rsidP="0076304B">
      <w:pPr>
        <w:rPr>
          <w:rFonts w:cs="v4.2.0"/>
          <w:lang w:eastAsia="zh-CN"/>
        </w:rPr>
      </w:pPr>
      <w:bookmarkStart w:id="6605" w:name="_Toc74583530"/>
      <w:bookmarkStart w:id="6606" w:name="_Toc66386572"/>
      <w:bookmarkStart w:id="6607" w:name="_Toc53185594"/>
      <w:bookmarkStart w:id="6608" w:name="_Toc61184837"/>
      <w:bookmarkStart w:id="6609" w:name="_Toc89949362"/>
      <w:bookmarkStart w:id="6610" w:name="_Toc57821383"/>
      <w:bookmarkStart w:id="6611" w:name="_Toc82450973"/>
      <w:bookmarkStart w:id="6612" w:name="_Toc535475929"/>
      <w:bookmarkStart w:id="6613" w:name="_Toc61183659"/>
      <w:bookmarkStart w:id="6614" w:name="_Toc57820456"/>
      <w:bookmarkStart w:id="6615" w:name="_Toc98755751"/>
      <w:bookmarkStart w:id="6616" w:name="_Toc76542343"/>
      <w:bookmarkStart w:id="6617" w:name="_Toc53185970"/>
      <w:bookmarkStart w:id="6618" w:name="_Toc61185227"/>
      <w:bookmarkStart w:id="6619" w:name="_Toc61184445"/>
      <w:bookmarkStart w:id="6620" w:name="_Toc82450325"/>
      <w:bookmarkStart w:id="6621"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5pt;height:15.45pt" o:ole="">
            <v:imagedata r:id="rId32" o:title=""/>
          </v:shape>
          <o:OLEObject Type="Embed" ProgID="Equation.3" ShapeID="_x0000_i1032" DrawAspect="Content" ObjectID="_1820755785" r:id="rId33"/>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622" w:name="_Toc138946588"/>
      <w:bookmarkStart w:id="6623" w:name="_Toc137554845"/>
      <w:bookmarkStart w:id="6624" w:name="_Toc130402294"/>
      <w:bookmarkStart w:id="6625" w:name="_Toc138853907"/>
      <w:bookmarkStart w:id="6626" w:name="_Toc98763343"/>
      <w:bookmarkStart w:id="6627" w:name="_Toc106184272"/>
      <w:bookmarkStart w:id="6628" w:name="_Toc155428310"/>
      <w:bookmarkStart w:id="6629" w:name="_Toc155781328"/>
      <w:bookmarkStart w:id="6630" w:name="_Toc161665688"/>
      <w:bookmarkStart w:id="6631" w:name="_Toc169718839"/>
      <w:bookmarkStart w:id="6632" w:name="_Toc176337396"/>
      <w:bookmarkStart w:id="6633" w:name="_Toc187246486"/>
      <w:bookmarkStart w:id="6634" w:name="_Toc200467988"/>
      <w:r>
        <w:rPr>
          <w:rFonts w:eastAsia="SimSun" w:hint="eastAsia"/>
          <w:lang w:eastAsia="zh-CN"/>
        </w:rPr>
        <w:t>10</w:t>
      </w:r>
      <w:r>
        <w:rPr>
          <w:rFonts w:eastAsia="SimSun"/>
        </w:rPr>
        <w:t>.2.1.2</w:t>
      </w:r>
      <w:r>
        <w:rPr>
          <w:rFonts w:eastAsia="SimSun"/>
        </w:rPr>
        <w:tab/>
        <w:t>Requirements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lastRenderedPageBreak/>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635" w:name="_Toc57821384"/>
      <w:bookmarkStart w:id="6636" w:name="_Toc53185595"/>
      <w:bookmarkStart w:id="6637" w:name="_Toc98755752"/>
      <w:bookmarkStart w:id="6638" w:name="_Toc82450974"/>
      <w:bookmarkStart w:id="6639" w:name="_Toc76542344"/>
      <w:bookmarkStart w:id="6640" w:name="_Toc61183660"/>
      <w:bookmarkStart w:id="6641" w:name="_Toc138946589"/>
      <w:bookmarkStart w:id="6642" w:name="_Toc138853908"/>
      <w:bookmarkStart w:id="6643" w:name="_Toc66386573"/>
      <w:bookmarkStart w:id="6644" w:name="_Toc82450326"/>
      <w:bookmarkStart w:id="6645" w:name="_Toc57820457"/>
      <w:bookmarkStart w:id="6646" w:name="_Toc61185228"/>
      <w:bookmarkStart w:id="6647" w:name="_Toc74583531"/>
      <w:bookmarkStart w:id="6648" w:name="_Toc61184446"/>
      <w:bookmarkStart w:id="6649" w:name="_Toc98763344"/>
      <w:bookmarkStart w:id="6650" w:name="_Toc130402295"/>
      <w:bookmarkStart w:id="6651" w:name="_Toc53185971"/>
      <w:bookmarkStart w:id="6652" w:name="_Toc89949363"/>
      <w:bookmarkStart w:id="6653" w:name="_Toc137554846"/>
      <w:bookmarkStart w:id="6654" w:name="_Toc61184054"/>
      <w:bookmarkStart w:id="6655" w:name="_Toc61184838"/>
      <w:bookmarkStart w:id="6656" w:name="_Toc106184273"/>
      <w:bookmarkStart w:id="6657" w:name="_Toc155428311"/>
      <w:bookmarkStart w:id="6658" w:name="_Toc155781329"/>
      <w:bookmarkStart w:id="6659" w:name="_Toc161665689"/>
      <w:bookmarkStart w:id="6660" w:name="_Toc169718840"/>
      <w:bookmarkStart w:id="6661" w:name="_Toc176337397"/>
      <w:bookmarkStart w:id="6662" w:name="_Toc187246487"/>
      <w:bookmarkStart w:id="6663" w:name="_Toc200467989"/>
      <w:r>
        <w:rPr>
          <w:rFonts w:eastAsia="SimSun" w:hint="eastAsia"/>
          <w:lang w:eastAsia="zh-CN"/>
        </w:rPr>
        <w:t>10</w:t>
      </w:r>
      <w:r>
        <w:rPr>
          <w:rFonts w:eastAsia="SimSun"/>
          <w:lang w:eastAsia="zh-CN"/>
        </w:rPr>
        <w:t>.2.1.2.1</w:t>
      </w:r>
      <w:r>
        <w:rPr>
          <w:rFonts w:eastAsia="SimSun"/>
          <w:lang w:eastAsia="zh-CN"/>
        </w:rPr>
        <w:tab/>
        <w:t>Gradual timing adjustment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lastRenderedPageBreak/>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664" w:name="_Toc53185972"/>
      <w:bookmarkStart w:id="6665"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666" w:name="_Toc155428312"/>
      <w:bookmarkStart w:id="6667" w:name="_Toc155781330"/>
      <w:bookmarkStart w:id="6668" w:name="_Toc161665690"/>
      <w:bookmarkStart w:id="6669" w:name="_Toc169718841"/>
      <w:bookmarkStart w:id="6670" w:name="_Toc176337398"/>
      <w:bookmarkStart w:id="6671" w:name="_Toc187246488"/>
      <w:bookmarkStart w:id="6672" w:name="_Toc200467990"/>
      <w:bookmarkStart w:id="6673" w:name="_Toc66386574"/>
      <w:bookmarkStart w:id="6674" w:name="_Toc57821385"/>
      <w:bookmarkStart w:id="6675" w:name="_Toc82450975"/>
      <w:bookmarkStart w:id="6676" w:name="_Toc137554847"/>
      <w:bookmarkStart w:id="6677" w:name="_Toc89949364"/>
      <w:bookmarkStart w:id="6678" w:name="_Toc138853909"/>
      <w:bookmarkStart w:id="6679" w:name="_Toc130402296"/>
      <w:bookmarkStart w:id="6680" w:name="_Toc82450327"/>
      <w:bookmarkStart w:id="6681" w:name="_Toc98763345"/>
      <w:bookmarkStart w:id="6682" w:name="_Toc61184839"/>
      <w:bookmarkStart w:id="6683" w:name="_Toc61185229"/>
      <w:bookmarkStart w:id="6684" w:name="_Toc57820458"/>
      <w:bookmarkStart w:id="6685" w:name="_Toc106184274"/>
      <w:bookmarkStart w:id="6686" w:name="_Toc61184447"/>
      <w:bookmarkStart w:id="6687" w:name="_Toc98755753"/>
      <w:bookmarkStart w:id="6688" w:name="_Toc138946590"/>
      <w:bookmarkStart w:id="6689" w:name="_Toc61184055"/>
      <w:bookmarkStart w:id="6690" w:name="_Toc76542345"/>
      <w:bookmarkStart w:id="6691" w:name="_Toc74583532"/>
      <w:bookmarkStart w:id="6692" w:name="_Toc61183661"/>
      <w:r>
        <w:rPr>
          <w:rFonts w:eastAsia="SimSun" w:hint="eastAsia"/>
          <w:lang w:eastAsia="zh-CN"/>
        </w:rPr>
        <w:t>10</w:t>
      </w:r>
      <w:r>
        <w:rPr>
          <w:rFonts w:eastAsia="SimSun"/>
        </w:rPr>
        <w:t>.2.2.1</w:t>
      </w:r>
      <w:r>
        <w:tab/>
      </w:r>
      <w:r>
        <w:rPr>
          <w:rFonts w:eastAsia="SimSun"/>
        </w:rPr>
        <w:t>Introduction</w:t>
      </w:r>
      <w:bookmarkEnd w:id="6666"/>
      <w:bookmarkEnd w:id="6667"/>
      <w:bookmarkEnd w:id="6668"/>
      <w:bookmarkEnd w:id="6669"/>
      <w:bookmarkEnd w:id="6670"/>
      <w:bookmarkEnd w:id="6671"/>
      <w:bookmarkEnd w:id="6672"/>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693" w:name="_Toc155428313"/>
      <w:bookmarkStart w:id="6694" w:name="_Toc155781331"/>
      <w:bookmarkStart w:id="6695" w:name="_Toc161665691"/>
      <w:bookmarkStart w:id="6696" w:name="_Toc169718842"/>
      <w:bookmarkStart w:id="6697" w:name="_Toc176337399"/>
      <w:bookmarkStart w:id="6698" w:name="_Toc187246489"/>
      <w:bookmarkStart w:id="6699" w:name="_Toc200467991"/>
      <w:r>
        <w:rPr>
          <w:rFonts w:eastAsia="SimSun" w:hint="eastAsia"/>
          <w:lang w:eastAsia="zh-CN"/>
        </w:rPr>
        <w:t>10</w:t>
      </w:r>
      <w:r>
        <w:rPr>
          <w:rFonts w:eastAsia="SimSun"/>
        </w:rPr>
        <w:t>.2.2.2</w:t>
      </w:r>
      <w:r>
        <w:rPr>
          <w:rFonts w:eastAsia="SimSun"/>
        </w:rPr>
        <w:tab/>
        <w:t>Requirements</w:t>
      </w:r>
      <w:bookmarkEnd w:id="6693"/>
      <w:bookmarkEnd w:id="6694"/>
      <w:bookmarkEnd w:id="6695"/>
      <w:bookmarkEnd w:id="6696"/>
      <w:bookmarkEnd w:id="6697"/>
      <w:bookmarkEnd w:id="6698"/>
      <w:bookmarkEnd w:id="6699"/>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700" w:name="_Toc155428314"/>
      <w:bookmarkStart w:id="6701" w:name="_Toc155781332"/>
      <w:bookmarkStart w:id="6702" w:name="_Toc161665692"/>
      <w:bookmarkStart w:id="6703" w:name="_Toc169718843"/>
      <w:bookmarkStart w:id="6704" w:name="_Toc176337400"/>
      <w:bookmarkStart w:id="6705" w:name="_Toc187246490"/>
      <w:bookmarkStart w:id="6706" w:name="_Toc200467992"/>
      <w:r>
        <w:rPr>
          <w:rFonts w:eastAsia="SimSun" w:hint="eastAsia"/>
          <w:lang w:eastAsia="zh-CN"/>
        </w:rPr>
        <w:t>10</w:t>
      </w:r>
      <w:r>
        <w:t>.2.3</w:t>
      </w:r>
      <w:r>
        <w:tab/>
        <w:t>NCR-MT timing advance</w:t>
      </w:r>
      <w:bookmarkEnd w:id="6664"/>
      <w:bookmarkEnd w:id="6665"/>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700"/>
      <w:bookmarkEnd w:id="6701"/>
      <w:bookmarkEnd w:id="6702"/>
      <w:bookmarkEnd w:id="6703"/>
      <w:bookmarkEnd w:id="6704"/>
      <w:bookmarkEnd w:id="6705"/>
      <w:bookmarkEnd w:id="6706"/>
    </w:p>
    <w:p w14:paraId="0534DE0B" w14:textId="77777777" w:rsidR="0076304B" w:rsidRDefault="0076304B" w:rsidP="0076304B">
      <w:pPr>
        <w:pStyle w:val="Heading4"/>
        <w:rPr>
          <w:rFonts w:eastAsia="SimSun"/>
          <w:b/>
          <w:bCs/>
        </w:rPr>
      </w:pPr>
      <w:bookmarkStart w:id="6707" w:name="_Toc155428315"/>
      <w:bookmarkStart w:id="6708" w:name="_Toc155781333"/>
      <w:bookmarkStart w:id="6709" w:name="_Toc161665693"/>
      <w:bookmarkStart w:id="6710" w:name="_Toc169718844"/>
      <w:bookmarkStart w:id="6711" w:name="_Toc176337401"/>
      <w:bookmarkStart w:id="6712" w:name="_Toc187246491"/>
      <w:bookmarkStart w:id="6713" w:name="_Toc200467993"/>
      <w:r>
        <w:rPr>
          <w:rFonts w:eastAsia="SimSun" w:hint="eastAsia"/>
          <w:lang w:eastAsia="zh-CN"/>
        </w:rPr>
        <w:t>10</w:t>
      </w:r>
      <w:r>
        <w:rPr>
          <w:rFonts w:eastAsia="SimSun"/>
        </w:rPr>
        <w:t>.2.3.1</w:t>
      </w:r>
      <w:r>
        <w:tab/>
      </w:r>
      <w:r>
        <w:rPr>
          <w:rFonts w:eastAsia="SimSun"/>
        </w:rPr>
        <w:t>Introduction</w:t>
      </w:r>
      <w:bookmarkEnd w:id="6707"/>
      <w:bookmarkEnd w:id="6708"/>
      <w:bookmarkEnd w:id="6709"/>
      <w:bookmarkEnd w:id="6710"/>
      <w:bookmarkEnd w:id="6711"/>
      <w:bookmarkEnd w:id="6712"/>
      <w:bookmarkEnd w:id="6713"/>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rsidRPr="00877159">
        <w:t>.</w:t>
      </w:r>
      <w:r w:rsidRPr="00877159">
        <w:rPr>
          <w:rFonts w:eastAsia="SimSun" w:hint="eastAsia"/>
          <w:lang w:val="en-US" w:eastAsia="zh-CN"/>
        </w:rPr>
        <w:t xml:space="preserve"> </w:t>
      </w:r>
      <w:r w:rsidRPr="00E56C34">
        <w:rPr>
          <w:rFonts w:eastAsiaTheme="minorEastAsia"/>
          <w:lang w:val="en-US" w:eastAsia="zh-CN"/>
        </w:rPr>
        <w:t xml:space="preserve">The time advance adjustment requirement for both wide area and local area NCR-MT </w:t>
      </w:r>
      <w:r w:rsidRPr="00877159">
        <w:t>as defined in clause 4.3</w:t>
      </w:r>
      <w:r w:rsidRPr="00877159">
        <w:rPr>
          <w:rFonts w:eastAsia="SimSun" w:hint="eastAsia"/>
          <w:lang w:val="en-US" w:eastAsia="zh-CN"/>
        </w:rPr>
        <w:t>A</w:t>
      </w:r>
      <w:r w:rsidRPr="00877159">
        <w:t>.2</w:t>
      </w:r>
      <w:r w:rsidRPr="00877159">
        <w:rPr>
          <w:rFonts w:eastAsia="SimSun" w:hint="eastAsia"/>
          <w:lang w:val="en-US" w:eastAsia="zh-CN"/>
        </w:rPr>
        <w:t>.</w:t>
      </w:r>
    </w:p>
    <w:p w14:paraId="4FE842A8" w14:textId="77777777" w:rsidR="0076304B" w:rsidRDefault="0076304B" w:rsidP="0076304B">
      <w:pPr>
        <w:pStyle w:val="Heading4"/>
        <w:rPr>
          <w:rFonts w:eastAsia="SimSun"/>
          <w:b/>
          <w:bCs/>
        </w:rPr>
      </w:pPr>
      <w:bookmarkStart w:id="6714" w:name="_Toc155428316"/>
      <w:bookmarkStart w:id="6715" w:name="_Toc155781334"/>
      <w:bookmarkStart w:id="6716" w:name="_Toc161665694"/>
      <w:bookmarkStart w:id="6717" w:name="_Toc169718845"/>
      <w:bookmarkStart w:id="6718" w:name="_Toc176337402"/>
      <w:bookmarkStart w:id="6719" w:name="_Toc187246492"/>
      <w:bookmarkStart w:id="6720" w:name="_Toc200467994"/>
      <w:r>
        <w:rPr>
          <w:rFonts w:eastAsia="SimSun" w:hint="eastAsia"/>
          <w:lang w:eastAsia="zh-CN"/>
        </w:rPr>
        <w:lastRenderedPageBreak/>
        <w:t>10</w:t>
      </w:r>
      <w:r>
        <w:rPr>
          <w:rFonts w:eastAsia="SimSun"/>
        </w:rPr>
        <w:t>.2.3.2</w:t>
      </w:r>
      <w:r>
        <w:rPr>
          <w:rFonts w:eastAsia="SimSun"/>
        </w:rPr>
        <w:tab/>
        <w:t>Requirements</w:t>
      </w:r>
      <w:bookmarkEnd w:id="6714"/>
      <w:bookmarkEnd w:id="6715"/>
      <w:bookmarkEnd w:id="6716"/>
      <w:bookmarkEnd w:id="6717"/>
      <w:bookmarkEnd w:id="6718"/>
      <w:bookmarkEnd w:id="6719"/>
      <w:bookmarkEnd w:id="6720"/>
    </w:p>
    <w:p w14:paraId="1C52000C" w14:textId="77777777" w:rsidR="0076304B" w:rsidRDefault="0076304B" w:rsidP="0076304B">
      <w:pPr>
        <w:pStyle w:val="Heading5"/>
        <w:rPr>
          <w:rFonts w:eastAsia="SimSun"/>
          <w:b/>
          <w:bCs/>
          <w:lang w:eastAsia="zh-CN"/>
        </w:rPr>
      </w:pPr>
      <w:bookmarkStart w:id="6721" w:name="_Toc155428317"/>
      <w:bookmarkStart w:id="6722" w:name="_Toc155781335"/>
      <w:bookmarkStart w:id="6723" w:name="_Toc161665695"/>
      <w:bookmarkStart w:id="6724" w:name="_Toc169718846"/>
      <w:bookmarkStart w:id="6725" w:name="_Toc176337403"/>
      <w:bookmarkStart w:id="6726" w:name="_Toc187246493"/>
      <w:bookmarkStart w:id="6727" w:name="_Toc200467995"/>
      <w:r>
        <w:rPr>
          <w:rFonts w:eastAsia="SimSun" w:hint="eastAsia"/>
          <w:lang w:eastAsia="zh-CN"/>
        </w:rPr>
        <w:t>10</w:t>
      </w:r>
      <w:r>
        <w:rPr>
          <w:rFonts w:eastAsia="SimSun"/>
          <w:lang w:eastAsia="zh-CN"/>
        </w:rPr>
        <w:t>.2.3.2.1</w:t>
      </w:r>
      <w:r>
        <w:rPr>
          <w:rFonts w:eastAsia="SimSun"/>
          <w:lang w:eastAsia="zh-CN"/>
        </w:rPr>
        <w:tab/>
        <w:t>Timing Advance adjustment delay</w:t>
      </w:r>
      <w:bookmarkEnd w:id="6721"/>
      <w:bookmarkEnd w:id="6722"/>
      <w:bookmarkEnd w:id="6723"/>
      <w:bookmarkEnd w:id="6724"/>
      <w:bookmarkEnd w:id="6725"/>
      <w:bookmarkEnd w:id="6726"/>
      <w:bookmarkEnd w:id="6727"/>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728" w:name="_Toc155428318"/>
      <w:bookmarkStart w:id="6729" w:name="_Toc155781336"/>
      <w:bookmarkStart w:id="6730" w:name="_Toc161665696"/>
      <w:bookmarkStart w:id="6731" w:name="_Toc169718847"/>
      <w:bookmarkStart w:id="6732" w:name="_Toc176337404"/>
      <w:bookmarkStart w:id="6733" w:name="_Toc187246494"/>
      <w:bookmarkStart w:id="6734" w:name="_Toc200467996"/>
      <w:r>
        <w:rPr>
          <w:rFonts w:eastAsia="SimSun" w:hint="eastAsia"/>
          <w:lang w:eastAsia="zh-CN"/>
        </w:rPr>
        <w:t>10</w:t>
      </w:r>
      <w:r>
        <w:rPr>
          <w:rFonts w:eastAsia="SimSun"/>
          <w:lang w:eastAsia="zh-CN"/>
        </w:rPr>
        <w:t>.2.3.2.2</w:t>
      </w:r>
      <w:r>
        <w:rPr>
          <w:rFonts w:eastAsia="SimSun"/>
          <w:lang w:eastAsia="zh-CN"/>
        </w:rPr>
        <w:tab/>
        <w:t>Timing Advance adjustment accuracy</w:t>
      </w:r>
      <w:bookmarkEnd w:id="6728"/>
      <w:bookmarkEnd w:id="6729"/>
      <w:bookmarkEnd w:id="6730"/>
      <w:bookmarkEnd w:id="6731"/>
      <w:bookmarkEnd w:id="6732"/>
      <w:bookmarkEnd w:id="6733"/>
      <w:bookmarkEnd w:id="6734"/>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735" w:name="_Toc66386578"/>
      <w:bookmarkStart w:id="6736" w:name="_Toc82450979"/>
      <w:bookmarkStart w:id="6737" w:name="_Toc61184451"/>
      <w:bookmarkStart w:id="6738" w:name="_Toc137554851"/>
      <w:bookmarkStart w:id="6739" w:name="_Toc138946594"/>
      <w:bookmarkStart w:id="6740" w:name="_Toc98755757"/>
      <w:bookmarkStart w:id="6741" w:name="_Toc57821389"/>
      <w:bookmarkStart w:id="6742" w:name="_Toc98763349"/>
      <w:bookmarkStart w:id="6743" w:name="_Toc138853913"/>
      <w:bookmarkStart w:id="6744" w:name="_Toc61183665"/>
      <w:bookmarkStart w:id="6745" w:name="_Toc53185600"/>
      <w:bookmarkStart w:id="6746" w:name="_Toc61184059"/>
      <w:bookmarkStart w:id="6747" w:name="_Toc53185976"/>
      <w:bookmarkStart w:id="6748" w:name="_Toc106184278"/>
      <w:bookmarkStart w:id="6749" w:name="_Toc76542349"/>
      <w:bookmarkStart w:id="6750" w:name="_Toc82450331"/>
      <w:bookmarkStart w:id="6751" w:name="_Toc61185233"/>
      <w:bookmarkStart w:id="6752" w:name="_Toc57820462"/>
      <w:bookmarkStart w:id="6753" w:name="_Toc130402300"/>
      <w:bookmarkStart w:id="6754" w:name="_Toc89949368"/>
      <w:bookmarkStart w:id="6755" w:name="_Toc61184843"/>
      <w:bookmarkStart w:id="6756" w:name="_Toc74583536"/>
      <w:bookmarkStart w:id="6757" w:name="_Toc155428319"/>
      <w:bookmarkStart w:id="6758" w:name="_Toc155781337"/>
      <w:bookmarkStart w:id="6759" w:name="_Toc161665697"/>
      <w:bookmarkStart w:id="6760" w:name="_Toc169718848"/>
      <w:bookmarkStart w:id="6761" w:name="_Toc176337405"/>
      <w:bookmarkStart w:id="6762" w:name="_Toc187246495"/>
      <w:bookmarkStart w:id="6763" w:name="_Toc200467997"/>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3CFC5397" w14:textId="77777777" w:rsidR="0076304B" w:rsidRDefault="0076304B" w:rsidP="0076304B">
      <w:pPr>
        <w:pStyle w:val="Heading3"/>
      </w:pPr>
      <w:bookmarkStart w:id="6764" w:name="_Toc98755758"/>
      <w:bookmarkStart w:id="6765" w:name="_Toc98763350"/>
      <w:bookmarkStart w:id="6766" w:name="_Toc82450980"/>
      <w:bookmarkStart w:id="6767" w:name="_Toc61184844"/>
      <w:bookmarkStart w:id="6768" w:name="_Toc137554852"/>
      <w:bookmarkStart w:id="6769" w:name="_Toc74583537"/>
      <w:bookmarkStart w:id="6770" w:name="_Toc76542350"/>
      <w:bookmarkStart w:id="6771" w:name="_Toc89949369"/>
      <w:bookmarkStart w:id="6772" w:name="_Toc57821390"/>
      <w:bookmarkStart w:id="6773" w:name="_Toc57820463"/>
      <w:bookmarkStart w:id="6774" w:name="_Toc106184279"/>
      <w:bookmarkStart w:id="6775" w:name="_Toc138946595"/>
      <w:bookmarkStart w:id="6776" w:name="_Toc61183666"/>
      <w:bookmarkStart w:id="6777" w:name="_Toc82450332"/>
      <w:bookmarkStart w:id="6778" w:name="_Toc61184452"/>
      <w:bookmarkStart w:id="6779" w:name="_Toc138853914"/>
      <w:bookmarkStart w:id="6780" w:name="_Toc61185234"/>
      <w:bookmarkStart w:id="6781" w:name="_Toc53185977"/>
      <w:bookmarkStart w:id="6782" w:name="_Toc66386579"/>
      <w:bookmarkStart w:id="6783" w:name="_Toc61184060"/>
      <w:bookmarkStart w:id="6784" w:name="_Toc53185601"/>
      <w:bookmarkStart w:id="6785" w:name="_Toc130402301"/>
      <w:bookmarkStart w:id="6786" w:name="_Toc155428320"/>
      <w:bookmarkStart w:id="6787" w:name="_Toc155781338"/>
      <w:bookmarkStart w:id="6788" w:name="_Toc161665698"/>
      <w:bookmarkStart w:id="6789" w:name="_Toc169718849"/>
      <w:bookmarkStart w:id="6790" w:name="_Toc176337406"/>
      <w:bookmarkStart w:id="6791" w:name="_Toc187246496"/>
      <w:bookmarkStart w:id="6792" w:name="_Toc200467998"/>
      <w:r>
        <w:rPr>
          <w:rFonts w:eastAsia="SimSun" w:hint="eastAsia"/>
          <w:lang w:eastAsia="zh-CN"/>
        </w:rPr>
        <w:t>10</w:t>
      </w:r>
      <w:r>
        <w:t>.3.1</w:t>
      </w:r>
      <w:r>
        <w:tab/>
        <w:t>Radio Link Monitoring</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71F8AFE" w14:textId="77777777" w:rsidR="0076304B" w:rsidRDefault="0076304B" w:rsidP="0076304B">
      <w:pPr>
        <w:pStyle w:val="Heading4"/>
      </w:pPr>
      <w:bookmarkStart w:id="6793" w:name="_Toc82450333"/>
      <w:bookmarkStart w:id="6794" w:name="_Toc130402302"/>
      <w:bookmarkStart w:id="6795" w:name="_Toc61184845"/>
      <w:bookmarkStart w:id="6796" w:name="_Toc106184280"/>
      <w:bookmarkStart w:id="6797" w:name="_Toc138946596"/>
      <w:bookmarkStart w:id="6798" w:name="_Toc61184061"/>
      <w:bookmarkStart w:id="6799" w:name="_Toc137554853"/>
      <w:bookmarkStart w:id="6800" w:name="_Toc89949370"/>
      <w:bookmarkStart w:id="6801" w:name="_Toc74583538"/>
      <w:bookmarkStart w:id="6802" w:name="_Toc76542351"/>
      <w:bookmarkStart w:id="6803" w:name="_Toc53185978"/>
      <w:bookmarkStart w:id="6804" w:name="_Toc61184453"/>
      <w:bookmarkStart w:id="6805" w:name="_Toc98763351"/>
      <w:bookmarkStart w:id="6806" w:name="_Toc61185235"/>
      <w:bookmarkStart w:id="6807" w:name="_Toc57820464"/>
      <w:bookmarkStart w:id="6808" w:name="_Toc53185602"/>
      <w:bookmarkStart w:id="6809" w:name="_Toc98755759"/>
      <w:bookmarkStart w:id="6810" w:name="_Toc66386580"/>
      <w:bookmarkStart w:id="6811" w:name="_Toc61183667"/>
      <w:bookmarkStart w:id="6812" w:name="_Toc82450981"/>
      <w:bookmarkStart w:id="6813" w:name="_Toc138853915"/>
      <w:bookmarkStart w:id="6814" w:name="_Toc57821391"/>
      <w:bookmarkStart w:id="6815" w:name="_Toc155428321"/>
      <w:bookmarkStart w:id="6816" w:name="_Toc155781339"/>
      <w:bookmarkStart w:id="6817" w:name="_Toc161665699"/>
      <w:bookmarkStart w:id="6818" w:name="_Toc169718850"/>
      <w:bookmarkStart w:id="6819" w:name="_Toc176337407"/>
      <w:bookmarkStart w:id="6820" w:name="_Toc187246497"/>
      <w:bookmarkStart w:id="6821" w:name="_Toc200467999"/>
      <w:r>
        <w:rPr>
          <w:rFonts w:eastAsia="SimSun" w:hint="eastAsia"/>
          <w:lang w:eastAsia="zh-CN"/>
        </w:rPr>
        <w:t>10</w:t>
      </w:r>
      <w:r>
        <w:t>.3.1.1</w:t>
      </w:r>
      <w:r>
        <w:rPr>
          <w:sz w:val="28"/>
        </w:rPr>
        <w:tab/>
      </w:r>
      <w:r>
        <w:t>Introduction</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w:t>
      </w:r>
      <w:r>
        <w:rPr>
          <w:rFonts w:eastAsia="?? ??" w:cs="v5.0.0"/>
        </w:rPr>
        <w:lastRenderedPageBreak/>
        <w:t xml:space="preserve">For SSB based radio link monitoring, </w:t>
      </w:r>
      <w:bookmarkStart w:id="6822" w:name="_Hlk13142784"/>
      <w:r>
        <w:rPr>
          <w:rFonts w:cs="v5.0.0"/>
        </w:rPr>
        <w:t>Q</w:t>
      </w:r>
      <w:r>
        <w:rPr>
          <w:rFonts w:cs="v5.0.0"/>
          <w:vertAlign w:val="subscript"/>
        </w:rPr>
        <w:t>in_SSB</w:t>
      </w:r>
      <w:r>
        <w:rPr>
          <w:rFonts w:eastAsia="?? ??" w:cs="v5.0.0"/>
        </w:rPr>
        <w:t xml:space="preserve"> </w:t>
      </w:r>
      <w:bookmarkEnd w:id="6822"/>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823"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6.3pt;height:9.7pt" o:ole="">
            <v:imagedata r:id="rId37" o:title=""/>
          </v:shape>
          <o:OLEObject Type="Embed" ProgID="Equation.3" ShapeID="_x0000_i1033" DrawAspect="Content" ObjectID="_1820755786" r:id="rId38"/>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823"/>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15pt;height:20.55pt" o:ole="">
                  <v:imagedata r:id="rId37" o:title=""/>
                </v:shape>
                <o:OLEObject Type="Embed" ProgID="Equation.3" ShapeID="_x0000_i1034" DrawAspect="Content" ObjectID="_1820755787" r:id="rId39"/>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824" w:name="_Toc137554854"/>
      <w:bookmarkStart w:id="6825" w:name="_Toc53185979"/>
      <w:bookmarkStart w:id="6826" w:name="_Toc57820465"/>
      <w:bookmarkStart w:id="6827" w:name="_Toc61184846"/>
      <w:bookmarkStart w:id="6828" w:name="_Toc61184062"/>
      <w:bookmarkStart w:id="6829" w:name="_Toc66386581"/>
      <w:bookmarkStart w:id="6830" w:name="_Toc82450334"/>
      <w:bookmarkStart w:id="6831" w:name="_Toc61185236"/>
      <w:bookmarkStart w:id="6832" w:name="_Toc138946597"/>
      <w:bookmarkStart w:id="6833" w:name="_Toc61183668"/>
      <w:bookmarkStart w:id="6834" w:name="_Toc57821392"/>
      <w:bookmarkStart w:id="6835" w:name="_Toc61184454"/>
      <w:bookmarkStart w:id="6836" w:name="_Toc138853916"/>
      <w:bookmarkStart w:id="6837" w:name="_Toc76542352"/>
      <w:bookmarkStart w:id="6838" w:name="_Toc53185603"/>
      <w:bookmarkStart w:id="6839" w:name="_Toc98763352"/>
      <w:bookmarkStart w:id="6840" w:name="_Toc74583539"/>
      <w:bookmarkStart w:id="6841" w:name="_Toc130402303"/>
      <w:bookmarkStart w:id="6842" w:name="_Toc89949371"/>
      <w:bookmarkStart w:id="6843" w:name="_Toc98755760"/>
      <w:bookmarkStart w:id="6844" w:name="_Toc106184281"/>
      <w:bookmarkStart w:id="6845" w:name="_Toc82450982"/>
      <w:bookmarkStart w:id="6846" w:name="_Toc155428322"/>
      <w:bookmarkStart w:id="6847" w:name="_Toc155781340"/>
      <w:bookmarkStart w:id="6848" w:name="_Toc161665700"/>
      <w:bookmarkStart w:id="6849" w:name="_Toc169718851"/>
      <w:bookmarkStart w:id="6850" w:name="_Toc176337408"/>
      <w:bookmarkStart w:id="6851" w:name="_Toc187246498"/>
      <w:bookmarkStart w:id="6852" w:name="_Toc200468000"/>
      <w:r>
        <w:rPr>
          <w:rFonts w:eastAsia="SimSun" w:hint="eastAsia"/>
          <w:lang w:eastAsia="zh-CN"/>
        </w:rPr>
        <w:t>10</w:t>
      </w:r>
      <w:r>
        <w:t>.3.1.2</w:t>
      </w:r>
      <w:r>
        <w:rPr>
          <w:sz w:val="28"/>
        </w:rPr>
        <w:tab/>
      </w:r>
      <w:r>
        <w:t>Requirements for SSB based radio link monitoring</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45B21398" w14:textId="77777777" w:rsidR="0076304B" w:rsidRDefault="0076304B" w:rsidP="0076304B">
      <w:pPr>
        <w:pStyle w:val="Heading5"/>
        <w:rPr>
          <w:rFonts w:eastAsia="SimSun"/>
          <w:sz w:val="24"/>
        </w:rPr>
      </w:pPr>
      <w:bookmarkStart w:id="6853" w:name="_Toc61184063"/>
      <w:bookmarkStart w:id="6854" w:name="_Toc57821393"/>
      <w:bookmarkStart w:id="6855" w:name="_Toc66386582"/>
      <w:bookmarkStart w:id="6856" w:name="_Toc61184455"/>
      <w:bookmarkStart w:id="6857" w:name="_Toc106184282"/>
      <w:bookmarkStart w:id="6858" w:name="_Toc82450335"/>
      <w:bookmarkStart w:id="6859" w:name="_Toc138946598"/>
      <w:bookmarkStart w:id="6860" w:name="_Toc61184847"/>
      <w:bookmarkStart w:id="6861" w:name="_Toc98755761"/>
      <w:bookmarkStart w:id="6862" w:name="_Toc76542353"/>
      <w:bookmarkStart w:id="6863" w:name="_Toc57820466"/>
      <w:bookmarkStart w:id="6864" w:name="_Toc53185980"/>
      <w:bookmarkStart w:id="6865" w:name="_Toc61183669"/>
      <w:bookmarkStart w:id="6866" w:name="_Toc61185237"/>
      <w:bookmarkStart w:id="6867" w:name="_Toc89949372"/>
      <w:bookmarkStart w:id="6868" w:name="_Toc138853917"/>
      <w:bookmarkStart w:id="6869" w:name="_Toc98763353"/>
      <w:bookmarkStart w:id="6870" w:name="_Toc82450983"/>
      <w:bookmarkStart w:id="6871" w:name="_Toc137554855"/>
      <w:bookmarkStart w:id="6872" w:name="_Toc130402304"/>
      <w:bookmarkStart w:id="6873" w:name="_Toc74583540"/>
      <w:bookmarkStart w:id="6874" w:name="_Toc53185604"/>
      <w:bookmarkStart w:id="6875" w:name="_Toc155428323"/>
      <w:bookmarkStart w:id="6876" w:name="_Toc155781341"/>
      <w:bookmarkStart w:id="6877" w:name="_Toc161665701"/>
      <w:bookmarkStart w:id="6878" w:name="_Toc169718852"/>
      <w:bookmarkStart w:id="6879" w:name="_Toc176337409"/>
      <w:bookmarkStart w:id="6880" w:name="_Toc187246499"/>
      <w:bookmarkStart w:id="6881" w:name="_Toc200468001"/>
      <w:r>
        <w:rPr>
          <w:rFonts w:eastAsia="SimSun" w:hint="eastAsia"/>
          <w:lang w:eastAsia="zh-CN"/>
        </w:rPr>
        <w:t>10</w:t>
      </w:r>
      <w:r>
        <w:t>.3.1.2.1</w:t>
      </w:r>
      <w:r>
        <w:rPr>
          <w:sz w:val="28"/>
        </w:rPr>
        <w:tab/>
      </w:r>
      <w:r>
        <w:rPr>
          <w:rFonts w:eastAsia="SimSun"/>
          <w:sz w:val="24"/>
        </w:rPr>
        <w:t>Introduction</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lastRenderedPageBreak/>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882" w:name="_Toc57821394"/>
      <w:bookmarkStart w:id="6883" w:name="_Toc130402305"/>
      <w:bookmarkStart w:id="6884" w:name="_Toc137554856"/>
      <w:bookmarkStart w:id="6885" w:name="_Toc98763354"/>
      <w:bookmarkStart w:id="6886" w:name="_Toc61184848"/>
      <w:bookmarkStart w:id="6887" w:name="_Toc61185238"/>
      <w:bookmarkStart w:id="6888" w:name="_Toc61184064"/>
      <w:bookmarkStart w:id="6889" w:name="_Toc106184283"/>
      <w:bookmarkStart w:id="6890" w:name="_Toc53185605"/>
      <w:bookmarkStart w:id="6891" w:name="_Toc57820467"/>
      <w:bookmarkStart w:id="6892" w:name="_Toc66386583"/>
      <w:bookmarkStart w:id="6893" w:name="_Toc53185981"/>
      <w:bookmarkStart w:id="6894" w:name="_Toc74583541"/>
      <w:bookmarkStart w:id="6895" w:name="_Toc89949373"/>
      <w:bookmarkStart w:id="6896" w:name="_Toc82450336"/>
      <w:bookmarkStart w:id="6897" w:name="_Toc98755762"/>
      <w:bookmarkStart w:id="6898" w:name="_Toc61183670"/>
      <w:bookmarkStart w:id="6899" w:name="_Toc61184456"/>
      <w:bookmarkStart w:id="6900" w:name="_Toc138946599"/>
      <w:bookmarkStart w:id="6901" w:name="_Toc82450984"/>
      <w:bookmarkStart w:id="6902" w:name="_Toc76542354"/>
      <w:bookmarkStart w:id="6903" w:name="_Toc138853918"/>
      <w:bookmarkStart w:id="6904" w:name="_Toc155428324"/>
      <w:bookmarkStart w:id="6905" w:name="_Toc155781342"/>
      <w:bookmarkStart w:id="6906" w:name="_Toc161665702"/>
      <w:bookmarkStart w:id="6907" w:name="_Toc169718853"/>
      <w:bookmarkStart w:id="6908" w:name="_Toc176337410"/>
      <w:bookmarkStart w:id="6909" w:name="_Toc187246500"/>
      <w:bookmarkStart w:id="6910" w:name="_Toc200468002"/>
      <w:r>
        <w:rPr>
          <w:rFonts w:eastAsia="SimSun" w:hint="eastAsia"/>
          <w:lang w:eastAsia="zh-CN"/>
        </w:rPr>
        <w:t>10</w:t>
      </w:r>
      <w:r>
        <w:t>.3.1.2.2</w:t>
      </w:r>
      <w:r>
        <w:rPr>
          <w:sz w:val="28"/>
        </w:rPr>
        <w:tab/>
      </w:r>
      <w:r>
        <w:t>Minimum requirement</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911"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lastRenderedPageBreak/>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91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912"/>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911"/>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913"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913"/>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914"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914"/>
    </w:tbl>
    <w:p w14:paraId="3E27AEF2" w14:textId="77777777" w:rsidR="0076304B" w:rsidRDefault="0076304B" w:rsidP="0076304B"/>
    <w:p w14:paraId="136F3CD4" w14:textId="77777777" w:rsidR="0076304B" w:rsidRDefault="0076304B" w:rsidP="0076304B">
      <w:pPr>
        <w:pStyle w:val="Heading5"/>
      </w:pPr>
      <w:bookmarkStart w:id="6915" w:name="_Toc61184457"/>
      <w:bookmarkStart w:id="6916" w:name="_Toc57820468"/>
      <w:bookmarkStart w:id="6917" w:name="_Toc61183671"/>
      <w:bookmarkStart w:id="6918" w:name="_Toc76542355"/>
      <w:bookmarkStart w:id="6919" w:name="_Toc138853919"/>
      <w:bookmarkStart w:id="6920" w:name="_Toc138946600"/>
      <w:bookmarkStart w:id="6921" w:name="_Toc61185239"/>
      <w:bookmarkStart w:id="6922" w:name="_Toc61184849"/>
      <w:bookmarkStart w:id="6923" w:name="_Toc130402306"/>
      <w:bookmarkStart w:id="6924" w:name="_Toc89949374"/>
      <w:bookmarkStart w:id="6925" w:name="_Toc53185606"/>
      <w:bookmarkStart w:id="6926" w:name="_Toc137554857"/>
      <w:bookmarkStart w:id="6927" w:name="_Toc106184284"/>
      <w:bookmarkStart w:id="6928" w:name="_Toc82450985"/>
      <w:bookmarkStart w:id="6929" w:name="_Toc57821395"/>
      <w:bookmarkStart w:id="6930" w:name="_Toc82450337"/>
      <w:bookmarkStart w:id="6931" w:name="_Toc61184065"/>
      <w:bookmarkStart w:id="6932" w:name="_Toc53185982"/>
      <w:bookmarkStart w:id="6933" w:name="_Toc74583542"/>
      <w:bookmarkStart w:id="6934" w:name="_Toc98763355"/>
      <w:bookmarkStart w:id="6935" w:name="_Toc66386584"/>
      <w:bookmarkStart w:id="6936" w:name="_Toc98755763"/>
      <w:bookmarkStart w:id="6937" w:name="_Toc155428325"/>
      <w:bookmarkStart w:id="6938" w:name="_Toc155781343"/>
      <w:bookmarkStart w:id="6939" w:name="_Toc161665703"/>
      <w:bookmarkStart w:id="6940" w:name="_Toc169718854"/>
      <w:bookmarkStart w:id="6941" w:name="_Toc176337411"/>
      <w:bookmarkStart w:id="6942" w:name="_Toc187246501"/>
      <w:bookmarkStart w:id="6943" w:name="_Toc200468003"/>
      <w:r>
        <w:rPr>
          <w:rFonts w:eastAsia="SimSun" w:hint="eastAsia"/>
          <w:lang w:eastAsia="zh-CN"/>
        </w:rPr>
        <w:t>10</w:t>
      </w:r>
      <w:r>
        <w:t>.3.1.2.3</w:t>
      </w:r>
      <w:r>
        <w:rPr>
          <w:sz w:val="28"/>
        </w:rPr>
        <w:tab/>
      </w:r>
      <w:r>
        <w:t>Measurement restrictions for SSB based RLM</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944" w:name="_Hlk52267480"/>
      <w:r>
        <w:t>perform the SSB measurements with measurement restrictions as described in the following scenarios.</w:t>
      </w:r>
    </w:p>
    <w:bookmarkEnd w:id="6944"/>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945" w:name="_Toc130402307"/>
      <w:bookmarkStart w:id="6946" w:name="_Toc106184285"/>
      <w:bookmarkStart w:id="6947" w:name="_Toc61183672"/>
      <w:bookmarkStart w:id="6948" w:name="_Toc74583543"/>
      <w:bookmarkStart w:id="6949" w:name="_Toc61184066"/>
      <w:bookmarkStart w:id="6950" w:name="_Toc53185607"/>
      <w:bookmarkStart w:id="6951" w:name="_Toc53185983"/>
      <w:bookmarkStart w:id="6952" w:name="_Toc138946601"/>
      <w:bookmarkStart w:id="6953" w:name="_Toc76542356"/>
      <w:bookmarkStart w:id="6954" w:name="_Toc57820469"/>
      <w:bookmarkStart w:id="6955" w:name="_Toc89949375"/>
      <w:bookmarkStart w:id="6956" w:name="_Toc57821396"/>
      <w:bookmarkStart w:id="6957" w:name="_Toc61184458"/>
      <w:bookmarkStart w:id="6958" w:name="_Toc61184850"/>
      <w:bookmarkStart w:id="6959" w:name="_Toc61185240"/>
      <w:bookmarkStart w:id="6960" w:name="_Toc82450986"/>
      <w:bookmarkStart w:id="6961" w:name="_Toc138853920"/>
      <w:bookmarkStart w:id="6962" w:name="_Toc98763356"/>
      <w:bookmarkStart w:id="6963" w:name="_Toc82450338"/>
      <w:bookmarkStart w:id="6964" w:name="_Toc137554858"/>
      <w:bookmarkStart w:id="6965" w:name="_Toc66386585"/>
      <w:bookmarkStart w:id="6966" w:name="_Toc98755764"/>
      <w:bookmarkStart w:id="6967" w:name="_Toc155428326"/>
      <w:bookmarkStart w:id="6968" w:name="_Toc155781344"/>
      <w:bookmarkStart w:id="6969" w:name="_Toc161665704"/>
      <w:bookmarkStart w:id="6970" w:name="_Toc169718855"/>
      <w:bookmarkStart w:id="6971" w:name="_Toc176337412"/>
      <w:bookmarkStart w:id="6972" w:name="_Toc187246502"/>
      <w:bookmarkStart w:id="6973" w:name="_Toc200468004"/>
      <w:r>
        <w:rPr>
          <w:rFonts w:eastAsia="SimSun" w:hint="eastAsia"/>
          <w:lang w:eastAsia="zh-CN"/>
        </w:rPr>
        <w:lastRenderedPageBreak/>
        <w:t>10</w:t>
      </w:r>
      <w:r>
        <w:t>.3.1.3</w:t>
      </w:r>
      <w:r>
        <w:rPr>
          <w:sz w:val="28"/>
        </w:rPr>
        <w:tab/>
      </w:r>
      <w:r>
        <w:t>Requirements for CSI-RS based radio link monitoring</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4019BD77" w14:textId="77777777" w:rsidR="0076304B" w:rsidRDefault="0076304B" w:rsidP="0076304B">
      <w:pPr>
        <w:pStyle w:val="Heading5"/>
      </w:pPr>
      <w:bookmarkStart w:id="6974" w:name="_Toc57821397"/>
      <w:bookmarkStart w:id="6975" w:name="_Toc138853921"/>
      <w:bookmarkStart w:id="6976" w:name="_Toc61185241"/>
      <w:bookmarkStart w:id="6977" w:name="_Toc89949376"/>
      <w:bookmarkStart w:id="6978" w:name="_Toc74583544"/>
      <w:bookmarkStart w:id="6979" w:name="_Toc82450987"/>
      <w:bookmarkStart w:id="6980" w:name="_Toc138946602"/>
      <w:bookmarkStart w:id="6981" w:name="_Toc76542357"/>
      <w:bookmarkStart w:id="6982" w:name="_Toc57820470"/>
      <w:bookmarkStart w:id="6983" w:name="_Toc53185608"/>
      <w:bookmarkStart w:id="6984" w:name="_Toc137554859"/>
      <w:bookmarkStart w:id="6985" w:name="_Toc66386586"/>
      <w:bookmarkStart w:id="6986" w:name="_Toc82450339"/>
      <w:bookmarkStart w:id="6987" w:name="_Toc106184286"/>
      <w:bookmarkStart w:id="6988" w:name="_Toc61183673"/>
      <w:bookmarkStart w:id="6989" w:name="_Toc98755765"/>
      <w:bookmarkStart w:id="6990" w:name="_Toc53185984"/>
      <w:bookmarkStart w:id="6991" w:name="_Toc61184067"/>
      <w:bookmarkStart w:id="6992" w:name="_Toc61184459"/>
      <w:bookmarkStart w:id="6993" w:name="_Toc98763357"/>
      <w:bookmarkStart w:id="6994" w:name="_Toc130402308"/>
      <w:bookmarkStart w:id="6995" w:name="_Toc61184851"/>
      <w:bookmarkStart w:id="6996" w:name="_Toc155428327"/>
      <w:bookmarkStart w:id="6997" w:name="_Toc155781345"/>
      <w:bookmarkStart w:id="6998" w:name="_Toc161665705"/>
      <w:bookmarkStart w:id="6999" w:name="_Toc169718856"/>
      <w:bookmarkStart w:id="7000" w:name="_Toc176337413"/>
      <w:bookmarkStart w:id="7001" w:name="_Toc187246503"/>
      <w:bookmarkStart w:id="7002" w:name="_Toc200468005"/>
      <w:r>
        <w:rPr>
          <w:rFonts w:eastAsia="SimSun" w:hint="eastAsia"/>
          <w:lang w:eastAsia="zh-CN"/>
        </w:rPr>
        <w:t>10</w:t>
      </w:r>
      <w:r>
        <w:t>.3.1.3.1</w:t>
      </w:r>
      <w:r>
        <w:rPr>
          <w:sz w:val="28"/>
        </w:rPr>
        <w:tab/>
      </w:r>
      <w:r>
        <w:t>Introduction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7003" w:name="_Toc82450988"/>
      <w:bookmarkStart w:id="7004" w:name="_Toc74583545"/>
      <w:bookmarkStart w:id="7005" w:name="_Toc61185242"/>
      <w:bookmarkStart w:id="7006" w:name="_Toc76542358"/>
      <w:bookmarkStart w:id="7007" w:name="_Toc61183674"/>
      <w:bookmarkStart w:id="7008" w:name="_Toc66386587"/>
      <w:bookmarkStart w:id="7009" w:name="_Toc106184287"/>
      <w:bookmarkStart w:id="7010" w:name="_Toc53185985"/>
      <w:bookmarkStart w:id="7011" w:name="_Toc98763358"/>
      <w:bookmarkStart w:id="7012" w:name="_Toc89949377"/>
      <w:bookmarkStart w:id="7013" w:name="_Toc53185609"/>
      <w:bookmarkStart w:id="7014" w:name="_Toc138853922"/>
      <w:bookmarkStart w:id="7015" w:name="_Toc138946603"/>
      <w:bookmarkStart w:id="7016" w:name="_Toc61184460"/>
      <w:bookmarkStart w:id="7017" w:name="_Toc61184068"/>
      <w:bookmarkStart w:id="7018" w:name="_Toc82450340"/>
      <w:bookmarkStart w:id="7019" w:name="_Toc98755766"/>
      <w:bookmarkStart w:id="7020" w:name="_Toc61184852"/>
      <w:bookmarkStart w:id="7021" w:name="_Toc57820471"/>
      <w:bookmarkStart w:id="7022" w:name="_Toc130402309"/>
      <w:bookmarkStart w:id="7023" w:name="_Toc57821398"/>
      <w:bookmarkStart w:id="7024" w:name="_Toc137554860"/>
      <w:bookmarkStart w:id="7025" w:name="_Toc155428328"/>
      <w:bookmarkStart w:id="7026" w:name="_Toc155781346"/>
      <w:bookmarkStart w:id="7027" w:name="_Toc161665706"/>
      <w:bookmarkStart w:id="7028" w:name="_Toc169718857"/>
      <w:bookmarkStart w:id="7029" w:name="_Toc176337414"/>
      <w:bookmarkStart w:id="7030" w:name="_Toc187246504"/>
      <w:bookmarkStart w:id="7031" w:name="_Toc200468006"/>
      <w:r>
        <w:rPr>
          <w:rFonts w:eastAsia="SimSun" w:hint="eastAsia"/>
          <w:lang w:eastAsia="zh-CN"/>
        </w:rPr>
        <w:t>10</w:t>
      </w:r>
      <w:r>
        <w:t>.3.1.3.2</w:t>
      </w:r>
      <w:r>
        <w:rPr>
          <w:sz w:val="28"/>
        </w:rPr>
        <w:tab/>
      </w:r>
      <w:r>
        <w:t>Minimum requirement</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lastRenderedPageBreak/>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703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7032"/>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7033"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7033"/>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lastRenderedPageBreak/>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7034" w:name="_Toc61183675"/>
      <w:bookmarkStart w:id="7035" w:name="_Toc89949378"/>
      <w:bookmarkStart w:id="7036" w:name="_Toc138853923"/>
      <w:bookmarkStart w:id="7037" w:name="_Toc106184288"/>
      <w:bookmarkStart w:id="7038" w:name="_Toc61184853"/>
      <w:bookmarkStart w:id="7039" w:name="_Toc82450989"/>
      <w:bookmarkStart w:id="7040" w:name="_Toc66386588"/>
      <w:bookmarkStart w:id="7041" w:name="_Toc57820472"/>
      <w:bookmarkStart w:id="7042" w:name="_Toc82450341"/>
      <w:bookmarkStart w:id="7043" w:name="_Toc98763359"/>
      <w:bookmarkStart w:id="7044" w:name="_Toc53185986"/>
      <w:bookmarkStart w:id="7045" w:name="_Toc57821399"/>
      <w:bookmarkStart w:id="7046" w:name="_Toc98755767"/>
      <w:bookmarkStart w:id="7047" w:name="_Toc130402310"/>
      <w:bookmarkStart w:id="7048" w:name="_Toc137554861"/>
      <w:bookmarkStart w:id="7049" w:name="_Toc53185610"/>
      <w:bookmarkStart w:id="7050" w:name="_Toc76542359"/>
      <w:bookmarkStart w:id="7051" w:name="_Toc74583546"/>
      <w:bookmarkStart w:id="7052" w:name="_Toc61185243"/>
      <w:bookmarkStart w:id="7053" w:name="_Toc138946604"/>
      <w:bookmarkStart w:id="7054" w:name="_Toc61184461"/>
      <w:bookmarkStart w:id="7055" w:name="_Toc61184069"/>
      <w:bookmarkStart w:id="7056" w:name="_Toc155428329"/>
      <w:bookmarkStart w:id="7057" w:name="_Toc155781347"/>
      <w:bookmarkStart w:id="7058" w:name="_Toc161665707"/>
      <w:bookmarkStart w:id="7059" w:name="_Toc169718858"/>
      <w:bookmarkStart w:id="7060" w:name="_Toc176337415"/>
      <w:bookmarkStart w:id="7061" w:name="_Toc187246505"/>
      <w:bookmarkStart w:id="7062" w:name="_Toc200468007"/>
      <w:r>
        <w:rPr>
          <w:rFonts w:eastAsia="SimSun" w:hint="eastAsia"/>
          <w:lang w:eastAsia="zh-CN"/>
        </w:rPr>
        <w:t>10</w:t>
      </w:r>
      <w:r>
        <w:t>.3.1.3.3</w:t>
      </w:r>
      <w:r>
        <w:tab/>
        <w:t>Measurement restrictions for CSI-RS based RLM</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7063" w:name="_Toc61184070"/>
      <w:bookmarkStart w:id="7064" w:name="_Toc137554862"/>
      <w:bookmarkStart w:id="7065" w:name="_Toc82450342"/>
      <w:bookmarkStart w:id="7066" w:name="_Toc138853924"/>
      <w:bookmarkStart w:id="7067" w:name="_Toc76542360"/>
      <w:bookmarkStart w:id="7068" w:name="_Toc61184462"/>
      <w:bookmarkStart w:id="7069" w:name="_Toc89949379"/>
      <w:bookmarkStart w:id="7070" w:name="_Toc53185611"/>
      <w:bookmarkStart w:id="7071" w:name="_Toc82450990"/>
      <w:bookmarkStart w:id="7072" w:name="_Toc66386589"/>
      <w:bookmarkStart w:id="7073" w:name="_Toc61183676"/>
      <w:bookmarkStart w:id="7074" w:name="_Toc57821400"/>
      <w:bookmarkStart w:id="7075" w:name="_Toc61184854"/>
      <w:bookmarkStart w:id="7076" w:name="_Toc130402311"/>
      <w:bookmarkStart w:id="7077" w:name="_Toc98755768"/>
      <w:bookmarkStart w:id="7078" w:name="_Toc57820473"/>
      <w:bookmarkStart w:id="7079" w:name="_Toc61185244"/>
      <w:bookmarkStart w:id="7080" w:name="_Toc74583547"/>
      <w:bookmarkStart w:id="7081" w:name="_Toc53185987"/>
      <w:bookmarkStart w:id="7082" w:name="_Toc138946605"/>
      <w:bookmarkStart w:id="7083" w:name="_Toc98763360"/>
      <w:bookmarkStart w:id="7084" w:name="_Toc106184289"/>
      <w:bookmarkStart w:id="7085" w:name="_Toc155428330"/>
      <w:bookmarkStart w:id="7086" w:name="_Toc155781348"/>
      <w:bookmarkStart w:id="7087" w:name="_Toc161665708"/>
      <w:bookmarkStart w:id="7088" w:name="_Toc169718859"/>
      <w:bookmarkStart w:id="7089" w:name="_Toc176337416"/>
      <w:bookmarkStart w:id="7090" w:name="_Toc187246506"/>
      <w:bookmarkStart w:id="7091" w:name="_Toc200468008"/>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7092" w:name="_Toc61185245"/>
      <w:bookmarkStart w:id="7093" w:name="_Toc130402312"/>
      <w:bookmarkStart w:id="7094" w:name="_Toc89949380"/>
      <w:bookmarkStart w:id="7095" w:name="_Toc138853925"/>
      <w:bookmarkStart w:id="7096" w:name="_Toc61184463"/>
      <w:bookmarkStart w:id="7097" w:name="_Toc137554863"/>
      <w:bookmarkStart w:id="7098" w:name="_Toc82450991"/>
      <w:bookmarkStart w:id="7099" w:name="_Toc66386590"/>
      <w:bookmarkStart w:id="7100" w:name="_Toc106184290"/>
      <w:bookmarkStart w:id="7101" w:name="_Toc57821401"/>
      <w:bookmarkStart w:id="7102" w:name="_Toc98763361"/>
      <w:bookmarkStart w:id="7103" w:name="_Toc74583548"/>
      <w:bookmarkStart w:id="7104" w:name="_Toc53185612"/>
      <w:bookmarkStart w:id="7105" w:name="_Toc61184071"/>
      <w:bookmarkStart w:id="7106" w:name="_Toc61183677"/>
      <w:bookmarkStart w:id="7107" w:name="_Toc61184855"/>
      <w:bookmarkStart w:id="7108" w:name="_Toc82450343"/>
      <w:bookmarkStart w:id="7109" w:name="_Toc53185988"/>
      <w:bookmarkStart w:id="7110" w:name="_Toc76542361"/>
      <w:bookmarkStart w:id="7111" w:name="_Toc98755769"/>
      <w:bookmarkStart w:id="7112" w:name="_Toc138946606"/>
      <w:bookmarkStart w:id="7113" w:name="_Toc57820474"/>
      <w:bookmarkStart w:id="7114" w:name="_Toc155428331"/>
      <w:bookmarkStart w:id="7115" w:name="_Toc155781349"/>
      <w:bookmarkStart w:id="7116" w:name="_Toc161665709"/>
      <w:bookmarkStart w:id="7117" w:name="_Toc169718860"/>
      <w:bookmarkStart w:id="7118" w:name="_Toc176337417"/>
      <w:bookmarkStart w:id="7119" w:name="_Toc187246507"/>
      <w:bookmarkStart w:id="7120" w:name="_Toc200468009"/>
      <w:r>
        <w:rPr>
          <w:rFonts w:eastAsia="SimSun" w:hint="eastAsia"/>
          <w:lang w:eastAsia="zh-CN"/>
        </w:rPr>
        <w:t>10</w:t>
      </w:r>
      <w:r>
        <w:t>.3.1.5</w:t>
      </w:r>
      <w:r>
        <w:tab/>
        <w:t>Minimum requirement for L1 indication</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7121" w:name="_Toc89949381"/>
      <w:bookmarkStart w:id="7122" w:name="_Toc53185989"/>
      <w:bookmarkStart w:id="7123" w:name="_Toc53185613"/>
      <w:bookmarkStart w:id="7124" w:name="_Toc66386591"/>
      <w:bookmarkStart w:id="7125" w:name="_Toc61185246"/>
      <w:bookmarkStart w:id="7126" w:name="_Toc74583549"/>
      <w:bookmarkStart w:id="7127" w:name="_Toc130402313"/>
      <w:bookmarkStart w:id="7128" w:name="_Toc61184464"/>
      <w:bookmarkStart w:id="7129" w:name="_Toc61183678"/>
      <w:bookmarkStart w:id="7130" w:name="_Toc138853926"/>
      <w:bookmarkStart w:id="7131" w:name="_Toc137554864"/>
      <w:bookmarkStart w:id="7132" w:name="_Toc82450992"/>
      <w:bookmarkStart w:id="7133" w:name="_Toc57821402"/>
      <w:bookmarkStart w:id="7134" w:name="_Toc76542362"/>
      <w:bookmarkStart w:id="7135" w:name="_Toc98755770"/>
      <w:bookmarkStart w:id="7136" w:name="_Toc61184856"/>
      <w:bookmarkStart w:id="7137" w:name="_Toc106184291"/>
      <w:bookmarkStart w:id="7138" w:name="_Toc98763362"/>
      <w:bookmarkStart w:id="7139" w:name="_Toc138946607"/>
      <w:bookmarkStart w:id="7140" w:name="_Toc82450344"/>
      <w:bookmarkStart w:id="7141" w:name="_Toc57820475"/>
      <w:bookmarkStart w:id="7142" w:name="_Toc61184072"/>
      <w:bookmarkStart w:id="7143" w:name="_Toc155428332"/>
      <w:bookmarkStart w:id="7144" w:name="_Toc155781350"/>
      <w:bookmarkStart w:id="7145" w:name="_Toc161665710"/>
      <w:bookmarkStart w:id="7146" w:name="_Toc169718861"/>
      <w:bookmarkStart w:id="7147" w:name="_Toc176337418"/>
      <w:bookmarkStart w:id="7148" w:name="_Toc187246508"/>
      <w:bookmarkStart w:id="7149" w:name="_Toc200468010"/>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7150" w:name="_Toc155428333"/>
      <w:bookmarkStart w:id="7151" w:name="_Toc155781351"/>
      <w:bookmarkStart w:id="7152" w:name="_Toc161665711"/>
      <w:bookmarkStart w:id="7153" w:name="_Toc169718862"/>
      <w:bookmarkStart w:id="7154" w:name="_Toc176337419"/>
      <w:bookmarkStart w:id="7155" w:name="_Toc187246509"/>
      <w:bookmarkStart w:id="7156" w:name="_Toc200468011"/>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7150"/>
      <w:bookmarkEnd w:id="7151"/>
      <w:bookmarkEnd w:id="7152"/>
      <w:bookmarkEnd w:id="7153"/>
      <w:bookmarkEnd w:id="7154"/>
      <w:bookmarkEnd w:id="7155"/>
      <w:bookmarkEnd w:id="7156"/>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7157" w:name="_Toc155428334"/>
      <w:bookmarkStart w:id="7158" w:name="_Toc155781352"/>
      <w:bookmarkStart w:id="7159" w:name="_Toc161665712"/>
      <w:bookmarkStart w:id="7160" w:name="_Toc169718863"/>
      <w:bookmarkStart w:id="7161" w:name="_Toc176337420"/>
      <w:bookmarkStart w:id="7162" w:name="_Toc187246510"/>
      <w:bookmarkStart w:id="7163" w:name="_Toc200468012"/>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7157"/>
      <w:bookmarkEnd w:id="7158"/>
      <w:bookmarkEnd w:id="7159"/>
      <w:bookmarkEnd w:id="7160"/>
      <w:bookmarkEnd w:id="7161"/>
      <w:bookmarkEnd w:id="7162"/>
      <w:bookmarkEnd w:id="7163"/>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7164" w:name="_Toc155428335"/>
      <w:bookmarkStart w:id="7165" w:name="_Toc155781353"/>
      <w:bookmarkStart w:id="7166" w:name="_Toc161665713"/>
      <w:bookmarkStart w:id="7167" w:name="_Toc169718864"/>
      <w:bookmarkStart w:id="7168" w:name="_Toc176337421"/>
      <w:bookmarkStart w:id="7169" w:name="_Toc187246511"/>
      <w:bookmarkStart w:id="7170" w:name="_Toc200468013"/>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7164"/>
      <w:bookmarkEnd w:id="7165"/>
      <w:bookmarkEnd w:id="7166"/>
      <w:bookmarkEnd w:id="7167"/>
      <w:bookmarkEnd w:id="7168"/>
      <w:bookmarkEnd w:id="7169"/>
      <w:bookmarkEnd w:id="7170"/>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lastRenderedPageBreak/>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7171"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7171"/>
    </w:p>
    <w:p w14:paraId="30FE2727" w14:textId="77777777" w:rsidR="0076304B" w:rsidRDefault="0076304B" w:rsidP="0076304B">
      <w:pPr>
        <w:pStyle w:val="Heading3"/>
      </w:pPr>
      <w:bookmarkStart w:id="7172" w:name="_Toc66386592"/>
      <w:bookmarkStart w:id="7173" w:name="_Toc53185614"/>
      <w:bookmarkStart w:id="7174" w:name="_Toc74583550"/>
      <w:bookmarkStart w:id="7175" w:name="_Toc53185990"/>
      <w:bookmarkStart w:id="7176" w:name="_Toc76542363"/>
      <w:bookmarkStart w:id="7177" w:name="_Toc61184465"/>
      <w:bookmarkStart w:id="7178" w:name="_Toc98755771"/>
      <w:bookmarkStart w:id="7179" w:name="_Toc98763363"/>
      <w:bookmarkStart w:id="7180" w:name="_Toc57820476"/>
      <w:bookmarkStart w:id="7181" w:name="_Toc130402314"/>
      <w:bookmarkStart w:id="7182" w:name="_Toc61184073"/>
      <w:bookmarkStart w:id="7183" w:name="_Toc61184857"/>
      <w:bookmarkStart w:id="7184" w:name="_Toc82450345"/>
      <w:bookmarkStart w:id="7185" w:name="_Toc138853927"/>
      <w:bookmarkStart w:id="7186" w:name="_Toc106184292"/>
      <w:bookmarkStart w:id="7187" w:name="_Toc138946608"/>
      <w:bookmarkStart w:id="7188" w:name="_Toc57821403"/>
      <w:bookmarkStart w:id="7189" w:name="_Toc89949382"/>
      <w:bookmarkStart w:id="7190" w:name="_Toc61185247"/>
      <w:bookmarkStart w:id="7191" w:name="_Toc61183679"/>
      <w:bookmarkStart w:id="7192" w:name="_Toc82450993"/>
      <w:bookmarkStart w:id="7193" w:name="_Toc137554865"/>
      <w:bookmarkStart w:id="7194" w:name="_Toc155428336"/>
      <w:bookmarkStart w:id="7195" w:name="_Toc155781354"/>
      <w:bookmarkStart w:id="7196" w:name="_Toc161665714"/>
      <w:bookmarkStart w:id="7197" w:name="_Toc169718865"/>
      <w:bookmarkStart w:id="7198" w:name="_Toc176337422"/>
      <w:bookmarkStart w:id="7199" w:name="_Toc187246512"/>
      <w:bookmarkStart w:id="7200" w:name="_Toc200468014"/>
      <w:r>
        <w:rPr>
          <w:rFonts w:eastAsia="SimSun" w:hint="eastAsia"/>
          <w:lang w:eastAsia="zh-CN"/>
        </w:rPr>
        <w:t>10</w:t>
      </w:r>
      <w:r>
        <w:t>.3.2</w:t>
      </w:r>
      <w:r>
        <w:tab/>
        <w:t>Link Recovery Procedure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130CFAC" w14:textId="77777777" w:rsidR="0076304B" w:rsidRDefault="0076304B" w:rsidP="0076304B">
      <w:pPr>
        <w:pStyle w:val="Heading4"/>
      </w:pPr>
      <w:bookmarkStart w:id="7201" w:name="_Toc130402315"/>
      <w:bookmarkStart w:id="7202" w:name="_Toc61184074"/>
      <w:bookmarkStart w:id="7203" w:name="_Toc137554866"/>
      <w:bookmarkStart w:id="7204" w:name="_Toc138946609"/>
      <w:bookmarkStart w:id="7205" w:name="_Toc61184858"/>
      <w:bookmarkStart w:id="7206" w:name="_Toc76542364"/>
      <w:bookmarkStart w:id="7207" w:name="_Toc106184293"/>
      <w:bookmarkStart w:id="7208" w:name="_Toc57821404"/>
      <w:bookmarkStart w:id="7209" w:name="_Toc74583551"/>
      <w:bookmarkStart w:id="7210" w:name="_Toc89949383"/>
      <w:bookmarkStart w:id="7211" w:name="_Toc82450994"/>
      <w:bookmarkStart w:id="7212" w:name="_Toc61185248"/>
      <w:bookmarkStart w:id="7213" w:name="_Toc66386593"/>
      <w:bookmarkStart w:id="7214" w:name="_Toc57820477"/>
      <w:bookmarkStart w:id="7215" w:name="_Toc61183680"/>
      <w:bookmarkStart w:id="7216" w:name="_Toc61184466"/>
      <w:bookmarkStart w:id="7217" w:name="_Toc98763364"/>
      <w:bookmarkStart w:id="7218" w:name="_Toc53185991"/>
      <w:bookmarkStart w:id="7219" w:name="_Toc53185615"/>
      <w:bookmarkStart w:id="7220" w:name="_Toc98755772"/>
      <w:bookmarkStart w:id="7221" w:name="_Toc82450346"/>
      <w:bookmarkStart w:id="7222" w:name="_Toc138853928"/>
      <w:bookmarkStart w:id="7223" w:name="_Toc155428337"/>
      <w:bookmarkStart w:id="7224" w:name="_Toc155781355"/>
      <w:bookmarkStart w:id="7225" w:name="_Toc161665715"/>
      <w:bookmarkStart w:id="7226" w:name="_Toc169718866"/>
      <w:bookmarkStart w:id="7227" w:name="_Toc176337423"/>
      <w:bookmarkStart w:id="7228" w:name="_Toc187246513"/>
      <w:bookmarkStart w:id="7229" w:name="_Toc200468015"/>
      <w:r>
        <w:rPr>
          <w:rFonts w:eastAsia="SimSun" w:hint="eastAsia"/>
          <w:lang w:eastAsia="zh-CN"/>
        </w:rPr>
        <w:t>10</w:t>
      </w:r>
      <w:r>
        <w:t>.3.2.1</w:t>
      </w:r>
      <w:r>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9.7pt;height:20.55pt" o:ole="">
            <v:imagedata r:id="rId40" o:title=""/>
          </v:shape>
          <o:OLEObject Type="Embed" ProgID="Equation.3" ShapeID="_x0000_i1035" DrawAspect="Content" ObjectID="_1820755788" r:id="rId41"/>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9.7pt;height:20.55pt" o:ole="">
            <v:imagedata r:id="rId40" o:title=""/>
          </v:shape>
          <o:OLEObject Type="Embed" ProgID="Equation.3" ShapeID="_x0000_i1036" DrawAspect="Content" ObjectID="_1820755789" r:id="rId42"/>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9.7pt;height:15.45pt" o:ole="">
            <v:imagedata r:id="rId40" o:title=""/>
          </v:shape>
          <o:OLEObject Type="Embed" ProgID="Equation.3" ShapeID="_x0000_i1037" DrawAspect="Content" ObjectID="_1820755790" r:id="rId43"/>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9.7pt;height:20.55pt" o:ole="">
            <v:imagedata r:id="rId40" o:title=""/>
          </v:shape>
          <o:OLEObject Type="Embed" ProgID="Equation.3" ShapeID="_x0000_i1038" DrawAspect="Content" ObjectID="_1820755791" r:id="rId44"/>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9.7pt;height:20.55pt" o:ole="">
            <v:imagedata r:id="rId40" o:title=""/>
          </v:shape>
          <o:OLEObject Type="Embed" ProgID="Equation.3" ShapeID="_x0000_i1039" DrawAspect="Content" ObjectID="_1820755792" r:id="rId45"/>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7230" w:name="_Hlk14858925"/>
      <w:r>
        <w:rPr>
          <w:rFonts w:cs="v5.0.0"/>
        </w:rPr>
        <w:t>Q</w:t>
      </w:r>
      <w:r>
        <w:rPr>
          <w:rFonts w:cs="v5.0.0"/>
          <w:vertAlign w:val="subscript"/>
        </w:rPr>
        <w:t>out_LR</w:t>
      </w:r>
      <w:bookmarkEnd w:id="7230"/>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9.7pt;height:20.55pt" o:ole="">
            <v:imagedata r:id="rId40" o:title=""/>
          </v:shape>
          <o:OLEObject Type="Embed" ProgID="Equation.3" ShapeID="_x0000_i1040" DrawAspect="Content" ObjectID="_1820755793" r:id="rId46"/>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lastRenderedPageBreak/>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9.7pt;height:20.55pt" o:ole="">
            <v:imagedata r:id="rId47" o:title=""/>
          </v:shape>
          <o:OLEObject Type="Embed" ProgID="Equation.3" ShapeID="_x0000_i1041" DrawAspect="Content" ObjectID="_1820755794" r:id="rId48"/>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9.7pt;height:20.55pt" o:ole="">
            <v:imagedata r:id="rId47" o:title=""/>
          </v:shape>
          <o:OLEObject Type="Embed" ProgID="Equation.3" ShapeID="_x0000_i1042" DrawAspect="Content" ObjectID="_1820755795" r:id="rId49"/>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7231" w:name="_Toc61184467"/>
      <w:bookmarkStart w:id="7232" w:name="_Toc53185616"/>
      <w:bookmarkStart w:id="7233" w:name="_Toc74583552"/>
      <w:bookmarkStart w:id="7234" w:name="_Toc98755773"/>
      <w:bookmarkStart w:id="7235" w:name="_Toc76542365"/>
      <w:bookmarkStart w:id="7236" w:name="_Toc106184294"/>
      <w:bookmarkStart w:id="7237" w:name="_Toc57820478"/>
      <w:bookmarkStart w:id="7238" w:name="_Toc61184075"/>
      <w:bookmarkStart w:id="7239" w:name="_Toc53185992"/>
      <w:bookmarkStart w:id="7240" w:name="_Toc61185249"/>
      <w:bookmarkStart w:id="7241" w:name="_Toc82450347"/>
      <w:bookmarkStart w:id="7242" w:name="_Toc66386594"/>
      <w:bookmarkStart w:id="7243" w:name="_Toc137554867"/>
      <w:bookmarkStart w:id="7244" w:name="_Toc138853929"/>
      <w:bookmarkStart w:id="7245" w:name="_Toc61184859"/>
      <w:bookmarkStart w:id="7246" w:name="_Toc61183681"/>
      <w:bookmarkStart w:id="7247" w:name="_Toc89949384"/>
      <w:bookmarkStart w:id="7248" w:name="_Toc98763365"/>
      <w:bookmarkStart w:id="7249" w:name="_Toc57821405"/>
      <w:bookmarkStart w:id="7250" w:name="_Toc130402316"/>
      <w:bookmarkStart w:id="7251" w:name="_Toc138946610"/>
      <w:bookmarkStart w:id="7252" w:name="_Toc82450995"/>
      <w:bookmarkStart w:id="7253" w:name="_Toc155428338"/>
      <w:bookmarkStart w:id="7254" w:name="_Toc155781356"/>
      <w:bookmarkStart w:id="7255" w:name="_Toc161665716"/>
      <w:bookmarkStart w:id="7256" w:name="_Toc169718867"/>
      <w:bookmarkStart w:id="7257" w:name="_Toc176337424"/>
      <w:bookmarkStart w:id="7258" w:name="_Toc187246514"/>
      <w:bookmarkStart w:id="7259" w:name="_Toc200468016"/>
      <w:r>
        <w:rPr>
          <w:rFonts w:eastAsia="SimSun" w:hint="eastAsia"/>
          <w:lang w:eastAsia="zh-CN"/>
        </w:rPr>
        <w:t>10</w:t>
      </w:r>
      <w:r>
        <w:t>.3.2.2</w:t>
      </w:r>
      <w:r>
        <w:tab/>
        <w:t>Requirements for SSB based beam failure detection</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29FB01C6" w14:textId="77777777" w:rsidR="0076304B" w:rsidRDefault="0076304B" w:rsidP="0076304B">
      <w:pPr>
        <w:pStyle w:val="Heading5"/>
      </w:pPr>
      <w:bookmarkStart w:id="7260" w:name="_Toc89949385"/>
      <w:bookmarkStart w:id="7261" w:name="_Toc53185617"/>
      <w:bookmarkStart w:id="7262" w:name="_Toc57821406"/>
      <w:bookmarkStart w:id="7263" w:name="_Toc138946611"/>
      <w:bookmarkStart w:id="7264" w:name="_Toc57820479"/>
      <w:bookmarkStart w:id="7265" w:name="_Toc61184076"/>
      <w:bookmarkStart w:id="7266" w:name="_Toc138853930"/>
      <w:bookmarkStart w:id="7267" w:name="_Toc61183682"/>
      <w:bookmarkStart w:id="7268" w:name="_Toc98755774"/>
      <w:bookmarkStart w:id="7269" w:name="_Toc53185993"/>
      <w:bookmarkStart w:id="7270" w:name="_Toc82450348"/>
      <w:bookmarkStart w:id="7271" w:name="_Toc66386595"/>
      <w:bookmarkStart w:id="7272" w:name="_Toc82450996"/>
      <w:bookmarkStart w:id="7273" w:name="_Toc61184468"/>
      <w:bookmarkStart w:id="7274" w:name="_Toc130402317"/>
      <w:bookmarkStart w:id="7275" w:name="_Toc98763366"/>
      <w:bookmarkStart w:id="7276" w:name="_Toc137554868"/>
      <w:bookmarkStart w:id="7277" w:name="_Toc74583553"/>
      <w:bookmarkStart w:id="7278" w:name="_Toc61185250"/>
      <w:bookmarkStart w:id="7279" w:name="_Toc76542366"/>
      <w:bookmarkStart w:id="7280" w:name="_Toc106184295"/>
      <w:bookmarkStart w:id="7281" w:name="_Toc61184860"/>
      <w:bookmarkStart w:id="7282" w:name="_Toc155428339"/>
      <w:bookmarkStart w:id="7283" w:name="_Toc155781357"/>
      <w:bookmarkStart w:id="7284" w:name="_Toc161665717"/>
      <w:bookmarkStart w:id="7285" w:name="_Toc169718868"/>
      <w:bookmarkStart w:id="7286" w:name="_Toc176337425"/>
      <w:bookmarkStart w:id="7287" w:name="_Toc187246515"/>
      <w:bookmarkStart w:id="7288" w:name="_Toc200468017"/>
      <w:r>
        <w:rPr>
          <w:rFonts w:eastAsia="SimSun" w:hint="eastAsia"/>
          <w:lang w:eastAsia="zh-CN"/>
        </w:rPr>
        <w:t>10</w:t>
      </w:r>
      <w:r>
        <w:t>.3.2.2.1</w:t>
      </w:r>
      <w:r>
        <w:tab/>
        <w:t>Introduction</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9.7pt;height:20.55pt" o:ole="">
            <v:imagedata r:id="rId40" o:title=""/>
          </v:shape>
          <o:OLEObject Type="Embed" ProgID="Equation.3" ShapeID="_x0000_i1043" DrawAspect="Content" ObjectID="_1820755796" r:id="rId50"/>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7289" w:name="_Toc89949386"/>
      <w:bookmarkStart w:id="7290" w:name="_Toc98755775"/>
      <w:bookmarkStart w:id="7291" w:name="_Toc138853931"/>
      <w:bookmarkStart w:id="7292" w:name="_Toc82450349"/>
      <w:bookmarkStart w:id="7293" w:name="_Toc82450997"/>
      <w:bookmarkStart w:id="7294" w:name="_Toc57820480"/>
      <w:bookmarkStart w:id="7295" w:name="_Toc61184077"/>
      <w:bookmarkStart w:id="7296" w:name="_Toc61183683"/>
      <w:bookmarkStart w:id="7297" w:name="_Toc53185618"/>
      <w:bookmarkStart w:id="7298" w:name="_Toc57821407"/>
      <w:bookmarkStart w:id="7299" w:name="_Toc61184861"/>
      <w:bookmarkStart w:id="7300" w:name="_Toc98763367"/>
      <w:bookmarkStart w:id="7301" w:name="_Toc138946612"/>
      <w:bookmarkStart w:id="7302" w:name="_Toc53185994"/>
      <w:bookmarkStart w:id="7303" w:name="_Toc137554869"/>
      <w:bookmarkStart w:id="7304" w:name="_Toc76542367"/>
      <w:bookmarkStart w:id="7305" w:name="_Toc61185251"/>
      <w:bookmarkStart w:id="7306" w:name="_Toc106184296"/>
      <w:bookmarkStart w:id="7307" w:name="_Toc66386596"/>
      <w:bookmarkStart w:id="7308" w:name="_Toc61184469"/>
      <w:bookmarkStart w:id="7309" w:name="_Toc130402318"/>
      <w:bookmarkStart w:id="7310" w:name="_Toc74583554"/>
      <w:bookmarkStart w:id="7311" w:name="_Toc155428340"/>
      <w:bookmarkStart w:id="7312" w:name="_Toc155781358"/>
      <w:bookmarkStart w:id="7313" w:name="_Toc161665718"/>
      <w:bookmarkStart w:id="7314" w:name="_Toc169718869"/>
      <w:bookmarkStart w:id="7315" w:name="_Toc176337426"/>
      <w:bookmarkStart w:id="7316" w:name="_Toc187246516"/>
      <w:bookmarkStart w:id="7317" w:name="_Toc200468018"/>
      <w:r>
        <w:rPr>
          <w:rFonts w:eastAsia="SimSun" w:hint="eastAsia"/>
          <w:lang w:eastAsia="zh-CN"/>
        </w:rPr>
        <w:t>10</w:t>
      </w:r>
      <w:r>
        <w:t>.3.2.2.2</w:t>
      </w:r>
      <w:r>
        <w:tab/>
        <w:t>Minimum requirement</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45pt;height:20.55pt" o:ole="">
            <v:imagedata r:id="rId40" o:title=""/>
          </v:shape>
          <o:OLEObject Type="Embed" ProgID="Equation.3" ShapeID="_x0000_i1044" DrawAspect="Content" ObjectID="_1820755797" r:id="rId51"/>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lastRenderedPageBreak/>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7318" w:name="_Toc66386597"/>
      <w:bookmarkStart w:id="7319" w:name="_Toc106184297"/>
      <w:bookmarkStart w:id="7320" w:name="_Toc57820481"/>
      <w:bookmarkStart w:id="7321" w:name="_Toc61184078"/>
      <w:bookmarkStart w:id="7322" w:name="_Toc57821408"/>
      <w:bookmarkStart w:id="7323" w:name="_Toc74583555"/>
      <w:bookmarkStart w:id="7324" w:name="_Toc138853932"/>
      <w:bookmarkStart w:id="7325" w:name="_Toc53185619"/>
      <w:bookmarkStart w:id="7326" w:name="_Toc137554870"/>
      <w:bookmarkStart w:id="7327" w:name="_Toc61185252"/>
      <w:bookmarkStart w:id="7328" w:name="_Toc82450350"/>
      <w:bookmarkStart w:id="7329" w:name="_Toc61184470"/>
      <w:bookmarkStart w:id="7330" w:name="_Toc98755776"/>
      <w:bookmarkStart w:id="7331" w:name="_Toc138946613"/>
      <w:bookmarkStart w:id="7332" w:name="_Toc53185995"/>
      <w:bookmarkStart w:id="7333" w:name="_Toc76542368"/>
      <w:bookmarkStart w:id="7334" w:name="_Toc98763368"/>
      <w:bookmarkStart w:id="7335" w:name="_Toc89949387"/>
      <w:bookmarkStart w:id="7336" w:name="_Toc130402319"/>
      <w:bookmarkStart w:id="7337" w:name="_Toc61183684"/>
      <w:bookmarkStart w:id="7338" w:name="_Toc82450998"/>
      <w:bookmarkStart w:id="7339" w:name="_Toc61184862"/>
      <w:bookmarkStart w:id="7340" w:name="_Toc155428341"/>
      <w:bookmarkStart w:id="7341" w:name="_Toc155781359"/>
      <w:bookmarkStart w:id="7342" w:name="_Toc161665719"/>
      <w:bookmarkStart w:id="7343" w:name="_Toc169718870"/>
      <w:bookmarkStart w:id="7344" w:name="_Toc176337427"/>
      <w:bookmarkStart w:id="7345" w:name="_Toc187246517"/>
      <w:bookmarkStart w:id="7346" w:name="_Toc200468019"/>
      <w:r>
        <w:rPr>
          <w:rFonts w:eastAsia="SimSun" w:hint="eastAsia"/>
          <w:lang w:eastAsia="zh-CN"/>
        </w:rPr>
        <w:t>10</w:t>
      </w:r>
      <w:r>
        <w:t>.3.2.2.3</w:t>
      </w:r>
      <w:r>
        <w:tab/>
        <w:t>Measurement restriction for SSB based beam failure detection</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lastRenderedPageBreak/>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7347" w:name="_Toc61184863"/>
      <w:bookmarkStart w:id="7348" w:name="_Toc61184471"/>
      <w:bookmarkStart w:id="7349" w:name="_Toc76542369"/>
      <w:bookmarkStart w:id="7350" w:name="_Toc130402320"/>
      <w:bookmarkStart w:id="7351" w:name="_Toc98755777"/>
      <w:bookmarkStart w:id="7352" w:name="_Toc82450351"/>
      <w:bookmarkStart w:id="7353" w:name="_Toc57821409"/>
      <w:bookmarkStart w:id="7354" w:name="_Toc53185620"/>
      <w:bookmarkStart w:id="7355" w:name="_Toc61183685"/>
      <w:bookmarkStart w:id="7356" w:name="_Toc66386598"/>
      <w:bookmarkStart w:id="7357" w:name="_Toc61185253"/>
      <w:bookmarkStart w:id="7358" w:name="_Toc98763369"/>
      <w:bookmarkStart w:id="7359" w:name="_Toc74583556"/>
      <w:bookmarkStart w:id="7360" w:name="_Toc82450999"/>
      <w:bookmarkStart w:id="7361" w:name="_Toc53185996"/>
      <w:bookmarkStart w:id="7362" w:name="_Toc138946614"/>
      <w:bookmarkStart w:id="7363" w:name="_Toc137554871"/>
      <w:bookmarkStart w:id="7364" w:name="_Toc57820482"/>
      <w:bookmarkStart w:id="7365" w:name="_Toc106184298"/>
      <w:bookmarkStart w:id="7366" w:name="_Toc138853933"/>
      <w:bookmarkStart w:id="7367" w:name="_Toc61184079"/>
      <w:bookmarkStart w:id="7368" w:name="_Toc89949388"/>
      <w:bookmarkStart w:id="7369" w:name="_Toc155428342"/>
      <w:bookmarkStart w:id="7370" w:name="_Toc155781360"/>
      <w:bookmarkStart w:id="7371" w:name="_Toc161665720"/>
      <w:bookmarkStart w:id="7372" w:name="_Toc169718871"/>
      <w:bookmarkStart w:id="7373" w:name="_Toc176337428"/>
      <w:bookmarkStart w:id="7374" w:name="_Toc187246518"/>
      <w:bookmarkStart w:id="7375" w:name="_Toc200468020"/>
      <w:r>
        <w:rPr>
          <w:rFonts w:eastAsia="SimSun" w:hint="eastAsia"/>
          <w:lang w:eastAsia="zh-CN"/>
        </w:rPr>
        <w:t>10</w:t>
      </w:r>
      <w:r>
        <w:t>.3.2.3</w:t>
      </w:r>
      <w:r>
        <w:tab/>
        <w:t>Requirements for CSI-RS based beam failure detection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09F61A9F" w14:textId="77777777" w:rsidR="0076304B" w:rsidRDefault="0076304B" w:rsidP="0076304B">
      <w:pPr>
        <w:pStyle w:val="Heading5"/>
      </w:pPr>
      <w:bookmarkStart w:id="7376" w:name="_Toc61183686"/>
      <w:bookmarkStart w:id="7377" w:name="_Toc57821410"/>
      <w:bookmarkStart w:id="7378" w:name="_Toc57820483"/>
      <w:bookmarkStart w:id="7379" w:name="_Toc74583557"/>
      <w:bookmarkStart w:id="7380" w:name="_Toc138853934"/>
      <w:bookmarkStart w:id="7381" w:name="_Toc89949389"/>
      <w:bookmarkStart w:id="7382" w:name="_Toc61184080"/>
      <w:bookmarkStart w:id="7383" w:name="_Toc53185997"/>
      <w:bookmarkStart w:id="7384" w:name="_Toc61184472"/>
      <w:bookmarkStart w:id="7385" w:name="_Toc82451000"/>
      <w:bookmarkStart w:id="7386" w:name="_Toc53185621"/>
      <w:bookmarkStart w:id="7387" w:name="_Toc137554872"/>
      <w:bookmarkStart w:id="7388" w:name="_Toc76542370"/>
      <w:bookmarkStart w:id="7389" w:name="_Toc61184864"/>
      <w:bookmarkStart w:id="7390" w:name="_Toc82450352"/>
      <w:bookmarkStart w:id="7391" w:name="_Toc66386599"/>
      <w:bookmarkStart w:id="7392" w:name="_Toc130402321"/>
      <w:bookmarkStart w:id="7393" w:name="_Toc61185254"/>
      <w:bookmarkStart w:id="7394" w:name="_Toc138946615"/>
      <w:bookmarkStart w:id="7395" w:name="_Toc98755778"/>
      <w:bookmarkStart w:id="7396" w:name="_Toc106184299"/>
      <w:bookmarkStart w:id="7397" w:name="_Toc98763370"/>
      <w:bookmarkStart w:id="7398" w:name="_Toc155428343"/>
      <w:bookmarkStart w:id="7399" w:name="_Toc155781361"/>
      <w:bookmarkStart w:id="7400" w:name="_Toc161665721"/>
      <w:bookmarkStart w:id="7401" w:name="_Toc169718872"/>
      <w:bookmarkStart w:id="7402" w:name="_Toc176337429"/>
      <w:bookmarkStart w:id="7403" w:name="_Toc187246519"/>
      <w:bookmarkStart w:id="7404" w:name="_Toc200468021"/>
      <w:r>
        <w:rPr>
          <w:rFonts w:eastAsia="SimSun" w:hint="eastAsia"/>
          <w:lang w:eastAsia="zh-CN"/>
        </w:rPr>
        <w:t>10</w:t>
      </w:r>
      <w:r>
        <w:t>.3.2.3.1</w:t>
      </w:r>
      <w:r>
        <w:tab/>
        <w:t>Introduction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7405" w:name="_Toc66386600"/>
      <w:bookmarkStart w:id="7406" w:name="_Toc89949390"/>
      <w:bookmarkStart w:id="7407" w:name="_Toc61183687"/>
      <w:bookmarkStart w:id="7408" w:name="_Toc98755779"/>
      <w:bookmarkStart w:id="7409" w:name="_Toc137554873"/>
      <w:bookmarkStart w:id="7410" w:name="_Toc57820484"/>
      <w:bookmarkStart w:id="7411" w:name="_Toc76542371"/>
      <w:bookmarkStart w:id="7412" w:name="_Toc53185622"/>
      <w:bookmarkStart w:id="7413" w:name="_Toc106184300"/>
      <w:bookmarkStart w:id="7414" w:name="_Toc57821411"/>
      <w:bookmarkStart w:id="7415" w:name="_Toc61185255"/>
      <w:bookmarkStart w:id="7416" w:name="_Toc138853935"/>
      <w:bookmarkStart w:id="7417" w:name="_Toc138946616"/>
      <w:bookmarkStart w:id="7418" w:name="_Toc82451001"/>
      <w:bookmarkStart w:id="7419" w:name="_Toc74583558"/>
      <w:bookmarkStart w:id="7420" w:name="_Toc98763371"/>
      <w:bookmarkStart w:id="7421" w:name="_Toc61184081"/>
      <w:bookmarkStart w:id="7422" w:name="_Toc61184473"/>
      <w:bookmarkStart w:id="7423" w:name="_Toc82450353"/>
      <w:bookmarkStart w:id="7424" w:name="_Toc130402322"/>
      <w:bookmarkStart w:id="7425" w:name="_Toc61184865"/>
      <w:bookmarkStart w:id="7426" w:name="_Toc53185998"/>
      <w:bookmarkStart w:id="7427" w:name="_Toc155428344"/>
      <w:bookmarkStart w:id="7428" w:name="_Toc155781362"/>
      <w:bookmarkStart w:id="7429" w:name="_Toc161665722"/>
      <w:bookmarkStart w:id="7430" w:name="_Toc169718873"/>
      <w:bookmarkStart w:id="7431" w:name="_Toc176337430"/>
      <w:bookmarkStart w:id="7432" w:name="_Toc187246520"/>
      <w:bookmarkStart w:id="7433" w:name="_Toc200468022"/>
      <w:r>
        <w:rPr>
          <w:rFonts w:eastAsia="SimSun" w:hint="eastAsia"/>
          <w:lang w:eastAsia="zh-CN"/>
        </w:rPr>
        <w:t>10</w:t>
      </w:r>
      <w:r>
        <w:t>.3.2.3.2</w:t>
      </w:r>
      <w:r>
        <w:tab/>
        <w:t>Minimum requirement</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45pt;height:20.55pt" o:ole="">
            <v:imagedata r:id="rId40" o:title=""/>
          </v:shape>
          <o:OLEObject Type="Embed" ProgID="Equation.3" ShapeID="_x0000_i1045" DrawAspect="Content" ObjectID="_1820755798" r:id="rId53"/>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 xml:space="preserve">he requirements shall not apply when the CSI-RS resource in the active TCI state of CORESET is the </w:t>
      </w:r>
      <w:r>
        <w:rPr>
          <w:rFonts w:eastAsia="PMingLiU"/>
          <w:lang w:eastAsia="zh-TW"/>
        </w:rPr>
        <w:lastRenderedPageBreak/>
        <w:t>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7434" w:name="_Toc61184474"/>
      <w:bookmarkStart w:id="7435" w:name="_Toc89949391"/>
      <w:bookmarkStart w:id="7436" w:name="_Toc82450354"/>
      <w:bookmarkStart w:id="7437" w:name="_Toc98763372"/>
      <w:bookmarkStart w:id="7438" w:name="_Toc61184082"/>
      <w:bookmarkStart w:id="7439" w:name="_Toc66386601"/>
      <w:bookmarkStart w:id="7440" w:name="_Toc98755780"/>
      <w:bookmarkStart w:id="7441" w:name="_Toc61185256"/>
      <w:bookmarkStart w:id="7442" w:name="_Toc57821412"/>
      <w:bookmarkStart w:id="7443" w:name="_Toc53185999"/>
      <w:bookmarkStart w:id="7444" w:name="_Toc61183688"/>
      <w:bookmarkStart w:id="7445" w:name="_Toc130402323"/>
      <w:bookmarkStart w:id="7446" w:name="_Toc82451002"/>
      <w:bookmarkStart w:id="7447" w:name="_Toc106184301"/>
      <w:bookmarkStart w:id="7448" w:name="_Toc57820485"/>
      <w:bookmarkStart w:id="7449" w:name="_Toc138946617"/>
      <w:bookmarkStart w:id="7450" w:name="_Toc53185623"/>
      <w:bookmarkStart w:id="7451" w:name="_Toc137554874"/>
      <w:bookmarkStart w:id="7452" w:name="_Toc138853936"/>
      <w:bookmarkStart w:id="7453" w:name="_Toc74583559"/>
      <w:bookmarkStart w:id="7454" w:name="_Toc76542372"/>
      <w:bookmarkStart w:id="7455" w:name="_Toc61184866"/>
      <w:bookmarkStart w:id="7456" w:name="_Toc155428345"/>
      <w:bookmarkStart w:id="7457" w:name="_Toc155781363"/>
      <w:bookmarkStart w:id="7458" w:name="_Toc161665723"/>
      <w:bookmarkStart w:id="7459" w:name="_Toc169718874"/>
      <w:bookmarkStart w:id="7460" w:name="_Toc176337431"/>
      <w:bookmarkStart w:id="7461" w:name="_Toc187246521"/>
      <w:bookmarkStart w:id="7462" w:name="_Toc200468023"/>
      <w:r>
        <w:rPr>
          <w:rFonts w:eastAsia="SimSun" w:hint="eastAsia"/>
          <w:lang w:eastAsia="zh-CN"/>
        </w:rPr>
        <w:t>10</w:t>
      </w:r>
      <w:r>
        <w:t>.3.2.3.3</w:t>
      </w:r>
      <w:r>
        <w:tab/>
        <w:t>Measurement restrictions for CSI-RS based beam failure detection</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lastRenderedPageBreak/>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463" w:name="_Hlk9028608"/>
      <w:r>
        <w:t>BFD</w:t>
      </w:r>
      <w:bookmarkEnd w:id="7463"/>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464" w:name="_Toc106184302"/>
      <w:bookmarkStart w:id="7465" w:name="_Toc76542373"/>
      <w:bookmarkStart w:id="7466" w:name="_Toc61184475"/>
      <w:bookmarkStart w:id="7467" w:name="_Toc98763373"/>
      <w:bookmarkStart w:id="7468" w:name="_Toc53185624"/>
      <w:bookmarkStart w:id="7469" w:name="_Toc82451003"/>
      <w:bookmarkStart w:id="7470" w:name="_Toc138853937"/>
      <w:bookmarkStart w:id="7471" w:name="_Toc130402324"/>
      <w:bookmarkStart w:id="7472" w:name="_Toc57821413"/>
      <w:bookmarkStart w:id="7473" w:name="_Toc57820486"/>
      <w:bookmarkStart w:id="7474" w:name="_Toc61184867"/>
      <w:bookmarkStart w:id="7475" w:name="_Toc98755781"/>
      <w:bookmarkStart w:id="7476" w:name="_Toc82450355"/>
      <w:bookmarkStart w:id="7477" w:name="_Toc66386602"/>
      <w:bookmarkStart w:id="7478" w:name="_Toc53186000"/>
      <w:bookmarkStart w:id="7479" w:name="_Toc89949392"/>
      <w:bookmarkStart w:id="7480" w:name="_Toc61185257"/>
      <w:bookmarkStart w:id="7481" w:name="_Toc137554875"/>
      <w:bookmarkStart w:id="7482" w:name="_Toc61184083"/>
      <w:bookmarkStart w:id="7483" w:name="_Toc74583560"/>
      <w:bookmarkStart w:id="7484" w:name="_Toc61183689"/>
      <w:bookmarkStart w:id="7485" w:name="_Toc138946618"/>
      <w:bookmarkStart w:id="7486" w:name="_Toc155428346"/>
      <w:bookmarkStart w:id="7487" w:name="_Toc155781364"/>
      <w:bookmarkStart w:id="7488" w:name="_Toc161665724"/>
      <w:bookmarkStart w:id="7489" w:name="_Toc169718875"/>
      <w:bookmarkStart w:id="7490" w:name="_Toc176337432"/>
      <w:bookmarkStart w:id="7491" w:name="_Toc187246522"/>
      <w:bookmarkStart w:id="7492" w:name="_Toc200468024"/>
      <w:r>
        <w:rPr>
          <w:rFonts w:eastAsia="SimSun" w:hint="eastAsia"/>
          <w:lang w:eastAsia="zh-CN"/>
        </w:rPr>
        <w:t>10</w:t>
      </w:r>
      <w:r>
        <w:t>.3.2.4</w:t>
      </w:r>
      <w:r>
        <w:tab/>
        <w:t>Minimum requirement for L1 indication</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45pt;height:20.55pt" o:ole="">
            <v:imagedata r:id="rId40" o:title=""/>
          </v:shape>
          <o:OLEObject Type="Embed" ProgID="Equation.3" ShapeID="_x0000_i1046" DrawAspect="Content" ObjectID="_1820755799" r:id="rId55"/>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lastRenderedPageBreak/>
        <w:t xml:space="preserve">The beam failure instance evaluation for the RS resources in set </w:t>
      </w:r>
      <w:r>
        <w:rPr>
          <w:iCs/>
          <w:position w:val="-10"/>
        </w:rPr>
        <w:object w:dxaOrig="310" w:dyaOrig="410" w14:anchorId="6187BB99">
          <v:shape id="_x0000_i1047" type="#_x0000_t75" style="width:15.45pt;height:20.55pt" o:ole="">
            <v:imagedata r:id="rId40" o:title=""/>
          </v:shape>
          <o:OLEObject Type="Embed" ProgID="Equation.3" ShapeID="_x0000_i1047" DrawAspect="Content" ObjectID="_1820755800" r:id="rId56"/>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45pt;height:20.55pt" o:ole="">
            <v:imagedata r:id="rId40" o:title=""/>
          </v:shape>
          <o:OLEObject Type="Embed" ProgID="Equation.3" ShapeID="_x0000_i1048" DrawAspect="Content" ObjectID="_1820755801" r:id="rId57"/>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45pt;height:20.55pt" o:ole="">
            <v:imagedata r:id="rId40" o:title=""/>
          </v:shape>
          <o:OLEObject Type="Embed" ProgID="Equation.3" ShapeID="_x0000_i1049" DrawAspect="Content" ObjectID="_1820755802" r:id="rId58"/>
        </w:object>
      </w:r>
      <w:r>
        <w:rPr>
          <w:iCs/>
        </w:rPr>
        <w:t xml:space="preserve"> </w:t>
      </w:r>
      <w:r>
        <w:t xml:space="preserve">or CSI-RS resource in the set </w:t>
      </w:r>
      <w:r>
        <w:rPr>
          <w:iCs/>
          <w:position w:val="-10"/>
        </w:rPr>
        <w:object w:dxaOrig="310" w:dyaOrig="410" w14:anchorId="241FFDBD">
          <v:shape id="_x0000_i1050" type="#_x0000_t75" style="width:15.45pt;height:20.55pt" o:ole="">
            <v:imagedata r:id="rId40" o:title=""/>
          </v:shape>
          <o:OLEObject Type="Embed" ProgID="Equation.3" ShapeID="_x0000_i1050" DrawAspect="Content" ObjectID="_1820755803" r:id="rId59"/>
        </w:object>
      </w:r>
      <w:r>
        <w:t>.</w:t>
      </w:r>
    </w:p>
    <w:p w14:paraId="5018C02C" w14:textId="77777777" w:rsidR="0076304B" w:rsidRDefault="0076304B" w:rsidP="0076304B">
      <w:pPr>
        <w:pStyle w:val="Heading4"/>
      </w:pPr>
      <w:bookmarkStart w:id="7493" w:name="_Toc74583561"/>
      <w:bookmarkStart w:id="7494" w:name="_Toc76542374"/>
      <w:bookmarkStart w:id="7495" w:name="_Toc61184476"/>
      <w:bookmarkStart w:id="7496" w:name="_Toc82451004"/>
      <w:bookmarkStart w:id="7497" w:name="_Toc61184868"/>
      <w:bookmarkStart w:id="7498" w:name="_Toc138946619"/>
      <w:bookmarkStart w:id="7499" w:name="_Toc57821414"/>
      <w:bookmarkStart w:id="7500" w:name="_Toc98763374"/>
      <w:bookmarkStart w:id="7501" w:name="_Toc61184084"/>
      <w:bookmarkStart w:id="7502" w:name="_Toc61185258"/>
      <w:bookmarkStart w:id="7503" w:name="_Toc106184303"/>
      <w:bookmarkStart w:id="7504" w:name="_Toc53185625"/>
      <w:bookmarkStart w:id="7505" w:name="_Toc82450356"/>
      <w:bookmarkStart w:id="7506" w:name="_Toc61183690"/>
      <w:bookmarkStart w:id="7507" w:name="_Toc89949393"/>
      <w:bookmarkStart w:id="7508" w:name="_Toc57820487"/>
      <w:bookmarkStart w:id="7509" w:name="_Toc66386603"/>
      <w:bookmarkStart w:id="7510" w:name="_Toc138853938"/>
      <w:bookmarkStart w:id="7511" w:name="_Toc137554876"/>
      <w:bookmarkStart w:id="7512" w:name="_Toc98755782"/>
      <w:bookmarkStart w:id="7513" w:name="_Toc130402325"/>
      <w:bookmarkStart w:id="7514" w:name="_Toc53186001"/>
      <w:bookmarkStart w:id="7515" w:name="_Toc155428347"/>
      <w:bookmarkStart w:id="7516" w:name="_Toc155781365"/>
      <w:bookmarkStart w:id="7517" w:name="_Toc161665725"/>
      <w:bookmarkStart w:id="7518" w:name="_Toc169718876"/>
      <w:bookmarkStart w:id="7519" w:name="_Toc176337433"/>
      <w:bookmarkStart w:id="7520" w:name="_Toc187246523"/>
      <w:bookmarkStart w:id="7521" w:name="_Toc200468025"/>
      <w:r>
        <w:rPr>
          <w:rFonts w:eastAsia="SimSun" w:hint="eastAsia"/>
          <w:lang w:eastAsia="zh-CN"/>
        </w:rPr>
        <w:t>10</w:t>
      </w:r>
      <w:r>
        <w:t>.3.2.5</w:t>
      </w:r>
      <w:r>
        <w:tab/>
        <w:t>Requirements for SSB based candidate beam detection</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091284E" w14:textId="77777777" w:rsidR="0076304B" w:rsidRDefault="0076304B" w:rsidP="0076304B">
      <w:pPr>
        <w:pStyle w:val="Heading5"/>
      </w:pPr>
      <w:bookmarkStart w:id="7522" w:name="_Toc138853939"/>
      <w:bookmarkStart w:id="7523" w:name="_Toc61183691"/>
      <w:bookmarkStart w:id="7524" w:name="_Toc66386604"/>
      <w:bookmarkStart w:id="7525" w:name="_Toc76542375"/>
      <w:bookmarkStart w:id="7526" w:name="_Toc61185259"/>
      <w:bookmarkStart w:id="7527" w:name="_Toc138946620"/>
      <w:bookmarkStart w:id="7528" w:name="_Toc130402326"/>
      <w:bookmarkStart w:id="7529" w:name="_Toc106184304"/>
      <w:bookmarkStart w:id="7530" w:name="_Toc98763375"/>
      <w:bookmarkStart w:id="7531" w:name="_Toc57820488"/>
      <w:bookmarkStart w:id="7532" w:name="_Toc61184869"/>
      <w:bookmarkStart w:id="7533" w:name="_Toc61184085"/>
      <w:bookmarkStart w:id="7534" w:name="_Toc82451005"/>
      <w:bookmarkStart w:id="7535" w:name="_Toc74583562"/>
      <w:bookmarkStart w:id="7536" w:name="_Toc53185626"/>
      <w:bookmarkStart w:id="7537" w:name="_Toc57821415"/>
      <w:bookmarkStart w:id="7538" w:name="_Toc53186002"/>
      <w:bookmarkStart w:id="7539" w:name="_Toc137554877"/>
      <w:bookmarkStart w:id="7540" w:name="_Toc61184477"/>
      <w:bookmarkStart w:id="7541" w:name="_Toc82450357"/>
      <w:bookmarkStart w:id="7542" w:name="_Toc89949394"/>
      <w:bookmarkStart w:id="7543" w:name="_Toc98755783"/>
      <w:bookmarkStart w:id="7544" w:name="_Toc155428348"/>
      <w:bookmarkStart w:id="7545" w:name="_Toc155781366"/>
      <w:bookmarkStart w:id="7546" w:name="_Toc161665726"/>
      <w:bookmarkStart w:id="7547" w:name="_Toc169718877"/>
      <w:bookmarkStart w:id="7548" w:name="_Toc176337434"/>
      <w:bookmarkStart w:id="7549" w:name="_Toc187246524"/>
      <w:bookmarkStart w:id="7550" w:name="_Toc200468026"/>
      <w:r>
        <w:rPr>
          <w:rFonts w:eastAsia="SimSun" w:hint="eastAsia"/>
          <w:lang w:eastAsia="zh-CN"/>
        </w:rPr>
        <w:t>10</w:t>
      </w:r>
      <w:r>
        <w:t>.3.2.5.1</w:t>
      </w:r>
      <w:r>
        <w:tab/>
        <w:t>Introduction</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551" w:name="_Toc61185260"/>
      <w:bookmarkStart w:id="7552" w:name="_Toc89949395"/>
      <w:bookmarkStart w:id="7553" w:name="_Toc98763376"/>
      <w:bookmarkStart w:id="7554" w:name="_Toc130402327"/>
      <w:bookmarkStart w:id="7555" w:name="_Toc106184305"/>
      <w:bookmarkStart w:id="7556" w:name="_Toc138946621"/>
      <w:bookmarkStart w:id="7557" w:name="_Toc98755784"/>
      <w:bookmarkStart w:id="7558" w:name="_Toc53185627"/>
      <w:bookmarkStart w:id="7559" w:name="_Toc57820489"/>
      <w:bookmarkStart w:id="7560" w:name="_Toc138853940"/>
      <w:bookmarkStart w:id="7561" w:name="_Toc137554878"/>
      <w:bookmarkStart w:id="7562" w:name="_Toc53186003"/>
      <w:bookmarkStart w:id="7563" w:name="_Toc61184478"/>
      <w:bookmarkStart w:id="7564" w:name="_Toc61184086"/>
      <w:bookmarkStart w:id="7565" w:name="_Toc66386605"/>
      <w:bookmarkStart w:id="7566" w:name="_Toc76542376"/>
      <w:bookmarkStart w:id="7567" w:name="_Toc82450358"/>
      <w:bookmarkStart w:id="7568" w:name="_Toc61184870"/>
      <w:bookmarkStart w:id="7569" w:name="_Toc82451006"/>
      <w:bookmarkStart w:id="7570" w:name="_Toc74583563"/>
      <w:bookmarkStart w:id="7571" w:name="_Toc61183692"/>
      <w:bookmarkStart w:id="7572" w:name="_Toc57821416"/>
      <w:bookmarkStart w:id="7573" w:name="_Toc155428349"/>
      <w:bookmarkStart w:id="7574" w:name="_Toc155781367"/>
      <w:bookmarkStart w:id="7575" w:name="_Toc161665727"/>
      <w:bookmarkStart w:id="7576" w:name="_Toc169718878"/>
      <w:bookmarkStart w:id="7577" w:name="_Toc176337435"/>
      <w:bookmarkStart w:id="7578" w:name="_Toc187246525"/>
      <w:bookmarkStart w:id="7579" w:name="_Toc200468027"/>
      <w:r>
        <w:rPr>
          <w:rFonts w:eastAsia="SimSun" w:hint="eastAsia"/>
          <w:lang w:eastAsia="zh-CN"/>
        </w:rPr>
        <w:t>10</w:t>
      </w:r>
      <w:r>
        <w:t>.3.2.5.2</w:t>
      </w:r>
      <w:r>
        <w:tab/>
        <w:t>Minimum requirement</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lastRenderedPageBreak/>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580" w:name="_Toc61183693"/>
      <w:bookmarkStart w:id="7581" w:name="_Toc61184479"/>
      <w:bookmarkStart w:id="7582" w:name="_Toc76542377"/>
      <w:bookmarkStart w:id="7583" w:name="_Toc98763377"/>
      <w:bookmarkStart w:id="7584" w:name="_Toc106184306"/>
      <w:bookmarkStart w:id="7585" w:name="_Toc61184871"/>
      <w:bookmarkStart w:id="7586" w:name="_Toc74583564"/>
      <w:bookmarkStart w:id="7587" w:name="_Toc89949396"/>
      <w:bookmarkStart w:id="7588" w:name="_Toc137554879"/>
      <w:bookmarkStart w:id="7589" w:name="_Toc82451007"/>
      <w:bookmarkStart w:id="7590" w:name="_Toc61184087"/>
      <w:bookmarkStart w:id="7591" w:name="_Toc57821417"/>
      <w:bookmarkStart w:id="7592" w:name="_Toc98755785"/>
      <w:bookmarkStart w:id="7593" w:name="_Toc61185261"/>
      <w:bookmarkStart w:id="7594" w:name="_Toc66386606"/>
      <w:bookmarkStart w:id="7595" w:name="_Toc138946622"/>
      <w:bookmarkStart w:id="7596" w:name="_Toc57820490"/>
      <w:bookmarkStart w:id="7597" w:name="_Toc130402328"/>
      <w:bookmarkStart w:id="7598" w:name="_Toc53185628"/>
      <w:bookmarkStart w:id="7599" w:name="_Toc82450359"/>
      <w:bookmarkStart w:id="7600" w:name="_Toc53186004"/>
      <w:bookmarkStart w:id="7601" w:name="_Toc138853941"/>
      <w:bookmarkStart w:id="7602" w:name="_Toc155428350"/>
      <w:bookmarkStart w:id="7603" w:name="_Toc155781368"/>
      <w:bookmarkStart w:id="7604" w:name="_Toc161665728"/>
      <w:bookmarkStart w:id="7605" w:name="_Toc169718879"/>
      <w:bookmarkStart w:id="7606" w:name="_Toc176337436"/>
      <w:bookmarkStart w:id="7607" w:name="_Toc187246526"/>
      <w:bookmarkStart w:id="7608" w:name="_Toc200468028"/>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609" w:name="_Toc74583565"/>
      <w:bookmarkStart w:id="7610" w:name="_Toc89949397"/>
      <w:bookmarkStart w:id="7611" w:name="_Toc98755786"/>
      <w:bookmarkStart w:id="7612" w:name="_Toc98763378"/>
      <w:bookmarkStart w:id="7613" w:name="_Toc53186005"/>
      <w:bookmarkStart w:id="7614" w:name="_Toc82451008"/>
      <w:bookmarkStart w:id="7615" w:name="_Toc66386607"/>
      <w:bookmarkStart w:id="7616" w:name="_Toc138853942"/>
      <w:bookmarkStart w:id="7617" w:name="_Toc76542378"/>
      <w:bookmarkStart w:id="7618" w:name="_Toc137554880"/>
      <w:bookmarkStart w:id="7619" w:name="_Toc106184307"/>
      <w:bookmarkStart w:id="7620" w:name="_Toc53185629"/>
      <w:bookmarkStart w:id="7621" w:name="_Toc61184088"/>
      <w:bookmarkStart w:id="7622" w:name="_Toc61185262"/>
      <w:bookmarkStart w:id="7623" w:name="_Toc130402329"/>
      <w:bookmarkStart w:id="7624" w:name="_Toc82450360"/>
      <w:bookmarkStart w:id="7625" w:name="_Toc57820491"/>
      <w:bookmarkStart w:id="7626" w:name="_Toc61183694"/>
      <w:bookmarkStart w:id="7627" w:name="_Toc61184872"/>
      <w:bookmarkStart w:id="7628" w:name="_Toc57821418"/>
      <w:bookmarkStart w:id="7629" w:name="_Toc61184480"/>
      <w:bookmarkStart w:id="7630" w:name="_Toc138946623"/>
      <w:bookmarkStart w:id="7631" w:name="_Toc155428351"/>
      <w:bookmarkStart w:id="7632" w:name="_Toc155781369"/>
      <w:bookmarkStart w:id="7633" w:name="_Toc161665729"/>
      <w:bookmarkStart w:id="7634" w:name="_Toc169718880"/>
      <w:bookmarkStart w:id="7635" w:name="_Toc176337437"/>
      <w:bookmarkStart w:id="7636" w:name="_Toc187246527"/>
      <w:bookmarkStart w:id="7637" w:name="_Toc200468029"/>
      <w:r>
        <w:rPr>
          <w:rFonts w:eastAsia="SimSun" w:hint="eastAsia"/>
          <w:lang w:eastAsia="zh-CN"/>
        </w:rPr>
        <w:t>10</w:t>
      </w:r>
      <w:r>
        <w:t>.3.2.6</w:t>
      </w:r>
      <w:r>
        <w:tab/>
        <w:t>Requirements for CSI-RS based candidate beam detection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3D83065A" w14:textId="77777777" w:rsidR="0076304B" w:rsidRDefault="0076304B" w:rsidP="0076304B">
      <w:pPr>
        <w:pStyle w:val="Heading5"/>
      </w:pPr>
      <w:bookmarkStart w:id="7638" w:name="_Toc137554881"/>
      <w:bookmarkStart w:id="7639" w:name="_Toc57820492"/>
      <w:bookmarkStart w:id="7640" w:name="_Toc98755787"/>
      <w:bookmarkStart w:id="7641" w:name="_Toc89949398"/>
      <w:bookmarkStart w:id="7642" w:name="_Toc61184481"/>
      <w:bookmarkStart w:id="7643" w:name="_Toc53185630"/>
      <w:bookmarkStart w:id="7644" w:name="_Toc66386608"/>
      <w:bookmarkStart w:id="7645" w:name="_Toc53186006"/>
      <w:bookmarkStart w:id="7646" w:name="_Toc76542379"/>
      <w:bookmarkStart w:id="7647" w:name="_Toc61183695"/>
      <w:bookmarkStart w:id="7648" w:name="_Toc61185263"/>
      <w:bookmarkStart w:id="7649" w:name="_Toc74583566"/>
      <w:bookmarkStart w:id="7650" w:name="_Toc61184873"/>
      <w:bookmarkStart w:id="7651" w:name="_Toc82451009"/>
      <w:bookmarkStart w:id="7652" w:name="_Toc98763379"/>
      <w:bookmarkStart w:id="7653" w:name="_Toc61184089"/>
      <w:bookmarkStart w:id="7654" w:name="_Toc138946624"/>
      <w:bookmarkStart w:id="7655" w:name="_Toc57821419"/>
      <w:bookmarkStart w:id="7656" w:name="_Toc130402330"/>
      <w:bookmarkStart w:id="7657" w:name="_Toc106184308"/>
      <w:bookmarkStart w:id="7658" w:name="_Toc82450361"/>
      <w:bookmarkStart w:id="7659" w:name="_Toc138853943"/>
      <w:bookmarkStart w:id="7660" w:name="_Toc155428352"/>
      <w:bookmarkStart w:id="7661" w:name="_Toc155781370"/>
      <w:bookmarkStart w:id="7662" w:name="_Toc161665730"/>
      <w:bookmarkStart w:id="7663" w:name="_Toc169718881"/>
      <w:bookmarkStart w:id="7664" w:name="_Toc176337438"/>
      <w:bookmarkStart w:id="7665" w:name="_Toc187246528"/>
      <w:bookmarkStart w:id="7666" w:name="_Toc200468030"/>
      <w:r>
        <w:rPr>
          <w:rFonts w:eastAsia="SimSun" w:hint="eastAsia"/>
          <w:lang w:eastAsia="zh-CN"/>
        </w:rPr>
        <w:t>10</w:t>
      </w:r>
      <w:r>
        <w:t>.3.2.6.1</w:t>
      </w:r>
      <w:r>
        <w:tab/>
        <w:t>Introduction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667" w:name="_Toc137554882"/>
      <w:bookmarkStart w:id="7668" w:name="_Toc53186007"/>
      <w:bookmarkStart w:id="7669" w:name="_Toc57821420"/>
      <w:bookmarkStart w:id="7670" w:name="_Toc61184090"/>
      <w:bookmarkStart w:id="7671" w:name="_Toc98763380"/>
      <w:bookmarkStart w:id="7672" w:name="_Toc61184482"/>
      <w:bookmarkStart w:id="7673" w:name="_Toc130402331"/>
      <w:bookmarkStart w:id="7674" w:name="_Toc138853944"/>
      <w:bookmarkStart w:id="7675" w:name="_Toc61183696"/>
      <w:bookmarkStart w:id="7676" w:name="_Toc61184874"/>
      <w:bookmarkStart w:id="7677" w:name="_Toc89949399"/>
      <w:bookmarkStart w:id="7678" w:name="_Toc61185264"/>
      <w:bookmarkStart w:id="7679" w:name="_Toc106184309"/>
      <w:bookmarkStart w:id="7680" w:name="_Toc138946625"/>
      <w:bookmarkStart w:id="7681" w:name="_Toc82451010"/>
      <w:bookmarkStart w:id="7682" w:name="_Toc66386609"/>
      <w:bookmarkStart w:id="7683" w:name="_Toc74583567"/>
      <w:bookmarkStart w:id="7684" w:name="_Toc76542380"/>
      <w:bookmarkStart w:id="7685" w:name="_Toc53185631"/>
      <w:bookmarkStart w:id="7686" w:name="_Toc82450362"/>
      <w:bookmarkStart w:id="7687" w:name="_Toc98755788"/>
      <w:bookmarkStart w:id="7688" w:name="_Toc57820493"/>
      <w:bookmarkStart w:id="7689" w:name="_Toc155428353"/>
      <w:bookmarkStart w:id="7690" w:name="_Toc155781371"/>
      <w:bookmarkStart w:id="7691" w:name="_Toc161665731"/>
      <w:bookmarkStart w:id="7692" w:name="_Toc169718882"/>
      <w:bookmarkStart w:id="7693" w:name="_Toc176337439"/>
      <w:bookmarkStart w:id="7694" w:name="_Toc187246529"/>
      <w:bookmarkStart w:id="7695" w:name="_Toc200468031"/>
      <w:r>
        <w:rPr>
          <w:rFonts w:eastAsia="SimSun" w:hint="eastAsia"/>
          <w:lang w:eastAsia="zh-CN"/>
        </w:rPr>
        <w:lastRenderedPageBreak/>
        <w:t>10</w:t>
      </w:r>
      <w:r>
        <w:t>.3.2.6.2</w:t>
      </w:r>
      <w:r>
        <w:tab/>
        <w:t>Minimum requirement</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696" w:name="_Toc61184092"/>
      <w:bookmarkStart w:id="7697" w:name="_Toc53186009"/>
      <w:bookmarkStart w:id="7698" w:name="_Toc57820495"/>
      <w:bookmarkStart w:id="7699" w:name="_Toc53185633"/>
      <w:bookmarkStart w:id="7700" w:name="_Toc61184484"/>
      <w:bookmarkStart w:id="7701" w:name="_Toc61184876"/>
      <w:bookmarkStart w:id="7702" w:name="_Toc61183698"/>
      <w:bookmarkStart w:id="7703" w:name="_Toc61185266"/>
      <w:bookmarkStart w:id="7704"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705" w:name="_Toc138853945"/>
      <w:bookmarkStart w:id="7706" w:name="_Toc61184483"/>
      <w:bookmarkStart w:id="7707" w:name="_Toc130402332"/>
      <w:bookmarkStart w:id="7708" w:name="_Toc61184091"/>
      <w:bookmarkStart w:id="7709" w:name="_Toc82450363"/>
      <w:bookmarkStart w:id="7710" w:name="_Toc61183697"/>
      <w:bookmarkStart w:id="7711" w:name="_Toc61185265"/>
      <w:bookmarkStart w:id="7712" w:name="_Toc89949400"/>
      <w:bookmarkStart w:id="7713" w:name="_Toc98763381"/>
      <w:bookmarkStart w:id="7714" w:name="_Toc82451011"/>
      <w:bookmarkStart w:id="7715" w:name="_Toc53185632"/>
      <w:bookmarkStart w:id="7716" w:name="_Toc57821421"/>
      <w:bookmarkStart w:id="7717" w:name="_Toc137554883"/>
      <w:bookmarkStart w:id="7718" w:name="_Toc53186008"/>
      <w:bookmarkStart w:id="7719" w:name="_Toc138946626"/>
      <w:bookmarkStart w:id="7720" w:name="_Toc98755789"/>
      <w:bookmarkStart w:id="7721" w:name="_Toc76542381"/>
      <w:bookmarkStart w:id="7722" w:name="_Toc74583568"/>
      <w:bookmarkStart w:id="7723" w:name="_Toc61184875"/>
      <w:bookmarkStart w:id="7724" w:name="_Toc106184310"/>
      <w:bookmarkStart w:id="7725" w:name="_Toc66386610"/>
      <w:bookmarkStart w:id="7726" w:name="_Toc57820494"/>
    </w:p>
    <w:p w14:paraId="50FD77CA" w14:textId="77777777" w:rsidR="0076304B" w:rsidRDefault="0076304B" w:rsidP="0076304B">
      <w:pPr>
        <w:pStyle w:val="Heading5"/>
        <w:rPr>
          <w:rFonts w:eastAsia="?? ??"/>
          <w:sz w:val="24"/>
        </w:rPr>
      </w:pPr>
      <w:bookmarkStart w:id="7727" w:name="_Toc155428354"/>
      <w:bookmarkStart w:id="7728" w:name="_Toc155781372"/>
      <w:bookmarkStart w:id="7729" w:name="_Toc161665732"/>
      <w:bookmarkStart w:id="7730" w:name="_Toc169718883"/>
      <w:bookmarkStart w:id="7731" w:name="_Toc176337440"/>
      <w:bookmarkStart w:id="7732" w:name="_Toc187246530"/>
      <w:bookmarkStart w:id="7733" w:name="_Toc200468032"/>
      <w:r>
        <w:rPr>
          <w:rFonts w:eastAsia="SimSun" w:hint="eastAsia"/>
          <w:sz w:val="24"/>
          <w:lang w:eastAsia="zh-CN"/>
        </w:rPr>
        <w:lastRenderedPageBreak/>
        <w:t>10</w:t>
      </w:r>
      <w:r>
        <w:rPr>
          <w:rFonts w:eastAsia="?? ??"/>
          <w:sz w:val="24"/>
        </w:rPr>
        <w:t>.3.2.6.3</w:t>
      </w:r>
      <w:r>
        <w:tab/>
      </w:r>
      <w:r>
        <w:rPr>
          <w:rFonts w:eastAsia="?? ??"/>
          <w:sz w:val="24"/>
        </w:rPr>
        <w:t>Measurement restriction for CSI-RS based candidate beam detection</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734" w:name="_Toc89949401"/>
      <w:bookmarkStart w:id="7735" w:name="_Toc98755790"/>
      <w:bookmarkStart w:id="7736" w:name="_Toc138946627"/>
      <w:bookmarkStart w:id="7737" w:name="_Toc130402333"/>
      <w:bookmarkStart w:id="7738" w:name="_Toc82451012"/>
      <w:bookmarkStart w:id="7739" w:name="_Toc137554884"/>
      <w:bookmarkStart w:id="7740" w:name="_Toc76542382"/>
      <w:bookmarkStart w:id="7741" w:name="_Toc74583569"/>
      <w:bookmarkStart w:id="7742" w:name="_Toc82450364"/>
      <w:bookmarkStart w:id="7743" w:name="_Toc98763382"/>
      <w:bookmarkStart w:id="7744" w:name="_Toc138853946"/>
      <w:bookmarkStart w:id="7745" w:name="_Toc106184311"/>
      <w:bookmarkStart w:id="7746" w:name="_Toc66386611"/>
      <w:bookmarkStart w:id="7747" w:name="_Toc155428355"/>
      <w:bookmarkStart w:id="7748" w:name="_Toc155781373"/>
      <w:bookmarkStart w:id="7749" w:name="_Toc161665733"/>
      <w:bookmarkStart w:id="7750" w:name="_Toc169718884"/>
      <w:bookmarkStart w:id="7751" w:name="_Toc176337441"/>
      <w:bookmarkStart w:id="7752" w:name="_Toc187246531"/>
      <w:bookmarkStart w:id="7753" w:name="_Toc200468033"/>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696"/>
      <w:bookmarkEnd w:id="7697"/>
      <w:bookmarkEnd w:id="7698"/>
      <w:bookmarkEnd w:id="7699"/>
      <w:bookmarkEnd w:id="7700"/>
      <w:bookmarkEnd w:id="7701"/>
      <w:bookmarkEnd w:id="7702"/>
      <w:bookmarkEnd w:id="7703"/>
      <w:bookmarkEnd w:id="7704"/>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754" w:name="_Toc155428356"/>
      <w:bookmarkStart w:id="7755" w:name="_Toc155781374"/>
      <w:bookmarkStart w:id="7756" w:name="_Toc161665734"/>
      <w:bookmarkStart w:id="7757" w:name="_Toc169718885"/>
      <w:bookmarkStart w:id="7758" w:name="_Toc176337442"/>
      <w:bookmarkStart w:id="7759" w:name="_Toc187246532"/>
      <w:bookmarkStart w:id="7760" w:name="_Toc200468034"/>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754"/>
      <w:bookmarkEnd w:id="7755"/>
      <w:bookmarkEnd w:id="7756"/>
      <w:bookmarkEnd w:id="7757"/>
      <w:bookmarkEnd w:id="7758"/>
      <w:bookmarkEnd w:id="7759"/>
      <w:bookmarkEnd w:id="7760"/>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761" w:name="_Toc155428357"/>
      <w:bookmarkStart w:id="7762" w:name="_Toc155781375"/>
      <w:bookmarkStart w:id="7763" w:name="_Toc161665735"/>
      <w:bookmarkStart w:id="7764" w:name="_Toc169718886"/>
      <w:bookmarkStart w:id="7765" w:name="_Toc176337443"/>
      <w:bookmarkStart w:id="7766" w:name="_Toc187246533"/>
      <w:bookmarkStart w:id="7767" w:name="_Toc200468035"/>
      <w:r>
        <w:rPr>
          <w:rFonts w:eastAsia="SimSun" w:hint="eastAsia"/>
          <w:lang w:eastAsia="zh-CN"/>
        </w:rPr>
        <w:lastRenderedPageBreak/>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761"/>
      <w:bookmarkEnd w:id="7762"/>
      <w:bookmarkEnd w:id="7763"/>
      <w:bookmarkEnd w:id="7764"/>
      <w:bookmarkEnd w:id="7765"/>
      <w:bookmarkEnd w:id="7766"/>
      <w:bookmarkEnd w:id="7767"/>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768" w:name="_Toc155428358"/>
      <w:bookmarkStart w:id="7769" w:name="_Toc155781376"/>
      <w:bookmarkStart w:id="7770" w:name="_Toc161665736"/>
      <w:bookmarkStart w:id="7771" w:name="_Toc169718887"/>
      <w:bookmarkStart w:id="7772" w:name="_Toc176337444"/>
      <w:bookmarkStart w:id="7773" w:name="_Toc187246534"/>
      <w:bookmarkStart w:id="7774" w:name="_Toc200468036"/>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768"/>
      <w:bookmarkEnd w:id="7769"/>
      <w:bookmarkEnd w:id="7770"/>
      <w:bookmarkEnd w:id="7771"/>
      <w:bookmarkEnd w:id="7772"/>
      <w:bookmarkEnd w:id="7773"/>
      <w:bookmarkEnd w:id="7774"/>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775" w:name="_Toc57821423"/>
      <w:bookmarkStart w:id="7776" w:name="_Toc138946628"/>
      <w:bookmarkStart w:id="7777" w:name="_Toc138853947"/>
      <w:bookmarkStart w:id="7778" w:name="_Toc57820496"/>
      <w:bookmarkStart w:id="7779" w:name="_Toc82451013"/>
      <w:bookmarkStart w:id="7780" w:name="_Toc61184485"/>
      <w:bookmarkStart w:id="7781" w:name="_Toc61185267"/>
      <w:bookmarkStart w:id="7782" w:name="_Toc61184093"/>
      <w:bookmarkStart w:id="7783" w:name="_Toc106184312"/>
      <w:bookmarkStart w:id="7784" w:name="_Toc66386612"/>
      <w:bookmarkStart w:id="7785" w:name="_Toc130402334"/>
      <w:bookmarkStart w:id="7786" w:name="_Toc53185634"/>
      <w:bookmarkStart w:id="7787" w:name="_Toc61184877"/>
      <w:bookmarkStart w:id="7788" w:name="_Toc82450365"/>
      <w:bookmarkStart w:id="7789" w:name="_Toc74583570"/>
      <w:bookmarkStart w:id="7790" w:name="_Toc89949402"/>
      <w:bookmarkStart w:id="7791" w:name="_Toc61183699"/>
      <w:bookmarkStart w:id="7792" w:name="_Toc98763383"/>
      <w:bookmarkStart w:id="7793" w:name="_Toc76542383"/>
      <w:bookmarkStart w:id="7794" w:name="_Toc53186010"/>
      <w:bookmarkStart w:id="7795" w:name="_Toc98755791"/>
      <w:bookmarkStart w:id="7796" w:name="_Toc137554885"/>
    </w:p>
    <w:p w14:paraId="6B082B3D" w14:textId="77777777" w:rsidR="0076304B" w:rsidRDefault="0076304B" w:rsidP="0076304B">
      <w:pPr>
        <w:pStyle w:val="Heading4"/>
      </w:pPr>
      <w:bookmarkStart w:id="7797" w:name="_Toc155428359"/>
      <w:bookmarkStart w:id="7798" w:name="_Toc155781377"/>
      <w:bookmarkStart w:id="7799" w:name="_Toc161665737"/>
      <w:bookmarkStart w:id="7800" w:name="_Toc169718888"/>
      <w:bookmarkStart w:id="7801" w:name="_Toc176337445"/>
      <w:bookmarkStart w:id="7802" w:name="_Toc187246535"/>
      <w:bookmarkStart w:id="7803" w:name="_Toc200468037"/>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804" w:name="_Toc155428360"/>
      <w:bookmarkStart w:id="7805" w:name="_Toc155781378"/>
      <w:bookmarkStart w:id="7806" w:name="_Toc161665738"/>
      <w:bookmarkStart w:id="7807" w:name="_Toc169718889"/>
      <w:bookmarkStart w:id="7808" w:name="_Toc176337446"/>
      <w:bookmarkStart w:id="7809" w:name="_Toc187246536"/>
      <w:bookmarkStart w:id="7810" w:name="_Toc200468038"/>
      <w:r>
        <w:rPr>
          <w:rFonts w:eastAsia="SimSun" w:hint="eastAsia"/>
          <w:lang w:eastAsia="zh-CN"/>
        </w:rPr>
        <w:lastRenderedPageBreak/>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804"/>
      <w:bookmarkEnd w:id="7805"/>
      <w:bookmarkEnd w:id="7806"/>
      <w:bookmarkEnd w:id="7807"/>
      <w:bookmarkEnd w:id="7808"/>
      <w:bookmarkEnd w:id="7809"/>
      <w:bookmarkEnd w:id="7810"/>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811" w:name="_Toc155428361"/>
      <w:bookmarkStart w:id="7812" w:name="_Toc155781379"/>
      <w:bookmarkStart w:id="7813" w:name="_Toc161665739"/>
      <w:bookmarkStart w:id="7814" w:name="_Toc169718890"/>
      <w:bookmarkStart w:id="7815" w:name="_Toc176337447"/>
      <w:bookmarkStart w:id="7816" w:name="_Toc187246537"/>
      <w:bookmarkStart w:id="7817" w:name="_Toc200468039"/>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811"/>
      <w:bookmarkEnd w:id="7812"/>
      <w:bookmarkEnd w:id="7813"/>
      <w:bookmarkEnd w:id="7814"/>
      <w:bookmarkEnd w:id="7815"/>
      <w:bookmarkEnd w:id="7816"/>
      <w:bookmarkEnd w:id="7817"/>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818" w:name="_Toc155428362"/>
      <w:bookmarkStart w:id="7819" w:name="_Toc155781380"/>
      <w:bookmarkStart w:id="7820" w:name="_Toc161665740"/>
      <w:bookmarkStart w:id="7821" w:name="_Toc169718891"/>
      <w:bookmarkStart w:id="7822" w:name="_Toc176337448"/>
      <w:bookmarkStart w:id="7823" w:name="_Toc187246538"/>
      <w:bookmarkStart w:id="7824" w:name="_Toc200468040"/>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818"/>
      <w:bookmarkEnd w:id="7819"/>
      <w:bookmarkEnd w:id="7820"/>
      <w:bookmarkEnd w:id="7821"/>
      <w:bookmarkEnd w:id="7822"/>
      <w:bookmarkEnd w:id="7823"/>
      <w:bookmarkEnd w:id="7824"/>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825" w:name="_Toc197274883"/>
      <w:bookmarkStart w:id="7826" w:name="_Toc97737253"/>
      <w:bookmarkStart w:id="7827" w:name="_Toc106094204"/>
      <w:bookmarkStart w:id="7828" w:name="_Toc114252980"/>
      <w:bookmarkStart w:id="7829" w:name="_Toc123046108"/>
      <w:bookmarkStart w:id="7830" w:name="_Toc124157649"/>
      <w:bookmarkStart w:id="7831" w:name="_Toc124259041"/>
      <w:bookmarkStart w:id="7832" w:name="_Toc124259185"/>
      <w:bookmarkStart w:id="7833" w:name="_Toc130585942"/>
      <w:bookmarkStart w:id="7834" w:name="_Toc130586953"/>
      <w:bookmarkStart w:id="7835" w:name="_Toc137462119"/>
      <w:bookmarkStart w:id="7836" w:name="_Toc138883928"/>
      <w:bookmarkStart w:id="7837" w:name="_Toc138884072"/>
      <w:bookmarkStart w:id="7838" w:name="_Toc145426970"/>
      <w:bookmarkStart w:id="7839" w:name="_Toc155428363"/>
      <w:bookmarkStart w:id="7840" w:name="_Toc155781381"/>
      <w:bookmarkStart w:id="7841" w:name="_Toc161665741"/>
      <w:bookmarkStart w:id="7842" w:name="_Toc169718892"/>
      <w:bookmarkStart w:id="7843" w:name="_Toc176337449"/>
      <w:bookmarkStart w:id="7844" w:name="_Toc187246539"/>
      <w:bookmarkStart w:id="7845" w:name="_Toc200468041"/>
      <w:r w:rsidRPr="002F523B">
        <w:lastRenderedPageBreak/>
        <w:t xml:space="preserve">Annex </w:t>
      </w:r>
      <w:r>
        <w:t>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r w:rsidR="005A21E9">
        <w:t>: Void</w:t>
      </w:r>
      <w:bookmarkEnd w:id="7842"/>
      <w:bookmarkEnd w:id="7843"/>
      <w:bookmarkEnd w:id="7844"/>
      <w:bookmarkEnd w:id="7845"/>
    </w:p>
    <w:p w14:paraId="6C5516C0" w14:textId="4A66CBBF" w:rsidR="00573DE3" w:rsidRDefault="00573DE3" w:rsidP="005A21E9"/>
    <w:p w14:paraId="6C5516C1" w14:textId="77777777" w:rsidR="00573DE3" w:rsidRDefault="00573DE3">
      <w:pPr>
        <w:spacing w:after="0"/>
      </w:pPr>
      <w:bookmarkStart w:id="7846" w:name="historyclause"/>
      <w:bookmarkStart w:id="7847" w:name="_Toc345380288"/>
      <w:bookmarkStart w:id="7848" w:name="_Toc345380467"/>
      <w:bookmarkStart w:id="7849" w:name="_Toc345380552"/>
      <w:bookmarkStart w:id="7850" w:name="_Toc345380637"/>
      <w:bookmarkStart w:id="7851" w:name="_Toc345380722"/>
      <w:bookmarkStart w:id="7852" w:name="_Toc345381662"/>
      <w:bookmarkStart w:id="7853" w:name="_Toc345381826"/>
      <w:bookmarkStart w:id="7854" w:name="_Toc345381963"/>
      <w:bookmarkStart w:id="7855" w:name="_Toc345382408"/>
      <w:bookmarkStart w:id="7856" w:name="_Toc345382493"/>
      <w:bookmarkStart w:id="7857" w:name="_Toc345382599"/>
      <w:bookmarkStart w:id="7858" w:name="_Toc345382760"/>
      <w:bookmarkStart w:id="7859" w:name="_Toc345382845"/>
      <w:bookmarkStart w:id="7860" w:name="_Toc345383119"/>
      <w:bookmarkStart w:id="7861" w:name="_Toc345383291"/>
      <w:bookmarkStart w:id="7862" w:name="_Toc345383962"/>
      <w:bookmarkStart w:id="7863" w:name="_Toc345384247"/>
      <w:bookmarkStart w:id="7864" w:name="_Toc345384828"/>
      <w:bookmarkStart w:id="7865" w:name="_Toc345385032"/>
      <w:bookmarkStart w:id="7866" w:name="_Toc345386113"/>
      <w:bookmarkStart w:id="7867" w:name="_Toc345405449"/>
      <w:bookmarkStart w:id="7868" w:name="_Toc345405610"/>
      <w:bookmarkStart w:id="7869" w:name="_Toc345405695"/>
      <w:bookmarkStart w:id="7870" w:name="_Toc345405780"/>
      <w:bookmarkStart w:id="7871" w:name="_Toc345405865"/>
      <w:bookmarkStart w:id="7872" w:name="_Toc345406215"/>
      <w:bookmarkStart w:id="7873" w:name="_Toc345406563"/>
      <w:bookmarkStart w:id="7874" w:name="_Toc345406648"/>
      <w:bookmarkStart w:id="7875" w:name="_Toc345406733"/>
      <w:bookmarkStart w:id="7876" w:name="_Toc345406818"/>
      <w:bookmarkStart w:id="7877" w:name="_Toc345407140"/>
      <w:bookmarkStart w:id="7878" w:name="_Toc345409574"/>
      <w:bookmarkStart w:id="7879" w:name="_Toc345409684"/>
      <w:bookmarkStart w:id="7880" w:name="_Toc345409769"/>
      <w:bookmarkStart w:id="7881" w:name="_Toc345410565"/>
      <w:bookmarkStart w:id="7882" w:name="_Toc345410650"/>
      <w:bookmarkStart w:id="7883" w:name="_Toc345735882"/>
      <w:bookmarkStart w:id="7884" w:name="_Toc345736201"/>
      <w:bookmarkStart w:id="7885" w:name="_Toc345736286"/>
      <w:bookmarkStart w:id="7886" w:name="_Toc351282584"/>
      <w:bookmarkStart w:id="7887" w:name="_Toc374955690"/>
      <w:bookmarkStart w:id="7888" w:name="_Toc436619030"/>
      <w:bookmarkStart w:id="7889" w:name="_Toc436619267"/>
      <w:bookmarkStart w:id="7890" w:name="_Toc451844197"/>
      <w:r>
        <w:br w:type="page"/>
      </w:r>
    </w:p>
    <w:p w14:paraId="0122F0D1" w14:textId="64A32BA3" w:rsidR="00264C47" w:rsidRDefault="00264C47" w:rsidP="00264C47">
      <w:pPr>
        <w:pStyle w:val="Heading8"/>
      </w:pPr>
      <w:bookmarkStart w:id="7891" w:name="_Toc53185635"/>
      <w:bookmarkStart w:id="7892" w:name="_Toc82451014"/>
      <w:bookmarkStart w:id="7893" w:name="_Toc98763384"/>
      <w:bookmarkStart w:id="7894" w:name="_Toc37267876"/>
      <w:bookmarkStart w:id="7895" w:name="_Toc130402335"/>
      <w:bookmarkStart w:id="7896" w:name="_Toc29812013"/>
      <w:bookmarkStart w:id="7897" w:name="_Toc53186011"/>
      <w:bookmarkStart w:id="7898" w:name="_Toc57821424"/>
      <w:bookmarkStart w:id="7899" w:name="_Toc61183700"/>
      <w:bookmarkStart w:id="7900" w:name="_Toc137554886"/>
      <w:bookmarkStart w:id="7901" w:name="_Toc61184878"/>
      <w:bookmarkStart w:id="7902" w:name="_Toc106184313"/>
      <w:bookmarkStart w:id="7903" w:name="_Toc138946629"/>
      <w:bookmarkStart w:id="7904" w:name="_Toc61184486"/>
      <w:bookmarkStart w:id="7905" w:name="_Toc21127804"/>
      <w:bookmarkStart w:id="7906" w:name="_Toc74583571"/>
      <w:bookmarkStart w:id="7907" w:name="_Toc37260488"/>
      <w:bookmarkStart w:id="7908" w:name="_Toc66386613"/>
      <w:bookmarkStart w:id="7909" w:name="_Toc138853948"/>
      <w:bookmarkStart w:id="7910" w:name="_Toc82450366"/>
      <w:bookmarkStart w:id="7911" w:name="_Toc57820497"/>
      <w:bookmarkStart w:id="7912" w:name="_Toc155358973"/>
      <w:bookmarkStart w:id="7913" w:name="_Toc98755792"/>
      <w:bookmarkStart w:id="7914" w:name="_Toc76542384"/>
      <w:bookmarkStart w:id="7915" w:name="_Toc36817565"/>
      <w:bookmarkStart w:id="7916" w:name="_Toc61184094"/>
      <w:bookmarkStart w:id="7917" w:name="_Toc145531358"/>
      <w:bookmarkStart w:id="7918" w:name="_Toc61185268"/>
      <w:bookmarkStart w:id="7919" w:name="_Toc89949403"/>
      <w:bookmarkStart w:id="7920" w:name="_Toc161665742"/>
      <w:bookmarkStart w:id="7921" w:name="_Toc169718893"/>
      <w:bookmarkStart w:id="7922" w:name="_Toc176337450"/>
      <w:bookmarkStart w:id="7923" w:name="_Toc187246540"/>
      <w:bookmarkStart w:id="7924" w:name="_Toc200468042"/>
      <w:bookmarkStart w:id="7925" w:name="_Toc137554894"/>
      <w:bookmarkStart w:id="7926" w:name="_Toc76542392"/>
      <w:bookmarkStart w:id="7927" w:name="_Toc106184321"/>
      <w:bookmarkStart w:id="7928" w:name="_Toc138946637"/>
      <w:bookmarkStart w:id="7929" w:name="_Toc130402343"/>
      <w:bookmarkStart w:id="7930" w:name="_Toc145531366"/>
      <w:bookmarkStart w:id="7931" w:name="_Toc74583579"/>
      <w:bookmarkStart w:id="7932" w:name="_Toc98763392"/>
      <w:bookmarkStart w:id="7933" w:name="_Toc155358981"/>
      <w:bookmarkStart w:id="7934" w:name="_Toc82450374"/>
      <w:bookmarkStart w:id="7935" w:name="_Toc89949411"/>
      <w:bookmarkStart w:id="7936" w:name="_Toc138853956"/>
      <w:bookmarkStart w:id="7937" w:name="_Toc98755800"/>
      <w:bookmarkStart w:id="7938" w:name="_Toc82451022"/>
      <w:bookmarkStart w:id="7939" w:name="_Toc36817566"/>
      <w:bookmarkStart w:id="7940" w:name="_Toc61184487"/>
      <w:bookmarkStart w:id="7941" w:name="_Toc98755793"/>
      <w:bookmarkStart w:id="7942" w:name="_Toc29812014"/>
      <w:bookmarkStart w:id="7943" w:name="_Toc89949404"/>
      <w:bookmarkStart w:id="7944" w:name="_Toc61183701"/>
      <w:bookmarkStart w:id="7945" w:name="_Toc61184879"/>
      <w:bookmarkStart w:id="7946" w:name="_Toc130402336"/>
      <w:bookmarkStart w:id="7947" w:name="_Toc21127805"/>
      <w:bookmarkStart w:id="7948" w:name="_Toc57820498"/>
      <w:bookmarkStart w:id="7949" w:name="_Toc61184095"/>
      <w:bookmarkStart w:id="7950" w:name="_Toc98763385"/>
      <w:bookmarkStart w:id="7951" w:name="_Toc37267877"/>
      <w:bookmarkStart w:id="7952" w:name="_Toc76542385"/>
      <w:bookmarkStart w:id="7953" w:name="_Toc53185636"/>
      <w:bookmarkStart w:id="7954" w:name="_Toc61185269"/>
      <w:bookmarkStart w:id="7955" w:name="_Toc82451015"/>
      <w:bookmarkStart w:id="7956" w:name="_Toc82450367"/>
      <w:bookmarkStart w:id="7957" w:name="_Toc66386614"/>
      <w:bookmarkStart w:id="7958" w:name="_Toc57821425"/>
      <w:bookmarkStart w:id="7959" w:name="_Toc53186012"/>
      <w:bookmarkStart w:id="7960" w:name="_Toc74583572"/>
      <w:bookmarkStart w:id="7961" w:name="_Toc37260489"/>
      <w:bookmarkStart w:id="7962" w:name="_Toc106184314"/>
      <w:r>
        <w:lastRenderedPageBreak/>
        <w:t>Annex B (normative):</w:t>
      </w:r>
      <w:r>
        <w:br/>
        <w:t>NCR-MT Reference measurement channels</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963" w:name="_Toc161665743"/>
      <w:bookmarkStart w:id="7964" w:name="_Toc169718894"/>
      <w:bookmarkStart w:id="7965" w:name="_Toc176337451"/>
      <w:bookmarkStart w:id="7966" w:name="_Toc187246541"/>
      <w:bookmarkStart w:id="7967" w:name="_Toc200468043"/>
      <w:r>
        <w:t>B.1</w:t>
      </w:r>
      <w:r>
        <w:tab/>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63"/>
      <w:r w:rsidR="000D1130">
        <w:rPr>
          <w:szCs w:val="32"/>
        </w:rPr>
        <w:t>NCR-MT</w:t>
      </w:r>
      <w:r w:rsidR="000D1130">
        <w:rPr>
          <w:rFonts w:eastAsia="SimSun"/>
          <w:szCs w:val="32"/>
          <w:lang w:val="en-US" w:eastAsia="zh-CN"/>
        </w:rPr>
        <w:t xml:space="preserve"> Demodulation Performance </w:t>
      </w:r>
      <w:r w:rsidR="000D1130">
        <w:t>Fixed Reference Channels</w:t>
      </w:r>
      <w:bookmarkEnd w:id="7964"/>
      <w:bookmarkEnd w:id="7965"/>
      <w:bookmarkEnd w:id="7966"/>
      <w:bookmarkEnd w:id="7967"/>
    </w:p>
    <w:p w14:paraId="420F06BF" w14:textId="32F30921" w:rsidR="00264C47" w:rsidRDefault="00264C47" w:rsidP="00264C47">
      <w:pPr>
        <w:pStyle w:val="Heading2"/>
      </w:pPr>
      <w:bookmarkStart w:id="7968" w:name="_Toc82451023"/>
      <w:bookmarkStart w:id="7969" w:name="_Toc89949412"/>
      <w:bookmarkStart w:id="7970" w:name="_Toc76542393"/>
      <w:bookmarkStart w:id="7971" w:name="_Toc130402344"/>
      <w:bookmarkStart w:id="7972" w:name="_Toc138946638"/>
      <w:bookmarkStart w:id="7973" w:name="_Toc155358982"/>
      <w:bookmarkStart w:id="7974" w:name="_Toc137554895"/>
      <w:bookmarkStart w:id="7975" w:name="_Toc145531367"/>
      <w:bookmarkStart w:id="7976" w:name="_Toc106184322"/>
      <w:bookmarkStart w:id="7977" w:name="_Toc74583580"/>
      <w:bookmarkStart w:id="7978" w:name="_Toc82450375"/>
      <w:bookmarkStart w:id="7979" w:name="_Toc98755801"/>
      <w:bookmarkStart w:id="7980" w:name="_Toc138853957"/>
      <w:bookmarkStart w:id="7981" w:name="_Toc98763393"/>
      <w:bookmarkStart w:id="7982" w:name="_Toc161665744"/>
      <w:bookmarkStart w:id="7983" w:name="_Toc169718895"/>
      <w:bookmarkStart w:id="7984" w:name="_Toc176337452"/>
      <w:bookmarkStart w:id="7985" w:name="_Toc187246542"/>
      <w:bookmarkStart w:id="7986" w:name="_Toc200468044"/>
      <w:r>
        <w:t>B.1.1</w:t>
      </w:r>
      <w:r>
        <w:tab/>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r w:rsidR="000D1130">
        <w:t>Fixed Reference Channels for PDSCH performance requirements</w:t>
      </w:r>
      <w:bookmarkEnd w:id="7983"/>
      <w:bookmarkEnd w:id="7984"/>
      <w:bookmarkEnd w:id="7985"/>
      <w:bookmarkEnd w:id="7986"/>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lastRenderedPageBreak/>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987" w:name="_Toc82451026"/>
      <w:bookmarkStart w:id="7988" w:name="_Toc130402347"/>
      <w:bookmarkStart w:id="7989" w:name="_Toc89949415"/>
      <w:bookmarkStart w:id="7990" w:name="_Toc106184325"/>
      <w:bookmarkStart w:id="7991" w:name="_Toc74583583"/>
      <w:bookmarkStart w:id="7992" w:name="_Toc155358985"/>
      <w:bookmarkStart w:id="7993" w:name="_Toc138853960"/>
      <w:bookmarkStart w:id="7994" w:name="_Toc76542396"/>
      <w:bookmarkStart w:id="7995" w:name="_Toc137554898"/>
      <w:bookmarkStart w:id="7996" w:name="_Toc145531370"/>
      <w:bookmarkStart w:id="7997" w:name="_Toc98755804"/>
      <w:bookmarkStart w:id="7998" w:name="_Toc82450378"/>
      <w:bookmarkStart w:id="7999" w:name="_Toc138946641"/>
      <w:bookmarkStart w:id="8000" w:name="_Toc98763396"/>
      <w:bookmarkStart w:id="8001" w:name="_Toc161665746"/>
      <w:bookmarkStart w:id="8002" w:name="_Toc169718896"/>
      <w:bookmarkStart w:id="8003" w:name="_Toc176337453"/>
      <w:bookmarkStart w:id="8004" w:name="_Toc187246543"/>
      <w:bookmarkStart w:id="8005" w:name="_Toc200468045"/>
      <w:r>
        <w:t>B.1.</w:t>
      </w:r>
      <w:r w:rsidR="007C5282">
        <w:t>2</w:t>
      </w:r>
      <w:r>
        <w:tab/>
        <w:t>Fixed Reference Channels for PDCCH performance requirements</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8006" w:name="_Toc130402348"/>
      <w:bookmarkStart w:id="8007" w:name="_Toc98755805"/>
      <w:bookmarkStart w:id="8008" w:name="_Toc82450379"/>
      <w:bookmarkStart w:id="8009" w:name="_Toc74583584"/>
      <w:bookmarkStart w:id="8010" w:name="_Toc145531371"/>
      <w:bookmarkStart w:id="8011" w:name="_Toc137554899"/>
      <w:bookmarkStart w:id="8012" w:name="_Toc155358986"/>
      <w:bookmarkStart w:id="8013" w:name="_Toc138853961"/>
      <w:bookmarkStart w:id="8014" w:name="_Toc76542397"/>
      <w:bookmarkStart w:id="8015" w:name="_Toc89949416"/>
      <w:bookmarkStart w:id="8016" w:name="_Toc106184326"/>
      <w:bookmarkStart w:id="8017" w:name="_Toc138946642"/>
      <w:bookmarkStart w:id="8018" w:name="_Toc98763397"/>
      <w:bookmarkStart w:id="8019" w:name="_Toc82451027"/>
      <w:bookmarkStart w:id="8020" w:name="_Toc161665747"/>
      <w:bookmarkStart w:id="8021" w:name="_Toc169718897"/>
      <w:bookmarkStart w:id="8022" w:name="_Toc176337454"/>
      <w:bookmarkStart w:id="8023" w:name="_Toc187246544"/>
      <w:bookmarkStart w:id="8024" w:name="_Toc200468046"/>
      <w:r>
        <w:lastRenderedPageBreak/>
        <w:t>B.1.</w:t>
      </w:r>
      <w:r w:rsidR="007C5282">
        <w:t>3</w:t>
      </w:r>
      <w:r>
        <w:tab/>
        <w:t>Fixed Reference Channels for CSI reporting performance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lastRenderedPageBreak/>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8025" w:name="_Toc161665748"/>
      <w:bookmarkStart w:id="8026" w:name="_Toc169718898"/>
      <w:bookmarkStart w:id="8027" w:name="_Toc176337455"/>
      <w:bookmarkStart w:id="8028" w:name="_Toc187246545"/>
      <w:bookmarkStart w:id="8029" w:name="_Toc200468047"/>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8025"/>
      <w:bookmarkEnd w:id="8026"/>
      <w:bookmarkEnd w:id="8027"/>
      <w:bookmarkEnd w:id="8028"/>
      <w:bookmarkEnd w:id="8029"/>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8030" w:name="_Ref43894658"/>
      <w:r>
        <w:t xml:space="preserve">Table </w:t>
      </w:r>
      <w:bookmarkEnd w:id="8030"/>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8031" w:name="OLE_LINK13"/>
            <w:bookmarkStart w:id="8032" w:name="OLE_LINK11"/>
            <w:bookmarkStart w:id="8033"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8031"/>
      <w:bookmarkEnd w:id="8032"/>
      <w:bookmarkEnd w:id="8033"/>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8034" w:name="_Toc98755921"/>
      <w:bookmarkStart w:id="8035" w:name="_Toc98763513"/>
      <w:bookmarkStart w:id="8036" w:name="_Toc106184442"/>
      <w:bookmarkStart w:id="8037" w:name="_Toc82451143"/>
      <w:bookmarkStart w:id="8038" w:name="_Toc89949532"/>
      <w:bookmarkStart w:id="8039" w:name="_Toc130402465"/>
      <w:bookmarkStart w:id="8040" w:name="_Toc145531488"/>
      <w:bookmarkStart w:id="8041" w:name="_Toc137555016"/>
      <w:bookmarkStart w:id="8042" w:name="_Toc82450494"/>
      <w:bookmarkStart w:id="8043" w:name="_Toc138854078"/>
      <w:bookmarkStart w:id="8044" w:name="_Toc138946759"/>
      <w:bookmarkStart w:id="8045" w:name="_Toc76542512"/>
      <w:bookmarkStart w:id="8046" w:name="_Toc74583699"/>
      <w:bookmarkStart w:id="8047" w:name="_Toc161665749"/>
      <w:bookmarkStart w:id="8048" w:name="_Toc169718899"/>
      <w:bookmarkStart w:id="8049" w:name="_Toc176337456"/>
      <w:bookmarkStart w:id="8050" w:name="_Toc187246546"/>
      <w:bookmarkStart w:id="8051" w:name="_Toc200468048"/>
      <w:r>
        <w:lastRenderedPageBreak/>
        <w:t>Annex C (</w:t>
      </w:r>
      <w:r>
        <w:rPr>
          <w:lang w:val="fr-FR"/>
        </w:rPr>
        <w:t>normative</w:t>
      </w:r>
      <w:r>
        <w:t>):</w:t>
      </w:r>
      <w:r>
        <w:rPr>
          <w:lang w:eastAsia="en-CA"/>
        </w:rPr>
        <w:t xml:space="preserve"> </w:t>
      </w:r>
      <w:r>
        <w:rPr>
          <w:lang w:eastAsia="en-CA"/>
        </w:rPr>
        <w:br/>
      </w:r>
      <w:r>
        <w:rPr>
          <w:lang w:val="fr-FR"/>
        </w:rPr>
        <w:t>Propagation conditions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8052" w:name="_Toc98755922"/>
      <w:bookmarkStart w:id="8053" w:name="_Toc89949533"/>
      <w:bookmarkStart w:id="8054" w:name="_Toc82451144"/>
      <w:bookmarkStart w:id="8055" w:name="_Toc75275907"/>
      <w:bookmarkStart w:id="8056" w:name="_Toc98763514"/>
      <w:bookmarkStart w:id="8057" w:name="_Toc73963186"/>
      <w:bookmarkStart w:id="8058" w:name="_Toc75276417"/>
      <w:bookmarkStart w:id="8059" w:name="_Toc138854079"/>
      <w:bookmarkStart w:id="8060" w:name="_Toc137555017"/>
      <w:bookmarkStart w:id="8061" w:name="_Toc138946760"/>
      <w:bookmarkStart w:id="8062" w:name="_Toc106184443"/>
      <w:bookmarkStart w:id="8063" w:name="_Toc130402466"/>
      <w:bookmarkStart w:id="8064" w:name="_Toc145531489"/>
      <w:bookmarkStart w:id="8065" w:name="_Toc82450495"/>
      <w:bookmarkStart w:id="8066" w:name="_Toc75260364"/>
      <w:bookmarkStart w:id="8067" w:name="_Toc161665750"/>
      <w:bookmarkStart w:id="8068" w:name="_Toc169718900"/>
      <w:bookmarkStart w:id="8069" w:name="_Toc176337457"/>
      <w:bookmarkStart w:id="8070" w:name="_Toc187246547"/>
      <w:bookmarkStart w:id="8071" w:name="_Toc200468049"/>
      <w:r>
        <w:t>C.1</w:t>
      </w:r>
      <w:r>
        <w:tab/>
      </w:r>
      <w:r>
        <w:tab/>
        <w:t>Static propagation condition</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8072" w:name="_Toc98763515"/>
      <w:bookmarkStart w:id="8073" w:name="_Toc98755923"/>
      <w:bookmarkStart w:id="8074" w:name="_Toc145531490"/>
      <w:bookmarkStart w:id="8075" w:name="_Toc89949534"/>
      <w:bookmarkStart w:id="8076" w:name="_Toc106184444"/>
      <w:bookmarkStart w:id="8077" w:name="_Toc73963187"/>
      <w:bookmarkStart w:id="8078" w:name="_Toc82451145"/>
      <w:bookmarkStart w:id="8079" w:name="_Toc130402467"/>
      <w:bookmarkStart w:id="8080" w:name="_Toc75260365"/>
      <w:bookmarkStart w:id="8081" w:name="_Toc75275908"/>
      <w:bookmarkStart w:id="8082" w:name="_Toc82450496"/>
      <w:bookmarkStart w:id="8083" w:name="_Toc137555018"/>
      <w:bookmarkStart w:id="8084" w:name="_Toc75276418"/>
      <w:bookmarkStart w:id="8085" w:name="_Toc138854080"/>
      <w:bookmarkStart w:id="8086" w:name="_Toc138946761"/>
      <w:bookmarkStart w:id="8087" w:name="_Toc161665751"/>
      <w:bookmarkStart w:id="8088" w:name="_Toc169718901"/>
      <w:bookmarkStart w:id="8089" w:name="_Toc176337458"/>
      <w:bookmarkStart w:id="8090" w:name="_Toc187246548"/>
      <w:bookmarkStart w:id="8091" w:name="_Toc200468050"/>
      <w:r>
        <w:t>C.1.1</w:t>
      </w:r>
      <w:r>
        <w:tab/>
        <w:t>NCR-MT receiver with 2RX</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8092" w:name="_Toc76652350"/>
      <w:bookmarkStart w:id="8093" w:name="_Toc40209706"/>
      <w:bookmarkStart w:id="8094" w:name="_Toc83742467"/>
      <w:bookmarkStart w:id="8095" w:name="_Toc37084344"/>
      <w:bookmarkStart w:id="8096" w:name="_Toc124377542"/>
      <w:bookmarkStart w:id="8097" w:name="_Toc107233466"/>
      <w:bookmarkStart w:id="8098" w:name="_Toc114566213"/>
      <w:bookmarkStart w:id="8099" w:name="_Toc107477352"/>
      <w:bookmarkStart w:id="8100" w:name="_Toc106543601"/>
      <w:bookmarkStart w:id="8101" w:name="_Toc67918396"/>
      <w:bookmarkStart w:id="8102" w:name="_Toc21338430"/>
      <w:bookmarkStart w:id="8103" w:name="_Toc98849747"/>
      <w:bookmarkStart w:id="8104" w:name="_Toc45893007"/>
      <w:bookmarkStart w:id="8105" w:name="_Toc61121200"/>
      <w:bookmarkStart w:id="8106" w:name="_Toc107235084"/>
      <w:bookmarkStart w:id="8107" w:name="_Toc76572483"/>
      <w:bookmarkStart w:id="8108" w:name="_Toc53176872"/>
      <w:bookmarkStart w:id="8109" w:name="_Toc76298471"/>
      <w:bookmarkStart w:id="8110" w:name="_Toc91440957"/>
      <w:bookmarkStart w:id="8111" w:name="_Toc37068457"/>
      <w:bookmarkStart w:id="8112" w:name="_Toc123936525"/>
      <w:bookmarkStart w:id="8113" w:name="_Toc37084002"/>
      <w:bookmarkStart w:id="8114" w:name="_Toc40210048"/>
      <w:bookmarkStart w:id="8115" w:name="_Toc29808538"/>
      <w:bookmarkStart w:id="8116" w:name="_Toc107420054"/>
      <w:bookmarkStart w:id="8117" w:name="_Toc106737699"/>
      <w:bookmarkStart w:id="8118" w:name="_Toc76653194"/>
      <w:bookmarkStart w:id="8119" w:name="_Toc161665752"/>
      <w:bookmarkStart w:id="8120" w:name="_Toc169718902"/>
      <w:bookmarkStart w:id="8121" w:name="_Toc176337459"/>
      <w:bookmarkStart w:id="8122" w:name="_Toc187246549"/>
      <w:bookmarkStart w:id="8123" w:name="_Toc200468051"/>
      <w:r>
        <w:t>C.1.2</w:t>
      </w:r>
      <w:r>
        <w:tab/>
        <w:t>NCR-MT Receiver with 4Rx</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6pt;height:62.3pt" o:ole="">
            <v:imagedata r:id="rId62" o:title=""/>
          </v:shape>
          <o:OLEObject Type="Embed" ProgID="Equation.3" ShapeID="_x0000_i1051" DrawAspect="Content" ObjectID="_1820755804" r:id="rId63"/>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3pt;height:66.3pt" o:ole="">
            <v:imagedata r:id="rId64" o:title=""/>
          </v:shape>
          <o:OLEObject Type="Embed" ProgID="Equation.3" ShapeID="_x0000_i1052" DrawAspect="Content" ObjectID="_1820755805" r:id="rId65"/>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8124" w:name="_Toc82451146"/>
      <w:bookmarkStart w:id="8125" w:name="_Toc137555019"/>
      <w:bookmarkStart w:id="8126" w:name="_Toc75260366"/>
      <w:bookmarkStart w:id="8127" w:name="_Toc73963188"/>
      <w:bookmarkStart w:id="8128" w:name="_Toc89949535"/>
      <w:bookmarkStart w:id="8129" w:name="_Toc138854081"/>
      <w:bookmarkStart w:id="8130" w:name="_Toc98755924"/>
      <w:bookmarkStart w:id="8131" w:name="_Toc130402468"/>
      <w:bookmarkStart w:id="8132" w:name="_Toc75275909"/>
      <w:bookmarkStart w:id="8133" w:name="_Toc98763516"/>
      <w:bookmarkStart w:id="8134" w:name="_Toc106184445"/>
      <w:bookmarkStart w:id="8135" w:name="_Toc145531491"/>
      <w:bookmarkStart w:id="8136" w:name="_Toc138946762"/>
      <w:bookmarkStart w:id="8137" w:name="_Toc82450497"/>
      <w:bookmarkStart w:id="8138" w:name="_Toc75276419"/>
      <w:bookmarkStart w:id="8139" w:name="_Toc161665753"/>
      <w:bookmarkStart w:id="8140" w:name="_Toc169718903"/>
      <w:bookmarkStart w:id="8141" w:name="_Toc176337460"/>
      <w:bookmarkStart w:id="8142" w:name="_Toc187246550"/>
      <w:bookmarkStart w:id="8143" w:name="_Toc200468052"/>
      <w:r>
        <w:lastRenderedPageBreak/>
        <w:t>C.2</w:t>
      </w:r>
      <w:r>
        <w:tab/>
        <w:t>Multi-path fading propagation conditions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1F99EA72" w14:textId="77777777" w:rsidR="00016099" w:rsidRDefault="00016099" w:rsidP="00A70AF4">
      <w:pPr>
        <w:pStyle w:val="Heading2"/>
      </w:pPr>
      <w:bookmarkStart w:id="8144" w:name="_Toc82450498"/>
      <w:bookmarkStart w:id="8145" w:name="_Toc89949536"/>
      <w:bookmarkStart w:id="8146" w:name="_Toc106184446"/>
      <w:bookmarkStart w:id="8147" w:name="_Toc75276420"/>
      <w:bookmarkStart w:id="8148" w:name="_Toc138854082"/>
      <w:bookmarkStart w:id="8149" w:name="_Toc98763517"/>
      <w:bookmarkStart w:id="8150" w:name="_Toc130402469"/>
      <w:bookmarkStart w:id="8151" w:name="_Toc82451147"/>
      <w:bookmarkStart w:id="8152" w:name="_Toc75275910"/>
      <w:bookmarkStart w:id="8153" w:name="_Toc138946763"/>
      <w:bookmarkStart w:id="8154" w:name="_Toc98755925"/>
      <w:bookmarkStart w:id="8155" w:name="_Toc137555020"/>
      <w:bookmarkStart w:id="8156" w:name="_Toc145531492"/>
      <w:bookmarkStart w:id="8157" w:name="_Toc161665754"/>
      <w:bookmarkStart w:id="8158" w:name="_Toc169718904"/>
      <w:bookmarkStart w:id="8159" w:name="_Toc176337461"/>
      <w:bookmarkStart w:id="8160" w:name="_Toc187246551"/>
      <w:bookmarkStart w:id="8161" w:name="_Toc200468053"/>
      <w:r>
        <w:t>C.2.1</w:t>
      </w:r>
      <w:r>
        <w:tab/>
        <w:t>General</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8162" w:name="_Toc98763518"/>
      <w:bookmarkStart w:id="8163" w:name="_Toc130402470"/>
      <w:bookmarkStart w:id="8164" w:name="_Toc75276421"/>
      <w:bookmarkStart w:id="8165" w:name="_Toc106184447"/>
      <w:bookmarkStart w:id="8166" w:name="_Toc82451148"/>
      <w:bookmarkStart w:id="8167" w:name="_Toc82450499"/>
      <w:bookmarkStart w:id="8168" w:name="_Toc75275911"/>
      <w:bookmarkStart w:id="8169" w:name="_Toc138854083"/>
      <w:bookmarkStart w:id="8170" w:name="_Toc138946764"/>
      <w:bookmarkStart w:id="8171" w:name="_Toc137555021"/>
      <w:bookmarkStart w:id="8172" w:name="_Toc145531493"/>
      <w:bookmarkStart w:id="8173" w:name="_Toc89949537"/>
      <w:bookmarkStart w:id="8174" w:name="_Toc98755926"/>
      <w:bookmarkStart w:id="8175" w:name="_Toc73963189"/>
      <w:bookmarkStart w:id="8176" w:name="_Toc75260367"/>
      <w:bookmarkStart w:id="8177" w:name="_Toc161665755"/>
      <w:bookmarkStart w:id="8178" w:name="_Toc169718905"/>
      <w:bookmarkStart w:id="8179" w:name="_Toc176337462"/>
      <w:bookmarkStart w:id="8180" w:name="_Toc187246552"/>
      <w:bookmarkStart w:id="8181" w:name="_Toc200468054"/>
      <w:r>
        <w:t>C.2.2</w:t>
      </w:r>
      <w:r>
        <w:tab/>
        <w:t>Delay profiles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6115D73" w14:textId="77777777" w:rsidR="00016099" w:rsidRDefault="00016099" w:rsidP="00C449A1">
      <w:pPr>
        <w:pStyle w:val="Heading3"/>
      </w:pPr>
      <w:bookmarkStart w:id="8182" w:name="_Toc82450500"/>
      <w:bookmarkStart w:id="8183" w:name="_Toc130402471"/>
      <w:bookmarkStart w:id="8184" w:name="_Toc106184448"/>
      <w:bookmarkStart w:id="8185" w:name="_Toc75276422"/>
      <w:bookmarkStart w:id="8186" w:name="_Toc138854084"/>
      <w:bookmarkStart w:id="8187" w:name="_Toc137555022"/>
      <w:bookmarkStart w:id="8188" w:name="_Toc98763519"/>
      <w:bookmarkStart w:id="8189" w:name="_Toc138946765"/>
      <w:bookmarkStart w:id="8190" w:name="_Toc75275912"/>
      <w:bookmarkStart w:id="8191" w:name="_Toc145531494"/>
      <w:bookmarkStart w:id="8192" w:name="_Toc89949538"/>
      <w:bookmarkStart w:id="8193" w:name="_Toc82451149"/>
      <w:bookmarkStart w:id="8194" w:name="_Toc98755927"/>
      <w:bookmarkStart w:id="8195" w:name="_Toc161665756"/>
      <w:bookmarkStart w:id="8196" w:name="_Toc169718906"/>
      <w:bookmarkStart w:id="8197" w:name="_Toc176337463"/>
      <w:bookmarkStart w:id="8198" w:name="_Toc187246553"/>
      <w:bookmarkStart w:id="8199" w:name="_Toc200468055"/>
      <w:r>
        <w:t>C.2.2.1</w:t>
      </w:r>
      <w:r>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lastRenderedPageBreak/>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8200" w:name="_Toc130402472"/>
      <w:bookmarkStart w:id="8201" w:name="_Toc89949539"/>
      <w:bookmarkStart w:id="8202" w:name="_Toc98763520"/>
      <w:bookmarkStart w:id="8203" w:name="_Toc75260368"/>
      <w:bookmarkStart w:id="8204" w:name="_Toc73963190"/>
      <w:bookmarkStart w:id="8205" w:name="_Toc75276423"/>
      <w:bookmarkStart w:id="8206" w:name="_Toc137555023"/>
      <w:bookmarkStart w:id="8207" w:name="_Toc138946766"/>
      <w:bookmarkStart w:id="8208" w:name="_Toc145531495"/>
      <w:bookmarkStart w:id="8209" w:name="_Toc75275913"/>
      <w:bookmarkStart w:id="8210" w:name="_Toc82450501"/>
      <w:bookmarkStart w:id="8211" w:name="_Toc138854085"/>
      <w:bookmarkStart w:id="8212" w:name="_Toc82451150"/>
      <w:bookmarkStart w:id="8213" w:name="_Toc106184449"/>
      <w:bookmarkStart w:id="8214" w:name="_Toc98755928"/>
      <w:bookmarkStart w:id="8215" w:name="_Toc161665757"/>
      <w:bookmarkStart w:id="8216" w:name="_Toc169718907"/>
      <w:bookmarkStart w:id="8217" w:name="_Toc176337464"/>
      <w:bookmarkStart w:id="8218" w:name="_Toc187246554"/>
      <w:bookmarkStart w:id="8219" w:name="_Toc200468056"/>
      <w:r>
        <w:t>C.2.2.2</w:t>
      </w:r>
      <w:r>
        <w:tab/>
        <w:t>Delay profiles for FR1</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lastRenderedPageBreak/>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8220" w:name="_Toc89949540"/>
      <w:bookmarkStart w:id="8221" w:name="_Toc73963191"/>
      <w:bookmarkStart w:id="8222" w:name="_Toc82450502"/>
      <w:bookmarkStart w:id="8223" w:name="_Toc106184450"/>
      <w:bookmarkStart w:id="8224" w:name="_Toc138854086"/>
      <w:bookmarkStart w:id="8225" w:name="_Toc82451151"/>
      <w:bookmarkStart w:id="8226" w:name="_Toc145531496"/>
      <w:bookmarkStart w:id="8227" w:name="_Toc137555024"/>
      <w:bookmarkStart w:id="8228" w:name="_Toc75275914"/>
      <w:bookmarkStart w:id="8229" w:name="_Toc130402473"/>
      <w:bookmarkStart w:id="8230" w:name="_Toc138946767"/>
      <w:bookmarkStart w:id="8231" w:name="_Toc98755929"/>
      <w:bookmarkStart w:id="8232" w:name="_Toc75276424"/>
      <w:bookmarkStart w:id="8233" w:name="_Toc75260369"/>
      <w:bookmarkStart w:id="8234" w:name="_Toc98763521"/>
      <w:bookmarkStart w:id="8235" w:name="_Toc161665758"/>
      <w:bookmarkStart w:id="8236" w:name="_Toc169718908"/>
      <w:bookmarkStart w:id="8237" w:name="_Toc176337465"/>
      <w:bookmarkStart w:id="8238" w:name="_Toc187246555"/>
      <w:bookmarkStart w:id="8239" w:name="_Toc200468057"/>
      <w:r>
        <w:lastRenderedPageBreak/>
        <w:t>C.2.3</w:t>
      </w:r>
      <w:r>
        <w:tab/>
        <w:t>Combinations of channel model parameters</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8240" w:name="_Toc82451152"/>
      <w:bookmarkStart w:id="8241" w:name="_Toc75276425"/>
      <w:bookmarkStart w:id="8242" w:name="_Toc130402474"/>
      <w:bookmarkStart w:id="8243" w:name="_Toc106184451"/>
      <w:bookmarkStart w:id="8244" w:name="_Toc89949541"/>
      <w:bookmarkStart w:id="8245" w:name="_Toc98755930"/>
      <w:bookmarkStart w:id="8246" w:name="_Toc138854087"/>
      <w:bookmarkStart w:id="8247" w:name="_Toc75275915"/>
      <w:bookmarkStart w:id="8248" w:name="_Toc82450503"/>
      <w:bookmarkStart w:id="8249" w:name="_Toc98763522"/>
      <w:bookmarkStart w:id="8250" w:name="_Toc137555025"/>
      <w:bookmarkStart w:id="8251" w:name="_Toc73963192"/>
      <w:bookmarkStart w:id="8252" w:name="_Toc145531497"/>
      <w:bookmarkStart w:id="8253" w:name="_Toc75260370"/>
      <w:bookmarkStart w:id="8254" w:name="_Toc138946768"/>
      <w:bookmarkStart w:id="8255" w:name="_Toc161665759"/>
      <w:bookmarkStart w:id="8256" w:name="_Toc169718909"/>
      <w:bookmarkStart w:id="8257" w:name="_Toc176337466"/>
      <w:bookmarkStart w:id="8258" w:name="_Toc187246556"/>
      <w:bookmarkStart w:id="8259" w:name="_Toc200468058"/>
      <w:r>
        <w:t>C.2.4</w:t>
      </w:r>
      <w:r>
        <w:tab/>
        <w:t>MIMO channel correlation matrices</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6C215ABD" w14:textId="77777777" w:rsidR="00016099" w:rsidRDefault="00016099" w:rsidP="00C449A1">
      <w:pPr>
        <w:pStyle w:val="Heading3"/>
      </w:pPr>
      <w:bookmarkStart w:id="8260" w:name="_Toc137555026"/>
      <w:bookmarkStart w:id="8261" w:name="_Toc82450504"/>
      <w:bookmarkStart w:id="8262" w:name="_Toc75275916"/>
      <w:bookmarkStart w:id="8263" w:name="_Toc75276426"/>
      <w:bookmarkStart w:id="8264" w:name="_Toc89949542"/>
      <w:bookmarkStart w:id="8265" w:name="_Toc138854088"/>
      <w:bookmarkStart w:id="8266" w:name="_Toc98763523"/>
      <w:bookmarkStart w:id="8267" w:name="_Toc145531498"/>
      <w:bookmarkStart w:id="8268" w:name="_Toc130402475"/>
      <w:bookmarkStart w:id="8269" w:name="_Toc98755931"/>
      <w:bookmarkStart w:id="8270" w:name="_Toc138946769"/>
      <w:bookmarkStart w:id="8271" w:name="_Toc82451153"/>
      <w:bookmarkStart w:id="8272" w:name="_Toc106184452"/>
      <w:bookmarkStart w:id="8273" w:name="_Toc161665760"/>
      <w:bookmarkStart w:id="8274" w:name="_Toc169718910"/>
      <w:bookmarkStart w:id="8275" w:name="_Toc176337467"/>
      <w:bookmarkStart w:id="8276" w:name="_Toc187246557"/>
      <w:bookmarkStart w:id="8277" w:name="_Toc200468059"/>
      <w:r>
        <w:t>C.2.4.1</w:t>
      </w:r>
      <w:r>
        <w:tab/>
        <w:t>General</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8278" w:name="_Toc130402476"/>
      <w:bookmarkStart w:id="8279" w:name="_Toc98763524"/>
      <w:bookmarkStart w:id="8280" w:name="_Toc82450505"/>
      <w:bookmarkStart w:id="8281" w:name="_Toc75276427"/>
      <w:bookmarkStart w:id="8282" w:name="_Toc137555027"/>
      <w:bookmarkStart w:id="8283" w:name="_Toc106184453"/>
      <w:bookmarkStart w:id="8284" w:name="_Toc98755932"/>
      <w:bookmarkStart w:id="8285" w:name="_Toc138854089"/>
      <w:bookmarkStart w:id="8286" w:name="_Toc89949543"/>
      <w:bookmarkStart w:id="8287" w:name="_Toc138946770"/>
      <w:bookmarkStart w:id="8288" w:name="_Toc75260371"/>
      <w:bookmarkStart w:id="8289" w:name="_Toc145531499"/>
      <w:bookmarkStart w:id="8290" w:name="_Toc73963193"/>
      <w:bookmarkStart w:id="8291" w:name="_Toc82451154"/>
      <w:bookmarkStart w:id="8292" w:name="_Toc75275917"/>
      <w:bookmarkStart w:id="8293" w:name="_Toc161665761"/>
      <w:bookmarkStart w:id="8294" w:name="_Toc169718911"/>
      <w:bookmarkStart w:id="8295" w:name="_Toc176337468"/>
      <w:bookmarkStart w:id="8296" w:name="_Toc187246558"/>
      <w:bookmarkStart w:id="8297" w:name="_Toc200468060"/>
      <w:r>
        <w:t>C.2.4.2</w:t>
      </w:r>
      <w:r>
        <w:tab/>
        <w:t>MIMO correlation matrices using Uniform Linear Array</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778CFE98" w14:textId="77777777" w:rsidR="00016099" w:rsidRDefault="00016099" w:rsidP="00C449A1">
      <w:pPr>
        <w:pStyle w:val="Heading4"/>
        <w:rPr>
          <w:rFonts w:eastAsia="Calibri"/>
        </w:rPr>
      </w:pPr>
      <w:bookmarkStart w:id="8298" w:name="_Toc82451155"/>
      <w:bookmarkStart w:id="8299" w:name="_Toc98763525"/>
      <w:bookmarkStart w:id="8300" w:name="_Toc82450506"/>
      <w:bookmarkStart w:id="8301" w:name="_Toc106184454"/>
      <w:bookmarkStart w:id="8302" w:name="_Toc98755933"/>
      <w:bookmarkStart w:id="8303" w:name="_Toc130402477"/>
      <w:bookmarkStart w:id="8304" w:name="_Toc75276428"/>
      <w:bookmarkStart w:id="8305" w:name="_Toc138946771"/>
      <w:bookmarkStart w:id="8306" w:name="_Toc89949544"/>
      <w:bookmarkStart w:id="8307" w:name="_Toc75275918"/>
      <w:bookmarkStart w:id="8308" w:name="_Toc138854090"/>
      <w:bookmarkStart w:id="8309" w:name="_Toc137555028"/>
      <w:bookmarkStart w:id="8310" w:name="_Toc145531500"/>
      <w:bookmarkStart w:id="8311" w:name="_Toc161665762"/>
      <w:bookmarkStart w:id="8312" w:name="_Toc169718912"/>
      <w:bookmarkStart w:id="8313" w:name="_Toc176337469"/>
      <w:bookmarkStart w:id="8314" w:name="_Toc187246559"/>
      <w:bookmarkStart w:id="8315" w:name="_Toc200468061"/>
      <w:r>
        <w:rPr>
          <w:lang w:eastAsia="ko-KR"/>
        </w:rPr>
        <w:t>C.2.4.2.1</w:t>
      </w:r>
      <w:r>
        <w:rPr>
          <w:lang w:eastAsia="ko-KR"/>
        </w:rPr>
        <w:tab/>
        <w:t>General</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8316" w:name="_Toc138946772"/>
      <w:bookmarkStart w:id="8317" w:name="_Toc75275919"/>
      <w:bookmarkStart w:id="8318" w:name="_Toc138854091"/>
      <w:bookmarkStart w:id="8319" w:name="_Toc89949545"/>
      <w:bookmarkStart w:id="8320" w:name="_Toc82450507"/>
      <w:bookmarkStart w:id="8321" w:name="_Toc82451156"/>
      <w:bookmarkStart w:id="8322" w:name="_Toc145531501"/>
      <w:bookmarkStart w:id="8323" w:name="_Toc98755934"/>
      <w:bookmarkStart w:id="8324" w:name="_Toc106184455"/>
      <w:bookmarkStart w:id="8325" w:name="_Toc130402478"/>
      <w:bookmarkStart w:id="8326" w:name="_Toc137555029"/>
      <w:bookmarkStart w:id="8327" w:name="_Toc73963194"/>
      <w:bookmarkStart w:id="8328" w:name="_Toc75276429"/>
      <w:bookmarkStart w:id="8329" w:name="_Toc75260372"/>
      <w:bookmarkStart w:id="8330" w:name="_Toc98763526"/>
      <w:bookmarkStart w:id="8331" w:name="_Toc161665763"/>
      <w:bookmarkStart w:id="8332" w:name="_Toc169718913"/>
      <w:bookmarkStart w:id="8333" w:name="_Toc176337470"/>
      <w:bookmarkStart w:id="8334" w:name="_Toc187246560"/>
      <w:bookmarkStart w:id="8335" w:name="_Toc200468062"/>
      <w:r>
        <w:rPr>
          <w:lang w:eastAsia="ko-KR"/>
        </w:rPr>
        <w:t>C.2.4.2.2</w:t>
      </w:r>
      <w:r>
        <w:rPr>
          <w:lang w:eastAsia="ko-KR"/>
        </w:rPr>
        <w:tab/>
        <w:t>Definition of MIMO correlation matrices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lastRenderedPageBreak/>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7pt;height:78.85pt" o:ole="">
                  <v:imagedata r:id="rId69" o:title=""/>
                </v:shape>
                <o:OLEObject Type="Embed" ProgID="Equation.3" ShapeID="_x0000_i1053" DrawAspect="Content" ObjectID="_1820755806" r:id="rId70"/>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55pt;height:26.3pt" o:ole="">
                  <v:imagedata r:id="rId73" o:title=""/>
                </v:shape>
                <o:OLEObject Type="Embed" ProgID="Equation.3" ShapeID="_x0000_i1054" DrawAspect="Content" ObjectID="_1820755807" r:id="rId74"/>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70.3pt;height:1in" o:ole="">
                  <v:imagedata r:id="rId75" o:title=""/>
                </v:shape>
                <o:OLEObject Type="Embed" ProgID="Equation.3" ShapeID="_x0000_i1055" DrawAspect="Content" ObjectID="_1820755808" r:id="rId76"/>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2.3pt" o:ole="">
                  <v:imagedata r:id="rId77" o:title=""/>
                </v:shape>
                <o:OLEObject Type="Embed" ProgID="Equation.DSMT4" ShapeID="_x0000_i1056" DrawAspect="Content" ObjectID="_1820755809" r:id="rId78"/>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55pt;height:78.3pt" o:ole="">
                  <v:imagedata r:id="rId79" o:title=""/>
                </v:shape>
                <o:OLEObject Type="Embed" ProgID="Equation.DSMT4" ShapeID="_x0000_i1057" DrawAspect="Content" ObjectID="_1820755810" r:id="rId80"/>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8336" w:name="_Toc138946773"/>
      <w:bookmarkStart w:id="8337" w:name="_Toc98763527"/>
      <w:bookmarkStart w:id="8338" w:name="_Toc138854092"/>
      <w:bookmarkStart w:id="8339" w:name="_Toc82450508"/>
      <w:bookmarkStart w:id="8340" w:name="_Toc98755935"/>
      <w:bookmarkStart w:id="8341" w:name="_Toc89949546"/>
      <w:bookmarkStart w:id="8342" w:name="_Toc106184456"/>
      <w:bookmarkStart w:id="8343" w:name="_Toc145531502"/>
      <w:bookmarkStart w:id="8344" w:name="_Toc73963195"/>
      <w:bookmarkStart w:id="8345" w:name="_Toc82451157"/>
      <w:bookmarkStart w:id="8346" w:name="_Toc137555030"/>
      <w:bookmarkStart w:id="8347" w:name="_Toc75260373"/>
      <w:bookmarkStart w:id="8348" w:name="_Toc130402479"/>
      <w:bookmarkStart w:id="8349" w:name="_Toc75276430"/>
      <w:bookmarkStart w:id="8350" w:name="_Toc75275920"/>
      <w:bookmarkStart w:id="8351" w:name="_Toc161665764"/>
      <w:bookmarkStart w:id="8352" w:name="_Toc169718914"/>
      <w:bookmarkStart w:id="8353" w:name="_Toc176337471"/>
      <w:bookmarkStart w:id="8354" w:name="_Toc187246561"/>
      <w:bookmarkStart w:id="8355" w:name="_Toc200468063"/>
      <w:r>
        <w:rPr>
          <w:lang w:eastAsia="ko-KR"/>
        </w:rPr>
        <w:t>C.2.4.2.3</w:t>
      </w:r>
      <w:r>
        <w:rPr>
          <w:lang w:eastAsia="ko-KR"/>
        </w:rPr>
        <w:tab/>
        <w:t>MIMO correlation matrices at high, medium and low level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lastRenderedPageBreak/>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802B21"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Default="00802B21" w:rsidP="00802B21">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lastRenderedPageBreak/>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1.15pt;height:15.45pt" o:ole="">
                  <v:imagedata r:id="rId87" o:title=""/>
                </v:shape>
                <o:OLEObject Type="Embed" ProgID="Equation.3" ShapeID="_x0000_i1058" DrawAspect="Content" ObjectID="_1820755811" r:id="rId88"/>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1.15pt;height:15.45pt" o:ole="">
                  <v:imagedata r:id="rId89" o:title=""/>
                </v:shape>
                <o:OLEObject Type="Embed" ProgID="Equation.3" ShapeID="_x0000_i1059" DrawAspect="Content" ObjectID="_1820755812" r:id="rId90"/>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1.15pt;height:15.45pt" o:ole="">
                  <v:imagedata r:id="rId89" o:title=""/>
                </v:shape>
                <o:OLEObject Type="Embed" ProgID="Equation.3" ShapeID="_x0000_i1060" DrawAspect="Content" ObjectID="_1820755813" r:id="rId91"/>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1.15pt;height:15.45pt" o:ole="">
                  <v:imagedata r:id="rId92" o:title=""/>
                </v:shape>
                <o:OLEObject Type="Embed" ProgID="Equation.3" ShapeID="_x0000_i1061" DrawAspect="Content" ObjectID="_1820755814" r:id="rId93"/>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8356" w:name="_Toc82451158"/>
      <w:bookmarkStart w:id="8357" w:name="_Toc138854093"/>
      <w:bookmarkStart w:id="8358" w:name="_Toc73963196"/>
      <w:bookmarkStart w:id="8359" w:name="_Toc82450509"/>
      <w:bookmarkStart w:id="8360" w:name="_Toc106184457"/>
      <w:bookmarkStart w:id="8361" w:name="_Toc98763528"/>
      <w:bookmarkStart w:id="8362" w:name="_Toc130402480"/>
      <w:bookmarkStart w:id="8363" w:name="_Toc137555031"/>
      <w:bookmarkStart w:id="8364" w:name="_Toc75276431"/>
      <w:bookmarkStart w:id="8365" w:name="_Toc75260374"/>
      <w:bookmarkStart w:id="8366" w:name="_Toc98755936"/>
      <w:bookmarkStart w:id="8367" w:name="_Toc89949547"/>
      <w:bookmarkStart w:id="8368" w:name="_Toc138946774"/>
      <w:bookmarkStart w:id="8369" w:name="_Toc75275921"/>
      <w:bookmarkStart w:id="8370" w:name="_Toc145531503"/>
      <w:bookmarkStart w:id="8371" w:name="_Toc161665765"/>
      <w:bookmarkStart w:id="8372" w:name="_Toc169718915"/>
      <w:bookmarkStart w:id="8373" w:name="_Toc176337472"/>
      <w:bookmarkStart w:id="8374" w:name="_Toc187246562"/>
      <w:bookmarkStart w:id="8375" w:name="_Toc200468064"/>
      <w:r>
        <w:t>C.2.4.3</w:t>
      </w:r>
      <w:r>
        <w:tab/>
        <w:t>Multi-antenna channel models using cross polarized antennas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B663A94" w14:textId="77777777" w:rsidR="00016099" w:rsidRDefault="00016099" w:rsidP="00016099">
      <w:pPr>
        <w:pStyle w:val="Heading4"/>
      </w:pPr>
      <w:bookmarkStart w:id="8376" w:name="_Toc137555032"/>
      <w:bookmarkStart w:id="8377" w:name="_Toc106184458"/>
      <w:bookmarkStart w:id="8378" w:name="_Toc138946775"/>
      <w:bookmarkStart w:id="8379" w:name="_Toc145531504"/>
      <w:bookmarkStart w:id="8380" w:name="_Toc130402481"/>
      <w:bookmarkStart w:id="8381" w:name="_Toc82451159"/>
      <w:bookmarkStart w:id="8382" w:name="_Toc75275922"/>
      <w:bookmarkStart w:id="8383" w:name="_Toc82450510"/>
      <w:bookmarkStart w:id="8384" w:name="_Toc98763529"/>
      <w:bookmarkStart w:id="8385" w:name="_Toc89949548"/>
      <w:bookmarkStart w:id="8386" w:name="_Toc138854094"/>
      <w:bookmarkStart w:id="8387" w:name="_Toc75276432"/>
      <w:bookmarkStart w:id="8388" w:name="_Toc98755937"/>
      <w:bookmarkStart w:id="8389" w:name="_Toc161665766"/>
      <w:bookmarkStart w:id="8390" w:name="_Toc169718916"/>
      <w:bookmarkStart w:id="8391" w:name="_Toc176337473"/>
      <w:bookmarkStart w:id="8392" w:name="_Toc187246563"/>
      <w:bookmarkStart w:id="8393" w:name="_Toc200468065"/>
      <w:r>
        <w:t>C.2.4.3.1</w:t>
      </w:r>
      <w:r>
        <w:tab/>
        <w:t>General</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8394" w:name="_Toc106184459"/>
      <w:bookmarkStart w:id="8395" w:name="_Toc98763530"/>
      <w:bookmarkStart w:id="8396" w:name="_Toc75260375"/>
      <w:bookmarkStart w:id="8397" w:name="_Toc82450511"/>
      <w:bookmarkStart w:id="8398" w:name="_Toc89949549"/>
      <w:bookmarkStart w:id="8399" w:name="_Toc82451160"/>
      <w:bookmarkStart w:id="8400" w:name="_Toc138946776"/>
      <w:bookmarkStart w:id="8401" w:name="_Toc130402482"/>
      <w:bookmarkStart w:id="8402" w:name="_Toc75276433"/>
      <w:bookmarkStart w:id="8403" w:name="_Toc138854095"/>
      <w:bookmarkStart w:id="8404" w:name="_Toc137555033"/>
      <w:bookmarkStart w:id="8405" w:name="_Toc73963197"/>
      <w:bookmarkStart w:id="8406" w:name="_Toc75275923"/>
      <w:bookmarkStart w:id="8407" w:name="_Toc145531505"/>
      <w:bookmarkStart w:id="8408" w:name="_Toc98755938"/>
      <w:bookmarkStart w:id="8409" w:name="_Toc161665767"/>
      <w:bookmarkStart w:id="8410" w:name="_Toc169718917"/>
      <w:bookmarkStart w:id="8411" w:name="_Toc176337474"/>
      <w:bookmarkStart w:id="8412" w:name="_Toc187246564"/>
      <w:bookmarkStart w:id="8413" w:name="_Toc200468066"/>
      <w:r>
        <w:t>C.2.4.3.2</w:t>
      </w:r>
      <w:r>
        <w:tab/>
        <w:t>Definition of MIMO correlation matrices using cross polarized antennas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lastRenderedPageBreak/>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8414" w:name="_Toc82451161"/>
      <w:bookmarkStart w:id="8415" w:name="_Toc130402483"/>
      <w:bookmarkStart w:id="8416" w:name="_Toc98755939"/>
      <w:bookmarkStart w:id="8417" w:name="_Toc82450512"/>
      <w:bookmarkStart w:id="8418" w:name="_Toc138854096"/>
      <w:bookmarkStart w:id="8419" w:name="_Toc75275924"/>
      <w:bookmarkStart w:id="8420" w:name="_Toc73963198"/>
      <w:bookmarkStart w:id="8421" w:name="_Toc75260376"/>
      <w:bookmarkStart w:id="8422" w:name="_Toc106184460"/>
      <w:bookmarkStart w:id="8423" w:name="_Toc89949550"/>
      <w:bookmarkStart w:id="8424" w:name="_Toc145531506"/>
      <w:bookmarkStart w:id="8425" w:name="_Toc137555034"/>
      <w:bookmarkStart w:id="8426" w:name="_Toc138946777"/>
      <w:bookmarkStart w:id="8427" w:name="_Toc98763531"/>
      <w:bookmarkStart w:id="8428" w:name="_Toc75276434"/>
      <w:bookmarkStart w:id="8429" w:name="_Toc161665768"/>
      <w:bookmarkStart w:id="8430" w:name="_Toc169718918"/>
      <w:bookmarkStart w:id="8431" w:name="_Toc176337475"/>
      <w:bookmarkStart w:id="8432" w:name="_Toc187246565"/>
      <w:bookmarkStart w:id="8433" w:name="_Toc200468067"/>
      <w:r>
        <w:rPr>
          <w:lang w:eastAsia="ko-KR"/>
        </w:rPr>
        <w:t>C.2.4.3.3</w:t>
      </w:r>
      <w:r>
        <w:rPr>
          <w:lang w:eastAsia="ko-KR"/>
        </w:rPr>
        <w:tab/>
        <w:t>Spatial correlation matrices at NCR-MT and gNB sides</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2ECB675D" w14:textId="77777777" w:rsidR="00016099" w:rsidRDefault="00016099" w:rsidP="00016099">
      <w:pPr>
        <w:pStyle w:val="Heading5"/>
      </w:pPr>
      <w:bookmarkStart w:id="8434" w:name="_Toc75275925"/>
      <w:bookmarkStart w:id="8435" w:name="_Toc75276435"/>
      <w:bookmarkStart w:id="8436" w:name="_Toc75260377"/>
      <w:bookmarkStart w:id="8437" w:name="_Toc73963199"/>
      <w:bookmarkStart w:id="8438" w:name="_Toc161665769"/>
      <w:bookmarkStart w:id="8439" w:name="_Toc169718919"/>
      <w:bookmarkStart w:id="8440" w:name="_Toc176337476"/>
      <w:bookmarkStart w:id="8441" w:name="_Toc187246566"/>
      <w:bookmarkStart w:id="8442" w:name="_Toc200468068"/>
      <w:r>
        <w:t>C.2.4.3.3.1</w:t>
      </w:r>
      <w:r>
        <w:tab/>
        <w:t>Spatial correlation matrices at NCR-MT side</w:t>
      </w:r>
      <w:bookmarkEnd w:id="8434"/>
      <w:bookmarkEnd w:id="8435"/>
      <w:bookmarkEnd w:id="8436"/>
      <w:bookmarkEnd w:id="8437"/>
      <w:bookmarkEnd w:id="8438"/>
      <w:bookmarkEnd w:id="8439"/>
      <w:bookmarkEnd w:id="8440"/>
      <w:bookmarkEnd w:id="8441"/>
      <w:bookmarkEnd w:id="8442"/>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8443" w:name="_Toc75260378"/>
      <w:bookmarkStart w:id="8444" w:name="_Toc75276436"/>
      <w:bookmarkStart w:id="8445" w:name="_Toc73963200"/>
      <w:bookmarkStart w:id="8446" w:name="_Toc75275926"/>
      <w:bookmarkStart w:id="8447" w:name="_Toc161665770"/>
      <w:bookmarkStart w:id="8448" w:name="_Toc169718920"/>
      <w:bookmarkStart w:id="8449" w:name="_Toc176337477"/>
      <w:bookmarkStart w:id="8450" w:name="_Toc187246567"/>
      <w:bookmarkStart w:id="8451" w:name="_Toc200468069"/>
      <w:r>
        <w:t>C.2.4.3.3.2</w:t>
      </w:r>
      <w:r>
        <w:tab/>
        <w:t>Spatial correlation matrices at gNB side</w:t>
      </w:r>
      <w:bookmarkEnd w:id="8443"/>
      <w:bookmarkEnd w:id="8444"/>
      <w:bookmarkEnd w:id="8445"/>
      <w:bookmarkEnd w:id="8446"/>
      <w:bookmarkEnd w:id="8447"/>
      <w:bookmarkEnd w:id="8448"/>
      <w:bookmarkEnd w:id="8449"/>
      <w:bookmarkEnd w:id="8450"/>
      <w:bookmarkEnd w:id="8451"/>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8452" w:name="_Toc106184461"/>
      <w:bookmarkStart w:id="8453" w:name="_Toc98755940"/>
      <w:bookmarkStart w:id="8454" w:name="_Toc82450513"/>
      <w:bookmarkStart w:id="8455" w:name="_Toc138854097"/>
      <w:bookmarkStart w:id="8456" w:name="_Toc75276437"/>
      <w:bookmarkStart w:id="8457" w:name="_Toc145531507"/>
      <w:bookmarkStart w:id="8458" w:name="_Toc75275927"/>
      <w:bookmarkStart w:id="8459" w:name="_Toc82451162"/>
      <w:bookmarkStart w:id="8460" w:name="_Toc138946778"/>
      <w:bookmarkStart w:id="8461" w:name="_Toc89949551"/>
      <w:bookmarkStart w:id="8462" w:name="_Toc137555035"/>
      <w:bookmarkStart w:id="8463" w:name="_Toc130402484"/>
      <w:bookmarkStart w:id="8464" w:name="_Toc75260379"/>
      <w:bookmarkStart w:id="8465" w:name="_Toc98763532"/>
      <w:bookmarkStart w:id="8466" w:name="_Toc73963201"/>
      <w:bookmarkStart w:id="8467" w:name="_Toc161665771"/>
      <w:bookmarkStart w:id="8468" w:name="_Toc169718921"/>
      <w:bookmarkStart w:id="8469" w:name="_Toc176337478"/>
      <w:bookmarkStart w:id="8470" w:name="_Toc187246568"/>
      <w:bookmarkStart w:id="8471" w:name="_Toc200468070"/>
      <w:r>
        <w:rPr>
          <w:lang w:eastAsia="ko-KR"/>
        </w:rPr>
        <w:lastRenderedPageBreak/>
        <w:t>C.2.4.3.4</w:t>
      </w:r>
      <w:r>
        <w:rPr>
          <w:lang w:eastAsia="ko-KR"/>
        </w:rPr>
        <w:tab/>
        <w:t>MIMO correlation matrices using cross polarized antennas</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8472" w:name="_Toc137555036"/>
      <w:bookmarkStart w:id="8473" w:name="_Toc138854098"/>
      <w:bookmarkStart w:id="8474" w:name="_Toc123936538"/>
      <w:bookmarkStart w:id="8475" w:name="_Toc53176885"/>
      <w:bookmarkStart w:id="8476" w:name="_Toc91440970"/>
      <w:bookmarkStart w:id="8477" w:name="_Toc114566226"/>
      <w:bookmarkStart w:id="8478" w:name="_Toc76653207"/>
      <w:bookmarkStart w:id="8479" w:name="_Toc106737712"/>
      <w:bookmarkStart w:id="8480" w:name="_Toc107235097"/>
      <w:bookmarkStart w:id="8481" w:name="_Toc76652363"/>
      <w:bookmarkStart w:id="8482" w:name="_Toc76298484"/>
      <w:bookmarkStart w:id="8483" w:name="_Toc67918409"/>
      <w:bookmarkStart w:id="8484" w:name="_Toc61121213"/>
      <w:bookmarkStart w:id="8485" w:name="_Toc98849760"/>
      <w:bookmarkStart w:id="8486" w:name="_Toc107233479"/>
      <w:bookmarkStart w:id="8487" w:name="_Toc83742480"/>
      <w:bookmarkStart w:id="8488" w:name="_Toc76572496"/>
      <w:bookmarkStart w:id="8489" w:name="_Toc145531508"/>
      <w:bookmarkStart w:id="8490" w:name="_Toc138946779"/>
      <w:bookmarkStart w:id="8491" w:name="_Toc106543614"/>
      <w:bookmarkStart w:id="8492" w:name="_Toc107477365"/>
      <w:bookmarkStart w:id="8493" w:name="_Toc107420067"/>
      <w:bookmarkStart w:id="8494" w:name="_Toc124377555"/>
      <w:bookmarkStart w:id="8495" w:name="_Toc161665772"/>
      <w:bookmarkStart w:id="8496" w:name="_Toc169718922"/>
      <w:bookmarkStart w:id="8497" w:name="_Toc176337479"/>
      <w:bookmarkStart w:id="8498" w:name="_Toc187246569"/>
      <w:bookmarkStart w:id="8499" w:name="_Toc200468071"/>
      <w:r>
        <w:t>C.2.4.3.5</w:t>
      </w:r>
      <w:r>
        <w:rPr>
          <w:lang w:eastAsia="zh-CN"/>
        </w:rPr>
        <w:tab/>
      </w:r>
      <w:r>
        <w:t>Beam steering approach</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45pt;height:20.55pt" o:ole="">
            <v:imagedata r:id="rId110" o:title=""/>
          </v:shape>
          <o:OLEObject Type="Embed" ProgID="Equation.3" ShapeID="_x0000_i1062" DrawAspect="Content" ObjectID="_1820755815" r:id="rId111"/>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70.3pt;height:36pt" o:ole="">
            <v:imagedata r:id="rId112" o:title=""/>
          </v:shape>
          <o:OLEObject Type="Embed" ProgID="Equation.3" ShapeID="_x0000_i1063" DrawAspect="Content" ObjectID="_1820755816" r:id="rId113"/>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0.85pt;height:20.55pt" o:ole="">
            <v:imagedata r:id="rId114" o:title=""/>
          </v:shape>
          <o:OLEObject Type="Embed" ProgID="Equation.3" ShapeID="_x0000_i1064" DrawAspect="Content" ObjectID="_1820755817" r:id="rId115"/>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15pt;height:20.55pt" o:ole="">
            <v:imagedata r:id="rId116" o:title=""/>
          </v:shape>
          <o:OLEObject Type="Embed" ProgID="Equation.3" ShapeID="_x0000_i1065" DrawAspect="Content" ObjectID="_1820755818" r:id="rId117"/>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15pt;height:20.55pt" o:ole="">
            <v:imagedata r:id="rId118" o:title=""/>
          </v:shape>
          <o:OLEObject Type="Embed" ProgID="Equation.3" ShapeID="_x0000_i1066" DrawAspect="Content" ObjectID="_1820755819" r:id="rId119"/>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45pt;height:20.55pt" o:ole="">
            <v:imagedata r:id="rId120" o:title=""/>
          </v:shape>
          <o:OLEObject Type="Embed" ProgID="Equation.3" ShapeID="_x0000_i1067" DrawAspect="Content" ObjectID="_1820755820" r:id="rId121"/>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45pt;height:20.55pt" o:ole="">
            <v:imagedata r:id="rId122" o:title=""/>
          </v:shape>
          <o:OLEObject Type="Embed" ProgID="Equation.3" ShapeID="_x0000_i1068" DrawAspect="Content" ObjectID="_1820755821" r:id="rId123"/>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45pt;height:20.55pt" o:ole="">
            <v:imagedata r:id="rId124" o:title=""/>
          </v:shape>
          <o:OLEObject Type="Embed" ProgID="Equation.3" ShapeID="_x0000_i1069" DrawAspect="Content" ObjectID="_1820755822" r:id="rId125"/>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5.7pt;height:20.55pt" o:ole="">
            <v:imagedata r:id="rId126" o:title=""/>
          </v:shape>
          <o:OLEObject Type="Embed" ProgID="Equation.3" ShapeID="_x0000_i1070" DrawAspect="Content" ObjectID="_1820755823" r:id="rId127"/>
        </w:object>
      </w:r>
      <w:r>
        <w:t>.</w:t>
      </w:r>
    </w:p>
    <w:p w14:paraId="67436084" w14:textId="77777777" w:rsidR="00016099" w:rsidRDefault="00016099" w:rsidP="00016099">
      <w:r>
        <w:lastRenderedPageBreak/>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55pt;height:36pt" o:ole="">
            <v:imagedata r:id="rId128" o:title=""/>
          </v:shape>
          <o:OLEObject Type="Embed" ProgID="Equation.3" ShapeID="_x0000_i1071" DrawAspect="Content" ObjectID="_1820755824" r:id="rId129"/>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6.3pt;height:20.55pt" o:ole="">
            <v:imagedata r:id="rId130" o:title=""/>
          </v:shape>
          <o:OLEObject Type="Embed" ProgID="Equation.3" ShapeID="_x0000_i1072" DrawAspect="Content" ObjectID="_1820755825" r:id="rId131"/>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55pt;height:20.55pt" o:ole="">
            <v:imagedata r:id="rId132" o:title=""/>
          </v:shape>
          <o:OLEObject Type="Embed" ProgID="Equation.3" ShapeID="_x0000_i1073" DrawAspect="Content" ObjectID="_1820755826" r:id="rId133"/>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2.3pt;height:20.55pt" o:ole="">
            <v:imagedata r:id="rId134" o:title=""/>
          </v:shape>
          <o:OLEObject Type="Embed" ProgID="Equation.3" ShapeID="_x0000_i1074" DrawAspect="Content" ObjectID="_1820755827" r:id="rId135"/>
        </w:object>
      </w:r>
      <w:r>
        <w:t xml:space="preserve">, where </w:t>
      </w:r>
      <w:r>
        <w:rPr>
          <w:position w:val="-14"/>
        </w:rPr>
        <w:object w:dxaOrig="392" w:dyaOrig="439" w14:anchorId="7614F0C4">
          <v:shape id="_x0000_i1075" type="#_x0000_t75" style="width:20.55pt;height:20.55pt" o:ole="">
            <v:imagedata r:id="rId136" o:title=""/>
          </v:shape>
          <o:OLEObject Type="Embed" ProgID="Equation.3" ShapeID="_x0000_i1075" DrawAspect="Content" ObjectID="_1820755828" r:id="rId137"/>
        </w:object>
      </w:r>
      <w:r>
        <w:t xml:space="preserve">is the random start value with the uniform distribution, i.e., </w:t>
      </w:r>
      <w:r>
        <w:rPr>
          <w:position w:val="-14"/>
        </w:rPr>
        <w:object w:dxaOrig="1048" w:dyaOrig="439" w14:anchorId="1C659241">
          <v:shape id="_x0000_i1076" type="#_x0000_t75" style="width:51.45pt;height:20.55pt" o:ole="">
            <v:imagedata r:id="rId138" o:title=""/>
          </v:shape>
          <o:OLEObject Type="Embed" ProgID="Equation.3" ShapeID="_x0000_i1076" DrawAspect="Content" ObjectID="_1820755829" r:id="rId139"/>
        </w:object>
      </w:r>
      <w:r>
        <w:t xml:space="preserve">, </w:t>
      </w:r>
      <w:r>
        <w:rPr>
          <w:position w:val="-6"/>
        </w:rPr>
        <w:object w:dxaOrig="257" w:dyaOrig="210" w14:anchorId="7FA8959C">
          <v:shape id="_x0000_i1077" type="#_x0000_t75" style="width:9.7pt;height:9.7pt" o:ole="">
            <v:imagedata r:id="rId140" o:title=""/>
          </v:shape>
          <o:OLEObject Type="Embed" ProgID="Equation.3" ShapeID="_x0000_i1077" DrawAspect="Content" ObjectID="_1820755830" r:id="rId141"/>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6.3pt;height:20.55pt" o:ole="">
            <v:imagedata r:id="rId142" o:title=""/>
          </v:shape>
          <o:OLEObject Type="Embed" ProgID="Equation.3" ShapeID="_x0000_i1078" DrawAspect="Content" ObjectID="_1820755831" r:id="rId143"/>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9.7pt;height:9.7pt" o:ole="">
            <v:imagedata r:id="rId144" o:title=""/>
          </v:shape>
          <o:OLEObject Type="Embed" ProgID="Equation.3" ShapeID="_x0000_i1079" DrawAspect="Content" ObjectID="_1820755832" r:id="rId145"/>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9.7pt;height:9.7pt" o:ole="">
            <v:imagedata r:id="rId146" o:title=""/>
          </v:shape>
          <o:OLEObject Type="Embed" ProgID="Equation.3" ShapeID="_x0000_i1080" DrawAspect="Content" ObjectID="_1820755833" r:id="rId147"/>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7.15pt;height:20.55pt" o:ole="">
            <v:imagedata r:id="rId148" o:title=""/>
          </v:shape>
          <o:OLEObject Type="Embed" ProgID="Equation.3" ShapeID="_x0000_i1081" DrawAspect="Content" ObjectID="_1820755834" r:id="rId149"/>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8pt;height:36pt" o:ole="">
            <v:imagedata r:id="rId150" o:title=""/>
          </v:shape>
          <o:OLEObject Type="Embed" ProgID="Equation.3" ShapeID="_x0000_i1082" DrawAspect="Content" ObjectID="_1820755835" r:id="rId151"/>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9.7pt;height:9.7pt" o:ole="">
                  <v:imagedata r:id="rId152" o:title=""/>
                </v:shape>
                <o:OLEObject Type="Embed" ProgID="Equation.3" ShapeID="_x0000_i1083" DrawAspect="Content" ObjectID="_1820755836"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500" w:name="_Toc76298491"/>
      <w:bookmarkStart w:id="8501" w:name="_Toc89949552"/>
      <w:bookmarkStart w:id="8502" w:name="_Toc98755941"/>
      <w:bookmarkStart w:id="8503" w:name="_Toc82450514"/>
      <w:bookmarkStart w:id="8504" w:name="_Toc138854099"/>
      <w:bookmarkStart w:id="8505" w:name="_Toc76652370"/>
      <w:bookmarkStart w:id="8506" w:name="_Toc76653214"/>
      <w:bookmarkStart w:id="8507" w:name="_Toc145531509"/>
      <w:bookmarkStart w:id="8508" w:name="_Toc98763533"/>
      <w:bookmarkStart w:id="8509" w:name="_Toc61121219"/>
      <w:bookmarkStart w:id="8510" w:name="_Toc76572503"/>
      <w:bookmarkStart w:id="8511" w:name="_Toc106184462"/>
      <w:bookmarkStart w:id="8512" w:name="_Toc82451163"/>
      <w:bookmarkStart w:id="8513" w:name="_Toc137555037"/>
      <w:bookmarkStart w:id="8514" w:name="_Toc130402485"/>
      <w:bookmarkStart w:id="8515" w:name="_Toc67918416"/>
      <w:bookmarkStart w:id="8516" w:name="_Toc138946780"/>
      <w:bookmarkStart w:id="8517" w:name="_Toc161665773"/>
      <w:bookmarkStart w:id="8518" w:name="_Toc169718923"/>
      <w:bookmarkStart w:id="8519" w:name="_Toc176337480"/>
      <w:bookmarkStart w:id="8520" w:name="_Toc187246570"/>
      <w:bookmarkStart w:id="8521" w:name="_Toc200468072"/>
      <w:r>
        <w:t>C.3</w:t>
      </w:r>
      <w:r>
        <w:rPr>
          <w:lang w:eastAsia="zh-CN"/>
        </w:rPr>
        <w:tab/>
      </w:r>
      <w:r>
        <w:t>Physical signals, channels mapping and precoding</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26BD4B6F" w14:textId="77777777" w:rsidR="00016099" w:rsidRDefault="00016099" w:rsidP="00E501EA">
      <w:pPr>
        <w:pStyle w:val="Heading2"/>
        <w:rPr>
          <w:sz w:val="36"/>
        </w:rPr>
      </w:pPr>
      <w:bookmarkStart w:id="8522" w:name="_Toc29808556"/>
      <w:bookmarkStart w:id="8523" w:name="_Toc40209724"/>
      <w:bookmarkStart w:id="8524" w:name="_Toc21338448"/>
      <w:bookmarkStart w:id="8525" w:name="_Toc37068475"/>
      <w:bookmarkStart w:id="8526" w:name="_Toc40210066"/>
      <w:bookmarkStart w:id="8527" w:name="_Toc37084362"/>
      <w:bookmarkStart w:id="8528" w:name="_Toc37084020"/>
      <w:bookmarkStart w:id="8529" w:name="_Toc137555038"/>
      <w:bookmarkStart w:id="8530" w:name="_Toc130402486"/>
      <w:bookmarkStart w:id="8531" w:name="_Toc53176890"/>
      <w:bookmarkStart w:id="8532" w:name="_Toc106184463"/>
      <w:bookmarkStart w:id="8533" w:name="_Toc98763534"/>
      <w:bookmarkStart w:id="8534" w:name="_Toc145531510"/>
      <w:bookmarkStart w:id="8535" w:name="_Toc76572504"/>
      <w:bookmarkStart w:id="8536" w:name="_Toc76653215"/>
      <w:bookmarkStart w:id="8537" w:name="_Toc67918417"/>
      <w:bookmarkStart w:id="8538" w:name="_Toc138854100"/>
      <w:bookmarkStart w:id="8539" w:name="_Toc82451164"/>
      <w:bookmarkStart w:id="8540" w:name="_Toc98755942"/>
      <w:bookmarkStart w:id="8541" w:name="_Toc89949553"/>
      <w:bookmarkStart w:id="8542" w:name="_Toc61121220"/>
      <w:bookmarkStart w:id="8543" w:name="_Toc138946781"/>
      <w:bookmarkStart w:id="8544" w:name="_Toc45893025"/>
      <w:bookmarkStart w:id="8545" w:name="_Toc82450515"/>
      <w:bookmarkStart w:id="8546" w:name="_Toc76652371"/>
      <w:bookmarkStart w:id="8547" w:name="_Toc76298492"/>
      <w:bookmarkStart w:id="8548" w:name="_Toc161665774"/>
      <w:bookmarkStart w:id="8549" w:name="_Toc169718924"/>
      <w:bookmarkStart w:id="8550" w:name="_Toc176337481"/>
      <w:bookmarkStart w:id="8551" w:name="_Toc187246571"/>
      <w:bookmarkStart w:id="8552" w:name="_Toc200468073"/>
      <w:r>
        <w:t>C.3.1</w:t>
      </w:r>
      <w:r>
        <w:tab/>
      </w:r>
      <w:bookmarkEnd w:id="8522"/>
      <w:bookmarkEnd w:id="8523"/>
      <w:bookmarkEnd w:id="8524"/>
      <w:bookmarkEnd w:id="8525"/>
      <w:bookmarkEnd w:id="8526"/>
      <w:bookmarkEnd w:id="8527"/>
      <w:bookmarkEnd w:id="8528"/>
      <w:r>
        <w:t>General</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6.3pt;height:15.45pt" o:ole="">
            <v:imagedata r:id="rId154" o:title=""/>
          </v:shape>
          <o:OLEObject Type="Embed" ProgID="Equation.3" ShapeID="_x0000_i1084" DrawAspect="Content" ObjectID="_1820755837" r:id="rId155"/>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2pt;height:20.55pt" o:ole="">
            <v:imagedata r:id="rId156" o:title=""/>
          </v:shape>
          <o:OLEObject Type="Embed" ProgID="Equation.3" ShapeID="_x0000_i1085" DrawAspect="Content" ObjectID="_1820755838" r:id="rId157"/>
        </w:object>
      </w:r>
      <w:r>
        <w:t xml:space="preserve">, with </w:t>
      </w:r>
      <w:r>
        <w:rPr>
          <w:position w:val="-14"/>
        </w:rPr>
        <w:object w:dxaOrig="541" w:dyaOrig="392" w14:anchorId="21C3D3E4">
          <v:shape id="_x0000_i1086" type="#_x0000_t75" style="width:26.3pt;height:20.55pt" o:ole="">
            <v:imagedata r:id="rId158" o:title=""/>
          </v:shape>
          <o:OLEObject Type="Embed" ProgID="Equation.3" ShapeID="_x0000_i1086" DrawAspect="Content" ObjectID="_1820755839" r:id="rId159"/>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6.3pt;height:20.55pt" o:ole="">
            <v:imagedata r:id="rId160" o:title=""/>
          </v:shape>
          <o:OLEObject Type="Embed" ProgID="Equation.3" ShapeID="_x0000_i1087" DrawAspect="Content" ObjectID="_1820755840" r:id="rId161"/>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6.3pt;height:15.45pt" o:ole="">
            <v:imagedata r:id="rId154" o:title=""/>
          </v:shape>
          <o:OLEObject Type="Embed" ProgID="Equation.3" ShapeID="_x0000_i1088" DrawAspect="Content" ObjectID="_1820755841" r:id="rId162"/>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6.3pt;height:20.55pt" o:ole="">
            <v:imagedata r:id="rId160" o:title=""/>
          </v:shape>
          <o:OLEObject Type="Embed" ProgID="Equation.3" ShapeID="_x0000_i1089" DrawAspect="Content" ObjectID="_1820755842" r:id="rId163"/>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553" w:name="MCCQCTEMPBM_00000038"/>
    <w:bookmarkStart w:id="8554" w:name="MCCQCTEMPBM_00000033"/>
    <w:p w14:paraId="43B2F055" w14:textId="77777777" w:rsidR="00016099" w:rsidRDefault="00016099" w:rsidP="00016099">
      <w:pPr>
        <w:rPr>
          <w:lang w:eastAsia="zh-CN"/>
        </w:rPr>
      </w:pPr>
      <w:r>
        <w:fldChar w:fldCharType="begin"/>
      </w:r>
      <w:r>
        <w:fldChar w:fldCharType="end"/>
      </w:r>
      <w:bookmarkEnd w:id="8553"/>
      <w:bookmarkEnd w:id="8554"/>
      <w:r>
        <w:t xml:space="preserve">The precoder matrix </w:t>
      </w:r>
      <w:r>
        <w:rPr>
          <w:position w:val="-10"/>
        </w:rPr>
        <w:object w:dxaOrig="588" w:dyaOrig="331" w14:anchorId="12DD3D93">
          <v:shape id="_x0000_i1090" type="#_x0000_t75" style="width:30.85pt;height:15.45pt" o:ole="">
            <v:imagedata r:id="rId154" o:title=""/>
          </v:shape>
          <o:OLEObject Type="Embed" ProgID="Equation.3" ShapeID="_x0000_i1090" DrawAspect="Content" ObjectID="_1820755843" r:id="rId164"/>
        </w:object>
      </w:r>
      <w:r>
        <w:t xml:space="preserve">is specific to the test case configuration. </w:t>
      </w:r>
      <w:r>
        <w:rPr>
          <w:position w:val="-10"/>
        </w:rPr>
        <w:object w:dxaOrig="541" w:dyaOrig="331" w14:anchorId="4C8FEFCB">
          <v:shape id="_x0000_i1091" type="#_x0000_t75" style="width:26.3pt;height:15.45pt" o:ole="">
            <v:imagedata r:id="rId154" o:title=""/>
          </v:shape>
          <o:OLEObject Type="Embed" ProgID="Equation.3" ShapeID="_x0000_i1091" DrawAspect="Content" ObjectID="_1820755844" r:id="rId165"/>
        </w:object>
      </w:r>
      <w:r>
        <w:t xml:space="preserve"> is defined in Clause 5.2.2.2 of TS 38.214 [28].</w:t>
      </w:r>
      <w:bookmarkStart w:id="8555" w:name="MCCQCTEMPBM_00000039"/>
      <w:r>
        <w:fldChar w:fldCharType="begin"/>
      </w:r>
      <w:r>
        <w:fldChar w:fldCharType="end"/>
      </w:r>
      <w:bookmarkStart w:id="8556" w:name="MCCQCTEMPBM_00000035"/>
      <w:bookmarkStart w:id="8557" w:name="MCCQCTEMPBM_00000036"/>
      <w:bookmarkStart w:id="8558" w:name="MCCQCTEMPBM_00000040"/>
      <w:bookmarkStart w:id="8559" w:name="MCCQCTEMPBM_00000034"/>
      <w:bookmarkEnd w:id="8555"/>
      <w:r>
        <w:fldChar w:fldCharType="begin"/>
      </w:r>
      <w:r>
        <w:fldChar w:fldCharType="end"/>
      </w:r>
      <w:bookmarkEnd w:id="8556"/>
      <w:bookmarkEnd w:id="8557"/>
      <w:bookmarkEnd w:id="8558"/>
      <w:bookmarkEnd w:id="8559"/>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2pt;height:20.55pt" o:ole="">
            <v:imagedata r:id="rId166" o:title=""/>
          </v:shape>
          <o:OLEObject Type="Embed" ProgID="Equation.3" ShapeID="_x0000_i1092" DrawAspect="Content" ObjectID="_1820755845" r:id="rId167"/>
        </w:object>
      </w:r>
      <w:r>
        <w:t xml:space="preserve">, where </w:t>
      </w:r>
      <w:r>
        <w:rPr>
          <w:position w:val="-12"/>
        </w:rPr>
        <w:object w:dxaOrig="588" w:dyaOrig="392" w14:anchorId="15A65A27">
          <v:shape id="_x0000_i1093" type="#_x0000_t75" style="width:30.85pt;height:20.55pt" o:ole="">
            <v:imagedata r:id="rId168" o:title=""/>
          </v:shape>
          <o:OLEObject Type="Embed" ProgID="Equation.3" ShapeID="_x0000_i1093" DrawAspect="Content" ObjectID="_1820755846" r:id="rId169"/>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55pt;height:20.55pt" o:ole="">
            <v:imagedata r:id="rId170" o:title=""/>
          </v:shape>
          <o:OLEObject Type="Embed" ProgID="Equation.3" ShapeID="_x0000_i1094" DrawAspect="Content" ObjectID="_1820755847" r:id="rId171"/>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55pt;height:20.55pt" o:ole="">
            <v:imagedata r:id="rId170" o:title=""/>
          </v:shape>
          <o:OLEObject Type="Embed" ProgID="Equation.3" ShapeID="_x0000_i1095" DrawAspect="Content" ObjectID="_1820755848" r:id="rId172"/>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20.55pt;height:20.55pt" o:ole="">
            <v:imagedata r:id="rId173" o:title=""/>
          </v:shape>
          <o:OLEObject Type="Embed" ProgID="Equation.3" ShapeID="_x0000_i1096" DrawAspect="Content" ObjectID="_1820755849" r:id="rId174"/>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3.7pt;height:20.55pt" o:ole="">
            <v:imagedata r:id="rId175" o:title=""/>
          </v:shape>
          <o:OLEObject Type="Embed" ProgID="Equation.3" ShapeID="_x0000_i1097" DrawAspect="Content" ObjectID="_1820755850" r:id="rId176"/>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1.45pt;height:20.55pt" o:ole="">
            <v:imagedata r:id="rId177" o:title=""/>
          </v:shape>
          <o:OLEObject Type="Embed" ProgID="Equation.3" ShapeID="_x0000_i1098" DrawAspect="Content" ObjectID="_1820755851" r:id="rId178"/>
        </w:object>
      </w:r>
      <w:r>
        <w:t xml:space="preserve"> where </w:t>
      </w:r>
      <w:r>
        <w:rPr>
          <w:position w:val="-12"/>
        </w:rPr>
        <w:object w:dxaOrig="541" w:dyaOrig="392" w14:anchorId="16BAA6C9">
          <v:shape id="_x0000_i1099" type="#_x0000_t75" style="width:26.3pt;height:20.55pt" o:ole="">
            <v:imagedata r:id="rId179" o:title=""/>
          </v:shape>
          <o:OLEObject Type="Embed" ProgID="Equation.3" ShapeID="_x0000_i1099" DrawAspect="Content" ObjectID="_1820755852" r:id="rId180"/>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560" w:name="_Toc169718925"/>
      <w:bookmarkStart w:id="8561" w:name="_Toc176337482"/>
      <w:bookmarkStart w:id="8562" w:name="_Toc187246572"/>
      <w:bookmarkStart w:id="8563" w:name="_Toc200468074"/>
      <w:r>
        <w:lastRenderedPageBreak/>
        <w:t xml:space="preserve">Annex </w:t>
      </w:r>
      <w:r>
        <w:rPr>
          <w:rFonts w:eastAsia="SimSun" w:hint="eastAsia"/>
          <w:lang w:val="en-US" w:eastAsia="zh-CN"/>
        </w:rPr>
        <w:t>D</w:t>
      </w:r>
      <w:r>
        <w:t xml:space="preserve">: </w:t>
      </w:r>
      <w:r>
        <w:rPr>
          <w:rFonts w:eastAsia="SimSun" w:hint="eastAsia"/>
          <w:lang w:val="en-US" w:eastAsia="zh-CN"/>
        </w:rPr>
        <w:t>Void</w:t>
      </w:r>
      <w:bookmarkEnd w:id="8560"/>
      <w:bookmarkEnd w:id="8561"/>
      <w:bookmarkEnd w:id="8562"/>
      <w:bookmarkEnd w:id="8563"/>
    </w:p>
    <w:p w14:paraId="526940F9" w14:textId="77777777" w:rsidR="00A34EF0" w:rsidRDefault="00A34EF0" w:rsidP="00A34EF0">
      <w:pPr>
        <w:pStyle w:val="Heading8"/>
        <w:rPr>
          <w:rFonts w:eastAsia="SimSun"/>
          <w:lang w:val="en-US" w:eastAsia="zh-CN"/>
        </w:rPr>
      </w:pPr>
      <w:bookmarkStart w:id="8564" w:name="_Toc169718926"/>
      <w:bookmarkStart w:id="8565" w:name="_Toc176337483"/>
      <w:bookmarkStart w:id="8566" w:name="_Toc187246573"/>
      <w:bookmarkStart w:id="8567" w:name="_Toc200468075"/>
      <w:r>
        <w:t xml:space="preserve">Annex </w:t>
      </w:r>
      <w:r>
        <w:rPr>
          <w:rFonts w:eastAsia="SimSun" w:hint="eastAsia"/>
          <w:lang w:val="en-US" w:eastAsia="zh-CN"/>
        </w:rPr>
        <w:t>E</w:t>
      </w:r>
      <w:r>
        <w:t xml:space="preserve">: </w:t>
      </w:r>
      <w:r>
        <w:rPr>
          <w:rFonts w:eastAsia="SimSun" w:hint="eastAsia"/>
          <w:lang w:val="en-US" w:eastAsia="zh-CN"/>
        </w:rPr>
        <w:t>Void</w:t>
      </w:r>
      <w:bookmarkEnd w:id="8564"/>
      <w:bookmarkEnd w:id="8565"/>
      <w:bookmarkEnd w:id="8566"/>
      <w:bookmarkEnd w:id="8567"/>
    </w:p>
    <w:p w14:paraId="16FCB656" w14:textId="2AEE7C21" w:rsidR="00016099" w:rsidRDefault="00A34EF0" w:rsidP="00A34EF0">
      <w:pPr>
        <w:pStyle w:val="Heading8"/>
        <w:rPr>
          <w:rFonts w:eastAsia="SimSun"/>
          <w:lang w:val="en-US" w:eastAsia="zh-CN"/>
        </w:rPr>
      </w:pPr>
      <w:bookmarkStart w:id="8568" w:name="_Toc169718927"/>
      <w:bookmarkStart w:id="8569" w:name="_Toc176337484"/>
      <w:bookmarkStart w:id="8570" w:name="_Toc187246574"/>
      <w:bookmarkStart w:id="8571" w:name="_Toc200468076"/>
      <w:r>
        <w:t xml:space="preserve">Annex </w:t>
      </w:r>
      <w:r>
        <w:rPr>
          <w:rFonts w:eastAsia="SimSun" w:hint="eastAsia"/>
          <w:lang w:val="en-US" w:eastAsia="zh-CN"/>
        </w:rPr>
        <w:t>F</w:t>
      </w:r>
      <w:r>
        <w:t xml:space="preserve">: </w:t>
      </w:r>
      <w:r>
        <w:rPr>
          <w:rFonts w:eastAsia="SimSun" w:hint="eastAsia"/>
          <w:lang w:val="en-US" w:eastAsia="zh-CN"/>
        </w:rPr>
        <w:t>Void</w:t>
      </w:r>
      <w:bookmarkEnd w:id="8568"/>
      <w:bookmarkEnd w:id="8569"/>
      <w:bookmarkEnd w:id="8570"/>
      <w:bookmarkEnd w:id="8571"/>
    </w:p>
    <w:p w14:paraId="6B2B5CF6" w14:textId="77777777" w:rsidR="00B20359" w:rsidRDefault="00B20359" w:rsidP="00B20359">
      <w:pPr>
        <w:pStyle w:val="Heading8"/>
      </w:pPr>
      <w:bookmarkStart w:id="8572" w:name="_Toc169718928"/>
      <w:bookmarkStart w:id="8573" w:name="_Toc176337485"/>
      <w:bookmarkStart w:id="8574" w:name="_Toc187246575"/>
      <w:bookmarkStart w:id="8575" w:name="_Toc200468077"/>
      <w:r>
        <w:t xml:space="preserve">Annex G (normative): </w:t>
      </w:r>
      <w:r>
        <w:rPr>
          <w:rFonts w:eastAsia="SimSun" w:hint="eastAsia"/>
          <w:lang w:eastAsia="zh-CN"/>
        </w:rPr>
        <w:t>NCR</w:t>
      </w:r>
      <w:r>
        <w:t>-MT RRM Testing</w:t>
      </w:r>
      <w:bookmarkEnd w:id="8572"/>
      <w:bookmarkEnd w:id="8573"/>
      <w:bookmarkEnd w:id="8574"/>
      <w:bookmarkEnd w:id="8575"/>
    </w:p>
    <w:p w14:paraId="799A2813" w14:textId="77777777" w:rsidR="00B20359" w:rsidRDefault="00B20359" w:rsidP="00B20359">
      <w:pPr>
        <w:rPr>
          <w:rFonts w:eastAsiaTheme="minorEastAsia"/>
        </w:rPr>
      </w:pPr>
      <w:bookmarkStart w:id="8576"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576"/>
    <w:p w14:paraId="653360C8" w14:textId="77777777" w:rsidR="00B20359" w:rsidRDefault="00B20359" w:rsidP="00B20359"/>
    <w:p w14:paraId="7F14BCFB" w14:textId="77777777" w:rsidR="00B20359" w:rsidRDefault="00B20359" w:rsidP="001571C9">
      <w:pPr>
        <w:pStyle w:val="Heading1"/>
        <w:rPr>
          <w:rFonts w:eastAsia="SimSun"/>
        </w:rPr>
      </w:pPr>
      <w:bookmarkStart w:id="8577" w:name="_Toc76542422"/>
      <w:bookmarkStart w:id="8578" w:name="_Toc89949441"/>
      <w:bookmarkStart w:id="8579" w:name="_Toc137554924"/>
      <w:bookmarkStart w:id="8580" w:name="_Toc98755830"/>
      <w:bookmarkStart w:id="8581" w:name="_Toc82450404"/>
      <w:bookmarkStart w:id="8582" w:name="_Toc138946667"/>
      <w:bookmarkStart w:id="8583" w:name="_Toc130402373"/>
      <w:bookmarkStart w:id="8584" w:name="_Toc138853986"/>
      <w:bookmarkStart w:id="8585" w:name="_Toc82451052"/>
      <w:bookmarkStart w:id="8586" w:name="_Toc74583609"/>
      <w:bookmarkStart w:id="8587" w:name="_Toc106184351"/>
      <w:bookmarkStart w:id="8588" w:name="_Toc535476068"/>
      <w:bookmarkStart w:id="8589" w:name="_Toc98763422"/>
      <w:bookmarkStart w:id="8590" w:name="_Toc169718929"/>
      <w:bookmarkStart w:id="8591" w:name="_Toc176337486"/>
      <w:bookmarkStart w:id="8592" w:name="_Toc187246576"/>
      <w:bookmarkStart w:id="8593" w:name="_Toc200468078"/>
      <w:r>
        <w:rPr>
          <w:rFonts w:eastAsia="SimSun"/>
        </w:rPr>
        <w:lastRenderedPageBreak/>
        <w:t>G.1</w:t>
      </w:r>
      <w:r>
        <w:rPr>
          <w:rFonts w:eastAsia="SimSun"/>
        </w:rPr>
        <w:tab/>
      </w:r>
      <w:r>
        <w:rPr>
          <w:rFonts w:eastAsia="SimSun" w:hint="eastAsia"/>
          <w:lang w:eastAsia="zh-CN"/>
        </w:rPr>
        <w:t>NCR</w:t>
      </w:r>
      <w:r>
        <w:rPr>
          <w:rFonts w:eastAsia="SimSun"/>
        </w:rPr>
        <w:t>-MT RRM test configurations</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59A2F1B4" w14:textId="77777777" w:rsidR="00B20359" w:rsidRDefault="00B20359" w:rsidP="001571C9">
      <w:pPr>
        <w:pStyle w:val="Heading2"/>
        <w:rPr>
          <w:rFonts w:eastAsiaTheme="minorEastAsia"/>
        </w:rPr>
      </w:pPr>
      <w:bookmarkStart w:id="8594" w:name="_Toc138853987"/>
      <w:bookmarkStart w:id="8595" w:name="_Toc82450405"/>
      <w:bookmarkStart w:id="8596" w:name="_Toc98755831"/>
      <w:bookmarkStart w:id="8597" w:name="_Toc82451053"/>
      <w:bookmarkStart w:id="8598" w:name="_Toc74583610"/>
      <w:bookmarkStart w:id="8599" w:name="_Toc98763423"/>
      <w:bookmarkStart w:id="8600" w:name="_Toc76542423"/>
      <w:bookmarkStart w:id="8601" w:name="_Toc106184352"/>
      <w:bookmarkStart w:id="8602" w:name="_Toc137554925"/>
      <w:bookmarkStart w:id="8603" w:name="_Toc89949442"/>
      <w:bookmarkStart w:id="8604" w:name="_Toc138946668"/>
      <w:bookmarkStart w:id="8605" w:name="_Toc130402374"/>
      <w:bookmarkStart w:id="8606" w:name="_Toc169718930"/>
      <w:bookmarkStart w:id="8607" w:name="_Toc176337487"/>
      <w:bookmarkStart w:id="8608" w:name="_Toc187246577"/>
      <w:bookmarkStart w:id="8609" w:name="_Toc200468079"/>
      <w:r>
        <w:rPr>
          <w:rFonts w:eastAsiaTheme="minorEastAsia"/>
        </w:rPr>
        <w:t>G.1.1</w:t>
      </w:r>
      <w:r>
        <w:rPr>
          <w:rFonts w:eastAsiaTheme="minorEastAsia"/>
        </w:rPr>
        <w:tab/>
        <w:t>Reference measurement channels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B1F5E6E" w14:textId="77777777" w:rsidR="00B20359" w:rsidRDefault="00B20359" w:rsidP="001571C9">
      <w:pPr>
        <w:pStyle w:val="Heading3"/>
        <w:rPr>
          <w:rFonts w:eastAsiaTheme="minorEastAsia"/>
          <w:snapToGrid w:val="0"/>
        </w:rPr>
      </w:pPr>
      <w:bookmarkStart w:id="8610" w:name="_Toc106184353"/>
      <w:bookmarkStart w:id="8611" w:name="_Toc74583611"/>
      <w:bookmarkStart w:id="8612" w:name="_Toc138946669"/>
      <w:bookmarkStart w:id="8613" w:name="_Toc89949443"/>
      <w:bookmarkStart w:id="8614" w:name="_Toc130402375"/>
      <w:bookmarkStart w:id="8615" w:name="_Toc76542424"/>
      <w:bookmarkStart w:id="8616" w:name="_Toc138853988"/>
      <w:bookmarkStart w:id="8617" w:name="_Toc82451054"/>
      <w:bookmarkStart w:id="8618" w:name="_Toc98755832"/>
      <w:bookmarkStart w:id="8619" w:name="_Toc137554926"/>
      <w:bookmarkStart w:id="8620" w:name="_Toc98763424"/>
      <w:bookmarkStart w:id="8621" w:name="_Toc82450406"/>
      <w:bookmarkStart w:id="8622" w:name="_Toc169718931"/>
      <w:bookmarkStart w:id="8623" w:name="_Toc176337488"/>
      <w:bookmarkStart w:id="8624" w:name="_Toc187246578"/>
      <w:bookmarkStart w:id="8625" w:name="_Toc200468080"/>
      <w:r>
        <w:rPr>
          <w:rFonts w:eastAsiaTheme="minorEastAsia"/>
          <w:snapToGrid w:val="0"/>
        </w:rPr>
        <w:t>G.1.1.1</w:t>
      </w:r>
      <w:r>
        <w:rPr>
          <w:rFonts w:eastAsiaTheme="minorEastAsia"/>
          <w:snapToGrid w:val="0"/>
        </w:rPr>
        <w:tab/>
        <w:t>PDSCH</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D768C35" w14:textId="77777777" w:rsidR="00B20359" w:rsidRDefault="00B20359" w:rsidP="001571C9">
      <w:pPr>
        <w:pStyle w:val="Heading4"/>
        <w:rPr>
          <w:rFonts w:eastAsiaTheme="minorEastAsia"/>
          <w:snapToGrid w:val="0"/>
        </w:rPr>
      </w:pPr>
      <w:bookmarkStart w:id="8626" w:name="_Toc138946670"/>
      <w:bookmarkStart w:id="8627" w:name="_Toc98755833"/>
      <w:bookmarkStart w:id="8628" w:name="_Toc137554927"/>
      <w:bookmarkStart w:id="8629" w:name="_Toc98763425"/>
      <w:bookmarkStart w:id="8630" w:name="_Toc82450407"/>
      <w:bookmarkStart w:id="8631" w:name="_Toc106184354"/>
      <w:bookmarkStart w:id="8632" w:name="_Toc74583612"/>
      <w:bookmarkStart w:id="8633" w:name="_Toc89949444"/>
      <w:bookmarkStart w:id="8634" w:name="_Toc130402376"/>
      <w:bookmarkStart w:id="8635" w:name="_Toc138853989"/>
      <w:bookmarkStart w:id="8636" w:name="_Toc82451055"/>
      <w:bookmarkStart w:id="8637" w:name="_Toc76542425"/>
      <w:bookmarkStart w:id="8638" w:name="_Toc169718932"/>
      <w:bookmarkStart w:id="8639" w:name="_Toc176337489"/>
      <w:bookmarkStart w:id="8640" w:name="_Toc187246579"/>
      <w:bookmarkStart w:id="8641" w:name="_Toc200468081"/>
      <w:r>
        <w:rPr>
          <w:rFonts w:eastAsiaTheme="minorEastAsia"/>
          <w:snapToGrid w:val="0"/>
        </w:rPr>
        <w:t>G.1.1.1.1</w:t>
      </w:r>
      <w:r>
        <w:rPr>
          <w:rFonts w:eastAsiaTheme="minorEastAsia"/>
          <w:snapToGrid w:val="0"/>
        </w:rPr>
        <w:tab/>
        <w:t>TDD</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642" w:name="_Toc169718933"/>
      <w:bookmarkStart w:id="8643" w:name="_Toc176337490"/>
      <w:bookmarkStart w:id="8644" w:name="_Toc187246580"/>
      <w:bookmarkStart w:id="8645" w:name="_Toc200468082"/>
      <w:bookmarkStart w:id="8646" w:name="_Toc138853990"/>
      <w:bookmarkStart w:id="8647" w:name="_Toc76542426"/>
      <w:bookmarkStart w:id="8648" w:name="_Toc89949445"/>
      <w:bookmarkStart w:id="8649" w:name="_Toc106184355"/>
      <w:bookmarkStart w:id="8650" w:name="_Toc98755834"/>
      <w:bookmarkStart w:id="8651" w:name="_Toc82451056"/>
      <w:bookmarkStart w:id="8652" w:name="_Toc74583613"/>
      <w:bookmarkStart w:id="8653" w:name="_Toc98763426"/>
      <w:bookmarkStart w:id="8654" w:name="_Toc130402377"/>
      <w:bookmarkStart w:id="8655" w:name="_Toc137554928"/>
      <w:bookmarkStart w:id="8656" w:name="_Toc82450408"/>
      <w:bookmarkStart w:id="8657" w:name="_Toc138946671"/>
      <w:r>
        <w:rPr>
          <w:rFonts w:eastAsiaTheme="minorEastAsia"/>
          <w:snapToGrid w:val="0"/>
        </w:rPr>
        <w:lastRenderedPageBreak/>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642"/>
      <w:bookmarkEnd w:id="8643"/>
      <w:bookmarkEnd w:id="8644"/>
      <w:bookmarkEnd w:id="8645"/>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658" w:name="_Toc169718934"/>
      <w:bookmarkStart w:id="8659" w:name="_Toc176337491"/>
      <w:bookmarkStart w:id="8660" w:name="_Toc187246581"/>
      <w:bookmarkStart w:id="8661" w:name="_Toc200468083"/>
      <w:r>
        <w:rPr>
          <w:rFonts w:eastAsiaTheme="minorEastAsia"/>
          <w:snapToGrid w:val="0"/>
        </w:rPr>
        <w:lastRenderedPageBreak/>
        <w:t>G.1.1.2</w:t>
      </w:r>
      <w:r>
        <w:rPr>
          <w:rFonts w:eastAsiaTheme="minorEastAsia"/>
          <w:snapToGrid w:val="0"/>
        </w:rPr>
        <w:tab/>
        <w:t>CORESET</w:t>
      </w:r>
      <w:r>
        <w:rPr>
          <w:rFonts w:eastAsiaTheme="minorEastAsia"/>
          <w:snapToGrid w:val="0"/>
          <w:lang w:eastAsia="zh-CN"/>
        </w:rPr>
        <w:t xml:space="preserve"> for RMSI scheduling</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7E63A9EA" w14:textId="77777777" w:rsidR="00B20359" w:rsidRDefault="00B20359" w:rsidP="001571C9">
      <w:pPr>
        <w:pStyle w:val="Heading4"/>
        <w:rPr>
          <w:rFonts w:eastAsiaTheme="minorEastAsia"/>
          <w:snapToGrid w:val="0"/>
        </w:rPr>
      </w:pPr>
      <w:bookmarkStart w:id="8662" w:name="_Toc130402378"/>
      <w:bookmarkStart w:id="8663" w:name="_Toc138853991"/>
      <w:bookmarkStart w:id="8664" w:name="_Toc74583614"/>
      <w:bookmarkStart w:id="8665" w:name="_Toc106184356"/>
      <w:bookmarkStart w:id="8666" w:name="_Toc76542427"/>
      <w:bookmarkStart w:id="8667" w:name="_Toc82451057"/>
      <w:bookmarkStart w:id="8668" w:name="_Toc89949446"/>
      <w:bookmarkStart w:id="8669" w:name="_Toc82450409"/>
      <w:bookmarkStart w:id="8670" w:name="_Toc137554929"/>
      <w:bookmarkStart w:id="8671" w:name="_Toc138946672"/>
      <w:bookmarkStart w:id="8672" w:name="_Toc98755835"/>
      <w:bookmarkStart w:id="8673" w:name="_Toc98763427"/>
      <w:bookmarkStart w:id="8674" w:name="_Toc169718935"/>
      <w:bookmarkStart w:id="8675" w:name="_Toc176337492"/>
      <w:bookmarkStart w:id="8676" w:name="_Toc187246582"/>
      <w:bookmarkStart w:id="8677" w:name="_Toc200468084"/>
      <w:r>
        <w:rPr>
          <w:rFonts w:eastAsiaTheme="minorEastAsia"/>
          <w:snapToGrid w:val="0"/>
        </w:rPr>
        <w:t>G.1.1.2.1</w:t>
      </w:r>
      <w:r>
        <w:rPr>
          <w:rFonts w:eastAsiaTheme="minorEastAsia"/>
          <w:snapToGrid w:val="0"/>
        </w:rPr>
        <w:tab/>
        <w:t>TDD</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lastRenderedPageBreak/>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lastRenderedPageBreak/>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678" w:name="_Toc169718936"/>
      <w:bookmarkStart w:id="8679" w:name="_Toc176337493"/>
      <w:bookmarkStart w:id="8680" w:name="_Toc187246583"/>
      <w:bookmarkStart w:id="8681" w:name="_Toc200468085"/>
      <w:r>
        <w:rPr>
          <w:rFonts w:eastAsiaTheme="minorEastAsia"/>
          <w:snapToGrid w:val="0"/>
        </w:rPr>
        <w:lastRenderedPageBreak/>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678"/>
      <w:bookmarkEnd w:id="8679"/>
      <w:bookmarkEnd w:id="8680"/>
      <w:bookmarkEnd w:id="8681"/>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682" w:name="_Toc138946673"/>
      <w:bookmarkStart w:id="8683" w:name="_Toc82450410"/>
      <w:bookmarkStart w:id="8684" w:name="_Toc98763428"/>
      <w:bookmarkStart w:id="8685" w:name="_Toc89949447"/>
      <w:bookmarkStart w:id="8686" w:name="_Toc76542428"/>
      <w:bookmarkStart w:id="8687" w:name="_Toc137554930"/>
      <w:bookmarkStart w:id="8688" w:name="_Toc130402379"/>
      <w:bookmarkStart w:id="8689" w:name="_Toc106184357"/>
      <w:bookmarkStart w:id="8690" w:name="_Toc138853992"/>
      <w:bookmarkStart w:id="8691" w:name="_Toc74583615"/>
      <w:bookmarkStart w:id="8692" w:name="_Toc98755836"/>
      <w:bookmarkStart w:id="8693" w:name="_Toc82451058"/>
      <w:bookmarkStart w:id="8694" w:name="_Toc169718937"/>
      <w:bookmarkStart w:id="8695" w:name="_Toc176337494"/>
      <w:bookmarkStart w:id="8696" w:name="_Toc187246584"/>
      <w:bookmarkStart w:id="8697" w:name="_Toc200468086"/>
      <w:r>
        <w:rPr>
          <w:rFonts w:eastAsiaTheme="minorEastAsia"/>
          <w:snapToGrid w:val="0"/>
        </w:rPr>
        <w:lastRenderedPageBreak/>
        <w:t>G.1.1.3</w:t>
      </w:r>
      <w:r>
        <w:rPr>
          <w:rFonts w:eastAsiaTheme="minorEastAsia"/>
          <w:snapToGrid w:val="0"/>
        </w:rPr>
        <w:tab/>
        <w:t>CORESET for RMC scheduling</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1C5FD9B2" w14:textId="77777777" w:rsidR="00B20359" w:rsidRDefault="00B20359" w:rsidP="00EC2704">
      <w:pPr>
        <w:pStyle w:val="Heading4"/>
        <w:rPr>
          <w:rFonts w:eastAsiaTheme="minorEastAsia"/>
          <w:snapToGrid w:val="0"/>
        </w:rPr>
      </w:pPr>
      <w:bookmarkStart w:id="8698" w:name="_Toc89949448"/>
      <w:bookmarkStart w:id="8699" w:name="_Toc137554931"/>
      <w:bookmarkStart w:id="8700" w:name="_Toc138853993"/>
      <w:bookmarkStart w:id="8701" w:name="_Toc74583616"/>
      <w:bookmarkStart w:id="8702" w:name="_Toc98755837"/>
      <w:bookmarkStart w:id="8703" w:name="_Toc76542429"/>
      <w:bookmarkStart w:id="8704" w:name="_Toc82450411"/>
      <w:bookmarkStart w:id="8705" w:name="_Toc130402380"/>
      <w:bookmarkStart w:id="8706" w:name="_Toc98763429"/>
      <w:bookmarkStart w:id="8707" w:name="_Toc138946674"/>
      <w:bookmarkStart w:id="8708" w:name="_Toc106184358"/>
      <w:bookmarkStart w:id="8709" w:name="_Toc82451059"/>
      <w:bookmarkStart w:id="8710" w:name="_Toc169718938"/>
      <w:bookmarkStart w:id="8711" w:name="_Toc176337495"/>
      <w:bookmarkStart w:id="8712" w:name="_Toc187246585"/>
      <w:bookmarkStart w:id="8713" w:name="_Toc200468087"/>
      <w:r>
        <w:rPr>
          <w:rFonts w:eastAsiaTheme="minorEastAsia"/>
          <w:snapToGrid w:val="0"/>
        </w:rPr>
        <w:t>G.1.1.3.1</w:t>
      </w:r>
      <w:r>
        <w:rPr>
          <w:rFonts w:eastAsiaTheme="minorEastAsia"/>
          <w:snapToGrid w:val="0"/>
        </w:rPr>
        <w:tab/>
        <w:t>TDD</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714" w:name="_Toc169718939"/>
      <w:bookmarkStart w:id="8715" w:name="_Toc176337496"/>
      <w:bookmarkStart w:id="8716" w:name="_Toc187246586"/>
      <w:bookmarkStart w:id="8717" w:name="_Toc200468088"/>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714"/>
      <w:bookmarkEnd w:id="8715"/>
      <w:bookmarkEnd w:id="8716"/>
      <w:bookmarkEnd w:id="8717"/>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718" w:name="_Toc98755838"/>
      <w:bookmarkStart w:id="8719" w:name="_Toc138946675"/>
      <w:bookmarkStart w:id="8720" w:name="_Toc74583617"/>
      <w:bookmarkStart w:id="8721" w:name="_Toc130402381"/>
      <w:bookmarkStart w:id="8722" w:name="_Toc89949449"/>
      <w:bookmarkStart w:id="8723" w:name="_Toc106184359"/>
      <w:bookmarkStart w:id="8724" w:name="_Toc138853994"/>
      <w:bookmarkStart w:id="8725" w:name="_Toc137554932"/>
      <w:bookmarkStart w:id="8726" w:name="_Toc82451060"/>
      <w:bookmarkStart w:id="8727" w:name="_Toc76542430"/>
      <w:bookmarkStart w:id="8728" w:name="_Toc82450412"/>
      <w:bookmarkStart w:id="8729" w:name="_Toc98763430"/>
      <w:bookmarkStart w:id="8730" w:name="_Toc169718940"/>
      <w:bookmarkStart w:id="8731" w:name="_Toc176337497"/>
      <w:bookmarkStart w:id="8732" w:name="_Toc187246587"/>
      <w:bookmarkStart w:id="8733" w:name="_Toc200468089"/>
      <w:r>
        <w:rPr>
          <w:rFonts w:eastAsiaTheme="minorEastAsia"/>
        </w:rPr>
        <w:lastRenderedPageBreak/>
        <w:t>G.1.2</w:t>
      </w:r>
      <w:r>
        <w:rPr>
          <w:rFonts w:eastAsiaTheme="minorEastAsia"/>
        </w:rPr>
        <w:tab/>
        <w:t>OFDMA channel noise generator (OCNG)</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62AA6C98" w14:textId="77777777" w:rsidR="00B20359" w:rsidRDefault="00B20359" w:rsidP="00BF2242">
      <w:pPr>
        <w:pStyle w:val="Heading3"/>
        <w:rPr>
          <w:rFonts w:eastAsiaTheme="minorEastAsia"/>
        </w:rPr>
      </w:pPr>
      <w:bookmarkStart w:id="8734" w:name="_Toc138853995"/>
      <w:bookmarkStart w:id="8735" w:name="_Toc98755839"/>
      <w:bookmarkStart w:id="8736" w:name="_Toc130402382"/>
      <w:bookmarkStart w:id="8737" w:name="_Toc98763431"/>
      <w:bookmarkStart w:id="8738" w:name="_Toc76542431"/>
      <w:bookmarkStart w:id="8739" w:name="_Toc137554933"/>
      <w:bookmarkStart w:id="8740" w:name="_Toc74583618"/>
      <w:bookmarkStart w:id="8741" w:name="_Toc82450413"/>
      <w:bookmarkStart w:id="8742" w:name="_Toc106184360"/>
      <w:bookmarkStart w:id="8743" w:name="_Toc89949450"/>
      <w:bookmarkStart w:id="8744" w:name="_Toc82451061"/>
      <w:bookmarkStart w:id="8745" w:name="_Toc138946676"/>
      <w:bookmarkStart w:id="8746" w:name="_Toc169718941"/>
      <w:bookmarkStart w:id="8747" w:name="_Toc176337498"/>
      <w:bookmarkStart w:id="8748" w:name="_Toc187246588"/>
      <w:bookmarkStart w:id="8749" w:name="_Toc200468090"/>
      <w:r>
        <w:rPr>
          <w:rFonts w:eastAsiaTheme="minorEastAsia"/>
        </w:rPr>
        <w:t>G.1.2.1</w:t>
      </w:r>
      <w:r>
        <w:rPr>
          <w:rFonts w:eastAsiaTheme="minorEastAsia"/>
        </w:rPr>
        <w:tab/>
        <w:t>Generic OFDMA Channel Noise Generator (OCNG)</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750" w:name="_Toc76542432"/>
      <w:bookmarkStart w:id="8751" w:name="_Toc74583619"/>
      <w:bookmarkStart w:id="8752" w:name="_Toc98763432"/>
      <w:bookmarkStart w:id="8753" w:name="_Toc106184361"/>
      <w:bookmarkStart w:id="8754" w:name="_Toc138946677"/>
      <w:bookmarkStart w:id="8755" w:name="_Toc82450414"/>
      <w:bookmarkStart w:id="8756" w:name="_Toc137554934"/>
      <w:bookmarkStart w:id="8757" w:name="_Toc98755840"/>
      <w:bookmarkStart w:id="8758" w:name="_Toc130402383"/>
      <w:bookmarkStart w:id="8759" w:name="_Toc89949451"/>
      <w:bookmarkStart w:id="8760" w:name="_Toc138853996"/>
      <w:bookmarkStart w:id="8761" w:name="_Toc82451062"/>
      <w:bookmarkStart w:id="8762" w:name="_Toc169718942"/>
      <w:bookmarkStart w:id="8763" w:name="_Toc176337499"/>
      <w:bookmarkStart w:id="8764" w:name="_Toc187246589"/>
      <w:bookmarkStart w:id="8765" w:name="_Toc200468091"/>
      <w:r>
        <w:rPr>
          <w:rFonts w:eastAsiaTheme="minorEastAsia"/>
          <w:snapToGrid w:val="0"/>
        </w:rPr>
        <w:t>G.1.2.1.1</w:t>
      </w:r>
      <w:r>
        <w:rPr>
          <w:rFonts w:eastAsiaTheme="minorEastAsia"/>
          <w:snapToGrid w:val="0"/>
        </w:rPr>
        <w:tab/>
        <w:t>OCNG pattern 1: Generic OCNG pattern for all unused REs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766" w:name="_Toc74583620"/>
      <w:bookmarkStart w:id="8767" w:name="_Toc82450415"/>
      <w:bookmarkStart w:id="8768" w:name="_Toc106184362"/>
      <w:bookmarkStart w:id="8769" w:name="_Toc130402384"/>
      <w:bookmarkStart w:id="8770" w:name="_Toc138853997"/>
      <w:bookmarkStart w:id="8771" w:name="_Toc98763433"/>
      <w:bookmarkStart w:id="8772" w:name="_Toc82451063"/>
      <w:bookmarkStart w:id="8773" w:name="_Toc98755841"/>
      <w:bookmarkStart w:id="8774" w:name="_Toc76542433"/>
      <w:bookmarkStart w:id="8775" w:name="_Toc89949452"/>
      <w:bookmarkStart w:id="8776" w:name="_Toc138946678"/>
      <w:bookmarkStart w:id="8777" w:name="_Toc137554935"/>
      <w:bookmarkStart w:id="8778" w:name="_Toc169718943"/>
      <w:bookmarkStart w:id="8779" w:name="_Toc176337500"/>
      <w:bookmarkStart w:id="8780" w:name="_Toc187246590"/>
      <w:bookmarkStart w:id="8781" w:name="_Toc200468092"/>
      <w:r>
        <w:rPr>
          <w:rFonts w:eastAsiaTheme="minorEastAsia"/>
          <w:snapToGrid w:val="0"/>
        </w:rPr>
        <w:t>G.1.2.1.2</w:t>
      </w:r>
      <w:r>
        <w:rPr>
          <w:rFonts w:eastAsiaTheme="minorEastAsia"/>
          <w:snapToGrid w:val="0"/>
        </w:rPr>
        <w:tab/>
        <w:t>OCNG pattern 2: Generic OCNG pattern for all unused REs for 2AoA setup</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782" w:name="_Toc106184363"/>
      <w:bookmarkStart w:id="8783" w:name="_Toc82450416"/>
      <w:bookmarkStart w:id="8784" w:name="_Toc76542434"/>
      <w:bookmarkStart w:id="8785" w:name="_Toc98763434"/>
      <w:bookmarkStart w:id="8786" w:name="_Toc138946679"/>
      <w:bookmarkStart w:id="8787" w:name="_Toc82451064"/>
      <w:bookmarkStart w:id="8788" w:name="_Toc98755842"/>
      <w:bookmarkStart w:id="8789" w:name="_Toc138853998"/>
      <w:bookmarkStart w:id="8790" w:name="_Toc89949453"/>
      <w:bookmarkStart w:id="8791" w:name="_Toc130402385"/>
      <w:bookmarkStart w:id="8792" w:name="_Toc74583621"/>
      <w:bookmarkStart w:id="8793" w:name="_Toc137554936"/>
      <w:bookmarkStart w:id="8794" w:name="_Toc169718944"/>
      <w:bookmarkStart w:id="8795" w:name="_Toc176337501"/>
      <w:bookmarkStart w:id="8796" w:name="_Toc187246591"/>
      <w:bookmarkStart w:id="8797" w:name="_Toc200468093"/>
      <w:r>
        <w:rPr>
          <w:rFonts w:eastAsiaTheme="minorEastAsia"/>
          <w:snapToGrid w:val="0"/>
        </w:rPr>
        <w:lastRenderedPageBreak/>
        <w:t>G.1.2.1.3</w:t>
      </w:r>
      <w:r>
        <w:rPr>
          <w:rFonts w:eastAsiaTheme="minorEastAsia"/>
          <w:snapToGrid w:val="0"/>
        </w:rPr>
        <w:tab/>
        <w:t>OCNG pattern 3: Generic OCNG pattern for unused REs in the same bandwidth as PDSCH RMC</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798" w:name="_Toc76542435"/>
      <w:bookmarkStart w:id="8799" w:name="_Toc130402386"/>
      <w:bookmarkStart w:id="8800" w:name="_Toc106184364"/>
      <w:bookmarkStart w:id="8801" w:name="_Toc138853999"/>
      <w:bookmarkStart w:id="8802" w:name="_Toc74583622"/>
      <w:bookmarkStart w:id="8803" w:name="_Toc138946680"/>
      <w:bookmarkStart w:id="8804" w:name="_Toc82450417"/>
      <w:bookmarkStart w:id="8805" w:name="_Toc98763435"/>
      <w:bookmarkStart w:id="8806" w:name="_Toc137554937"/>
      <w:bookmarkStart w:id="8807" w:name="_Toc89949454"/>
      <w:bookmarkStart w:id="8808" w:name="_Toc98755843"/>
      <w:bookmarkStart w:id="8809" w:name="_Toc82451065"/>
      <w:bookmarkStart w:id="8810" w:name="_Toc169718945"/>
      <w:bookmarkStart w:id="8811" w:name="_Toc176337502"/>
      <w:bookmarkStart w:id="8812" w:name="_Toc187246592"/>
      <w:bookmarkStart w:id="8813" w:name="_Toc200468094"/>
      <w:r>
        <w:rPr>
          <w:rFonts w:eastAsiaTheme="minorEastAsia"/>
          <w:snapToGrid w:val="0"/>
        </w:rPr>
        <w:t>G.1.2.1.4</w:t>
      </w:r>
      <w:r>
        <w:rPr>
          <w:rFonts w:eastAsiaTheme="minorEastAsia"/>
          <w:snapToGrid w:val="0"/>
        </w:rPr>
        <w:tab/>
        <w:t>OCNG pattern 4: Generic OCNG pattern for all unused REs outside SSB slot(s)</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814" w:name="_Toc82451066"/>
      <w:bookmarkStart w:id="8815" w:name="_Toc130402387"/>
      <w:bookmarkStart w:id="8816" w:name="_Toc98755844"/>
      <w:bookmarkStart w:id="8817" w:name="_Toc137554938"/>
      <w:bookmarkStart w:id="8818" w:name="_Toc82450418"/>
      <w:bookmarkStart w:id="8819" w:name="_Toc89949455"/>
      <w:bookmarkStart w:id="8820" w:name="_Toc138946681"/>
      <w:bookmarkStart w:id="8821" w:name="_Toc138854000"/>
      <w:bookmarkStart w:id="8822" w:name="_Toc98763436"/>
      <w:bookmarkStart w:id="8823" w:name="_Toc74583623"/>
      <w:bookmarkStart w:id="8824" w:name="_Toc106184365"/>
      <w:bookmarkStart w:id="8825" w:name="_Toc76542436"/>
      <w:bookmarkStart w:id="8826" w:name="_Toc169718946"/>
      <w:bookmarkStart w:id="8827" w:name="_Toc176337503"/>
      <w:bookmarkStart w:id="8828" w:name="_Toc187246593"/>
      <w:bookmarkStart w:id="8829" w:name="_Toc200468095"/>
      <w:r>
        <w:rPr>
          <w:rFonts w:eastAsiaTheme="minorEastAsia"/>
        </w:rPr>
        <w:t>G.1.3</w:t>
      </w:r>
      <w:r>
        <w:rPr>
          <w:rFonts w:eastAsiaTheme="minorEastAsia"/>
        </w:rPr>
        <w:tab/>
        <w:t>Antenna configurations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63BD0F38" w14:textId="77777777" w:rsidR="00B20359" w:rsidRDefault="00B20359" w:rsidP="00C31FA8">
      <w:pPr>
        <w:pStyle w:val="Heading3"/>
        <w:rPr>
          <w:rFonts w:eastAsiaTheme="minorEastAsia"/>
          <w:snapToGrid w:val="0"/>
        </w:rPr>
      </w:pPr>
      <w:bookmarkStart w:id="8830" w:name="_Toc82451067"/>
      <w:bookmarkStart w:id="8831" w:name="_Toc137554939"/>
      <w:bookmarkStart w:id="8832" w:name="_Toc106184366"/>
      <w:bookmarkStart w:id="8833" w:name="_Toc98755845"/>
      <w:bookmarkStart w:id="8834" w:name="_Toc74583624"/>
      <w:bookmarkStart w:id="8835" w:name="_Toc98763437"/>
      <w:bookmarkStart w:id="8836" w:name="_Toc82450419"/>
      <w:bookmarkStart w:id="8837" w:name="_Toc130402388"/>
      <w:bookmarkStart w:id="8838" w:name="_Toc138946682"/>
      <w:bookmarkStart w:id="8839" w:name="_Toc138854001"/>
      <w:bookmarkStart w:id="8840" w:name="_Toc89949456"/>
      <w:bookmarkStart w:id="8841" w:name="_Toc76542437"/>
      <w:bookmarkStart w:id="8842" w:name="_Toc169718947"/>
      <w:bookmarkStart w:id="8843" w:name="_Toc176337504"/>
      <w:bookmarkStart w:id="8844" w:name="_Toc187246594"/>
      <w:bookmarkStart w:id="8845" w:name="_Toc200468096"/>
      <w:r>
        <w:rPr>
          <w:rFonts w:eastAsiaTheme="minorEastAsia"/>
          <w:snapToGrid w:val="0"/>
        </w:rPr>
        <w:t>G.1.3.1</w:t>
      </w:r>
      <w:r>
        <w:rPr>
          <w:rFonts w:eastAsiaTheme="minorEastAsia"/>
          <w:snapToGrid w:val="0"/>
        </w:rPr>
        <w:tab/>
        <w:t>Antenna configurations for FR1</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846" w:name="_Toc82451068"/>
      <w:bookmarkStart w:id="8847" w:name="_Toc130402389"/>
      <w:bookmarkStart w:id="8848" w:name="_Toc98763438"/>
      <w:bookmarkStart w:id="8849" w:name="_Toc137554940"/>
      <w:bookmarkStart w:id="8850" w:name="_Toc98755846"/>
      <w:bookmarkStart w:id="8851" w:name="_Toc76542438"/>
      <w:bookmarkStart w:id="8852" w:name="_Toc74583625"/>
      <w:bookmarkStart w:id="8853" w:name="_Toc138946683"/>
      <w:bookmarkStart w:id="8854" w:name="_Toc138854002"/>
      <w:bookmarkStart w:id="8855" w:name="_Toc106184367"/>
      <w:bookmarkStart w:id="8856" w:name="_Toc82450420"/>
      <w:bookmarkStart w:id="8857" w:name="_Toc89949457"/>
      <w:bookmarkStart w:id="8858" w:name="_Toc169718948"/>
      <w:bookmarkStart w:id="8859" w:name="_Toc176337505"/>
      <w:bookmarkStart w:id="8860" w:name="_Toc187246595"/>
      <w:bookmarkStart w:id="8861" w:name="_Toc200468097"/>
      <w:r>
        <w:rPr>
          <w:rFonts w:eastAsiaTheme="minorEastAsia"/>
          <w:snapToGrid w:val="0"/>
        </w:rPr>
        <w:lastRenderedPageBreak/>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7872318E" w14:textId="77777777" w:rsidR="00B20359" w:rsidRDefault="00B20359" w:rsidP="00C31FA8">
      <w:pPr>
        <w:pStyle w:val="Heading5"/>
        <w:rPr>
          <w:rFonts w:eastAsiaTheme="minorEastAsia"/>
        </w:rPr>
      </w:pPr>
      <w:bookmarkStart w:id="8862" w:name="_Toc169718949"/>
      <w:bookmarkStart w:id="8863" w:name="_Toc176337506"/>
      <w:bookmarkStart w:id="8864" w:name="_Toc187246596"/>
      <w:bookmarkStart w:id="8865" w:name="_Toc200468098"/>
      <w:r>
        <w:rPr>
          <w:rFonts w:eastAsiaTheme="minorEastAsia"/>
        </w:rPr>
        <w:t>G.1.3.1.1.1</w:t>
      </w:r>
      <w:r>
        <w:rPr>
          <w:rFonts w:eastAsiaTheme="minorEastAsia"/>
          <w:lang w:eastAsia="zh-CN"/>
        </w:rPr>
        <w:tab/>
      </w:r>
      <w:r>
        <w:rPr>
          <w:rFonts w:eastAsiaTheme="minorEastAsia"/>
        </w:rPr>
        <w:t>Introduction</w:t>
      </w:r>
      <w:bookmarkEnd w:id="8862"/>
      <w:bookmarkEnd w:id="8863"/>
      <w:bookmarkEnd w:id="8864"/>
      <w:bookmarkEnd w:id="8865"/>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866" w:name="_Toc169718950"/>
      <w:bookmarkStart w:id="8867" w:name="_Toc176337507"/>
      <w:bookmarkStart w:id="8868" w:name="_Toc187246597"/>
      <w:bookmarkStart w:id="8869" w:name="_Toc200468099"/>
      <w:r>
        <w:rPr>
          <w:rFonts w:eastAsiaTheme="minorEastAsia"/>
        </w:rPr>
        <w:t>G.1.3.1.1.2</w:t>
      </w:r>
      <w:r>
        <w:rPr>
          <w:rFonts w:eastAsiaTheme="minorEastAsia"/>
          <w:lang w:eastAsia="zh-CN"/>
        </w:rPr>
        <w:tab/>
      </w:r>
      <w:r>
        <w:rPr>
          <w:rFonts w:eastAsiaTheme="minorEastAsia"/>
        </w:rPr>
        <w:t>Principle of testing</w:t>
      </w:r>
      <w:bookmarkEnd w:id="8866"/>
      <w:bookmarkEnd w:id="8867"/>
      <w:bookmarkEnd w:id="8868"/>
      <w:bookmarkEnd w:id="8869"/>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lastRenderedPageBreak/>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870" w:name="_Toc89949458"/>
      <w:bookmarkStart w:id="8871" w:name="_Toc82450421"/>
      <w:bookmarkStart w:id="8872" w:name="_Toc130402390"/>
      <w:bookmarkStart w:id="8873" w:name="_Toc106184368"/>
      <w:bookmarkStart w:id="8874" w:name="_Toc137554941"/>
      <w:bookmarkStart w:id="8875" w:name="_Toc74583626"/>
      <w:bookmarkStart w:id="8876" w:name="_Toc138854003"/>
      <w:bookmarkStart w:id="8877" w:name="_Toc138946684"/>
      <w:bookmarkStart w:id="8878" w:name="_Toc98755847"/>
      <w:bookmarkStart w:id="8879" w:name="_Toc82451069"/>
      <w:bookmarkStart w:id="8880" w:name="_Toc76542439"/>
      <w:bookmarkStart w:id="8881" w:name="_Toc98763439"/>
      <w:bookmarkStart w:id="8882" w:name="_Toc169718951"/>
      <w:bookmarkStart w:id="8883" w:name="_Toc176337508"/>
      <w:bookmarkStart w:id="8884" w:name="_Toc187246598"/>
      <w:bookmarkStart w:id="8885" w:name="_Toc200468100"/>
      <w:r>
        <w:rPr>
          <w:rFonts w:eastAsiaTheme="minorEastAsia"/>
          <w:snapToGrid w:val="0"/>
        </w:rPr>
        <w:t>G.1.3.2</w:t>
      </w:r>
      <w:r>
        <w:rPr>
          <w:rFonts w:eastAsiaTheme="minorEastAsia"/>
          <w:snapToGrid w:val="0"/>
        </w:rPr>
        <w:tab/>
        <w:t>Antenna configurations for FR2</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886" w:name="_Toc82451070"/>
      <w:bookmarkStart w:id="8887" w:name="_Toc98763440"/>
      <w:bookmarkStart w:id="8888" w:name="_Toc76542440"/>
      <w:bookmarkStart w:id="8889" w:name="_Toc137554942"/>
      <w:bookmarkStart w:id="8890" w:name="_Toc98755848"/>
      <w:bookmarkStart w:id="8891" w:name="_Toc89949459"/>
      <w:bookmarkStart w:id="8892" w:name="_Toc138946685"/>
      <w:bookmarkStart w:id="8893" w:name="_Toc130402391"/>
      <w:bookmarkStart w:id="8894" w:name="_Toc138854004"/>
      <w:bookmarkStart w:id="8895" w:name="_Toc106184369"/>
      <w:bookmarkStart w:id="8896" w:name="_Toc82450422"/>
      <w:bookmarkStart w:id="8897" w:name="_Toc74583627"/>
      <w:bookmarkStart w:id="8898" w:name="_Toc169718952"/>
      <w:bookmarkStart w:id="8899" w:name="_Toc176337509"/>
      <w:bookmarkStart w:id="8900" w:name="_Toc187246599"/>
      <w:bookmarkStart w:id="8901" w:name="_Toc200468101"/>
      <w:r>
        <w:rPr>
          <w:rFonts w:eastAsiaTheme="minorEastAsia"/>
        </w:rPr>
        <w:t>G.1.4</w:t>
      </w:r>
      <w:r>
        <w:rPr>
          <w:rFonts w:eastAsiaTheme="minorEastAsia"/>
        </w:rPr>
        <w:tab/>
        <w:t>BWP configurations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59958236" w14:textId="77777777" w:rsidR="00B20359" w:rsidRDefault="00B20359" w:rsidP="004C7C90">
      <w:pPr>
        <w:pStyle w:val="Heading3"/>
        <w:rPr>
          <w:rFonts w:eastAsiaTheme="minorEastAsia"/>
          <w:snapToGrid w:val="0"/>
        </w:rPr>
      </w:pPr>
      <w:bookmarkStart w:id="8902" w:name="_Toc76542441"/>
      <w:bookmarkStart w:id="8903" w:name="_Toc82450423"/>
      <w:bookmarkStart w:id="8904" w:name="_Toc98755849"/>
      <w:bookmarkStart w:id="8905" w:name="_Toc82451071"/>
      <w:bookmarkStart w:id="8906" w:name="_Toc137554943"/>
      <w:bookmarkStart w:id="8907" w:name="_Toc106184370"/>
      <w:bookmarkStart w:id="8908" w:name="_Toc138946686"/>
      <w:bookmarkStart w:id="8909" w:name="_Toc138854005"/>
      <w:bookmarkStart w:id="8910" w:name="_Toc130402392"/>
      <w:bookmarkStart w:id="8911" w:name="_Toc89949460"/>
      <w:bookmarkStart w:id="8912" w:name="_Toc74583628"/>
      <w:bookmarkStart w:id="8913" w:name="_Toc98763441"/>
      <w:bookmarkStart w:id="8914" w:name="_Toc169718953"/>
      <w:bookmarkStart w:id="8915" w:name="_Toc176337510"/>
      <w:bookmarkStart w:id="8916" w:name="_Toc187246600"/>
      <w:bookmarkStart w:id="8917" w:name="_Toc200468102"/>
      <w:r>
        <w:rPr>
          <w:rFonts w:eastAsiaTheme="minorEastAsia"/>
          <w:snapToGrid w:val="0"/>
        </w:rPr>
        <w:t>G.1.4.1</w:t>
      </w:r>
      <w:r>
        <w:rPr>
          <w:rFonts w:eastAsiaTheme="minorEastAsia"/>
          <w:snapToGrid w:val="0"/>
        </w:rPr>
        <w:tab/>
        <w:t>Introduction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918" w:name="_Toc74583629"/>
      <w:bookmarkStart w:id="8919" w:name="_Toc138946687"/>
      <w:bookmarkStart w:id="8920" w:name="_Toc106184371"/>
      <w:bookmarkStart w:id="8921" w:name="_Toc89949461"/>
      <w:bookmarkStart w:id="8922" w:name="_Toc138854006"/>
      <w:bookmarkStart w:id="8923" w:name="_Toc137554944"/>
      <w:bookmarkStart w:id="8924" w:name="_Toc82450424"/>
      <w:bookmarkStart w:id="8925" w:name="_Toc82451072"/>
      <w:bookmarkStart w:id="8926" w:name="_Toc98755850"/>
      <w:bookmarkStart w:id="8927" w:name="_Toc130402393"/>
      <w:bookmarkStart w:id="8928" w:name="_Toc98763442"/>
      <w:bookmarkStart w:id="8929" w:name="_Toc76542442"/>
      <w:bookmarkStart w:id="8930" w:name="_Toc169718954"/>
      <w:bookmarkStart w:id="8931" w:name="_Toc176337511"/>
      <w:bookmarkStart w:id="8932" w:name="_Toc187246601"/>
      <w:bookmarkStart w:id="8933" w:name="_Toc200468103"/>
      <w:r>
        <w:rPr>
          <w:rFonts w:eastAsiaTheme="minorEastAsia"/>
          <w:snapToGrid w:val="0"/>
        </w:rPr>
        <w:t>G.1.4.2</w:t>
      </w:r>
      <w:r>
        <w:rPr>
          <w:rFonts w:eastAsiaTheme="minorEastAsia"/>
          <w:snapToGrid w:val="0"/>
        </w:rPr>
        <w:tab/>
        <w:t>Downlink BWP configurations</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55E25610" w14:textId="77777777" w:rsidR="00B20359" w:rsidRDefault="00B20359" w:rsidP="00B44654">
      <w:pPr>
        <w:pStyle w:val="Heading4"/>
        <w:rPr>
          <w:rFonts w:eastAsiaTheme="minorEastAsia"/>
          <w:snapToGrid w:val="0"/>
        </w:rPr>
      </w:pPr>
      <w:bookmarkStart w:id="8934" w:name="_Toc74583630"/>
      <w:bookmarkStart w:id="8935" w:name="_Toc98763443"/>
      <w:bookmarkStart w:id="8936" w:name="_Toc82451073"/>
      <w:bookmarkStart w:id="8937" w:name="_Toc138946688"/>
      <w:bookmarkStart w:id="8938" w:name="_Toc98755851"/>
      <w:bookmarkStart w:id="8939" w:name="_Toc130402394"/>
      <w:bookmarkStart w:id="8940" w:name="_Toc76542443"/>
      <w:bookmarkStart w:id="8941" w:name="_Toc82450425"/>
      <w:bookmarkStart w:id="8942" w:name="_Toc137554945"/>
      <w:bookmarkStart w:id="8943" w:name="_Toc106184372"/>
      <w:bookmarkStart w:id="8944" w:name="_Toc89949462"/>
      <w:bookmarkStart w:id="8945" w:name="_Toc138854007"/>
      <w:bookmarkStart w:id="8946" w:name="_Toc169718955"/>
      <w:bookmarkStart w:id="8947" w:name="_Toc176337512"/>
      <w:bookmarkStart w:id="8948" w:name="_Toc187246602"/>
      <w:bookmarkStart w:id="8949" w:name="_Toc200468104"/>
      <w:r>
        <w:rPr>
          <w:rFonts w:eastAsiaTheme="minorEastAsia"/>
          <w:snapToGrid w:val="0"/>
        </w:rPr>
        <w:t>G.1.4.2.1</w:t>
      </w:r>
      <w:r>
        <w:rPr>
          <w:rFonts w:eastAsiaTheme="minorEastAsia"/>
          <w:snapToGrid w:val="0"/>
        </w:rPr>
        <w:tab/>
        <w:t>Initial BWP</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950" w:name="_Toc82450426"/>
      <w:bookmarkStart w:id="8951" w:name="_Toc106184373"/>
      <w:bookmarkStart w:id="8952" w:name="_Toc130402395"/>
      <w:bookmarkStart w:id="8953" w:name="_Toc76542444"/>
      <w:bookmarkStart w:id="8954" w:name="_Toc137554946"/>
      <w:bookmarkStart w:id="8955" w:name="_Toc74583631"/>
      <w:bookmarkStart w:id="8956" w:name="_Toc89949463"/>
      <w:bookmarkStart w:id="8957" w:name="_Toc98755852"/>
      <w:bookmarkStart w:id="8958" w:name="_Toc98763444"/>
      <w:bookmarkStart w:id="8959" w:name="_Toc138854008"/>
      <w:bookmarkStart w:id="8960" w:name="_Toc138946689"/>
      <w:bookmarkStart w:id="8961" w:name="_Toc82451074"/>
      <w:bookmarkStart w:id="8962" w:name="_Toc169718956"/>
      <w:bookmarkStart w:id="8963" w:name="_Toc176337513"/>
      <w:bookmarkStart w:id="8964" w:name="_Toc187246603"/>
      <w:bookmarkStart w:id="8965" w:name="_Toc200468105"/>
      <w:r>
        <w:rPr>
          <w:rFonts w:eastAsiaTheme="minorEastAsia"/>
          <w:snapToGrid w:val="0"/>
        </w:rPr>
        <w:lastRenderedPageBreak/>
        <w:t>G.1.4.2.2</w:t>
      </w:r>
      <w:r>
        <w:rPr>
          <w:rFonts w:eastAsiaTheme="minorEastAsia"/>
          <w:snapToGrid w:val="0"/>
        </w:rPr>
        <w:tab/>
        <w:t>Dedicated BWP</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966" w:name="_Toc74583632"/>
      <w:bookmarkStart w:id="8967" w:name="_Toc106184374"/>
      <w:bookmarkStart w:id="8968" w:name="_Toc82451075"/>
      <w:bookmarkStart w:id="8969" w:name="_Toc76542445"/>
      <w:bookmarkStart w:id="8970" w:name="_Toc98755853"/>
      <w:bookmarkStart w:id="8971" w:name="_Toc98763445"/>
      <w:bookmarkStart w:id="8972" w:name="_Toc137554947"/>
      <w:bookmarkStart w:id="8973" w:name="_Toc138946690"/>
      <w:bookmarkStart w:id="8974" w:name="_Toc130402396"/>
      <w:bookmarkStart w:id="8975" w:name="_Toc82450427"/>
      <w:bookmarkStart w:id="8976" w:name="_Toc138854009"/>
      <w:bookmarkStart w:id="8977" w:name="_Toc89949464"/>
      <w:bookmarkStart w:id="8978" w:name="_Toc169718957"/>
      <w:bookmarkStart w:id="8979" w:name="_Toc176337514"/>
      <w:bookmarkStart w:id="8980" w:name="_Toc187246604"/>
      <w:bookmarkStart w:id="8981" w:name="_Toc200468106"/>
      <w:r>
        <w:rPr>
          <w:rFonts w:eastAsiaTheme="minorEastAsia"/>
          <w:snapToGrid w:val="0"/>
        </w:rPr>
        <w:t>G.1.4.3</w:t>
      </w:r>
      <w:r>
        <w:rPr>
          <w:rFonts w:eastAsiaTheme="minorEastAsia"/>
          <w:snapToGrid w:val="0"/>
        </w:rPr>
        <w:tab/>
        <w:t>Uplink BWP configurations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AE436C7" w14:textId="77777777" w:rsidR="00B20359" w:rsidRDefault="00B20359" w:rsidP="00B44654">
      <w:pPr>
        <w:pStyle w:val="Heading4"/>
        <w:rPr>
          <w:rFonts w:eastAsiaTheme="minorEastAsia"/>
          <w:snapToGrid w:val="0"/>
        </w:rPr>
      </w:pPr>
      <w:bookmarkStart w:id="8982" w:name="_Toc138946691"/>
      <w:bookmarkStart w:id="8983" w:name="_Toc74583633"/>
      <w:bookmarkStart w:id="8984" w:name="_Toc138854010"/>
      <w:bookmarkStart w:id="8985" w:name="_Toc98755854"/>
      <w:bookmarkStart w:id="8986" w:name="_Toc137554948"/>
      <w:bookmarkStart w:id="8987" w:name="_Toc82451076"/>
      <w:bookmarkStart w:id="8988" w:name="_Toc82450428"/>
      <w:bookmarkStart w:id="8989" w:name="_Toc106184375"/>
      <w:bookmarkStart w:id="8990" w:name="_Toc130402397"/>
      <w:bookmarkStart w:id="8991" w:name="_Toc98763446"/>
      <w:bookmarkStart w:id="8992" w:name="_Toc76542446"/>
      <w:bookmarkStart w:id="8993" w:name="_Toc89949465"/>
      <w:bookmarkStart w:id="8994" w:name="_Toc169718958"/>
      <w:bookmarkStart w:id="8995" w:name="_Toc176337515"/>
      <w:bookmarkStart w:id="8996" w:name="_Toc187246605"/>
      <w:bookmarkStart w:id="8997" w:name="_Toc200468107"/>
      <w:r>
        <w:rPr>
          <w:rFonts w:eastAsiaTheme="minorEastAsia"/>
          <w:snapToGrid w:val="0"/>
        </w:rPr>
        <w:t>G.1.4.3.1</w:t>
      </w:r>
      <w:r>
        <w:rPr>
          <w:rFonts w:eastAsiaTheme="minorEastAsia"/>
          <w:snapToGrid w:val="0"/>
        </w:rPr>
        <w:tab/>
        <w:t>Initial BWP</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998" w:name="_Toc82450429"/>
      <w:bookmarkStart w:id="8999" w:name="_Toc82451077"/>
      <w:bookmarkStart w:id="9000" w:name="_Toc76542447"/>
      <w:bookmarkStart w:id="9001" w:name="_Toc89949466"/>
      <w:bookmarkStart w:id="9002" w:name="_Toc130402398"/>
      <w:bookmarkStart w:id="9003" w:name="_Toc74583634"/>
      <w:bookmarkStart w:id="9004" w:name="_Toc106184376"/>
      <w:bookmarkStart w:id="9005" w:name="_Toc138854011"/>
      <w:bookmarkStart w:id="9006" w:name="_Toc98763447"/>
      <w:bookmarkStart w:id="9007" w:name="_Toc137554949"/>
      <w:bookmarkStart w:id="9008" w:name="_Toc138946692"/>
      <w:bookmarkStart w:id="9009" w:name="_Toc98755855"/>
      <w:bookmarkStart w:id="9010" w:name="_Toc169718959"/>
      <w:bookmarkStart w:id="9011" w:name="_Toc176337516"/>
      <w:bookmarkStart w:id="9012" w:name="_Toc187246606"/>
      <w:bookmarkStart w:id="9013" w:name="_Toc200468108"/>
      <w:r>
        <w:rPr>
          <w:rFonts w:eastAsiaTheme="minorEastAsia"/>
          <w:snapToGrid w:val="0"/>
        </w:rPr>
        <w:t>G.1.4.3.2</w:t>
      </w:r>
      <w:r>
        <w:rPr>
          <w:rFonts w:eastAsiaTheme="minorEastAsia"/>
          <w:snapToGrid w:val="0"/>
        </w:rPr>
        <w:tab/>
        <w:t>Dedicated BWP</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9014" w:name="_Toc138854012"/>
      <w:bookmarkStart w:id="9015" w:name="_Toc74583635"/>
      <w:bookmarkStart w:id="9016" w:name="_Toc82450430"/>
      <w:bookmarkStart w:id="9017" w:name="_Toc82451078"/>
      <w:bookmarkStart w:id="9018" w:name="_Toc98763448"/>
      <w:bookmarkStart w:id="9019" w:name="_Toc89949467"/>
      <w:bookmarkStart w:id="9020" w:name="_Toc138946693"/>
      <w:bookmarkStart w:id="9021" w:name="_Toc76542448"/>
      <w:bookmarkStart w:id="9022" w:name="_Toc130402399"/>
      <w:bookmarkStart w:id="9023" w:name="_Toc106184377"/>
      <w:bookmarkStart w:id="9024" w:name="_Toc98755856"/>
      <w:bookmarkStart w:id="9025" w:name="_Toc137554950"/>
      <w:bookmarkStart w:id="9026" w:name="_Toc169718960"/>
      <w:bookmarkStart w:id="9027" w:name="_Toc176337517"/>
      <w:bookmarkStart w:id="9028" w:name="_Toc187246607"/>
      <w:bookmarkStart w:id="9029" w:name="_Toc200468109"/>
      <w:r>
        <w:rPr>
          <w:rFonts w:eastAsiaTheme="minorEastAsia"/>
        </w:rPr>
        <w:lastRenderedPageBreak/>
        <w:t>G.1.5</w:t>
      </w:r>
      <w:r>
        <w:rPr>
          <w:rFonts w:eastAsiaTheme="minorEastAsia"/>
        </w:rPr>
        <w:tab/>
        <w:t>SSB Configurations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1ED9C68B" w14:textId="77777777" w:rsidR="00B20359" w:rsidRDefault="00B20359" w:rsidP="00FB0999">
      <w:pPr>
        <w:pStyle w:val="Heading3"/>
        <w:rPr>
          <w:rFonts w:eastAsiaTheme="minorEastAsia"/>
        </w:rPr>
      </w:pPr>
      <w:bookmarkStart w:id="9030" w:name="_Toc138946694"/>
      <w:bookmarkStart w:id="9031" w:name="_Toc74583636"/>
      <w:bookmarkStart w:id="9032" w:name="_Toc98763449"/>
      <w:bookmarkStart w:id="9033" w:name="_Toc138854013"/>
      <w:bookmarkStart w:id="9034" w:name="_Toc130402400"/>
      <w:bookmarkStart w:id="9035" w:name="_Toc98755857"/>
      <w:bookmarkStart w:id="9036" w:name="_Toc76542449"/>
      <w:bookmarkStart w:id="9037" w:name="_Toc82451079"/>
      <w:bookmarkStart w:id="9038" w:name="_Toc137554951"/>
      <w:bookmarkStart w:id="9039" w:name="_Toc89949468"/>
      <w:bookmarkStart w:id="9040" w:name="_Toc106184378"/>
      <w:bookmarkStart w:id="9041" w:name="_Toc82450431"/>
      <w:bookmarkStart w:id="9042" w:name="_Toc169718961"/>
      <w:bookmarkStart w:id="9043" w:name="_Toc176337518"/>
      <w:bookmarkStart w:id="9044" w:name="_Toc187246608"/>
      <w:bookmarkStart w:id="9045" w:name="_Toc200468110"/>
      <w:r>
        <w:rPr>
          <w:rFonts w:eastAsiaTheme="minorEastAsia"/>
        </w:rPr>
        <w:t>G.1.5.1</w:t>
      </w:r>
      <w:r>
        <w:rPr>
          <w:rFonts w:eastAsiaTheme="minorEastAsia"/>
        </w:rPr>
        <w:tab/>
        <w:t>SSB Configurations for FR1</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3A277F6" w14:textId="77777777" w:rsidR="00B20359" w:rsidRDefault="00B20359" w:rsidP="00FB0999">
      <w:pPr>
        <w:pStyle w:val="Heading4"/>
        <w:rPr>
          <w:rFonts w:eastAsiaTheme="minorEastAsia"/>
        </w:rPr>
      </w:pPr>
      <w:bookmarkStart w:id="9046" w:name="_Toc98763450"/>
      <w:bookmarkStart w:id="9047" w:name="_Toc76542450"/>
      <w:bookmarkStart w:id="9048" w:name="_Toc82450432"/>
      <w:bookmarkStart w:id="9049" w:name="_Toc130402401"/>
      <w:bookmarkStart w:id="9050" w:name="_Toc98755858"/>
      <w:bookmarkStart w:id="9051" w:name="_Toc74583637"/>
      <w:bookmarkStart w:id="9052" w:name="_Toc89949469"/>
      <w:bookmarkStart w:id="9053" w:name="_Toc138946695"/>
      <w:bookmarkStart w:id="9054" w:name="_Toc137554952"/>
      <w:bookmarkStart w:id="9055" w:name="_Toc82451080"/>
      <w:bookmarkStart w:id="9056" w:name="_Toc138854014"/>
      <w:bookmarkStart w:id="9057" w:name="_Toc106184379"/>
      <w:bookmarkStart w:id="9058" w:name="_Toc169718962"/>
      <w:bookmarkStart w:id="9059" w:name="_Toc176337519"/>
      <w:bookmarkStart w:id="9060" w:name="_Toc187246609"/>
      <w:bookmarkStart w:id="9061" w:name="_Toc200468111"/>
      <w:r>
        <w:rPr>
          <w:rFonts w:eastAsiaTheme="minorEastAsia"/>
        </w:rPr>
        <w:t>G.1.5.1.1</w:t>
      </w:r>
      <w:r>
        <w:rPr>
          <w:rFonts w:eastAsiaTheme="minorEastAsia"/>
        </w:rPr>
        <w:tab/>
        <w:t>SSB pattern 1 in FR1: SSB allocation for SSB SCS=15 kHz</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9062" w:name="_Toc137554953"/>
      <w:bookmarkStart w:id="9063" w:name="_Toc138946696"/>
      <w:bookmarkStart w:id="9064" w:name="_Toc89949470"/>
      <w:bookmarkStart w:id="9065" w:name="_Toc138854015"/>
      <w:bookmarkStart w:id="9066" w:name="_Toc130402402"/>
      <w:bookmarkStart w:id="9067" w:name="_Toc76542451"/>
      <w:bookmarkStart w:id="9068" w:name="_Toc106184380"/>
      <w:bookmarkStart w:id="9069" w:name="_Toc98755859"/>
      <w:bookmarkStart w:id="9070" w:name="_Toc82451081"/>
      <w:bookmarkStart w:id="9071" w:name="_Toc74583638"/>
      <w:bookmarkStart w:id="9072" w:name="_Toc98763451"/>
      <w:bookmarkStart w:id="9073" w:name="_Toc82450433"/>
      <w:bookmarkStart w:id="9074" w:name="_Toc169718963"/>
      <w:bookmarkStart w:id="9075" w:name="_Toc176337520"/>
      <w:bookmarkStart w:id="9076" w:name="_Toc187246610"/>
      <w:bookmarkStart w:id="9077" w:name="_Toc200468112"/>
      <w:r>
        <w:rPr>
          <w:rFonts w:eastAsiaTheme="minorEastAsia"/>
        </w:rPr>
        <w:t>G.1.5.1.2</w:t>
      </w:r>
      <w:r>
        <w:rPr>
          <w:rFonts w:eastAsiaTheme="minorEastAsia"/>
        </w:rPr>
        <w:tab/>
        <w:t>SSB pattern 2 in FR1: SSB allocation for SSB SCS=30 kHz</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9078" w:name="_Toc89949471"/>
      <w:bookmarkStart w:id="9079" w:name="_Toc74583639"/>
      <w:bookmarkStart w:id="9080" w:name="_Toc106184381"/>
      <w:bookmarkStart w:id="9081" w:name="_Toc138854016"/>
      <w:bookmarkStart w:id="9082" w:name="_Toc82450434"/>
      <w:bookmarkStart w:id="9083" w:name="_Toc130402403"/>
      <w:bookmarkStart w:id="9084" w:name="_Toc98763452"/>
      <w:bookmarkStart w:id="9085" w:name="_Toc137554954"/>
      <w:bookmarkStart w:id="9086" w:name="_Toc138946697"/>
      <w:bookmarkStart w:id="9087" w:name="_Toc76542452"/>
      <w:bookmarkStart w:id="9088" w:name="_Toc98755860"/>
      <w:bookmarkStart w:id="9089" w:name="_Toc82451082"/>
      <w:bookmarkStart w:id="9090" w:name="_Toc169718964"/>
      <w:bookmarkStart w:id="9091" w:name="_Toc176337521"/>
      <w:bookmarkStart w:id="9092" w:name="_Toc187246611"/>
      <w:bookmarkStart w:id="9093" w:name="_Toc200468113"/>
      <w:r>
        <w:rPr>
          <w:rFonts w:eastAsiaTheme="minorEastAsia"/>
        </w:rPr>
        <w:lastRenderedPageBreak/>
        <w:t>G.1.5.1.3</w:t>
      </w:r>
      <w:r>
        <w:rPr>
          <w:rFonts w:eastAsiaTheme="minorEastAsia"/>
        </w:rPr>
        <w:tab/>
        <w:t>SSB pattern 3 in FR1: SSB allocation for SSB SCS=15 kHz</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9094" w:name="_Toc82451083"/>
      <w:bookmarkStart w:id="9095" w:name="_Toc89949472"/>
      <w:bookmarkStart w:id="9096" w:name="_Toc82450435"/>
      <w:bookmarkStart w:id="9097" w:name="_Toc137554955"/>
      <w:bookmarkStart w:id="9098" w:name="_Toc138946698"/>
      <w:bookmarkStart w:id="9099" w:name="_Toc76542453"/>
      <w:bookmarkStart w:id="9100" w:name="_Toc98763453"/>
      <w:bookmarkStart w:id="9101" w:name="_Toc98755861"/>
      <w:bookmarkStart w:id="9102" w:name="_Toc130402404"/>
      <w:bookmarkStart w:id="9103" w:name="_Toc138854017"/>
      <w:bookmarkStart w:id="9104" w:name="_Toc74583640"/>
      <w:bookmarkStart w:id="9105" w:name="_Toc106184382"/>
      <w:bookmarkStart w:id="9106" w:name="_Toc169718965"/>
      <w:bookmarkStart w:id="9107" w:name="_Toc176337522"/>
      <w:bookmarkStart w:id="9108" w:name="_Toc187246612"/>
      <w:bookmarkStart w:id="9109" w:name="_Toc200468114"/>
      <w:r>
        <w:rPr>
          <w:rFonts w:eastAsiaTheme="minorEastAsia"/>
        </w:rPr>
        <w:t>G.1.5.1.4</w:t>
      </w:r>
      <w:r>
        <w:rPr>
          <w:rFonts w:eastAsiaTheme="minorEastAsia"/>
        </w:rPr>
        <w:tab/>
        <w:t>SSB pattern 4 in FR1: SSB allocation for SSB SCS=30 kHz</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9110" w:name="_Toc82451084"/>
      <w:bookmarkStart w:id="9111" w:name="_Toc89949473"/>
      <w:bookmarkStart w:id="9112" w:name="_Toc106184383"/>
      <w:bookmarkStart w:id="9113" w:name="_Toc98763454"/>
      <w:bookmarkStart w:id="9114" w:name="_Toc98755862"/>
      <w:bookmarkStart w:id="9115" w:name="_Toc137554956"/>
      <w:bookmarkStart w:id="9116" w:name="_Toc138946699"/>
      <w:bookmarkStart w:id="9117" w:name="_Toc74583641"/>
      <w:bookmarkStart w:id="9118" w:name="_Toc82450436"/>
      <w:bookmarkStart w:id="9119" w:name="_Toc130402405"/>
      <w:bookmarkStart w:id="9120" w:name="_Toc76542454"/>
      <w:bookmarkStart w:id="9121" w:name="_Toc138854018"/>
      <w:bookmarkStart w:id="9122" w:name="_Toc169718966"/>
      <w:bookmarkStart w:id="9123" w:name="_Toc176337523"/>
      <w:bookmarkStart w:id="9124" w:name="_Toc187246613"/>
      <w:bookmarkStart w:id="9125" w:name="_Toc200468115"/>
      <w:r>
        <w:rPr>
          <w:rFonts w:eastAsiaTheme="minorEastAsia"/>
        </w:rPr>
        <w:lastRenderedPageBreak/>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9126" w:name="_Toc138946700"/>
      <w:bookmarkStart w:id="9127" w:name="_Toc89949474"/>
      <w:bookmarkStart w:id="9128" w:name="_Toc82450437"/>
      <w:bookmarkStart w:id="9129" w:name="_Toc98755863"/>
      <w:bookmarkStart w:id="9130" w:name="_Toc137554957"/>
      <w:bookmarkStart w:id="9131" w:name="_Toc106184384"/>
      <w:bookmarkStart w:id="9132" w:name="_Toc138854019"/>
      <w:bookmarkStart w:id="9133" w:name="_Toc130402406"/>
      <w:bookmarkStart w:id="9134" w:name="_Toc76542455"/>
      <w:bookmarkStart w:id="9135" w:name="_Toc82451085"/>
      <w:bookmarkStart w:id="9136" w:name="_Toc74583642"/>
      <w:bookmarkStart w:id="9137" w:name="_Toc98763455"/>
      <w:bookmarkStart w:id="9138" w:name="_Toc169718967"/>
      <w:bookmarkStart w:id="9139" w:name="_Toc176337524"/>
      <w:bookmarkStart w:id="9140" w:name="_Toc187246614"/>
      <w:bookmarkStart w:id="9141" w:name="_Toc200468116"/>
      <w:r>
        <w:rPr>
          <w:rFonts w:eastAsiaTheme="minorEastAsia"/>
        </w:rPr>
        <w:t>G.1.5.1.6</w:t>
      </w:r>
      <w:r>
        <w:rPr>
          <w:rFonts w:eastAsiaTheme="minorEastAsia"/>
        </w:rPr>
        <w:tab/>
        <w:t>SSB pattern 6 in FR1: SSB allocation for SSB SCS=30 kHz starting from odd SFN</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9142" w:name="_Toc137554958"/>
      <w:bookmarkStart w:id="9143" w:name="_Toc82450438"/>
      <w:bookmarkStart w:id="9144" w:name="_Toc76542456"/>
      <w:bookmarkStart w:id="9145" w:name="_Toc138946701"/>
      <w:bookmarkStart w:id="9146" w:name="_Toc74583643"/>
      <w:bookmarkStart w:id="9147" w:name="_Toc98763456"/>
      <w:bookmarkStart w:id="9148" w:name="_Toc82451086"/>
      <w:bookmarkStart w:id="9149" w:name="_Toc106184385"/>
      <w:bookmarkStart w:id="9150" w:name="_Toc98755864"/>
      <w:bookmarkStart w:id="9151" w:name="_Toc138854020"/>
      <w:bookmarkStart w:id="9152" w:name="_Toc89949475"/>
      <w:bookmarkStart w:id="9153" w:name="_Toc130402407"/>
      <w:bookmarkStart w:id="9154" w:name="_Toc169718968"/>
      <w:bookmarkStart w:id="9155" w:name="_Toc176337525"/>
      <w:bookmarkStart w:id="9156" w:name="_Toc187246615"/>
      <w:bookmarkStart w:id="9157" w:name="_Toc200468117"/>
      <w:r>
        <w:rPr>
          <w:rFonts w:eastAsiaTheme="minorEastAsia"/>
        </w:rPr>
        <w:lastRenderedPageBreak/>
        <w:t>G.1.5.2</w:t>
      </w:r>
      <w:r>
        <w:rPr>
          <w:rFonts w:eastAsiaTheme="minorEastAsia"/>
        </w:rPr>
        <w:tab/>
        <w:t>SSB Configurations for FR2</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88C8C65" w14:textId="77777777" w:rsidR="00B20359" w:rsidRDefault="00B20359" w:rsidP="00FB0999">
      <w:pPr>
        <w:pStyle w:val="Heading4"/>
        <w:rPr>
          <w:rFonts w:eastAsiaTheme="minorEastAsia"/>
        </w:rPr>
      </w:pPr>
      <w:bookmarkStart w:id="9158" w:name="_Toc82450439"/>
      <w:bookmarkStart w:id="9159" w:name="_Toc138946702"/>
      <w:bookmarkStart w:id="9160" w:name="_Toc89949476"/>
      <w:bookmarkStart w:id="9161" w:name="_Toc98763457"/>
      <w:bookmarkStart w:id="9162" w:name="_Toc137554959"/>
      <w:bookmarkStart w:id="9163" w:name="_Toc98755865"/>
      <w:bookmarkStart w:id="9164" w:name="_Toc74583644"/>
      <w:bookmarkStart w:id="9165" w:name="_Toc138854021"/>
      <w:bookmarkStart w:id="9166" w:name="_Toc130402408"/>
      <w:bookmarkStart w:id="9167" w:name="_Toc82451087"/>
      <w:bookmarkStart w:id="9168" w:name="_Toc76542457"/>
      <w:bookmarkStart w:id="9169" w:name="_Toc106184386"/>
      <w:bookmarkStart w:id="9170" w:name="_Toc169718969"/>
      <w:bookmarkStart w:id="9171" w:name="_Toc176337526"/>
      <w:bookmarkStart w:id="9172" w:name="_Toc187246616"/>
      <w:bookmarkStart w:id="9173" w:name="_Toc200468118"/>
      <w:r>
        <w:rPr>
          <w:rFonts w:eastAsiaTheme="minorEastAsia"/>
        </w:rPr>
        <w:t>G.1.5.2.1</w:t>
      </w:r>
      <w:r>
        <w:rPr>
          <w:rFonts w:eastAsiaTheme="minorEastAsia"/>
        </w:rPr>
        <w:tab/>
        <w:t>SSB pattern 1 in FR2: SSB allocation for SSB SCS=120 kHz</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9174" w:name="_Toc137554960"/>
      <w:bookmarkStart w:id="9175" w:name="_Toc82450440"/>
      <w:bookmarkStart w:id="9176" w:name="_Toc98755866"/>
      <w:bookmarkStart w:id="9177" w:name="_Toc138854022"/>
      <w:bookmarkStart w:id="9178" w:name="_Toc76542458"/>
      <w:bookmarkStart w:id="9179" w:name="_Toc138946703"/>
      <w:bookmarkStart w:id="9180" w:name="_Toc106184387"/>
      <w:bookmarkStart w:id="9181" w:name="_Toc74583645"/>
      <w:bookmarkStart w:id="9182" w:name="_Toc98763458"/>
      <w:bookmarkStart w:id="9183" w:name="_Toc82451088"/>
      <w:bookmarkStart w:id="9184" w:name="_Toc89949477"/>
      <w:bookmarkStart w:id="9185" w:name="_Toc130402409"/>
      <w:bookmarkStart w:id="9186" w:name="_Toc169718970"/>
      <w:bookmarkStart w:id="9187" w:name="_Toc176337527"/>
      <w:bookmarkStart w:id="9188" w:name="_Toc187246617"/>
      <w:bookmarkStart w:id="9189" w:name="_Toc200468119"/>
      <w:r>
        <w:rPr>
          <w:rFonts w:eastAsiaTheme="minorEastAsia"/>
        </w:rPr>
        <w:t>G.1.5.2.2</w:t>
      </w:r>
      <w:r>
        <w:rPr>
          <w:rFonts w:eastAsiaTheme="minorEastAsia"/>
        </w:rPr>
        <w:tab/>
        <w:t>SSB pattern 2 in FR2: SSB allocation for SSB SCS=240 kHz</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9190" w:name="_Toc82450441"/>
      <w:bookmarkStart w:id="9191" w:name="_Toc106184388"/>
      <w:bookmarkStart w:id="9192" w:name="_Toc82451089"/>
      <w:bookmarkStart w:id="9193" w:name="_Toc76542459"/>
      <w:bookmarkStart w:id="9194" w:name="_Toc98755867"/>
      <w:bookmarkStart w:id="9195" w:name="_Toc130402410"/>
      <w:bookmarkStart w:id="9196" w:name="_Toc138854023"/>
      <w:bookmarkStart w:id="9197" w:name="_Toc74583646"/>
      <w:bookmarkStart w:id="9198" w:name="_Toc89949478"/>
      <w:bookmarkStart w:id="9199" w:name="_Toc138946704"/>
      <w:bookmarkStart w:id="9200" w:name="_Toc98763459"/>
      <w:bookmarkStart w:id="9201" w:name="_Toc137554961"/>
      <w:bookmarkStart w:id="9202" w:name="_Toc169718971"/>
      <w:bookmarkStart w:id="9203" w:name="_Toc176337528"/>
      <w:bookmarkStart w:id="9204" w:name="_Toc187246618"/>
      <w:bookmarkStart w:id="9205" w:name="_Toc200468120"/>
      <w:r>
        <w:rPr>
          <w:rFonts w:eastAsiaTheme="minorEastAsia"/>
        </w:rPr>
        <w:t>G.1.5.2.3</w:t>
      </w:r>
      <w:r>
        <w:rPr>
          <w:rFonts w:eastAsiaTheme="minorEastAsia"/>
        </w:rPr>
        <w:tab/>
        <w:t>SSB pattern 3 in FR2: SSB allocation for SSB SCS=120 kHz</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9206" w:name="_Toc82450442"/>
      <w:bookmarkStart w:id="9207" w:name="_Toc98763460"/>
      <w:bookmarkStart w:id="9208" w:name="_Toc74583647"/>
      <w:bookmarkStart w:id="9209" w:name="_Toc89949479"/>
      <w:bookmarkStart w:id="9210" w:name="_Toc138854024"/>
      <w:bookmarkStart w:id="9211" w:name="_Toc137554962"/>
      <w:bookmarkStart w:id="9212" w:name="_Toc98755868"/>
      <w:bookmarkStart w:id="9213" w:name="_Toc76542460"/>
      <w:bookmarkStart w:id="9214" w:name="_Toc130402411"/>
      <w:bookmarkStart w:id="9215" w:name="_Toc138946705"/>
      <w:bookmarkStart w:id="9216" w:name="_Toc82451090"/>
      <w:bookmarkStart w:id="9217" w:name="_Toc106184389"/>
      <w:bookmarkStart w:id="9218" w:name="_Toc169718972"/>
      <w:bookmarkStart w:id="9219" w:name="_Toc176337529"/>
      <w:bookmarkStart w:id="9220" w:name="_Toc187246619"/>
      <w:bookmarkStart w:id="9221" w:name="_Toc200468121"/>
      <w:r>
        <w:rPr>
          <w:rFonts w:eastAsiaTheme="minorEastAsia"/>
        </w:rPr>
        <w:lastRenderedPageBreak/>
        <w:t>G.1.5.2.4</w:t>
      </w:r>
      <w:r>
        <w:rPr>
          <w:rFonts w:eastAsiaTheme="minorEastAsia"/>
        </w:rPr>
        <w:tab/>
        <w:t>SSB pattern 4 in FR2: SSB allocation for SSB SCS=240 kHz</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9222" w:name="_Toc98755869"/>
      <w:bookmarkStart w:id="9223" w:name="_Toc138854025"/>
      <w:bookmarkStart w:id="9224" w:name="_Toc76542461"/>
      <w:bookmarkStart w:id="9225" w:name="_Toc89949480"/>
      <w:bookmarkStart w:id="9226" w:name="_Toc106184390"/>
      <w:bookmarkStart w:id="9227" w:name="_Toc137554963"/>
      <w:bookmarkStart w:id="9228" w:name="_Toc130402412"/>
      <w:bookmarkStart w:id="9229" w:name="_Toc138946706"/>
      <w:bookmarkStart w:id="9230" w:name="_Toc82450443"/>
      <w:bookmarkStart w:id="9231" w:name="_Toc74583648"/>
      <w:bookmarkStart w:id="9232" w:name="_Toc82451091"/>
      <w:bookmarkStart w:id="9233" w:name="_Toc98763461"/>
      <w:bookmarkStart w:id="9234" w:name="_Toc169718973"/>
      <w:bookmarkStart w:id="9235" w:name="_Toc176337530"/>
      <w:bookmarkStart w:id="9236" w:name="_Toc187246620"/>
      <w:bookmarkStart w:id="9237" w:name="_Toc200468122"/>
      <w:r>
        <w:rPr>
          <w:rFonts w:eastAsiaTheme="minorEastAsia"/>
        </w:rPr>
        <w:t>G.1.5.2.5</w:t>
      </w:r>
      <w:r>
        <w:rPr>
          <w:rFonts w:eastAsiaTheme="minorEastAsia"/>
        </w:rPr>
        <w:tab/>
        <w:t>SSB pattern 5 in FR2: SSB allocation for SSB SCS=120 kHz</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9238" w:name="_Toc106184391"/>
      <w:bookmarkStart w:id="9239" w:name="_Toc82451092"/>
      <w:bookmarkStart w:id="9240" w:name="_Toc130402413"/>
      <w:bookmarkStart w:id="9241" w:name="_Toc98755870"/>
      <w:bookmarkStart w:id="9242" w:name="_Toc82450444"/>
      <w:bookmarkStart w:id="9243" w:name="_Toc138946707"/>
      <w:bookmarkStart w:id="9244" w:name="_Toc74583649"/>
      <w:bookmarkStart w:id="9245" w:name="_Toc98763462"/>
      <w:bookmarkStart w:id="9246" w:name="_Toc89949481"/>
      <w:bookmarkStart w:id="9247" w:name="_Toc76542462"/>
      <w:bookmarkStart w:id="9248" w:name="_Toc138854026"/>
      <w:bookmarkStart w:id="9249" w:name="_Toc137554964"/>
      <w:bookmarkStart w:id="9250" w:name="_Toc169718974"/>
      <w:bookmarkStart w:id="9251" w:name="_Toc176337531"/>
      <w:bookmarkStart w:id="9252" w:name="_Toc187246621"/>
      <w:bookmarkStart w:id="9253" w:name="_Toc200468123"/>
      <w:r>
        <w:rPr>
          <w:rFonts w:eastAsiaTheme="minorEastAsia"/>
        </w:rPr>
        <w:t>G.1.5.2.6</w:t>
      </w:r>
      <w:r>
        <w:rPr>
          <w:rFonts w:eastAsiaTheme="minorEastAsia"/>
        </w:rPr>
        <w:tab/>
        <w:t>SSB pattern 6 in FR2: SSB allocation for SSB SCS=240 kHz</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9254" w:name="_Toc138854027"/>
      <w:bookmarkStart w:id="9255" w:name="_Toc130402414"/>
      <w:bookmarkStart w:id="9256" w:name="_Toc138946708"/>
      <w:bookmarkStart w:id="9257" w:name="_Toc106184392"/>
      <w:bookmarkStart w:id="9258" w:name="_Toc98763463"/>
      <w:bookmarkStart w:id="9259" w:name="_Toc82451093"/>
      <w:bookmarkStart w:id="9260" w:name="_Toc137554965"/>
      <w:bookmarkStart w:id="9261" w:name="_Toc76542463"/>
      <w:bookmarkStart w:id="9262" w:name="_Toc98755871"/>
      <w:bookmarkStart w:id="9263" w:name="_Toc89949482"/>
      <w:bookmarkStart w:id="9264" w:name="_Toc82450445"/>
      <w:bookmarkStart w:id="9265" w:name="_Toc74583650"/>
      <w:bookmarkStart w:id="9266" w:name="_Toc169718975"/>
      <w:bookmarkStart w:id="9267" w:name="_Toc176337532"/>
      <w:bookmarkStart w:id="9268" w:name="_Toc187246622"/>
      <w:bookmarkStart w:id="9269" w:name="_Toc200468124"/>
      <w:r>
        <w:rPr>
          <w:rFonts w:eastAsiaTheme="minorEastAsia"/>
        </w:rPr>
        <w:lastRenderedPageBreak/>
        <w:t>G.1.5.2.7</w:t>
      </w:r>
      <w:r>
        <w:rPr>
          <w:rFonts w:eastAsiaTheme="minorEastAsia"/>
        </w:rPr>
        <w:tab/>
        <w:t>SSB pattern 7 in FR2: SSB allocation for SSB SCS=120 kHz</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9270" w:name="_Toc138946709"/>
      <w:bookmarkStart w:id="9271" w:name="_Toc106184393"/>
      <w:bookmarkStart w:id="9272" w:name="_Toc74583651"/>
      <w:bookmarkStart w:id="9273" w:name="_Toc137554966"/>
      <w:bookmarkStart w:id="9274" w:name="_Toc76542464"/>
      <w:bookmarkStart w:id="9275" w:name="_Toc138854028"/>
      <w:bookmarkStart w:id="9276" w:name="_Toc130402415"/>
      <w:bookmarkStart w:id="9277" w:name="_Toc98763464"/>
      <w:bookmarkStart w:id="9278" w:name="_Toc89949483"/>
      <w:bookmarkStart w:id="9279" w:name="_Toc98755872"/>
      <w:bookmarkStart w:id="9280" w:name="_Toc82451094"/>
      <w:bookmarkStart w:id="9281" w:name="_Toc82450446"/>
      <w:bookmarkStart w:id="9282" w:name="_Toc169718976"/>
      <w:bookmarkStart w:id="9283" w:name="_Toc176337533"/>
      <w:bookmarkStart w:id="9284" w:name="_Toc187246623"/>
      <w:bookmarkStart w:id="9285" w:name="_Toc200468125"/>
      <w:r>
        <w:rPr>
          <w:rFonts w:eastAsiaTheme="minorEastAsia"/>
        </w:rPr>
        <w:t>G.1.5.2.8</w:t>
      </w:r>
      <w:r>
        <w:rPr>
          <w:rFonts w:eastAsiaTheme="minorEastAsia"/>
        </w:rPr>
        <w:tab/>
        <w:t>SSB pattern 8 in FR2: SSB allocation for SSB SCS=240 kHz</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9286" w:name="_Toc98755873"/>
      <w:bookmarkStart w:id="9287" w:name="_Toc89949484"/>
      <w:bookmarkStart w:id="9288" w:name="_Toc106184394"/>
      <w:bookmarkStart w:id="9289" w:name="_Toc137554967"/>
      <w:bookmarkStart w:id="9290" w:name="_Toc130402416"/>
      <w:bookmarkStart w:id="9291" w:name="_Toc76542465"/>
      <w:bookmarkStart w:id="9292" w:name="_Toc82451095"/>
      <w:bookmarkStart w:id="9293" w:name="_Toc138854029"/>
      <w:bookmarkStart w:id="9294" w:name="_Toc138946710"/>
      <w:bookmarkStart w:id="9295" w:name="_Toc98763465"/>
      <w:bookmarkStart w:id="9296" w:name="_Toc74583652"/>
      <w:bookmarkStart w:id="9297" w:name="_Toc82450447"/>
      <w:bookmarkStart w:id="9298" w:name="_Toc169718977"/>
      <w:bookmarkStart w:id="9299" w:name="_Toc176337534"/>
      <w:bookmarkStart w:id="9300" w:name="_Toc187246624"/>
      <w:bookmarkStart w:id="9301" w:name="_Toc200468126"/>
      <w:r>
        <w:rPr>
          <w:rFonts w:eastAsiaTheme="minorEastAsia"/>
        </w:rPr>
        <w:t>G.1.6</w:t>
      </w:r>
      <w:r>
        <w:rPr>
          <w:rFonts w:eastAsiaTheme="minorEastAsia"/>
        </w:rPr>
        <w:tab/>
        <w:t>SMTC Configurations</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03DADDF5" w14:textId="77777777" w:rsidR="00B20359" w:rsidRDefault="00B20359" w:rsidP="00A61A2E">
      <w:pPr>
        <w:pStyle w:val="Heading3"/>
        <w:rPr>
          <w:rFonts w:eastAsiaTheme="minorEastAsia"/>
          <w:lang w:val="en-US"/>
        </w:rPr>
      </w:pPr>
      <w:bookmarkStart w:id="9302" w:name="_Toc130402417"/>
      <w:bookmarkStart w:id="9303" w:name="_Toc137554968"/>
      <w:bookmarkStart w:id="9304" w:name="_Toc138854030"/>
      <w:bookmarkStart w:id="9305" w:name="_Toc138946711"/>
      <w:bookmarkStart w:id="9306" w:name="_Toc169718978"/>
      <w:bookmarkStart w:id="9307" w:name="_Toc176337535"/>
      <w:bookmarkStart w:id="9308" w:name="_Toc187246625"/>
      <w:bookmarkStart w:id="9309" w:name="_Toc200468127"/>
      <w:r>
        <w:rPr>
          <w:rFonts w:eastAsiaTheme="minorEastAsia"/>
          <w:lang w:val="en-US"/>
        </w:rPr>
        <w:t>G.1.6.1</w:t>
      </w:r>
      <w:r>
        <w:rPr>
          <w:rFonts w:eastAsiaTheme="minorEastAsia"/>
          <w:lang w:val="en-US"/>
        </w:rPr>
        <w:tab/>
        <w:t>SMTC pattern 1: SMTC period = 20 ms with SMTC duration = 1 ms</w:t>
      </w:r>
      <w:bookmarkEnd w:id="9302"/>
      <w:bookmarkEnd w:id="9303"/>
      <w:bookmarkEnd w:id="9304"/>
      <w:bookmarkEnd w:id="9305"/>
      <w:bookmarkEnd w:id="9306"/>
      <w:bookmarkEnd w:id="9307"/>
      <w:bookmarkEnd w:id="9308"/>
      <w:bookmarkEnd w:id="9309"/>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9310" w:name="_Toc82450448"/>
      <w:bookmarkStart w:id="9311" w:name="_Toc82451096"/>
      <w:bookmarkStart w:id="9312" w:name="_Toc74583653"/>
      <w:bookmarkStart w:id="9313" w:name="_Toc76542466"/>
      <w:bookmarkStart w:id="9314" w:name="_Toc89949485"/>
      <w:bookmarkStart w:id="9315" w:name="_Toc106184395"/>
      <w:bookmarkStart w:id="9316" w:name="_Toc130402418"/>
      <w:bookmarkStart w:id="9317" w:name="_Toc138854031"/>
      <w:bookmarkStart w:id="9318" w:name="_Toc98755874"/>
      <w:bookmarkStart w:id="9319" w:name="_Toc137554969"/>
      <w:bookmarkStart w:id="9320" w:name="_Toc98763466"/>
      <w:bookmarkStart w:id="9321" w:name="_Toc138946712"/>
      <w:bookmarkStart w:id="9322" w:name="_Toc169718979"/>
      <w:bookmarkStart w:id="9323" w:name="_Toc176337536"/>
      <w:bookmarkStart w:id="9324" w:name="_Toc187246626"/>
      <w:bookmarkStart w:id="9325" w:name="_Toc200468128"/>
      <w:r>
        <w:rPr>
          <w:rFonts w:eastAsiaTheme="minorEastAsia"/>
          <w:lang w:val="en-US"/>
        </w:rPr>
        <w:lastRenderedPageBreak/>
        <w:t>G.1.6.2</w:t>
      </w:r>
      <w:r>
        <w:rPr>
          <w:rFonts w:eastAsiaTheme="minorEastAsia"/>
          <w:lang w:val="en-US"/>
        </w:rPr>
        <w:tab/>
        <w:t>SMTC pattern 2: SMTC period = 20 ms with SMTC duration = 5 ms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9326" w:name="_Toc138854032"/>
      <w:bookmarkStart w:id="9327" w:name="_Toc137554970"/>
      <w:bookmarkStart w:id="9328" w:name="_Toc82451097"/>
      <w:bookmarkStart w:id="9329" w:name="_Toc106184396"/>
      <w:bookmarkStart w:id="9330" w:name="_Toc74583654"/>
      <w:bookmarkStart w:id="9331" w:name="_Toc138946713"/>
      <w:bookmarkStart w:id="9332" w:name="_Toc76542467"/>
      <w:bookmarkStart w:id="9333" w:name="_Toc82450449"/>
      <w:bookmarkStart w:id="9334" w:name="_Toc130402419"/>
      <w:bookmarkStart w:id="9335" w:name="_Toc98755875"/>
      <w:bookmarkStart w:id="9336" w:name="_Toc89949486"/>
      <w:bookmarkStart w:id="9337" w:name="_Toc98763467"/>
      <w:bookmarkStart w:id="9338" w:name="_Toc169718980"/>
      <w:bookmarkStart w:id="9339" w:name="_Toc176337537"/>
      <w:bookmarkStart w:id="9340" w:name="_Toc187246627"/>
      <w:bookmarkStart w:id="9341" w:name="_Toc200468129"/>
      <w:r>
        <w:rPr>
          <w:rFonts w:eastAsiaTheme="minorEastAsia"/>
          <w:lang w:val="en-US"/>
        </w:rPr>
        <w:t>G.1.6.3</w:t>
      </w:r>
      <w:r>
        <w:rPr>
          <w:rFonts w:eastAsiaTheme="minorEastAsia"/>
          <w:lang w:val="en-US"/>
        </w:rPr>
        <w:tab/>
        <w:t>SMTC pattern 3: SMTC period = 160 ms with SMTC duration = 1 ms</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9342" w:name="_Toc76542468"/>
      <w:bookmarkStart w:id="9343" w:name="_Toc98755876"/>
      <w:bookmarkStart w:id="9344" w:name="_Toc98763468"/>
      <w:bookmarkStart w:id="9345" w:name="_Toc74583655"/>
      <w:bookmarkStart w:id="9346" w:name="_Toc82451098"/>
      <w:bookmarkStart w:id="9347" w:name="_Toc89949487"/>
      <w:bookmarkStart w:id="9348" w:name="_Toc106184397"/>
      <w:bookmarkStart w:id="9349" w:name="_Toc82450450"/>
    </w:p>
    <w:p w14:paraId="48A5CE49" w14:textId="77777777" w:rsidR="00B20359" w:rsidRDefault="00B20359" w:rsidP="00A61A2E">
      <w:pPr>
        <w:pStyle w:val="Heading3"/>
        <w:rPr>
          <w:rFonts w:eastAsiaTheme="minorEastAsia"/>
          <w:lang w:val="en-US"/>
        </w:rPr>
      </w:pPr>
      <w:bookmarkStart w:id="9350" w:name="_Toc130402420"/>
      <w:bookmarkStart w:id="9351" w:name="_Toc138946714"/>
      <w:bookmarkStart w:id="9352" w:name="_Toc138854033"/>
      <w:bookmarkStart w:id="9353" w:name="_Toc137554971"/>
      <w:bookmarkStart w:id="9354" w:name="_Toc169718981"/>
      <w:bookmarkStart w:id="9355" w:name="_Toc176337538"/>
      <w:bookmarkStart w:id="9356" w:name="_Toc187246628"/>
      <w:bookmarkStart w:id="9357" w:name="_Toc200468130"/>
      <w:r>
        <w:rPr>
          <w:rFonts w:eastAsiaTheme="minorEastAsia"/>
          <w:lang w:val="en-US"/>
        </w:rPr>
        <w:t>G.1.6.4</w:t>
      </w:r>
      <w:r>
        <w:rPr>
          <w:rFonts w:eastAsiaTheme="minorEastAsia"/>
          <w:lang w:val="en-US"/>
        </w:rPr>
        <w:tab/>
        <w:t>SMTC pattern 4: SMTC period = 20 ms with SMTC duration = 1 ms</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9358" w:name="_Toc130402421"/>
      <w:bookmarkStart w:id="9359" w:name="_Toc137554972"/>
      <w:bookmarkStart w:id="9360" w:name="_Toc138854034"/>
      <w:bookmarkStart w:id="9361" w:name="_Toc76542469"/>
      <w:bookmarkStart w:id="9362" w:name="_Toc89949488"/>
      <w:bookmarkStart w:id="9363" w:name="_Toc138946715"/>
      <w:bookmarkStart w:id="9364" w:name="_Toc98755877"/>
      <w:bookmarkStart w:id="9365" w:name="_Toc106184398"/>
      <w:bookmarkStart w:id="9366" w:name="_Toc74583656"/>
      <w:bookmarkStart w:id="9367" w:name="_Toc82450451"/>
      <w:bookmarkStart w:id="9368" w:name="_Toc98763469"/>
      <w:bookmarkStart w:id="9369" w:name="_Toc82451099"/>
      <w:bookmarkStart w:id="9370" w:name="_Toc169718982"/>
      <w:bookmarkStart w:id="9371" w:name="_Toc176337539"/>
      <w:bookmarkStart w:id="9372" w:name="_Toc187246629"/>
      <w:bookmarkStart w:id="9373" w:name="_Toc200468131"/>
      <w:r>
        <w:rPr>
          <w:rFonts w:eastAsiaTheme="minorEastAsia"/>
          <w:lang w:val="en-US"/>
        </w:rPr>
        <w:t>G.1.6.5</w:t>
      </w:r>
      <w:r>
        <w:rPr>
          <w:rFonts w:eastAsiaTheme="minorEastAsia"/>
          <w:lang w:val="en-US"/>
        </w:rPr>
        <w:tab/>
        <w:t>SMTC pattern 5: SMTC period = 20 ms with SMTC duration = 5 ms</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9374" w:name="_Toc106184399"/>
      <w:bookmarkStart w:id="9375" w:name="_Toc82451100"/>
      <w:bookmarkStart w:id="9376" w:name="_Toc98755878"/>
      <w:bookmarkStart w:id="9377" w:name="_Toc76542470"/>
      <w:bookmarkStart w:id="9378" w:name="_Toc89949489"/>
      <w:bookmarkStart w:id="9379" w:name="_Toc138946716"/>
      <w:bookmarkStart w:id="9380" w:name="_Toc82450452"/>
      <w:bookmarkStart w:id="9381" w:name="_Toc137554973"/>
      <w:bookmarkStart w:id="9382" w:name="_Toc74583657"/>
      <w:bookmarkStart w:id="9383" w:name="_Toc98763470"/>
      <w:bookmarkStart w:id="9384" w:name="_Toc138854035"/>
      <w:bookmarkStart w:id="9385" w:name="_Toc130402422"/>
      <w:bookmarkStart w:id="9386" w:name="_Toc169718983"/>
      <w:bookmarkStart w:id="9387" w:name="_Toc176337540"/>
      <w:bookmarkStart w:id="9388" w:name="_Toc187246630"/>
      <w:bookmarkStart w:id="9389" w:name="_Toc200468132"/>
      <w:r>
        <w:rPr>
          <w:rFonts w:eastAsiaTheme="minorEastAsia"/>
        </w:rPr>
        <w:lastRenderedPageBreak/>
        <w:t>G.1.7</w:t>
      </w:r>
      <w:r>
        <w:rPr>
          <w:rFonts w:eastAsiaTheme="minorEastAsia"/>
        </w:rPr>
        <w:tab/>
        <w:t>CSI-RS configurations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5C331698" w14:textId="77777777" w:rsidR="00B20359" w:rsidRDefault="00B20359" w:rsidP="002F5B65">
      <w:pPr>
        <w:pStyle w:val="Heading3"/>
        <w:rPr>
          <w:rFonts w:eastAsiaTheme="minorEastAsia"/>
        </w:rPr>
      </w:pPr>
      <w:bookmarkStart w:id="9390" w:name="_Toc106184400"/>
      <w:bookmarkStart w:id="9391" w:name="_Toc138854036"/>
      <w:bookmarkStart w:id="9392" w:name="_Toc82451101"/>
      <w:bookmarkStart w:id="9393" w:name="_Toc82450453"/>
      <w:bookmarkStart w:id="9394" w:name="_Toc98755879"/>
      <w:bookmarkStart w:id="9395" w:name="_Toc130402423"/>
      <w:bookmarkStart w:id="9396" w:name="_Toc138946717"/>
      <w:bookmarkStart w:id="9397" w:name="_Toc98763471"/>
      <w:bookmarkStart w:id="9398" w:name="_Toc74583658"/>
      <w:bookmarkStart w:id="9399" w:name="_Toc137554974"/>
      <w:bookmarkStart w:id="9400" w:name="_Toc89949490"/>
      <w:bookmarkStart w:id="9401" w:name="_Toc76542471"/>
      <w:bookmarkStart w:id="9402" w:name="_Toc169718984"/>
      <w:bookmarkStart w:id="9403" w:name="_Toc176337541"/>
      <w:bookmarkStart w:id="9404" w:name="_Toc187246631"/>
      <w:bookmarkStart w:id="9405" w:name="_Toc200468133"/>
      <w:r>
        <w:rPr>
          <w:rFonts w:eastAsiaTheme="minorEastAsia"/>
        </w:rPr>
        <w:t>G.1.7.1</w:t>
      </w:r>
      <w:r>
        <w:rPr>
          <w:rFonts w:eastAsiaTheme="minorEastAsia"/>
        </w:rPr>
        <w:tab/>
        <w:t>TDD</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9406" w:name="_Toc169718985"/>
      <w:bookmarkStart w:id="9407" w:name="_Toc176337542"/>
      <w:bookmarkStart w:id="9408" w:name="_Toc187246632"/>
      <w:bookmarkStart w:id="9409" w:name="_Toc200468134"/>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9406"/>
      <w:bookmarkEnd w:id="9407"/>
      <w:bookmarkEnd w:id="9408"/>
      <w:bookmarkEnd w:id="9409"/>
    </w:p>
    <w:p w14:paraId="3D8256D4" w14:textId="77777777" w:rsidR="00B20359" w:rsidRDefault="00B20359" w:rsidP="00B20359">
      <w:pPr>
        <w:pStyle w:val="TH"/>
      </w:pPr>
      <w:bookmarkStart w:id="9410"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9410"/>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9411" w:name="_Toc82451102"/>
      <w:bookmarkStart w:id="9412" w:name="_Toc76542472"/>
      <w:bookmarkStart w:id="9413" w:name="_Toc89949491"/>
      <w:bookmarkStart w:id="9414" w:name="_Toc74583659"/>
      <w:bookmarkStart w:id="9415" w:name="_Toc98755880"/>
      <w:bookmarkStart w:id="9416" w:name="_Toc106184401"/>
      <w:bookmarkStart w:id="9417" w:name="_Toc138854037"/>
      <w:bookmarkStart w:id="9418" w:name="_Toc137554975"/>
      <w:bookmarkStart w:id="9419" w:name="_Toc82450454"/>
      <w:bookmarkStart w:id="9420" w:name="_Toc138946718"/>
      <w:bookmarkStart w:id="9421" w:name="_Toc98763472"/>
      <w:bookmarkStart w:id="9422" w:name="_Toc130402424"/>
      <w:bookmarkStart w:id="9423" w:name="_Toc169718986"/>
      <w:bookmarkStart w:id="9424" w:name="_Toc176337543"/>
      <w:bookmarkStart w:id="9425" w:name="_Toc187246633"/>
      <w:bookmarkStart w:id="9426" w:name="_Toc200468135"/>
      <w:r>
        <w:rPr>
          <w:rFonts w:eastAsiaTheme="minorEastAsia"/>
          <w:snapToGrid w:val="0"/>
        </w:rPr>
        <w:t>G.1.8</w:t>
      </w:r>
      <w:r>
        <w:rPr>
          <w:rFonts w:eastAsiaTheme="minorEastAsia"/>
          <w:snapToGrid w:val="0"/>
        </w:rPr>
        <w:tab/>
        <w:t>Angle of Arrival (AoA) for FR2 RRM test cases</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9427" w:name="_Toc89949492"/>
      <w:bookmarkStart w:id="9428" w:name="_Toc138946719"/>
      <w:bookmarkStart w:id="9429" w:name="_Toc98763473"/>
      <w:bookmarkStart w:id="9430" w:name="_Toc82450455"/>
      <w:bookmarkStart w:id="9431" w:name="_Toc138854038"/>
      <w:bookmarkStart w:id="9432" w:name="_Toc82451103"/>
      <w:bookmarkStart w:id="9433" w:name="_Toc98755881"/>
      <w:bookmarkStart w:id="9434" w:name="_Toc130402425"/>
      <w:bookmarkStart w:id="9435" w:name="_Toc106184402"/>
      <w:bookmarkStart w:id="9436" w:name="_Toc76542473"/>
      <w:bookmarkStart w:id="9437" w:name="_Toc137554976"/>
      <w:bookmarkStart w:id="9438" w:name="_Toc74583660"/>
      <w:bookmarkStart w:id="9439" w:name="_Toc169718987"/>
      <w:bookmarkStart w:id="9440" w:name="_Toc176337544"/>
      <w:bookmarkStart w:id="9441" w:name="_Toc187246634"/>
      <w:bookmarkStart w:id="9442" w:name="_Toc200468136"/>
      <w:r>
        <w:rPr>
          <w:rFonts w:eastAsiaTheme="minorEastAsia"/>
          <w:snapToGrid w:val="0"/>
        </w:rPr>
        <w:t>G.1.8.1</w:t>
      </w:r>
      <w:r>
        <w:rPr>
          <w:rFonts w:eastAsiaTheme="minorEastAsia"/>
          <w:snapToGrid w:val="0"/>
        </w:rPr>
        <w:tab/>
        <w:t>Setup 1: Single AoA</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9443" w:name="_Toc82450456"/>
      <w:bookmarkStart w:id="9444" w:name="_Toc98763474"/>
      <w:bookmarkStart w:id="9445" w:name="_Toc76542474"/>
      <w:bookmarkStart w:id="9446" w:name="_Toc74583661"/>
      <w:bookmarkStart w:id="9447" w:name="_Toc106184403"/>
      <w:bookmarkStart w:id="9448" w:name="_Toc138854039"/>
      <w:bookmarkStart w:id="9449" w:name="_Toc98755882"/>
      <w:bookmarkStart w:id="9450" w:name="_Toc130402426"/>
      <w:bookmarkStart w:id="9451" w:name="_Toc138946720"/>
      <w:bookmarkStart w:id="9452" w:name="_Toc82451104"/>
      <w:bookmarkStart w:id="9453" w:name="_Toc89949493"/>
      <w:bookmarkStart w:id="9454" w:name="_Toc137554977"/>
      <w:bookmarkStart w:id="9455" w:name="_Toc169718988"/>
      <w:bookmarkStart w:id="9456" w:name="_Toc176337545"/>
      <w:bookmarkStart w:id="9457" w:name="_Toc187246635"/>
      <w:bookmarkStart w:id="9458" w:name="_Toc200468137"/>
      <w:r>
        <w:rPr>
          <w:rFonts w:eastAsiaTheme="minorEastAsia"/>
          <w:snapToGrid w:val="0"/>
        </w:rPr>
        <w:t>G.1.8.2</w:t>
      </w:r>
      <w:r>
        <w:rPr>
          <w:rFonts w:eastAsiaTheme="minorEastAsia"/>
          <w:snapToGrid w:val="0"/>
        </w:rPr>
        <w:tab/>
        <w:t>Setup 2: 2 AoAs</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9459" w:name="_Toc138946721"/>
      <w:bookmarkStart w:id="9460" w:name="_Toc76542475"/>
      <w:bookmarkStart w:id="9461" w:name="_Toc82451105"/>
      <w:bookmarkStart w:id="9462" w:name="_Toc106184404"/>
      <w:bookmarkStart w:id="9463" w:name="_Toc89949494"/>
      <w:bookmarkStart w:id="9464" w:name="_Toc82450457"/>
      <w:bookmarkStart w:id="9465" w:name="_Toc74583662"/>
      <w:bookmarkStart w:id="9466" w:name="_Toc130402427"/>
      <w:bookmarkStart w:id="9467" w:name="_Toc98755883"/>
      <w:bookmarkStart w:id="9468" w:name="_Toc138854040"/>
      <w:bookmarkStart w:id="9469" w:name="_Toc137554978"/>
      <w:bookmarkStart w:id="9470" w:name="_Toc98763475"/>
      <w:bookmarkStart w:id="9471" w:name="_Toc169718989"/>
      <w:bookmarkStart w:id="9472" w:name="_Toc176337546"/>
      <w:bookmarkStart w:id="9473" w:name="_Toc187246636"/>
      <w:bookmarkStart w:id="9474" w:name="_Toc200468138"/>
      <w:r>
        <w:rPr>
          <w:rFonts w:eastAsiaTheme="minorEastAsia"/>
        </w:rPr>
        <w:t>G.1.9</w:t>
      </w:r>
      <w:r>
        <w:rPr>
          <w:rFonts w:eastAsiaTheme="minorEastAsia"/>
        </w:rPr>
        <w:tab/>
        <w:t>TCI State Configuration</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66834678" w14:textId="77777777" w:rsidR="00B20359" w:rsidRDefault="00B20359" w:rsidP="00783A21">
      <w:pPr>
        <w:pStyle w:val="Heading3"/>
        <w:rPr>
          <w:rFonts w:eastAsiaTheme="minorEastAsia"/>
        </w:rPr>
      </w:pPr>
      <w:bookmarkStart w:id="9475" w:name="_Toc138854041"/>
      <w:bookmarkStart w:id="9476" w:name="_Toc89949495"/>
      <w:bookmarkStart w:id="9477" w:name="_Toc82451106"/>
      <w:bookmarkStart w:id="9478" w:name="_Toc98763476"/>
      <w:bookmarkStart w:id="9479" w:name="_Toc130402428"/>
      <w:bookmarkStart w:id="9480" w:name="_Toc82450458"/>
      <w:bookmarkStart w:id="9481" w:name="_Toc98755884"/>
      <w:bookmarkStart w:id="9482" w:name="_Toc138946722"/>
      <w:bookmarkStart w:id="9483" w:name="_Toc74583663"/>
      <w:bookmarkStart w:id="9484" w:name="_Toc106184405"/>
      <w:bookmarkStart w:id="9485" w:name="_Toc76542476"/>
      <w:bookmarkStart w:id="9486" w:name="_Toc137554979"/>
      <w:bookmarkStart w:id="9487" w:name="_Toc169718990"/>
      <w:bookmarkStart w:id="9488" w:name="_Toc176337547"/>
      <w:bookmarkStart w:id="9489" w:name="_Toc187246637"/>
      <w:bookmarkStart w:id="9490" w:name="_Toc200468139"/>
      <w:r>
        <w:rPr>
          <w:rFonts w:eastAsiaTheme="minorEastAsia"/>
        </w:rPr>
        <w:t>G.1.9.1</w:t>
      </w:r>
      <w:r>
        <w:rPr>
          <w:rFonts w:eastAsiaTheme="minorEastAsia"/>
        </w:rPr>
        <w:tab/>
        <w:t>Introduction</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9491" w:name="_Toc89949496"/>
      <w:bookmarkStart w:id="9492" w:name="_Toc138854042"/>
      <w:bookmarkStart w:id="9493" w:name="_Toc82451107"/>
      <w:bookmarkStart w:id="9494" w:name="_Toc76542477"/>
      <w:bookmarkStart w:id="9495" w:name="_Toc98763477"/>
      <w:bookmarkStart w:id="9496" w:name="_Toc98755885"/>
      <w:bookmarkStart w:id="9497" w:name="_Toc74583664"/>
      <w:bookmarkStart w:id="9498" w:name="_Toc137554980"/>
      <w:bookmarkStart w:id="9499" w:name="_Toc138946723"/>
      <w:bookmarkStart w:id="9500" w:name="_Toc130402429"/>
      <w:bookmarkStart w:id="9501" w:name="_Toc82450459"/>
      <w:bookmarkStart w:id="9502" w:name="_Toc106184406"/>
      <w:bookmarkStart w:id="9503" w:name="_Toc169718991"/>
      <w:bookmarkStart w:id="9504" w:name="_Toc176337548"/>
      <w:bookmarkStart w:id="9505" w:name="_Toc187246638"/>
      <w:bookmarkStart w:id="9506" w:name="_Toc200468140"/>
      <w:r>
        <w:rPr>
          <w:rFonts w:eastAsiaTheme="minorEastAsia"/>
        </w:rPr>
        <w:lastRenderedPageBreak/>
        <w:t>G.1.9.2</w:t>
      </w:r>
      <w:r>
        <w:rPr>
          <w:rFonts w:eastAsiaTheme="minorEastAsia"/>
        </w:rPr>
        <w:tab/>
        <w:t>TCI states</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9507" w:name="_Toc98755886"/>
      <w:bookmarkStart w:id="9508" w:name="_Toc74583665"/>
      <w:bookmarkStart w:id="9509" w:name="_Toc138946724"/>
      <w:bookmarkStart w:id="9510" w:name="_Toc137554981"/>
      <w:bookmarkStart w:id="9511" w:name="_Toc138854043"/>
      <w:bookmarkStart w:id="9512" w:name="_Toc76542478"/>
      <w:bookmarkStart w:id="9513" w:name="_Toc130402430"/>
      <w:bookmarkStart w:id="9514" w:name="_Toc106184407"/>
      <w:bookmarkStart w:id="9515" w:name="_Toc89949497"/>
      <w:bookmarkStart w:id="9516" w:name="_Toc82450460"/>
      <w:bookmarkStart w:id="9517" w:name="_Toc98763478"/>
      <w:bookmarkStart w:id="9518" w:name="_Toc82451108"/>
      <w:bookmarkStart w:id="9519" w:name="_Toc169718992"/>
      <w:bookmarkStart w:id="9520" w:name="_Toc176337549"/>
      <w:bookmarkStart w:id="9521" w:name="_Toc187246639"/>
      <w:bookmarkStart w:id="9522" w:name="_Toc200468141"/>
      <w:r>
        <w:rPr>
          <w:rFonts w:eastAsiaTheme="minorEastAsia"/>
        </w:rPr>
        <w:t>G.1.10</w:t>
      </w:r>
      <w:r>
        <w:rPr>
          <w:rFonts w:eastAsiaTheme="minorEastAsia"/>
        </w:rPr>
        <w:tab/>
        <w:t>Configurations of CSI-RS for tracking</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56BA67EF" w14:textId="77777777" w:rsidR="00B20359" w:rsidRDefault="00B20359" w:rsidP="006F204F">
      <w:pPr>
        <w:pStyle w:val="Heading3"/>
        <w:rPr>
          <w:rFonts w:eastAsiaTheme="minorEastAsia"/>
        </w:rPr>
      </w:pPr>
      <w:bookmarkStart w:id="9523" w:name="_Toc74583666"/>
      <w:bookmarkStart w:id="9524" w:name="_Toc76542479"/>
      <w:bookmarkStart w:id="9525" w:name="_Toc106184408"/>
      <w:bookmarkStart w:id="9526" w:name="_Toc98763479"/>
      <w:bookmarkStart w:id="9527" w:name="_Toc130402431"/>
      <w:bookmarkStart w:id="9528" w:name="_Toc82451109"/>
      <w:bookmarkStart w:id="9529" w:name="_Toc137554982"/>
      <w:bookmarkStart w:id="9530" w:name="_Toc98755887"/>
      <w:bookmarkStart w:id="9531" w:name="_Toc138946725"/>
      <w:bookmarkStart w:id="9532" w:name="_Toc82450461"/>
      <w:bookmarkStart w:id="9533" w:name="_Toc89949498"/>
      <w:bookmarkStart w:id="9534" w:name="_Toc138854044"/>
      <w:bookmarkStart w:id="9535" w:name="_Toc169718993"/>
      <w:bookmarkStart w:id="9536" w:name="_Toc176337550"/>
      <w:bookmarkStart w:id="9537" w:name="_Toc187246640"/>
      <w:bookmarkStart w:id="9538" w:name="_Toc200468142"/>
      <w:r>
        <w:rPr>
          <w:rFonts w:eastAsiaTheme="minorEastAsia"/>
        </w:rPr>
        <w:t>G.1.10.1</w:t>
      </w:r>
      <w:r>
        <w:rPr>
          <w:rFonts w:eastAsiaTheme="minorEastAsia"/>
        </w:rPr>
        <w:tab/>
        <w:t>Configuration of CSI-RS for tracking for FR1</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4832326F" w14:textId="77777777" w:rsidR="00B20359" w:rsidRDefault="00B20359" w:rsidP="006F204F">
      <w:pPr>
        <w:pStyle w:val="Heading4"/>
        <w:rPr>
          <w:rFonts w:eastAsiaTheme="minorEastAsia"/>
          <w:lang w:val="en-US"/>
        </w:rPr>
      </w:pPr>
      <w:bookmarkStart w:id="9539" w:name="_Toc98763480"/>
      <w:bookmarkStart w:id="9540" w:name="_Toc82450462"/>
      <w:bookmarkStart w:id="9541" w:name="_Toc74583667"/>
      <w:bookmarkStart w:id="9542" w:name="_Toc130402432"/>
      <w:bookmarkStart w:id="9543" w:name="_Toc82451110"/>
      <w:bookmarkStart w:id="9544" w:name="_Toc98755888"/>
      <w:bookmarkStart w:id="9545" w:name="_Toc138946726"/>
      <w:bookmarkStart w:id="9546" w:name="_Toc106184409"/>
      <w:bookmarkStart w:id="9547" w:name="_Toc138854045"/>
      <w:bookmarkStart w:id="9548" w:name="_Toc76542480"/>
      <w:bookmarkStart w:id="9549" w:name="_Toc137554983"/>
      <w:bookmarkStart w:id="9550" w:name="_Toc89949499"/>
      <w:bookmarkStart w:id="9551" w:name="_Toc169718994"/>
      <w:bookmarkStart w:id="9552" w:name="_Toc176337551"/>
      <w:bookmarkStart w:id="9553" w:name="_Toc187246641"/>
      <w:bookmarkStart w:id="9554" w:name="_Toc200468143"/>
      <w:r>
        <w:rPr>
          <w:rFonts w:eastAsiaTheme="minorEastAsia"/>
        </w:rPr>
        <w:t>G.1.10.1.2</w:t>
      </w:r>
      <w:r>
        <w:rPr>
          <w:rFonts w:eastAsiaTheme="minorEastAsia"/>
        </w:rPr>
        <w:tab/>
      </w:r>
      <w:r>
        <w:rPr>
          <w:rFonts w:eastAsiaTheme="minorEastAsia"/>
          <w:lang w:eastAsia="zh-CN"/>
        </w:rPr>
        <w:t>TDD</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9555" w:name="_Toc169718995"/>
      <w:bookmarkStart w:id="9556" w:name="_Toc176337552"/>
      <w:bookmarkStart w:id="9557" w:name="_Toc187246642"/>
      <w:bookmarkStart w:id="9558" w:name="_Toc200468144"/>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9555"/>
      <w:bookmarkEnd w:id="9556"/>
      <w:bookmarkEnd w:id="9557"/>
      <w:bookmarkEnd w:id="9558"/>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lastRenderedPageBreak/>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559" w:name="_Toc82451111"/>
      <w:bookmarkStart w:id="9560" w:name="_Toc76542481"/>
      <w:bookmarkStart w:id="9561" w:name="_Toc138946727"/>
      <w:bookmarkStart w:id="9562" w:name="_Toc98755889"/>
      <w:bookmarkStart w:id="9563" w:name="_Toc106184410"/>
      <w:bookmarkStart w:id="9564" w:name="_Toc138854046"/>
      <w:bookmarkStart w:id="9565" w:name="_Toc82450463"/>
      <w:bookmarkStart w:id="9566" w:name="_Toc137554984"/>
      <w:bookmarkStart w:id="9567" w:name="_Toc98763481"/>
      <w:bookmarkStart w:id="9568" w:name="_Toc74583668"/>
      <w:bookmarkStart w:id="9569" w:name="_Toc130402433"/>
      <w:bookmarkStart w:id="9570" w:name="_Toc89949500"/>
      <w:bookmarkStart w:id="9571" w:name="_Toc169718996"/>
      <w:bookmarkStart w:id="9572" w:name="_Toc176337553"/>
      <w:bookmarkStart w:id="9573" w:name="_Toc187246643"/>
      <w:bookmarkStart w:id="9574" w:name="_Toc200468145"/>
      <w:r>
        <w:rPr>
          <w:rFonts w:eastAsiaTheme="minorEastAsia"/>
        </w:rPr>
        <w:t>G.1.10.2</w:t>
      </w:r>
      <w:r w:rsidR="00783A21">
        <w:rPr>
          <w:rFonts w:eastAsiaTheme="minorEastAsia"/>
        </w:rPr>
        <w:tab/>
      </w:r>
      <w:r>
        <w:rPr>
          <w:rFonts w:eastAsiaTheme="minorEastAsia"/>
        </w:rPr>
        <w:t>Configuration of CSI-RS for tracking for FR2</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53E8BF7D" w14:textId="77777777" w:rsidR="00B20359" w:rsidRDefault="00B20359" w:rsidP="006F204F">
      <w:pPr>
        <w:pStyle w:val="Heading4"/>
        <w:rPr>
          <w:rFonts w:eastAsiaTheme="minorEastAsia"/>
          <w:lang w:val="en-US"/>
        </w:rPr>
      </w:pPr>
      <w:bookmarkStart w:id="9575" w:name="_Toc82451112"/>
      <w:bookmarkStart w:id="9576" w:name="_Toc138946728"/>
      <w:bookmarkStart w:id="9577" w:name="_Toc106184411"/>
      <w:bookmarkStart w:id="9578" w:name="_Toc130402434"/>
      <w:bookmarkStart w:id="9579" w:name="_Toc137554985"/>
      <w:bookmarkStart w:id="9580" w:name="_Toc98763482"/>
      <w:bookmarkStart w:id="9581" w:name="_Toc98755890"/>
      <w:bookmarkStart w:id="9582" w:name="_Toc74583669"/>
      <w:bookmarkStart w:id="9583" w:name="_Toc76542482"/>
      <w:bookmarkStart w:id="9584" w:name="_Toc82450464"/>
      <w:bookmarkStart w:id="9585" w:name="_Toc89949501"/>
      <w:bookmarkStart w:id="9586" w:name="_Toc138854047"/>
      <w:bookmarkStart w:id="9587" w:name="_Toc169718997"/>
      <w:bookmarkStart w:id="9588" w:name="_Toc176337554"/>
      <w:bookmarkStart w:id="9589" w:name="_Toc187246644"/>
      <w:bookmarkStart w:id="9590" w:name="_Toc200468146"/>
      <w:r>
        <w:rPr>
          <w:rFonts w:eastAsiaTheme="minorEastAsia"/>
        </w:rPr>
        <w:t>G.1.10.2.1</w:t>
      </w:r>
      <w:r>
        <w:rPr>
          <w:rFonts w:eastAsiaTheme="minorEastAsia"/>
        </w:rPr>
        <w:tab/>
      </w:r>
      <w:r>
        <w:rPr>
          <w:rFonts w:eastAsiaTheme="minorEastAsia"/>
          <w:lang w:eastAsia="zh-CN"/>
        </w:rPr>
        <w:t>TDD</w:t>
      </w:r>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591" w:name="_Toc98755891"/>
      <w:bookmarkStart w:id="9592" w:name="_Toc138946729"/>
      <w:bookmarkStart w:id="9593" w:name="_Toc76542483"/>
      <w:bookmarkStart w:id="9594" w:name="_Toc98763483"/>
      <w:bookmarkStart w:id="9595" w:name="_Toc138854048"/>
      <w:bookmarkStart w:id="9596" w:name="_Toc82451113"/>
      <w:bookmarkStart w:id="9597" w:name="_Toc137554986"/>
      <w:bookmarkStart w:id="9598" w:name="_Toc130402435"/>
      <w:bookmarkStart w:id="9599" w:name="_Toc74583670"/>
      <w:bookmarkStart w:id="9600" w:name="_Toc106184412"/>
      <w:bookmarkStart w:id="9601" w:name="_Toc82450465"/>
      <w:bookmarkStart w:id="9602" w:name="_Toc89949502"/>
      <w:bookmarkStart w:id="9603" w:name="_Toc169718998"/>
      <w:bookmarkStart w:id="9604" w:name="_Toc176337555"/>
      <w:bookmarkStart w:id="9605" w:name="_Toc187246645"/>
      <w:bookmarkStart w:id="9606" w:name="_Toc200468147"/>
      <w:bookmarkStart w:id="9607" w:name="_Toc76542485"/>
      <w:bookmarkStart w:id="9608" w:name="_Toc98763485"/>
      <w:bookmarkStart w:id="9609" w:name="_Toc98755893"/>
      <w:bookmarkStart w:id="9610" w:name="_Toc82451115"/>
      <w:bookmarkStart w:id="9611" w:name="_Toc82450467"/>
      <w:bookmarkStart w:id="9612" w:name="_Toc137554988"/>
      <w:bookmarkStart w:id="9613" w:name="_Toc138946731"/>
      <w:bookmarkStart w:id="9614" w:name="_Toc138854050"/>
      <w:bookmarkStart w:id="9615" w:name="_Toc130402437"/>
      <w:bookmarkStart w:id="9616" w:name="_Toc89949504"/>
      <w:bookmarkStart w:id="9617" w:name="_Toc106184414"/>
      <w:bookmarkStart w:id="9618" w:name="_Toc74583672"/>
      <w:bookmarkStart w:id="9619" w:name="OLE_LINK53"/>
      <w:bookmarkStart w:id="9620" w:name="OLE_LINK52"/>
      <w:bookmarkStart w:id="9621" w:name="_Toc82451117"/>
      <w:bookmarkStart w:id="9622" w:name="_Toc130402439"/>
      <w:bookmarkStart w:id="9623" w:name="_Toc98763487"/>
      <w:bookmarkStart w:id="9624" w:name="_Toc74583674"/>
      <w:bookmarkStart w:id="9625" w:name="_Toc89949506"/>
      <w:bookmarkStart w:id="9626" w:name="_Toc145531462"/>
      <w:bookmarkStart w:id="9627" w:name="_Toc76542487"/>
      <w:bookmarkStart w:id="9628" w:name="_Toc138946733"/>
      <w:bookmarkStart w:id="9629" w:name="_Toc155359077"/>
      <w:bookmarkStart w:id="9630" w:name="_Toc98755895"/>
      <w:bookmarkStart w:id="9631" w:name="_Toc138854052"/>
      <w:bookmarkStart w:id="9632" w:name="_Toc137554990"/>
      <w:bookmarkStart w:id="9633" w:name="_Toc106184416"/>
      <w:bookmarkStart w:id="9634"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18B0308E" w14:textId="77777777" w:rsidR="00B20359" w:rsidRDefault="00B20359" w:rsidP="00FE4CFE">
      <w:pPr>
        <w:pStyle w:val="Heading2"/>
      </w:pPr>
      <w:bookmarkStart w:id="9635" w:name="_Toc137554987"/>
      <w:bookmarkStart w:id="9636" w:name="_Toc130402436"/>
      <w:bookmarkStart w:id="9637" w:name="_Toc82450466"/>
      <w:bookmarkStart w:id="9638" w:name="_Toc76542484"/>
      <w:bookmarkStart w:id="9639" w:name="_Toc82451114"/>
      <w:bookmarkStart w:id="9640" w:name="_Toc106184413"/>
      <w:bookmarkStart w:id="9641" w:name="_Toc89949503"/>
      <w:bookmarkStart w:id="9642" w:name="_Toc98755892"/>
      <w:bookmarkStart w:id="9643" w:name="_Toc138946730"/>
      <w:bookmarkStart w:id="9644" w:name="_Toc98763484"/>
      <w:bookmarkStart w:id="9645" w:name="_Toc74583671"/>
      <w:bookmarkStart w:id="9646" w:name="_Toc138854049"/>
      <w:bookmarkStart w:id="9647" w:name="_Toc169718999"/>
      <w:bookmarkStart w:id="9648" w:name="_Toc176337556"/>
      <w:bookmarkStart w:id="9649" w:name="_Toc187246646"/>
      <w:bookmarkStart w:id="9650" w:name="_Toc200468148"/>
      <w:r>
        <w:t>G.2.1</w:t>
      </w:r>
      <w:r>
        <w:tab/>
        <w:t xml:space="preserve">RRC_CONNECTED state mobility for </w:t>
      </w:r>
      <w:r>
        <w:rPr>
          <w:rFonts w:eastAsia="SimSun" w:hint="eastAsia"/>
          <w:lang w:val="en-US" w:eastAsia="zh-CN"/>
        </w:rPr>
        <w:t>NCR</w:t>
      </w:r>
      <w:r>
        <w:t>-MTs</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3A436EF5" w14:textId="77777777" w:rsidR="00B20359" w:rsidRDefault="00B20359" w:rsidP="00D27042">
      <w:pPr>
        <w:pStyle w:val="Heading3"/>
        <w:rPr>
          <w:snapToGrid w:val="0"/>
        </w:rPr>
      </w:pPr>
      <w:bookmarkStart w:id="9651" w:name="_Toc169719000"/>
      <w:bookmarkStart w:id="9652" w:name="_Toc176337557"/>
      <w:bookmarkStart w:id="9653" w:name="_Toc187246647"/>
      <w:bookmarkStart w:id="9654" w:name="_Toc200468149"/>
      <w:r>
        <w:t>G.2.1.1</w:t>
      </w:r>
      <w:r>
        <w:tab/>
        <w:t>RRC Connection Mobility Control</w:t>
      </w:r>
      <w:bookmarkEnd w:id="9607"/>
      <w:bookmarkEnd w:id="9608"/>
      <w:bookmarkEnd w:id="9609"/>
      <w:bookmarkEnd w:id="9610"/>
      <w:bookmarkEnd w:id="9611"/>
      <w:bookmarkEnd w:id="9612"/>
      <w:bookmarkEnd w:id="9613"/>
      <w:bookmarkEnd w:id="9614"/>
      <w:bookmarkEnd w:id="9615"/>
      <w:bookmarkEnd w:id="9616"/>
      <w:bookmarkEnd w:id="9617"/>
      <w:bookmarkEnd w:id="9618"/>
      <w:bookmarkEnd w:id="9651"/>
      <w:bookmarkEnd w:id="9652"/>
      <w:bookmarkEnd w:id="9653"/>
      <w:bookmarkEnd w:id="9654"/>
    </w:p>
    <w:p w14:paraId="48048FC2" w14:textId="77777777" w:rsidR="00B20359" w:rsidRDefault="00B20359" w:rsidP="00FE4CFE">
      <w:pPr>
        <w:pStyle w:val="Heading4"/>
        <w:rPr>
          <w:rFonts w:eastAsiaTheme="minorEastAsia"/>
          <w:snapToGrid w:val="0"/>
          <w:lang w:eastAsia="zh-CN"/>
        </w:rPr>
      </w:pPr>
      <w:bookmarkStart w:id="9655" w:name="_Toc169719001"/>
      <w:bookmarkStart w:id="9656" w:name="_Toc176337558"/>
      <w:bookmarkStart w:id="9657" w:name="_Toc187246648"/>
      <w:bookmarkStart w:id="9658" w:name="_Toc200468150"/>
      <w:r>
        <w:rPr>
          <w:snapToGrid w:val="0"/>
        </w:rPr>
        <w:t>G.2.1.1.2</w:t>
      </w:r>
      <w:bookmarkEnd w:id="9619"/>
      <w:bookmarkEnd w:id="9620"/>
      <w:r>
        <w:rPr>
          <w:snapToGrid w:val="0"/>
        </w:rPr>
        <w:tab/>
        <w:t xml:space="preserve">RRC </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655"/>
      <w:bookmarkEnd w:id="9656"/>
      <w:bookmarkEnd w:id="9657"/>
      <w:bookmarkEnd w:id="9658"/>
    </w:p>
    <w:p w14:paraId="720BEEC0" w14:textId="77777777" w:rsidR="00B20359" w:rsidRDefault="00B20359" w:rsidP="00FE4CFE">
      <w:pPr>
        <w:pStyle w:val="Heading5"/>
        <w:rPr>
          <w:snapToGrid w:val="0"/>
        </w:rPr>
      </w:pPr>
      <w:bookmarkStart w:id="9659" w:name="_Toc169719002"/>
      <w:bookmarkStart w:id="9660" w:name="_Toc176337559"/>
      <w:bookmarkStart w:id="9661" w:name="_Toc187246649"/>
      <w:bookmarkStart w:id="9662" w:name="_Toc200468151"/>
      <w:r>
        <w:rPr>
          <w:snapToGrid w:val="0"/>
        </w:rPr>
        <w:t>G.2.1.1.1.1</w:t>
      </w:r>
      <w:r>
        <w:rPr>
          <w:snapToGrid w:val="0"/>
        </w:rPr>
        <w:tab/>
        <w:t>Inter-frequency RRC Re-establishment in FR1 for LA NCR-MT</w:t>
      </w:r>
      <w:bookmarkEnd w:id="9659"/>
      <w:bookmarkEnd w:id="9660"/>
      <w:bookmarkEnd w:id="9661"/>
      <w:bookmarkEnd w:id="9662"/>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0.85pt;height:15.45pt" o:ole="">
                  <v:imagedata r:id="rId181" o:title=""/>
                </v:shape>
                <o:OLEObject Type="Embed" ProgID="Equation.3" ShapeID="_x0000_i1100" DrawAspect="Content" ObjectID="_1820755853" r:id="rId182"/>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45pt;height:19.45pt" o:ole="">
                  <v:imagedata r:id="rId183" o:title=""/>
                </v:shape>
                <o:OLEObject Type="Embed" ProgID="Equation.3" ShapeID="_x0000_i1101" DrawAspect="Content" ObjectID="_1820755854" r:id="rId184"/>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45pt;height:19.45pt" o:ole="">
                  <v:imagedata r:id="rId183" o:title=""/>
                </v:shape>
                <o:OLEObject Type="Embed" ProgID="Equation.3" ShapeID="_x0000_i1102" DrawAspect="Content" ObjectID="_1820755855" r:id="rId185"/>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5.7pt;height:15.45pt" o:ole="">
                  <v:imagedata r:id="rId186" o:title=""/>
                </v:shape>
                <o:OLEObject Type="Embed" ProgID="Equation.3" ShapeID="_x0000_i1103" DrawAspect="Content" ObjectID="_1820755856" r:id="rId187"/>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45pt;height:19.45pt" o:ole="">
                  <v:imagedata r:id="rId183" o:title=""/>
                </v:shape>
                <o:OLEObject Type="Embed" ProgID="Equation.3" ShapeID="_x0000_i1104" DrawAspect="Content" ObjectID="_1820755857" r:id="rId188"/>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lastRenderedPageBreak/>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663" w:name="_Toc169719003"/>
      <w:bookmarkStart w:id="9664" w:name="_Toc176337560"/>
      <w:bookmarkStart w:id="9665" w:name="_Toc187246650"/>
      <w:bookmarkStart w:id="9666" w:name="_Toc200468152"/>
      <w:r>
        <w:rPr>
          <w:snapToGrid w:val="0"/>
        </w:rPr>
        <w:t>G.2.1.1.1.2</w:t>
      </w:r>
      <w:r>
        <w:rPr>
          <w:snapToGrid w:val="0"/>
        </w:rPr>
        <w:tab/>
        <w:t>Intra-frequency RRC Re-establishment in FR1 without serving cell timing for LA NCR-MT</w:t>
      </w:r>
      <w:bookmarkEnd w:id="9663"/>
      <w:bookmarkEnd w:id="9664"/>
      <w:bookmarkEnd w:id="9665"/>
      <w:bookmarkEnd w:id="9666"/>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667" w:name="OLE_LINK55"/>
            <w:bookmarkStart w:id="9668" w:name="OLE_LINK56"/>
            <w:r>
              <w:rPr>
                <w:lang w:eastAsia="zh-CN"/>
              </w:rPr>
              <w:t xml:space="preserve"> configuration</w:t>
            </w:r>
            <w:bookmarkEnd w:id="9667"/>
            <w:bookmarkEnd w:id="9668"/>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0.85pt;height:15.45pt" o:ole="">
                  <v:imagedata r:id="rId181" o:title=""/>
                </v:shape>
                <o:OLEObject Type="Embed" ProgID="Equation.3" ShapeID="_x0000_i1105" DrawAspect="Content" ObjectID="_1820755858" r:id="rId189"/>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45pt;height:19.45pt" o:ole="">
                  <v:imagedata r:id="rId183" o:title=""/>
                </v:shape>
                <o:OLEObject Type="Embed" ProgID="Equation.3" ShapeID="_x0000_i1106" DrawAspect="Content" ObjectID="_1820755859" r:id="rId190"/>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45pt;height:19.45pt" o:ole="">
                  <v:imagedata r:id="rId183" o:title=""/>
                </v:shape>
                <o:OLEObject Type="Embed" ProgID="Equation.3" ShapeID="_x0000_i1107" DrawAspect="Content" ObjectID="_1820755860" r:id="rId191"/>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5.7pt;height:15.45pt" o:ole="">
                  <v:imagedata r:id="rId186" o:title=""/>
                </v:shape>
                <o:OLEObject Type="Embed" ProgID="Equation.3" ShapeID="_x0000_i1108" DrawAspect="Content" ObjectID="_1820755861" r:id="rId192"/>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45pt;height:19.45pt" o:ole="">
                  <v:imagedata r:id="rId183" o:title=""/>
                </v:shape>
                <o:OLEObject Type="Embed" ProgID="Equation.3" ShapeID="_x0000_i1109" DrawAspect="Content" ObjectID="_1820755862" r:id="rId193"/>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lastRenderedPageBreak/>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669" w:name="_Toc169719004"/>
      <w:bookmarkStart w:id="9670" w:name="_Toc176337561"/>
      <w:bookmarkStart w:id="9671" w:name="_Toc187246651"/>
      <w:bookmarkStart w:id="9672" w:name="_Toc200468153"/>
      <w:r>
        <w:rPr>
          <w:snapToGrid w:val="0"/>
        </w:rPr>
        <w:t>G.2.1.1.1.3</w:t>
      </w:r>
      <w:r>
        <w:rPr>
          <w:snapToGrid w:val="0"/>
        </w:rPr>
        <w:tab/>
        <w:t>Inter-frequency RRC Re-establishment in FR2-1 for LA NCR-MT</w:t>
      </w:r>
      <w:bookmarkEnd w:id="9669"/>
      <w:bookmarkEnd w:id="9670"/>
      <w:bookmarkEnd w:id="9671"/>
      <w:bookmarkEnd w:id="9672"/>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lastRenderedPageBreak/>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lastRenderedPageBreak/>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0.85pt;height:15.45pt" o:ole="">
                  <v:imagedata r:id="rId181" o:title=""/>
                </v:shape>
                <o:OLEObject Type="Embed" ProgID="Equation.3" ShapeID="_x0000_i1110" DrawAspect="Content" ObjectID="_1820755863"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45pt;height:19.45pt" o:ole="">
                  <v:imagedata r:id="rId183" o:title=""/>
                </v:shape>
                <o:OLEObject Type="Embed" ProgID="Equation.3" ShapeID="_x0000_i1111" DrawAspect="Content" ObjectID="_1820755864"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45pt;height:19.45pt" o:ole="">
                  <v:imagedata r:id="rId183" o:title=""/>
                </v:shape>
                <o:OLEObject Type="Embed" ProgID="Equation.3" ShapeID="_x0000_i1112" DrawAspect="Content" ObjectID="_1820755865" r:id="rId196"/>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15pt;height:15.45pt" o:ole="">
                  <v:imagedata r:id="rId186" o:title=""/>
                </v:shape>
                <o:OLEObject Type="Embed" ProgID="Equation.3" ShapeID="_x0000_i1113" DrawAspect="Content" ObjectID="_1820755866"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45pt;height:19.45pt" o:ole="">
                  <v:imagedata r:id="rId183" o:title=""/>
                </v:shape>
                <o:OLEObject Type="Embed" ProgID="Equation.3" ShapeID="_x0000_i1114" DrawAspect="Content" ObjectID="_1820755867" r:id="rId198"/>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673" w:name="_Toc169719005"/>
      <w:bookmarkStart w:id="9674" w:name="_Toc176337562"/>
      <w:bookmarkStart w:id="9675" w:name="_Toc187246652"/>
      <w:bookmarkStart w:id="9676" w:name="_Toc200468154"/>
      <w:r>
        <w:rPr>
          <w:snapToGrid w:val="0"/>
        </w:rPr>
        <w:t>G.2.1.1.1.4</w:t>
      </w:r>
      <w:r>
        <w:rPr>
          <w:snapToGrid w:val="0"/>
        </w:rPr>
        <w:tab/>
        <w:t>Intra-frequency RRC Re-establishment in FR2-1 without serving cell timing for LA NCR-MT</w:t>
      </w:r>
      <w:bookmarkEnd w:id="9673"/>
      <w:bookmarkEnd w:id="9674"/>
      <w:bookmarkEnd w:id="9675"/>
      <w:bookmarkEnd w:id="9676"/>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lastRenderedPageBreak/>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lastRenderedPageBreak/>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0.85pt;height:15.45pt" o:ole="">
                  <v:imagedata r:id="rId181" o:title=""/>
                </v:shape>
                <o:OLEObject Type="Embed" ProgID="Equation.3" ShapeID="_x0000_i1115" DrawAspect="Content" ObjectID="_1820755868"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45pt;height:19.45pt" o:ole="">
                  <v:imagedata r:id="rId183" o:title=""/>
                </v:shape>
                <o:OLEObject Type="Embed" ProgID="Equation.3" ShapeID="_x0000_i1116" DrawAspect="Content" ObjectID="_1820755869"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45pt;height:19.45pt" o:ole="">
                  <v:imagedata r:id="rId183" o:title=""/>
                </v:shape>
                <o:OLEObject Type="Embed" ProgID="Equation.3" ShapeID="_x0000_i1117" DrawAspect="Content" ObjectID="_1820755870" r:id="rId201"/>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15pt;height:15.45pt" o:ole="">
                  <v:imagedata r:id="rId186" o:title=""/>
                </v:shape>
                <o:OLEObject Type="Embed" ProgID="Equation.3" ShapeID="_x0000_i1118" DrawAspect="Content" ObjectID="_1820755871"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45pt;height:19.45pt" o:ole="">
                  <v:imagedata r:id="rId183" o:title=""/>
                </v:shape>
                <o:OLEObject Type="Embed" ProgID="Equation.3" ShapeID="_x0000_i1119" DrawAspect="Content" ObjectID="_1820755872" r:id="rId203"/>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677" w:name="_Toc82450470"/>
      <w:bookmarkStart w:id="9678" w:name="_Toc98755896"/>
      <w:bookmarkStart w:id="9679" w:name="_Toc138854053"/>
      <w:bookmarkStart w:id="9680" w:name="_Toc137554991"/>
      <w:bookmarkStart w:id="9681" w:name="_Toc138946734"/>
      <w:bookmarkStart w:id="9682" w:name="_Toc98763488"/>
      <w:bookmarkStart w:id="9683" w:name="_Toc82451118"/>
      <w:bookmarkStart w:id="9684" w:name="_Toc89949507"/>
      <w:bookmarkStart w:id="9685" w:name="_Toc74583675"/>
      <w:bookmarkStart w:id="9686" w:name="_Toc76542488"/>
      <w:bookmarkStart w:id="9687" w:name="_Toc130402440"/>
      <w:bookmarkStart w:id="9688" w:name="_Toc106184417"/>
      <w:bookmarkStart w:id="9689" w:name="_Toc169719006"/>
      <w:bookmarkStart w:id="9690" w:name="_Toc176337563"/>
      <w:bookmarkStart w:id="9691" w:name="_Toc187246653"/>
      <w:bookmarkStart w:id="9692" w:name="_Toc200468155"/>
      <w:r>
        <w:t>G.2.2</w:t>
      </w:r>
      <w:r>
        <w:tab/>
        <w:t>Timing</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5CDD7EBB" w14:textId="77777777" w:rsidR="00B20359" w:rsidRDefault="00B20359" w:rsidP="00FE4CFE">
      <w:pPr>
        <w:pStyle w:val="Heading3"/>
      </w:pPr>
      <w:bookmarkStart w:id="9693" w:name="_Toc98755897"/>
      <w:bookmarkStart w:id="9694" w:name="_Toc82451119"/>
      <w:bookmarkStart w:id="9695" w:name="_Toc76542489"/>
      <w:bookmarkStart w:id="9696" w:name="_Toc98763489"/>
      <w:bookmarkStart w:id="9697" w:name="_Toc106184418"/>
      <w:bookmarkStart w:id="9698" w:name="_Toc89949508"/>
      <w:bookmarkStart w:id="9699" w:name="_Toc130402441"/>
      <w:bookmarkStart w:id="9700" w:name="_Toc138946735"/>
      <w:bookmarkStart w:id="9701" w:name="_Toc74583676"/>
      <w:bookmarkStart w:id="9702" w:name="_Toc145531464"/>
      <w:bookmarkStart w:id="9703" w:name="_Toc138854054"/>
      <w:bookmarkStart w:id="9704" w:name="_Toc137554992"/>
      <w:bookmarkStart w:id="9705" w:name="_Toc155359079"/>
      <w:bookmarkStart w:id="9706" w:name="_Toc82450471"/>
      <w:bookmarkStart w:id="9707" w:name="_Toc169719007"/>
      <w:bookmarkStart w:id="9708" w:name="_Toc176337564"/>
      <w:bookmarkStart w:id="9709" w:name="_Toc187246654"/>
      <w:bookmarkStart w:id="9710" w:name="_Toc200468156"/>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3853BC40" w14:textId="77777777" w:rsidR="00B20359" w:rsidRDefault="00B20359" w:rsidP="00FE4CFE">
      <w:pPr>
        <w:pStyle w:val="Heading4"/>
      </w:pPr>
      <w:bookmarkStart w:id="9711" w:name="_Toc74583677"/>
      <w:bookmarkStart w:id="9712" w:name="_Toc138946736"/>
      <w:bookmarkStart w:id="9713" w:name="_Toc145531465"/>
      <w:bookmarkStart w:id="9714" w:name="_Toc82450472"/>
      <w:bookmarkStart w:id="9715" w:name="_Toc98755898"/>
      <w:bookmarkStart w:id="9716" w:name="_Toc98763490"/>
      <w:bookmarkStart w:id="9717" w:name="_Toc138854055"/>
      <w:bookmarkStart w:id="9718" w:name="_Toc82451120"/>
      <w:bookmarkStart w:id="9719" w:name="_Toc130402442"/>
      <w:bookmarkStart w:id="9720" w:name="_Toc106184419"/>
      <w:bookmarkStart w:id="9721" w:name="_Toc76542490"/>
      <w:bookmarkStart w:id="9722" w:name="_Toc137554993"/>
      <w:bookmarkStart w:id="9723" w:name="_Toc89949509"/>
      <w:bookmarkStart w:id="9724" w:name="_Toc155359080"/>
      <w:bookmarkStart w:id="9725" w:name="_Toc169719008"/>
      <w:bookmarkStart w:id="9726" w:name="_Toc176337565"/>
      <w:bookmarkStart w:id="9727" w:name="_Toc187246655"/>
      <w:bookmarkStart w:id="9728" w:name="_Toc200468157"/>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7F69C7CD" w14:textId="77777777" w:rsidR="00B20359" w:rsidRDefault="00B20359" w:rsidP="00FE4CFE">
      <w:pPr>
        <w:pStyle w:val="Heading5"/>
      </w:pPr>
      <w:bookmarkStart w:id="9729" w:name="_Toc535476517"/>
      <w:bookmarkStart w:id="9730" w:name="_Toc169719009"/>
      <w:bookmarkStart w:id="9731" w:name="_Toc176337566"/>
      <w:bookmarkStart w:id="9732" w:name="_Toc187246656"/>
      <w:bookmarkStart w:id="9733" w:name="_Toc200468158"/>
      <w:r>
        <w:rPr>
          <w:rFonts w:eastAsia="SimSun" w:hint="eastAsia"/>
          <w:lang w:eastAsia="zh-CN"/>
        </w:rPr>
        <w:t>G.2.2</w:t>
      </w:r>
      <w:r>
        <w:t>.1.1.1</w:t>
      </w:r>
      <w:r>
        <w:tab/>
        <w:t>Test Purpose and environment</w:t>
      </w:r>
      <w:bookmarkEnd w:id="9729"/>
      <w:bookmarkEnd w:id="9730"/>
      <w:bookmarkEnd w:id="9731"/>
      <w:bookmarkEnd w:id="9732"/>
      <w:bookmarkEnd w:id="9733"/>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lastRenderedPageBreak/>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20pt;height:15.45pt" o:ole="">
                  <v:imagedata r:id="rId183" o:title=""/>
                </v:shape>
                <o:OLEObject Type="Embed" ProgID="Equation.3" ShapeID="_x0000_i1120" DrawAspect="Content" ObjectID="_1820755873" r:id="rId204"/>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20pt;height:15.45pt" o:ole="">
                  <v:imagedata r:id="rId183" o:title=""/>
                </v:shape>
                <o:OLEObject Type="Embed" ProgID="Equation.3" ShapeID="_x0000_i1121" DrawAspect="Content" ObjectID="_1820755874" r:id="rId205"/>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6.3pt;height:15.45pt" o:ole="">
                  <v:imagedata r:id="rId181" o:title=""/>
                </v:shape>
                <o:OLEObject Type="Embed" ProgID="Equation.3" ShapeID="_x0000_i1122" DrawAspect="Content" ObjectID="_1820755875"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5.7pt;height:15.45pt" o:ole="">
                  <v:imagedata r:id="rId186" o:title=""/>
                </v:shape>
                <o:OLEObject Type="Embed" ProgID="Equation.3" ShapeID="_x0000_i1123" DrawAspect="Content" ObjectID="_1820755876"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lastRenderedPageBreak/>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20pt;height:15.45pt" o:ole="">
                  <v:imagedata r:id="rId183" o:title=""/>
                </v:shape>
                <o:OLEObject Type="Embed" ProgID="Equation.3" ShapeID="_x0000_i1124" DrawAspect="Content" ObjectID="_1820755877" r:id="rId208"/>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734" w:name="_Toc535476518"/>
      <w:bookmarkStart w:id="9735" w:name="_Toc169719010"/>
      <w:bookmarkStart w:id="9736" w:name="_Toc176337567"/>
      <w:bookmarkStart w:id="9737" w:name="_Toc187246657"/>
      <w:bookmarkStart w:id="9738" w:name="_Toc200468159"/>
      <w:r>
        <w:rPr>
          <w:rFonts w:eastAsia="SimSun" w:hint="eastAsia"/>
          <w:lang w:eastAsia="zh-CN"/>
        </w:rPr>
        <w:t>G.2.2</w:t>
      </w:r>
      <w:r>
        <w:t>.1</w:t>
      </w:r>
      <w:r w:rsidR="00FE4CFE">
        <w:t>.</w:t>
      </w:r>
      <w:r>
        <w:t>1.2</w:t>
      </w:r>
      <w:r>
        <w:tab/>
        <w:t>Test requirements</w:t>
      </w:r>
      <w:bookmarkEnd w:id="9734"/>
      <w:bookmarkEnd w:id="9735"/>
      <w:bookmarkEnd w:id="9736"/>
      <w:bookmarkEnd w:id="9737"/>
      <w:bookmarkEnd w:id="9738"/>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lastRenderedPageBreak/>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739" w:name="_Toc145531466"/>
      <w:bookmarkStart w:id="9740" w:name="_Toc98763491"/>
      <w:bookmarkStart w:id="9741" w:name="_Toc82450473"/>
      <w:bookmarkStart w:id="9742" w:name="_Toc130402443"/>
      <w:bookmarkStart w:id="9743" w:name="_Toc137554994"/>
      <w:bookmarkStart w:id="9744" w:name="_Toc138854056"/>
      <w:bookmarkStart w:id="9745" w:name="_Toc138946737"/>
      <w:bookmarkStart w:id="9746" w:name="_Toc98755899"/>
      <w:bookmarkStart w:id="9747" w:name="_Toc89949510"/>
      <w:bookmarkStart w:id="9748" w:name="_Toc82451121"/>
      <w:bookmarkStart w:id="9749" w:name="_Toc74583678"/>
      <w:bookmarkStart w:id="9750" w:name="_Toc76542491"/>
      <w:bookmarkStart w:id="9751" w:name="_Toc106184420"/>
      <w:bookmarkStart w:id="9752" w:name="_Toc155359081"/>
      <w:bookmarkStart w:id="9753" w:name="_Toc169719011"/>
      <w:bookmarkStart w:id="9754" w:name="_Toc176337568"/>
      <w:bookmarkStart w:id="9755" w:name="_Toc187246658"/>
      <w:bookmarkStart w:id="9756" w:name="_Toc200468160"/>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739"/>
      <w:bookmarkEnd w:id="9740"/>
      <w:bookmarkEnd w:id="9741"/>
      <w:bookmarkEnd w:id="9742"/>
      <w:bookmarkEnd w:id="9743"/>
      <w:bookmarkEnd w:id="9744"/>
      <w:bookmarkEnd w:id="9745"/>
      <w:bookmarkEnd w:id="9746"/>
      <w:bookmarkEnd w:id="9747"/>
      <w:bookmarkEnd w:id="9748"/>
      <w:bookmarkEnd w:id="9749"/>
      <w:bookmarkEnd w:id="9750"/>
      <w:bookmarkEnd w:id="9751"/>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752"/>
      <w:bookmarkEnd w:id="9753"/>
      <w:bookmarkEnd w:id="9754"/>
      <w:bookmarkEnd w:id="9755"/>
      <w:bookmarkEnd w:id="9756"/>
    </w:p>
    <w:p w14:paraId="56C53694" w14:textId="77777777" w:rsidR="00B20359" w:rsidRDefault="00B20359" w:rsidP="00FE4CFE">
      <w:pPr>
        <w:pStyle w:val="Heading5"/>
      </w:pPr>
      <w:bookmarkStart w:id="9757" w:name="_Toc169719012"/>
      <w:bookmarkStart w:id="9758" w:name="_Toc176337569"/>
      <w:bookmarkStart w:id="9759" w:name="_Toc187246659"/>
      <w:bookmarkStart w:id="9760" w:name="_Toc20046816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757"/>
      <w:bookmarkEnd w:id="9758"/>
      <w:bookmarkEnd w:id="9759"/>
      <w:bookmarkEnd w:id="9760"/>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pt;height:15.45pt" o:ole="">
                  <v:imagedata r:id="rId183" o:title=""/>
                </v:shape>
                <o:OLEObject Type="Embed" ProgID="Equation.3" ShapeID="_x0000_i1125" DrawAspect="Content" ObjectID="_1820755878" r:id="rId209"/>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761" w:name="_Hlk16712639"/>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762"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45pt;height:15.45pt" o:ole="">
                  <v:imagedata r:id="rId183" o:title=""/>
                </v:shape>
                <o:OLEObject Type="Embed" ProgID="Equation.3" ShapeID="_x0000_i1126" DrawAspect="Content" ObjectID="_1820755879" r:id="rId210"/>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45pt;height:15.45pt" o:ole="">
                  <v:imagedata r:id="rId183" o:title=""/>
                </v:shape>
                <o:OLEObject Type="Embed" ProgID="Equation.3" ShapeID="_x0000_i1127" DrawAspect="Content" ObjectID="_1820755880" r:id="rId211"/>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pt;height:20pt" o:ole="">
                  <v:imagedata r:id="rId212" o:title=""/>
                </v:shape>
                <o:OLEObject Type="Embed" ProgID="Equation.3" ShapeID="_x0000_i1128" DrawAspect="Content" ObjectID="_1820755881"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0.85pt;height:15.45pt" o:ole="">
                  <v:imagedata r:id="rId181" o:title=""/>
                </v:shape>
                <o:OLEObject Type="Embed" ProgID="Equation.3" ShapeID="_x0000_i1129" DrawAspect="Content" ObjectID="_1820755882"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45pt;height:15.45pt" o:ole="">
                  <v:imagedata r:id="rId183" o:title=""/>
                </v:shape>
                <o:OLEObject Type="Embed" ProgID="Equation.3" ShapeID="_x0000_i1130" DrawAspect="Content" ObjectID="_1820755883" r:id="rId215"/>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761"/>
      <w:bookmarkEnd w:id="9762"/>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763" w:name="_Toc169719013"/>
      <w:bookmarkStart w:id="9764" w:name="_Toc176337570"/>
      <w:bookmarkStart w:id="9765" w:name="_Toc187246660"/>
      <w:bookmarkStart w:id="9766" w:name="_Toc200468162"/>
      <w:r>
        <w:rPr>
          <w:rFonts w:eastAsia="SimSun" w:hint="eastAsia"/>
          <w:lang w:eastAsia="zh-CN"/>
        </w:rPr>
        <w:t>G.2.2</w:t>
      </w:r>
      <w:r>
        <w:t>.1.</w:t>
      </w:r>
      <w:r>
        <w:rPr>
          <w:rFonts w:eastAsia="SimSun" w:hint="eastAsia"/>
          <w:lang w:val="en-US" w:eastAsia="zh-CN"/>
        </w:rPr>
        <w:t>2</w:t>
      </w:r>
      <w:r>
        <w:t>.2</w:t>
      </w:r>
      <w:r>
        <w:tab/>
        <w:t>Test requirements</w:t>
      </w:r>
      <w:bookmarkEnd w:id="9763"/>
      <w:bookmarkEnd w:id="9764"/>
      <w:bookmarkEnd w:id="9765"/>
      <w:bookmarkEnd w:id="9766"/>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lastRenderedPageBreak/>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767" w:name="_Toc138946738"/>
      <w:bookmarkStart w:id="9768" w:name="_Toc82450474"/>
      <w:bookmarkStart w:id="9769" w:name="_Toc89949511"/>
      <w:bookmarkStart w:id="9770" w:name="_Toc130402444"/>
      <w:bookmarkStart w:id="9771" w:name="_Toc98755900"/>
      <w:bookmarkStart w:id="9772" w:name="_Toc98763492"/>
      <w:bookmarkStart w:id="9773" w:name="_Toc76542492"/>
      <w:bookmarkStart w:id="9774" w:name="_Toc82451122"/>
      <w:bookmarkStart w:id="9775" w:name="_Toc74583679"/>
      <w:bookmarkStart w:id="9776" w:name="_Toc137554995"/>
      <w:bookmarkStart w:id="9777" w:name="_Toc138854057"/>
      <w:bookmarkStart w:id="9778" w:name="_Toc106184421"/>
      <w:bookmarkStart w:id="9779" w:name="_Toc169719014"/>
      <w:bookmarkStart w:id="9780" w:name="_Toc176337571"/>
      <w:bookmarkStart w:id="9781" w:name="_Toc187246661"/>
      <w:bookmarkStart w:id="9782" w:name="_Toc200468163"/>
      <w:r>
        <w:t>G.2.3</w:t>
      </w:r>
      <w:r>
        <w:tab/>
        <w:t xml:space="preserve">Signalling Characteristics for </w:t>
      </w:r>
      <w:r>
        <w:rPr>
          <w:rFonts w:eastAsia="SimSun" w:hint="eastAsia"/>
          <w:lang w:val="en-US" w:eastAsia="zh-CN"/>
        </w:rPr>
        <w:t>NCR</w:t>
      </w:r>
      <w:r>
        <w:t xml:space="preserve"> MTs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449B3553" w14:textId="77777777" w:rsidR="00B20359" w:rsidRDefault="00B20359" w:rsidP="00FE4CFE">
      <w:pPr>
        <w:pStyle w:val="Heading3"/>
      </w:pPr>
      <w:bookmarkStart w:id="9783" w:name="_Toc138946739"/>
      <w:bookmarkStart w:id="9784" w:name="_Toc82450475"/>
      <w:bookmarkStart w:id="9785" w:name="_Toc130402445"/>
      <w:bookmarkStart w:id="9786" w:name="_Toc98763493"/>
      <w:bookmarkStart w:id="9787" w:name="_Toc76542493"/>
      <w:bookmarkStart w:id="9788" w:name="_Toc138854058"/>
      <w:bookmarkStart w:id="9789" w:name="_Toc98755901"/>
      <w:bookmarkStart w:id="9790" w:name="_Toc137554996"/>
      <w:bookmarkStart w:id="9791" w:name="_Toc82451123"/>
      <w:bookmarkStart w:id="9792" w:name="_Toc89949512"/>
      <w:bookmarkStart w:id="9793" w:name="_Toc74583680"/>
      <w:bookmarkStart w:id="9794" w:name="_Toc106184422"/>
      <w:bookmarkStart w:id="9795" w:name="_Toc169719015"/>
      <w:bookmarkStart w:id="9796" w:name="_Toc176337572"/>
      <w:bookmarkStart w:id="9797" w:name="_Toc187246662"/>
      <w:bookmarkStart w:id="9798" w:name="_Toc200468164"/>
      <w:bookmarkStart w:id="9799" w:name="_Hlk69983967"/>
      <w:r>
        <w:t>G.2.3.1</w:t>
      </w:r>
      <w:r>
        <w:tab/>
        <w:t>Radio link Monitoring</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11599A48" w14:textId="77777777" w:rsidR="00B20359" w:rsidRDefault="00B20359" w:rsidP="00FE4CFE">
      <w:pPr>
        <w:pStyle w:val="Heading4"/>
        <w:rPr>
          <w:rFonts w:eastAsia="SimSun"/>
        </w:rPr>
      </w:pPr>
      <w:bookmarkStart w:id="9800" w:name="_Toc535476527"/>
      <w:bookmarkStart w:id="9801" w:name="_Toc82451124"/>
      <w:bookmarkStart w:id="9802" w:name="_Toc98763494"/>
      <w:bookmarkStart w:id="9803" w:name="_Toc82450476"/>
      <w:bookmarkStart w:id="9804" w:name="_Toc137554997"/>
      <w:bookmarkStart w:id="9805" w:name="_Toc76542494"/>
      <w:bookmarkStart w:id="9806" w:name="_Toc106184423"/>
      <w:bookmarkStart w:id="9807" w:name="_Toc74583681"/>
      <w:bookmarkStart w:id="9808" w:name="_Toc138946740"/>
      <w:bookmarkStart w:id="9809" w:name="_Toc89949513"/>
      <w:bookmarkStart w:id="9810" w:name="_Toc98755902"/>
      <w:bookmarkStart w:id="9811" w:name="_Toc130402446"/>
      <w:bookmarkStart w:id="9812" w:name="_Toc155359084"/>
      <w:bookmarkStart w:id="9813" w:name="_Toc145531469"/>
      <w:bookmarkStart w:id="9814" w:name="_Toc138854059"/>
      <w:bookmarkStart w:id="9815" w:name="_Toc169719016"/>
      <w:bookmarkStart w:id="9816" w:name="_Toc176337573"/>
      <w:bookmarkStart w:id="9817" w:name="_Toc187246663"/>
      <w:bookmarkStart w:id="9818" w:name="_Toc200468165"/>
      <w:bookmarkStart w:id="9819" w:name="_Hlk64468694"/>
      <w:bookmarkEnd w:id="9799"/>
      <w:r>
        <w:rPr>
          <w:rFonts w:eastAsia="SimSun"/>
        </w:rPr>
        <w:t>G.2.3.1.1</w:t>
      </w:r>
      <w:r>
        <w:rPr>
          <w:rFonts w:eastAsia="SimSun"/>
        </w:rPr>
        <w:tab/>
        <w:t>Radio Link Monitoring Out-of-sync Test for FR1 PCell configured with SSB-based RLM RS in non-DRX mode</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35806990" w14:textId="77777777" w:rsidR="00B20359" w:rsidRDefault="00B20359" w:rsidP="00FE4CFE">
      <w:pPr>
        <w:pStyle w:val="Heading5"/>
        <w:rPr>
          <w:rFonts w:eastAsia="SimSun"/>
          <w:snapToGrid w:val="0"/>
        </w:rPr>
      </w:pPr>
      <w:bookmarkStart w:id="9820" w:name="_Toc535476528"/>
      <w:bookmarkStart w:id="9821" w:name="_Toc169719017"/>
      <w:bookmarkStart w:id="9822" w:name="_Toc176337574"/>
      <w:bookmarkStart w:id="9823" w:name="_Toc187246664"/>
      <w:bookmarkStart w:id="9824" w:name="_Toc200468166"/>
      <w:r>
        <w:rPr>
          <w:rFonts w:eastAsia="SimSun"/>
          <w:sz w:val="24"/>
        </w:rPr>
        <w:t>G.2.3.1.</w:t>
      </w:r>
      <w:r>
        <w:rPr>
          <w:rFonts w:eastAsia="SimSun"/>
          <w:snapToGrid w:val="0"/>
          <w:lang w:eastAsia="zh-CN"/>
        </w:rPr>
        <w:t>1.1</w:t>
      </w:r>
      <w:r>
        <w:rPr>
          <w:rFonts w:eastAsia="SimSun"/>
          <w:snapToGrid w:val="0"/>
          <w:lang w:eastAsia="zh-CN"/>
        </w:rPr>
        <w:tab/>
        <w:t>Test Purpose and Environment</w:t>
      </w:r>
      <w:bookmarkEnd w:id="9820"/>
      <w:bookmarkEnd w:id="9821"/>
      <w:bookmarkEnd w:id="9822"/>
      <w:bookmarkEnd w:id="9823"/>
      <w:bookmarkEnd w:id="9824"/>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lastRenderedPageBreak/>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45pt;height:19.45pt" o:ole="">
                  <v:imagedata r:id="rId216" o:title=""/>
                </v:shape>
                <o:OLEObject Type="Embed" ProgID="Equation.3" ShapeID="_x0000_i1131" DrawAspect="Content" ObjectID="_1820755884" r:id="rId217"/>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825" w:name="_Toc535476529"/>
      <w:bookmarkStart w:id="9826" w:name="_Toc169719018"/>
      <w:bookmarkStart w:id="9827" w:name="_Toc176337575"/>
      <w:bookmarkStart w:id="9828" w:name="_Toc187246665"/>
      <w:bookmarkStart w:id="9829" w:name="_Toc200468167"/>
      <w:r>
        <w:rPr>
          <w:rFonts w:eastAsia="SimSun"/>
          <w:snapToGrid w:val="0"/>
        </w:rPr>
        <w:t>G.2.3.1.1.2</w:t>
      </w:r>
      <w:r>
        <w:rPr>
          <w:rFonts w:eastAsia="SimSun"/>
          <w:snapToGrid w:val="0"/>
        </w:rPr>
        <w:tab/>
        <w:t>Test Requirements</w:t>
      </w:r>
      <w:bookmarkEnd w:id="9825"/>
      <w:bookmarkEnd w:id="9826"/>
      <w:bookmarkEnd w:id="9827"/>
      <w:bookmarkEnd w:id="9828"/>
      <w:bookmarkEnd w:id="9829"/>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lastRenderedPageBreak/>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830" w:name="_Toc535476530"/>
      <w:bookmarkStart w:id="9831" w:name="_Toc145531470"/>
      <w:bookmarkStart w:id="9832" w:name="_Toc98755903"/>
      <w:bookmarkStart w:id="9833" w:name="_Toc106184424"/>
      <w:bookmarkStart w:id="9834" w:name="_Toc130402447"/>
      <w:bookmarkStart w:id="9835" w:name="_Toc98763495"/>
      <w:bookmarkStart w:id="9836" w:name="_Toc82450477"/>
      <w:bookmarkStart w:id="9837" w:name="_Toc138854060"/>
      <w:bookmarkStart w:id="9838" w:name="_Toc76542495"/>
      <w:bookmarkStart w:id="9839" w:name="_Toc155359085"/>
      <w:bookmarkStart w:id="9840" w:name="_Toc82451125"/>
      <w:bookmarkStart w:id="9841" w:name="_Toc138946741"/>
      <w:bookmarkStart w:id="9842" w:name="_Toc89949514"/>
      <w:bookmarkStart w:id="9843" w:name="_Toc137554998"/>
      <w:bookmarkStart w:id="9844" w:name="_Toc74583682"/>
      <w:bookmarkStart w:id="9845" w:name="_Toc169719019"/>
      <w:bookmarkStart w:id="9846" w:name="_Toc176337576"/>
      <w:bookmarkStart w:id="9847" w:name="_Toc187246666"/>
      <w:bookmarkStart w:id="9848" w:name="_Toc200468168"/>
      <w:r>
        <w:rPr>
          <w:rFonts w:eastAsia="SimSun"/>
        </w:rPr>
        <w:t>G.2.3.1.2</w:t>
      </w:r>
      <w:r>
        <w:rPr>
          <w:rFonts w:eastAsia="SimSun"/>
        </w:rPr>
        <w:tab/>
        <w:t>Radio Link Monitoring In-sync Test for FR1 PCell configured with SSB-based RLM RS in non-DRX mode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52EACFC9" w14:textId="77777777" w:rsidR="00B20359" w:rsidRDefault="00B20359" w:rsidP="00FE4CFE">
      <w:pPr>
        <w:pStyle w:val="Heading5"/>
        <w:rPr>
          <w:rFonts w:eastAsia="SimSun"/>
          <w:snapToGrid w:val="0"/>
          <w:lang w:eastAsia="zh-CN"/>
        </w:rPr>
      </w:pPr>
      <w:bookmarkStart w:id="9849" w:name="_Toc535476531"/>
      <w:bookmarkStart w:id="9850" w:name="_Toc169719020"/>
      <w:bookmarkStart w:id="9851" w:name="_Toc176337577"/>
      <w:bookmarkStart w:id="9852" w:name="_Toc187246667"/>
      <w:bookmarkStart w:id="9853" w:name="_Toc200468169"/>
      <w:r>
        <w:rPr>
          <w:rFonts w:eastAsia="SimSun"/>
          <w:snapToGrid w:val="0"/>
          <w:lang w:eastAsia="zh-CN"/>
        </w:rPr>
        <w:t>G.2.3.1.2.1</w:t>
      </w:r>
      <w:r>
        <w:rPr>
          <w:rFonts w:eastAsia="SimSun"/>
          <w:snapToGrid w:val="0"/>
          <w:lang w:eastAsia="zh-CN"/>
        </w:rPr>
        <w:tab/>
        <w:t>Test Purpose and Environment</w:t>
      </w:r>
      <w:bookmarkEnd w:id="9849"/>
      <w:bookmarkEnd w:id="9850"/>
      <w:bookmarkEnd w:id="9851"/>
      <w:bookmarkEnd w:id="9852"/>
      <w:bookmarkEnd w:id="9853"/>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lastRenderedPageBreak/>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lastRenderedPageBreak/>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45pt;height:19.45pt" o:ole="">
                  <v:imagedata r:id="rId216" o:title=""/>
                </v:shape>
                <o:OLEObject Type="Embed" ProgID="Equation.3" ShapeID="_x0000_i1132" DrawAspect="Content" ObjectID="_1820755885" r:id="rId219"/>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lastRenderedPageBreak/>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854" w:name="_Toc169719021"/>
      <w:bookmarkStart w:id="9855" w:name="_Toc176337578"/>
      <w:bookmarkStart w:id="9856" w:name="_Toc187246668"/>
      <w:bookmarkStart w:id="9857" w:name="_Toc200468170"/>
      <w:r>
        <w:rPr>
          <w:rFonts w:eastAsia="SimSun"/>
          <w:snapToGrid w:val="0"/>
        </w:rPr>
        <w:t>G.2.3.1.2.2</w:t>
      </w:r>
      <w:r>
        <w:rPr>
          <w:rFonts w:eastAsia="SimSun"/>
          <w:snapToGrid w:val="0"/>
        </w:rPr>
        <w:tab/>
        <w:t>Test Requirements</w:t>
      </w:r>
      <w:bookmarkEnd w:id="9854"/>
      <w:bookmarkEnd w:id="9855"/>
      <w:bookmarkEnd w:id="9856"/>
      <w:bookmarkEnd w:id="9857"/>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858" w:name="_Toc138946742"/>
      <w:bookmarkStart w:id="9859" w:name="_Toc98755904"/>
      <w:bookmarkStart w:id="9860" w:name="_Toc82450478"/>
      <w:bookmarkStart w:id="9861" w:name="_Toc89949515"/>
      <w:bookmarkStart w:id="9862" w:name="_Toc145531471"/>
      <w:bookmarkStart w:id="9863" w:name="_Toc106184425"/>
      <w:bookmarkStart w:id="9864" w:name="_Toc130402448"/>
      <w:bookmarkStart w:id="9865" w:name="_Toc76542496"/>
      <w:bookmarkStart w:id="9866" w:name="_Toc535476696"/>
      <w:bookmarkStart w:id="9867" w:name="_Toc74583683"/>
      <w:bookmarkStart w:id="9868" w:name="_Toc138854061"/>
      <w:bookmarkStart w:id="9869" w:name="_Toc82451126"/>
      <w:bookmarkStart w:id="9870" w:name="_Toc98763496"/>
      <w:bookmarkStart w:id="9871" w:name="_Toc137554999"/>
      <w:bookmarkStart w:id="9872" w:name="_Toc155359086"/>
      <w:bookmarkStart w:id="9873" w:name="_Toc169719022"/>
      <w:bookmarkStart w:id="9874" w:name="_Toc176337579"/>
      <w:bookmarkStart w:id="9875" w:name="_Toc187246669"/>
      <w:bookmarkStart w:id="9876" w:name="_Toc200468171"/>
      <w:r>
        <w:rPr>
          <w:rFonts w:eastAsia="SimSun"/>
        </w:rPr>
        <w:t>G.2.3.1.3</w:t>
      </w:r>
      <w:r>
        <w:rPr>
          <w:rFonts w:eastAsia="SimSun"/>
        </w:rPr>
        <w:tab/>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r>
        <w:rPr>
          <w:rFonts w:eastAsia="SimSun"/>
        </w:rPr>
        <w:t>Radio Link Monitoring Out-of-sync Test for FR2-1 PCell configured with SSB-based RLM RS in non-DRX mode</w:t>
      </w:r>
      <w:bookmarkEnd w:id="9872"/>
      <w:bookmarkEnd w:id="9873"/>
      <w:bookmarkEnd w:id="9874"/>
      <w:bookmarkEnd w:id="9875"/>
      <w:bookmarkEnd w:id="9876"/>
    </w:p>
    <w:p w14:paraId="1270AA43" w14:textId="77777777" w:rsidR="00B20359" w:rsidRDefault="00B20359" w:rsidP="00FE4CFE">
      <w:pPr>
        <w:pStyle w:val="Heading5"/>
        <w:rPr>
          <w:rFonts w:eastAsia="SimSun"/>
          <w:snapToGrid w:val="0"/>
          <w:lang w:eastAsia="zh-CN"/>
        </w:rPr>
      </w:pPr>
      <w:bookmarkStart w:id="9877" w:name="_Toc535476697"/>
      <w:bookmarkStart w:id="9878" w:name="_Toc169719023"/>
      <w:bookmarkStart w:id="9879" w:name="_Toc176337580"/>
      <w:bookmarkStart w:id="9880" w:name="_Toc187246670"/>
      <w:bookmarkStart w:id="9881" w:name="_Toc200468172"/>
      <w:r>
        <w:rPr>
          <w:rFonts w:eastAsia="SimSun"/>
          <w:snapToGrid w:val="0"/>
          <w:lang w:eastAsia="zh-CN"/>
        </w:rPr>
        <w:t>G.2.3.1.3.1</w:t>
      </w:r>
      <w:r>
        <w:rPr>
          <w:rFonts w:eastAsia="SimSun"/>
          <w:snapToGrid w:val="0"/>
          <w:lang w:eastAsia="zh-CN"/>
        </w:rPr>
        <w:tab/>
        <w:t>Test Purpose and Environment</w:t>
      </w:r>
      <w:bookmarkEnd w:id="9877"/>
      <w:bookmarkEnd w:id="9878"/>
      <w:bookmarkEnd w:id="9879"/>
      <w:bookmarkEnd w:id="9880"/>
      <w:bookmarkEnd w:id="9881"/>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lastRenderedPageBreak/>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BD4880">
            <w:pPr>
              <w:pStyle w:val="TAC"/>
            </w:pPr>
            <w:r>
              <w:rPr>
                <w:rFonts w:eastAsia="SimSun"/>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BD4880">
            <w:pPr>
              <w:pStyle w:val="TAC"/>
            </w:pPr>
            <w:r>
              <w:rPr>
                <w:rFonts w:eastAsia="SimSun"/>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45pt;height:19.45pt" o:ole="">
                  <v:imagedata r:id="rId216" o:title=""/>
                </v:shape>
                <o:OLEObject Type="Embed" ProgID="Equation.3" ShapeID="_x0000_i1133" DrawAspect="Content" ObjectID="_1820755886"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882"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6pt;height:252pt" o:ole="">
            <v:imagedata r:id="rId223" o:title=""/>
          </v:shape>
          <o:OLEObject Type="Embed" ProgID="Visio.Drawing.11" ShapeID="_x0000_i1134" DrawAspect="Content" ObjectID="_1820755887" r:id="rId224"/>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883" w:name="_Toc169719024"/>
      <w:bookmarkStart w:id="9884" w:name="_Toc176337581"/>
      <w:bookmarkStart w:id="9885" w:name="_Toc187246671"/>
      <w:bookmarkStart w:id="9886" w:name="_Toc200468173"/>
      <w:r>
        <w:rPr>
          <w:rFonts w:eastAsia="SimSun"/>
          <w:snapToGrid w:val="0"/>
        </w:rPr>
        <w:t>G.2.3.1.3.2</w:t>
      </w:r>
      <w:r>
        <w:rPr>
          <w:rFonts w:eastAsia="SimSun"/>
          <w:snapToGrid w:val="0"/>
        </w:rPr>
        <w:tab/>
        <w:t>Test Requirements</w:t>
      </w:r>
      <w:bookmarkEnd w:id="9882"/>
      <w:bookmarkEnd w:id="9883"/>
      <w:bookmarkEnd w:id="9884"/>
      <w:bookmarkEnd w:id="9885"/>
      <w:bookmarkEnd w:id="9886"/>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887" w:name="_Toc74583684"/>
      <w:bookmarkStart w:id="9888" w:name="_Toc138946743"/>
      <w:bookmarkStart w:id="9889" w:name="_Toc137555000"/>
      <w:bookmarkStart w:id="9890" w:name="_Toc98755905"/>
      <w:bookmarkStart w:id="9891" w:name="_Toc82451127"/>
      <w:bookmarkStart w:id="9892" w:name="_Toc89949516"/>
      <w:bookmarkStart w:id="9893" w:name="_Toc535476699"/>
      <w:bookmarkStart w:id="9894" w:name="_Toc82450479"/>
      <w:bookmarkStart w:id="9895" w:name="_Toc106184426"/>
      <w:bookmarkStart w:id="9896" w:name="_Toc145531472"/>
      <w:bookmarkStart w:id="9897" w:name="_Toc98763497"/>
      <w:bookmarkStart w:id="9898" w:name="_Toc76542497"/>
      <w:bookmarkStart w:id="9899" w:name="_Toc130402449"/>
      <w:bookmarkStart w:id="9900" w:name="_Toc138854062"/>
      <w:bookmarkStart w:id="9901" w:name="_Toc155359087"/>
      <w:bookmarkStart w:id="9902" w:name="_Toc169719025"/>
      <w:bookmarkStart w:id="9903" w:name="_Toc176337582"/>
      <w:bookmarkStart w:id="9904" w:name="_Toc187246672"/>
      <w:bookmarkStart w:id="9905" w:name="_Toc200468174"/>
      <w:r>
        <w:rPr>
          <w:rFonts w:eastAsia="SimSun"/>
        </w:rPr>
        <w:t>G.2.3.1.4</w:t>
      </w:r>
      <w:r>
        <w:rPr>
          <w:rFonts w:eastAsia="SimSun"/>
        </w:rPr>
        <w:tab/>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r>
        <w:rPr>
          <w:rFonts w:eastAsia="SimSun"/>
        </w:rPr>
        <w:t>Radio Link Monitoring In-sync Test for FR2-1 PCell configured with SSB-based RLM RS in non-DRX mode</w:t>
      </w:r>
      <w:bookmarkEnd w:id="9901"/>
      <w:bookmarkEnd w:id="9902"/>
      <w:bookmarkEnd w:id="9903"/>
      <w:bookmarkEnd w:id="9904"/>
      <w:bookmarkEnd w:id="9905"/>
    </w:p>
    <w:p w14:paraId="61BF78A6" w14:textId="77777777" w:rsidR="00B20359" w:rsidRDefault="00B20359" w:rsidP="00FE4CFE">
      <w:pPr>
        <w:pStyle w:val="Heading5"/>
        <w:rPr>
          <w:rFonts w:eastAsia="SimSun"/>
          <w:snapToGrid w:val="0"/>
          <w:lang w:eastAsia="zh-CN"/>
        </w:rPr>
      </w:pPr>
      <w:bookmarkStart w:id="9906" w:name="_Toc535476700"/>
      <w:bookmarkStart w:id="9907" w:name="_Toc169719026"/>
      <w:bookmarkStart w:id="9908" w:name="_Toc176337583"/>
      <w:bookmarkStart w:id="9909" w:name="_Toc187246673"/>
      <w:bookmarkStart w:id="9910" w:name="_Toc200468175"/>
      <w:r>
        <w:rPr>
          <w:rFonts w:eastAsia="SimSun"/>
          <w:snapToGrid w:val="0"/>
          <w:lang w:eastAsia="zh-CN"/>
        </w:rPr>
        <w:t>G.2.3.1.4.1</w:t>
      </w:r>
      <w:r>
        <w:rPr>
          <w:rFonts w:eastAsia="SimSun"/>
          <w:snapToGrid w:val="0"/>
          <w:lang w:eastAsia="zh-CN"/>
        </w:rPr>
        <w:tab/>
        <w:t>Test Purpose and Environment</w:t>
      </w:r>
      <w:bookmarkEnd w:id="9906"/>
      <w:bookmarkEnd w:id="9907"/>
      <w:bookmarkEnd w:id="9908"/>
      <w:bookmarkEnd w:id="9909"/>
      <w:bookmarkEnd w:id="9910"/>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w:t>
      </w:r>
      <w:r>
        <w:rPr>
          <w:rFonts w:eastAsia="SimSun"/>
        </w:rPr>
        <w:lastRenderedPageBreak/>
        <w:t xml:space="preserve">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lastRenderedPageBreak/>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lastRenderedPageBreak/>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45pt;height:19.45pt" o:ole="">
                  <v:imagedata r:id="rId216" o:title=""/>
                </v:shape>
                <o:OLEObject Type="Embed" ProgID="Equation.3" ShapeID="_x0000_i1135" DrawAspect="Content" ObjectID="_1820755888"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lastRenderedPageBreak/>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911"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6pt;height:252pt" o:ole="">
            <v:imagedata r:id="rId223" o:title=""/>
          </v:shape>
          <o:OLEObject Type="Embed" ProgID="Visio.Drawing.11" ShapeID="_x0000_i1136" DrawAspect="Content" ObjectID="_1820755889" r:id="rId227"/>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912" w:name="_Toc169719027"/>
      <w:bookmarkStart w:id="9913" w:name="_Toc176337584"/>
      <w:bookmarkStart w:id="9914" w:name="_Toc187246674"/>
      <w:bookmarkStart w:id="9915" w:name="_Toc200468176"/>
      <w:r>
        <w:rPr>
          <w:rFonts w:eastAsia="SimSun"/>
          <w:snapToGrid w:val="0"/>
        </w:rPr>
        <w:t>G.2.3.1.4.2</w:t>
      </w:r>
      <w:r>
        <w:rPr>
          <w:rFonts w:eastAsia="SimSun"/>
          <w:snapToGrid w:val="0"/>
        </w:rPr>
        <w:tab/>
        <w:t>Test Requirements</w:t>
      </w:r>
      <w:bookmarkEnd w:id="9911"/>
      <w:bookmarkEnd w:id="9912"/>
      <w:bookmarkEnd w:id="9913"/>
      <w:bookmarkEnd w:id="9914"/>
      <w:bookmarkEnd w:id="9915"/>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819"/>
    </w:p>
    <w:p w14:paraId="2722640F" w14:textId="77777777" w:rsidR="00B20359" w:rsidRDefault="00B20359" w:rsidP="00CE0BEA">
      <w:pPr>
        <w:pStyle w:val="Heading4"/>
        <w:rPr>
          <w:rFonts w:eastAsia="SimSun"/>
        </w:rPr>
      </w:pPr>
      <w:bookmarkStart w:id="9916" w:name="_Toc138854063"/>
      <w:bookmarkStart w:id="9917" w:name="_Toc137555001"/>
      <w:bookmarkStart w:id="9918" w:name="_Toc76542498"/>
      <w:bookmarkStart w:id="9919" w:name="_Toc82451128"/>
      <w:bookmarkStart w:id="9920" w:name="_Toc145531473"/>
      <w:bookmarkStart w:id="9921" w:name="_Toc106184427"/>
      <w:bookmarkStart w:id="9922" w:name="_Toc89949517"/>
      <w:bookmarkStart w:id="9923" w:name="_Toc74583685"/>
      <w:bookmarkStart w:id="9924" w:name="_Toc98763498"/>
      <w:bookmarkStart w:id="9925" w:name="_Toc82450480"/>
      <w:bookmarkStart w:id="9926" w:name="_Toc138946744"/>
      <w:bookmarkStart w:id="9927" w:name="_Toc155359088"/>
      <w:bookmarkStart w:id="9928" w:name="_Toc98755906"/>
      <w:bookmarkStart w:id="9929" w:name="_Toc130402450"/>
      <w:bookmarkStart w:id="9930" w:name="_Toc169719028"/>
      <w:bookmarkStart w:id="9931" w:name="_Toc176337585"/>
      <w:bookmarkStart w:id="9932" w:name="_Toc187246675"/>
      <w:bookmarkStart w:id="9933" w:name="_Toc200468177"/>
      <w:r>
        <w:rPr>
          <w:rFonts w:eastAsia="SimSun"/>
        </w:rPr>
        <w:lastRenderedPageBreak/>
        <w:t>G.2.3.1.5</w:t>
      </w:r>
      <w:r>
        <w:rPr>
          <w:rFonts w:eastAsia="SimSun"/>
        </w:rPr>
        <w:tab/>
        <w:t>Radio Link Monitoring Out-of-sync Test for FR1 PCell configured with CSI-RS-based RLM in non-DRX mode</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D655A41" w14:textId="77777777" w:rsidR="00B20359" w:rsidRDefault="00B20359" w:rsidP="00CE0BEA">
      <w:pPr>
        <w:pStyle w:val="Heading5"/>
        <w:rPr>
          <w:rFonts w:eastAsia="SimSun"/>
          <w:snapToGrid w:val="0"/>
          <w:lang w:eastAsia="zh-CN"/>
        </w:rPr>
      </w:pPr>
      <w:bookmarkStart w:id="9934" w:name="_Toc535476540"/>
      <w:bookmarkStart w:id="9935" w:name="_Toc169719029"/>
      <w:bookmarkStart w:id="9936" w:name="_Toc176337586"/>
      <w:bookmarkStart w:id="9937" w:name="_Toc187246676"/>
      <w:bookmarkStart w:id="9938" w:name="_Toc200468178"/>
      <w:r>
        <w:rPr>
          <w:rFonts w:eastAsia="SimSun"/>
          <w:snapToGrid w:val="0"/>
          <w:lang w:eastAsia="zh-CN"/>
        </w:rPr>
        <w:t>G.2.3.1.5.1</w:t>
      </w:r>
      <w:r>
        <w:rPr>
          <w:rFonts w:eastAsia="SimSun"/>
          <w:snapToGrid w:val="0"/>
          <w:lang w:eastAsia="zh-CN"/>
        </w:rPr>
        <w:tab/>
        <w:t>Test Purpose and Environment</w:t>
      </w:r>
      <w:bookmarkEnd w:id="9934"/>
      <w:bookmarkEnd w:id="9935"/>
      <w:bookmarkEnd w:id="9936"/>
      <w:bookmarkEnd w:id="9937"/>
      <w:bookmarkEnd w:id="9938"/>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lastRenderedPageBreak/>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lastRenderedPageBreak/>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45pt;height:19.45pt" o:ole="">
                  <v:imagedata r:id="rId216" o:title=""/>
                </v:shape>
                <o:OLEObject Type="Embed" ProgID="Equation.3" ShapeID="_x0000_i1137" DrawAspect="Content" ObjectID="_1820755890" r:id="rId228"/>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939" w:name="_MON_1602326776"/>
    <w:bookmarkEnd w:id="9939"/>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7.15pt;height:196pt" o:ole="">
            <v:imagedata r:id="rId229" o:title=""/>
          </v:shape>
          <o:OLEObject Type="Embed" ProgID="Word.Picture.8" ShapeID="_x0000_i1138" DrawAspect="Content" ObjectID="_1820755891" r:id="rId230"/>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940" w:name="_Toc535476541"/>
      <w:bookmarkStart w:id="9941" w:name="_Toc169719030"/>
      <w:bookmarkStart w:id="9942" w:name="_Toc176337587"/>
      <w:bookmarkStart w:id="9943" w:name="_Toc187246677"/>
      <w:bookmarkStart w:id="9944" w:name="_Toc200468179"/>
      <w:r>
        <w:rPr>
          <w:rFonts w:eastAsia="SimSun"/>
          <w:snapToGrid w:val="0"/>
        </w:rPr>
        <w:t>G.2.3.1.5.2</w:t>
      </w:r>
      <w:r>
        <w:rPr>
          <w:rFonts w:eastAsia="SimSun"/>
          <w:snapToGrid w:val="0"/>
        </w:rPr>
        <w:tab/>
        <w:t>Test Requirements</w:t>
      </w:r>
      <w:bookmarkEnd w:id="9940"/>
      <w:bookmarkEnd w:id="9941"/>
      <w:bookmarkEnd w:id="9942"/>
      <w:bookmarkEnd w:id="9943"/>
      <w:bookmarkEnd w:id="9944"/>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lastRenderedPageBreak/>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945" w:name="_Toc98763499"/>
      <w:bookmarkStart w:id="9946" w:name="_Toc98755907"/>
      <w:bookmarkStart w:id="9947" w:name="_Toc535476542"/>
      <w:bookmarkStart w:id="9948" w:name="_Toc82451129"/>
      <w:bookmarkStart w:id="9949" w:name="_Toc130402451"/>
      <w:bookmarkStart w:id="9950" w:name="_Toc145531474"/>
      <w:bookmarkStart w:id="9951" w:name="_Toc138946745"/>
      <w:bookmarkStart w:id="9952" w:name="_Toc82450481"/>
      <w:bookmarkStart w:id="9953" w:name="_Toc76542499"/>
      <w:bookmarkStart w:id="9954" w:name="_Toc138854064"/>
      <w:bookmarkStart w:id="9955" w:name="_Toc155359089"/>
      <w:bookmarkStart w:id="9956" w:name="_Toc137555002"/>
      <w:bookmarkStart w:id="9957" w:name="_Toc74583686"/>
      <w:bookmarkStart w:id="9958" w:name="_Toc89949518"/>
      <w:bookmarkStart w:id="9959" w:name="_Toc106184428"/>
      <w:bookmarkStart w:id="9960" w:name="_Toc169719031"/>
      <w:bookmarkStart w:id="9961" w:name="_Toc176337588"/>
      <w:bookmarkStart w:id="9962" w:name="_Toc187246678"/>
      <w:bookmarkStart w:id="9963" w:name="_Toc200468180"/>
      <w:r>
        <w:rPr>
          <w:rFonts w:eastAsia="SimSun"/>
        </w:rPr>
        <w:t>G.2.3.1.6</w:t>
      </w:r>
      <w:r>
        <w:rPr>
          <w:rFonts w:eastAsia="SimSun"/>
        </w:rPr>
        <w:tab/>
        <w:t>Radio Link Monitoring In-sync Test for FR1 PCell configured with CSI-RS-based RLM in non-DRX mode</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0CDE2963" w14:textId="77777777" w:rsidR="00B20359" w:rsidRDefault="00B20359" w:rsidP="00CE0BEA">
      <w:pPr>
        <w:pStyle w:val="Heading5"/>
        <w:rPr>
          <w:rFonts w:eastAsia="SimSun"/>
          <w:snapToGrid w:val="0"/>
          <w:lang w:eastAsia="zh-CN"/>
        </w:rPr>
      </w:pPr>
      <w:bookmarkStart w:id="9964" w:name="_Toc535476543"/>
      <w:bookmarkStart w:id="9965" w:name="_Toc169719032"/>
      <w:bookmarkStart w:id="9966" w:name="_Toc176337589"/>
      <w:bookmarkStart w:id="9967" w:name="_Toc187246679"/>
      <w:bookmarkStart w:id="9968" w:name="_Toc200468181"/>
      <w:r>
        <w:rPr>
          <w:rFonts w:eastAsia="SimSun"/>
          <w:snapToGrid w:val="0"/>
          <w:lang w:eastAsia="zh-CN"/>
        </w:rPr>
        <w:t>G.2.3.1.6.1</w:t>
      </w:r>
      <w:r>
        <w:rPr>
          <w:rFonts w:eastAsia="SimSun"/>
          <w:snapToGrid w:val="0"/>
          <w:lang w:eastAsia="zh-CN"/>
        </w:rPr>
        <w:tab/>
        <w:t>Test Purpose and Environment</w:t>
      </w:r>
      <w:bookmarkEnd w:id="9964"/>
      <w:bookmarkEnd w:id="9965"/>
      <w:bookmarkEnd w:id="9966"/>
      <w:bookmarkEnd w:id="9967"/>
      <w:bookmarkEnd w:id="9968"/>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lastRenderedPageBreak/>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45pt;height:15.45pt" o:ole="">
                  <v:imagedata r:id="rId216" o:title=""/>
                </v:shape>
                <o:OLEObject Type="Embed" ProgID="Equation.3" ShapeID="_x0000_i1139" DrawAspect="Content" ObjectID="_1820755892" r:id="rId231"/>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969" w:name="_Toc535476544"/>
      <w:bookmarkStart w:id="9970" w:name="_Toc169719033"/>
      <w:bookmarkStart w:id="9971" w:name="_Toc176337590"/>
      <w:bookmarkStart w:id="9972" w:name="_Toc187246680"/>
      <w:bookmarkStart w:id="9973" w:name="_Toc200468182"/>
      <w:r>
        <w:rPr>
          <w:rFonts w:eastAsia="SimSun"/>
          <w:snapToGrid w:val="0"/>
        </w:rPr>
        <w:t>G.2.3.1.6.2</w:t>
      </w:r>
      <w:r>
        <w:rPr>
          <w:rFonts w:eastAsia="SimSun"/>
          <w:snapToGrid w:val="0"/>
        </w:rPr>
        <w:tab/>
        <w:t>Test Requirements</w:t>
      </w:r>
      <w:bookmarkEnd w:id="9969"/>
      <w:bookmarkEnd w:id="9970"/>
      <w:bookmarkEnd w:id="9971"/>
      <w:bookmarkEnd w:id="9972"/>
      <w:bookmarkEnd w:id="9973"/>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lastRenderedPageBreak/>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974" w:name="_Toc137555003"/>
      <w:bookmarkStart w:id="9975" w:name="_Toc138854065"/>
      <w:bookmarkStart w:id="9976" w:name="_Toc82451130"/>
      <w:bookmarkStart w:id="9977" w:name="_Toc106184429"/>
      <w:bookmarkStart w:id="9978" w:name="_Toc74583687"/>
      <w:bookmarkStart w:id="9979" w:name="_Toc76542500"/>
      <w:bookmarkStart w:id="9980" w:name="_Toc98755908"/>
      <w:bookmarkStart w:id="9981" w:name="_Toc82450482"/>
      <w:bookmarkStart w:id="9982" w:name="_Toc145531475"/>
      <w:bookmarkStart w:id="9983" w:name="_Toc138946746"/>
      <w:bookmarkStart w:id="9984" w:name="_Toc98763500"/>
      <w:bookmarkStart w:id="9985" w:name="_Toc89949519"/>
      <w:bookmarkStart w:id="9986" w:name="_Toc130402452"/>
      <w:bookmarkStart w:id="9987" w:name="_Toc155359090"/>
      <w:bookmarkStart w:id="9988" w:name="_Toc169719034"/>
      <w:bookmarkStart w:id="9989" w:name="_Toc176337591"/>
      <w:bookmarkStart w:id="9990" w:name="_Toc187246681"/>
      <w:bookmarkStart w:id="9991" w:name="_Toc200468183"/>
      <w:r>
        <w:t>G.2.3.1.7</w:t>
      </w:r>
      <w:r>
        <w:tab/>
      </w:r>
      <w:bookmarkEnd w:id="9974"/>
      <w:bookmarkEnd w:id="9975"/>
      <w:bookmarkEnd w:id="9976"/>
      <w:bookmarkEnd w:id="9977"/>
      <w:bookmarkEnd w:id="9978"/>
      <w:bookmarkEnd w:id="9979"/>
      <w:bookmarkEnd w:id="9980"/>
      <w:bookmarkEnd w:id="9981"/>
      <w:bookmarkEnd w:id="9982"/>
      <w:bookmarkEnd w:id="9983"/>
      <w:bookmarkEnd w:id="9984"/>
      <w:bookmarkEnd w:id="9985"/>
      <w:bookmarkEnd w:id="9986"/>
      <w:r>
        <w:t>Radio Link Monitoring Out-of-sync Test for FR2-1 PCell configured with CSI-RS-based RLM in non-DRX mode</w:t>
      </w:r>
      <w:bookmarkEnd w:id="9987"/>
      <w:bookmarkEnd w:id="9988"/>
      <w:bookmarkEnd w:id="9989"/>
      <w:bookmarkEnd w:id="9990"/>
      <w:bookmarkEnd w:id="9991"/>
    </w:p>
    <w:p w14:paraId="4F60DD5F" w14:textId="77777777" w:rsidR="00B20359" w:rsidRDefault="00B20359" w:rsidP="00CE0BEA">
      <w:pPr>
        <w:pStyle w:val="Heading5"/>
        <w:rPr>
          <w:snapToGrid w:val="0"/>
          <w:lang w:eastAsia="zh-CN"/>
        </w:rPr>
      </w:pPr>
      <w:bookmarkStart w:id="9992" w:name="_Toc535476709"/>
      <w:bookmarkStart w:id="9993" w:name="_Toc169719035"/>
      <w:bookmarkStart w:id="9994" w:name="_Toc176337592"/>
      <w:bookmarkStart w:id="9995" w:name="_Toc187246682"/>
      <w:bookmarkStart w:id="9996" w:name="_Toc200468184"/>
      <w:r>
        <w:rPr>
          <w:snapToGrid w:val="0"/>
          <w:lang w:eastAsia="zh-CN"/>
        </w:rPr>
        <w:t>G.2.3.1.7.1</w:t>
      </w:r>
      <w:r>
        <w:rPr>
          <w:snapToGrid w:val="0"/>
          <w:lang w:eastAsia="zh-CN"/>
        </w:rPr>
        <w:tab/>
        <w:t>Test Purpose and Environment</w:t>
      </w:r>
      <w:bookmarkEnd w:id="9992"/>
      <w:bookmarkEnd w:id="9993"/>
      <w:bookmarkEnd w:id="9994"/>
      <w:bookmarkEnd w:id="9995"/>
      <w:bookmarkEnd w:id="9996"/>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lastRenderedPageBreak/>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lastRenderedPageBreak/>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45pt;height:19.45pt" o:ole="">
                  <v:imagedata r:id="rId216" o:title=""/>
                </v:shape>
                <o:OLEObject Type="Embed" ProgID="Equation.3" ShapeID="_x0000_i1140" DrawAspect="Content" ObjectID="_1820755893" r:id="rId233"/>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997" w:name="_Toc535476710"/>
      <w:bookmarkStart w:id="9998" w:name="_Toc169719036"/>
      <w:bookmarkStart w:id="9999" w:name="_Toc176337593"/>
      <w:bookmarkStart w:id="10000" w:name="_Toc187246683"/>
      <w:bookmarkStart w:id="10001" w:name="_Toc200468185"/>
      <w:r>
        <w:rPr>
          <w:snapToGrid w:val="0"/>
        </w:rPr>
        <w:t>G.2.3.1.7.2</w:t>
      </w:r>
      <w:r>
        <w:rPr>
          <w:snapToGrid w:val="0"/>
        </w:rPr>
        <w:tab/>
        <w:t>Test Requirements</w:t>
      </w:r>
      <w:bookmarkEnd w:id="9997"/>
      <w:bookmarkEnd w:id="9998"/>
      <w:bookmarkEnd w:id="9999"/>
      <w:bookmarkEnd w:id="10000"/>
      <w:bookmarkEnd w:id="10001"/>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lastRenderedPageBreak/>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10002" w:name="_Toc82450483"/>
      <w:bookmarkStart w:id="10003" w:name="_Toc82451131"/>
      <w:bookmarkStart w:id="10004" w:name="_Toc145531476"/>
      <w:bookmarkStart w:id="10005" w:name="_Toc130402453"/>
      <w:bookmarkStart w:id="10006" w:name="_Toc138946747"/>
      <w:bookmarkStart w:id="10007" w:name="_Toc138854066"/>
      <w:bookmarkStart w:id="10008" w:name="_Toc535476711"/>
      <w:bookmarkStart w:id="10009" w:name="_Toc74583688"/>
      <w:bookmarkStart w:id="10010" w:name="_Toc89949520"/>
      <w:bookmarkStart w:id="10011" w:name="_Toc76542501"/>
      <w:bookmarkStart w:id="10012" w:name="_Toc98763501"/>
      <w:bookmarkStart w:id="10013" w:name="_Toc106184430"/>
      <w:bookmarkStart w:id="10014" w:name="_Toc98755909"/>
      <w:bookmarkStart w:id="10015" w:name="_Toc137555004"/>
      <w:bookmarkStart w:id="10016" w:name="_Toc155359091"/>
      <w:bookmarkStart w:id="10017" w:name="_Toc169719037"/>
      <w:bookmarkStart w:id="10018" w:name="_Toc176337594"/>
      <w:bookmarkStart w:id="10019" w:name="_Toc187246684"/>
      <w:bookmarkStart w:id="10020" w:name="_Toc200468186"/>
      <w:r>
        <w:t>G.2.3.1.8</w:t>
      </w:r>
      <w:r>
        <w:tab/>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r>
        <w:t>Radio Link Monitoring In-sync Test for FR2-1 PCell configured with CSI-RS-based RLM in non-DRX mode</w:t>
      </w:r>
      <w:bookmarkEnd w:id="10016"/>
      <w:bookmarkEnd w:id="10017"/>
      <w:bookmarkEnd w:id="10018"/>
      <w:bookmarkEnd w:id="10019"/>
      <w:bookmarkEnd w:id="10020"/>
    </w:p>
    <w:p w14:paraId="42B96019" w14:textId="77777777" w:rsidR="00B20359" w:rsidRDefault="00B20359" w:rsidP="00CE0BEA">
      <w:pPr>
        <w:pStyle w:val="Heading5"/>
        <w:rPr>
          <w:snapToGrid w:val="0"/>
          <w:lang w:eastAsia="zh-CN"/>
        </w:rPr>
      </w:pPr>
      <w:bookmarkStart w:id="10021" w:name="_Toc535476712"/>
      <w:bookmarkStart w:id="10022" w:name="_Toc169719038"/>
      <w:bookmarkStart w:id="10023" w:name="_Toc176337595"/>
      <w:bookmarkStart w:id="10024" w:name="_Toc187246685"/>
      <w:bookmarkStart w:id="10025" w:name="_Toc200468187"/>
      <w:r>
        <w:rPr>
          <w:snapToGrid w:val="0"/>
          <w:lang w:eastAsia="zh-CN"/>
        </w:rPr>
        <w:t>G.2.3.1.8.1</w:t>
      </w:r>
      <w:r>
        <w:rPr>
          <w:snapToGrid w:val="0"/>
          <w:lang w:eastAsia="zh-CN"/>
        </w:rPr>
        <w:tab/>
        <w:t>Test Purpose and Environment</w:t>
      </w:r>
      <w:bookmarkEnd w:id="10021"/>
      <w:bookmarkEnd w:id="10022"/>
      <w:bookmarkEnd w:id="10023"/>
      <w:bookmarkEnd w:id="10024"/>
      <w:bookmarkEnd w:id="10025"/>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lastRenderedPageBreak/>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BD4880">
            <w:pPr>
              <w:pStyle w:val="TAH"/>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lastRenderedPageBreak/>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45pt;height:19.45pt" o:ole="">
                  <v:imagedata r:id="rId216" o:title=""/>
                </v:shape>
                <o:OLEObject Type="Embed" ProgID="Equation.3" ShapeID="_x0000_i1141" DrawAspect="Content" ObjectID="_1820755894" r:id="rId235"/>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10026" w:name="_Toc535476713"/>
      <w:bookmarkStart w:id="10027" w:name="_Toc169719039"/>
      <w:bookmarkStart w:id="10028" w:name="_Toc176337596"/>
      <w:bookmarkStart w:id="10029" w:name="_Toc187246686"/>
      <w:bookmarkStart w:id="10030" w:name="_Toc200468188"/>
      <w:r>
        <w:rPr>
          <w:snapToGrid w:val="0"/>
        </w:rPr>
        <w:t>G.2.3.1.8.2</w:t>
      </w:r>
      <w:r>
        <w:rPr>
          <w:snapToGrid w:val="0"/>
        </w:rPr>
        <w:tab/>
        <w:t>Test Requirements</w:t>
      </w:r>
      <w:bookmarkEnd w:id="10026"/>
      <w:bookmarkEnd w:id="10027"/>
      <w:bookmarkEnd w:id="10028"/>
      <w:bookmarkEnd w:id="10029"/>
      <w:bookmarkEnd w:id="10030"/>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lastRenderedPageBreak/>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10031" w:name="_Toc169719040"/>
      <w:bookmarkStart w:id="10032" w:name="_Toc176337597"/>
      <w:bookmarkStart w:id="10033" w:name="_Toc187246687"/>
      <w:bookmarkStart w:id="10034" w:name="_Toc200468189"/>
      <w:r>
        <w:t>G.2.3.2</w:t>
      </w:r>
      <w:r>
        <w:tab/>
        <w:t>Beam Failure Detection and Link Recovery Procedure</w:t>
      </w:r>
      <w:bookmarkEnd w:id="10031"/>
      <w:bookmarkEnd w:id="10032"/>
      <w:bookmarkEnd w:id="10033"/>
      <w:bookmarkEnd w:id="10034"/>
    </w:p>
    <w:p w14:paraId="3929A254" w14:textId="77777777" w:rsidR="00B20359" w:rsidRDefault="00B20359" w:rsidP="00C575E1">
      <w:pPr>
        <w:pStyle w:val="Heading4"/>
        <w:rPr>
          <w:rFonts w:eastAsia="SimSun"/>
          <w:lang w:val="en-US" w:eastAsia="zh-CN"/>
        </w:rPr>
      </w:pPr>
      <w:bookmarkStart w:id="10035" w:name="_Toc138946749"/>
      <w:bookmarkStart w:id="10036" w:name="_Toc82451133"/>
      <w:bookmarkStart w:id="10037" w:name="_Toc98763503"/>
      <w:bookmarkStart w:id="10038" w:name="_Toc106184432"/>
      <w:bookmarkStart w:id="10039" w:name="_Toc137555006"/>
      <w:bookmarkStart w:id="10040" w:name="_Toc89949522"/>
      <w:bookmarkStart w:id="10041" w:name="_Toc74583690"/>
      <w:bookmarkStart w:id="10042" w:name="_Toc82450485"/>
      <w:bookmarkStart w:id="10043" w:name="_Toc98755911"/>
      <w:bookmarkStart w:id="10044" w:name="_Toc130402455"/>
      <w:bookmarkStart w:id="10045" w:name="_Toc76542503"/>
      <w:bookmarkStart w:id="10046" w:name="_Toc138854068"/>
      <w:bookmarkStart w:id="10047" w:name="_Toc169719041"/>
      <w:bookmarkStart w:id="10048" w:name="_Toc176337598"/>
      <w:bookmarkStart w:id="10049" w:name="_Toc187246688"/>
      <w:bookmarkStart w:id="10050" w:name="_Toc200468190"/>
      <w:bookmarkStart w:id="10051"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0D454CFB" w14:textId="77777777" w:rsidR="00B20359" w:rsidRDefault="00B20359" w:rsidP="00C575E1">
      <w:pPr>
        <w:pStyle w:val="Heading5"/>
      </w:pPr>
      <w:bookmarkStart w:id="10052" w:name="_Toc169719042"/>
      <w:bookmarkStart w:id="10053" w:name="_Toc176337599"/>
      <w:bookmarkStart w:id="10054" w:name="_Toc187246689"/>
      <w:bookmarkStart w:id="10055" w:name="_Toc200468191"/>
      <w:bookmarkEnd w:id="10051"/>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10052"/>
      <w:bookmarkEnd w:id="10053"/>
      <w:bookmarkEnd w:id="10054"/>
      <w:bookmarkEnd w:id="10055"/>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lastRenderedPageBreak/>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Default="00B20359" w:rsidP="00262A74">
            <w:pPr>
              <w:pStyle w:val="TAH"/>
            </w:pPr>
            <w:r>
              <w:lastRenderedPageBreak/>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45pt;height:19.45pt" o:ole="">
                  <v:imagedata r:id="rId216" o:title=""/>
                </v:shape>
                <o:OLEObject Type="Embed" ProgID="Equation.3" ShapeID="_x0000_i1142" DrawAspect="Content" ObjectID="_1820755895"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lastRenderedPageBreak/>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10056" w:name="_Toc169719043"/>
      <w:bookmarkStart w:id="10057" w:name="_Toc176337600"/>
      <w:bookmarkStart w:id="10058" w:name="_Toc187246690"/>
      <w:bookmarkStart w:id="10059" w:name="_Toc200468192"/>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10056"/>
      <w:bookmarkEnd w:id="10057"/>
      <w:bookmarkEnd w:id="10058"/>
      <w:bookmarkEnd w:id="10059"/>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10060" w:name="_Toc137555007"/>
      <w:bookmarkStart w:id="10061" w:name="_Toc98763504"/>
      <w:bookmarkStart w:id="10062" w:name="_Toc74583691"/>
      <w:bookmarkStart w:id="10063" w:name="_Toc89949523"/>
      <w:bookmarkStart w:id="10064" w:name="_Toc98755912"/>
      <w:bookmarkStart w:id="10065" w:name="_Toc76542504"/>
      <w:bookmarkStart w:id="10066" w:name="_Toc138946750"/>
      <w:bookmarkStart w:id="10067" w:name="_Toc106184433"/>
      <w:bookmarkStart w:id="10068" w:name="_Toc138854069"/>
      <w:bookmarkStart w:id="10069" w:name="_Toc82450486"/>
      <w:bookmarkStart w:id="10070" w:name="_Toc130402456"/>
      <w:bookmarkStart w:id="10071" w:name="_Toc82451134"/>
      <w:bookmarkStart w:id="10072" w:name="_Toc535476725"/>
      <w:bookmarkStart w:id="10073" w:name="_Toc169719044"/>
      <w:bookmarkStart w:id="10074" w:name="_Toc176337601"/>
      <w:bookmarkStart w:id="10075" w:name="_Toc187246691"/>
      <w:bookmarkStart w:id="10076" w:name="_Toc200468193"/>
      <w:r>
        <w:t>G.2.3.2.2</w:t>
      </w:r>
      <w:r>
        <w:tab/>
        <w:t>Beam Failure Detection and Link Recovery Test for FR2 PCell configured with SSB-based BFD and LR</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21A9E2B9" w14:textId="77777777" w:rsidR="00B20359" w:rsidRDefault="00B20359" w:rsidP="00C575E1">
      <w:pPr>
        <w:pStyle w:val="Heading5"/>
        <w:rPr>
          <w:snapToGrid w:val="0"/>
        </w:rPr>
      </w:pPr>
      <w:bookmarkStart w:id="10077" w:name="_Toc535476726"/>
      <w:bookmarkStart w:id="10078" w:name="_Toc169719045"/>
      <w:bookmarkStart w:id="10079" w:name="_Toc176337602"/>
      <w:bookmarkStart w:id="10080" w:name="_Toc187246692"/>
      <w:bookmarkStart w:id="10081" w:name="_Toc200468194"/>
      <w:r>
        <w:rPr>
          <w:snapToGrid w:val="0"/>
          <w:lang w:eastAsia="zh-CN"/>
        </w:rPr>
        <w:t>G.2.3.2.2.1</w:t>
      </w:r>
      <w:r>
        <w:rPr>
          <w:snapToGrid w:val="0"/>
          <w:lang w:eastAsia="zh-CN"/>
        </w:rPr>
        <w:tab/>
        <w:t>Test Purpose and Environment</w:t>
      </w:r>
      <w:bookmarkEnd w:id="10077"/>
      <w:bookmarkEnd w:id="10078"/>
      <w:bookmarkEnd w:id="10079"/>
      <w:bookmarkEnd w:id="10080"/>
      <w:bookmarkEnd w:id="10081"/>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w:t>
      </w:r>
      <w:r>
        <w:lastRenderedPageBreak/>
        <w:t>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lastRenderedPageBreak/>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BD4880">
        <w:trPr>
          <w:trHeight w:val="162"/>
          <w:tblHeader/>
          <w:jc w:val="center"/>
        </w:trPr>
        <w:tc>
          <w:tcPr>
            <w:tcW w:w="1761" w:type="pct"/>
            <w:gridSpan w:val="5"/>
            <w:vMerge w:val="restart"/>
            <w:shd w:val="clear" w:color="auto" w:fill="auto"/>
          </w:tcPr>
          <w:p w14:paraId="46C7B280" w14:textId="77777777" w:rsidR="00B20359" w:rsidRDefault="00B20359" w:rsidP="00262A74">
            <w:pPr>
              <w:pStyle w:val="TAH"/>
            </w:pPr>
            <w:r>
              <w:lastRenderedPageBreak/>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BD4880">
        <w:trPr>
          <w:trHeight w:val="287"/>
          <w:tblHeader/>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lastRenderedPageBreak/>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lastRenderedPageBreak/>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45pt;height:19.45pt" o:ole="">
                  <v:imagedata r:id="rId216" o:title=""/>
                </v:shape>
                <o:OLEObject Type="Embed" ProgID="Equation.3" ShapeID="_x0000_i1143" DrawAspect="Content" ObjectID="_1820755896"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4762F78B"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10082"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10083" w:name="_Toc169719046"/>
      <w:bookmarkStart w:id="10084" w:name="_Toc176337603"/>
      <w:bookmarkStart w:id="10085" w:name="_Toc187246693"/>
      <w:bookmarkStart w:id="10086" w:name="_Toc200468195"/>
      <w:r>
        <w:rPr>
          <w:snapToGrid w:val="0"/>
        </w:rPr>
        <w:lastRenderedPageBreak/>
        <w:t>G.2.3.2.2.2</w:t>
      </w:r>
      <w:r>
        <w:rPr>
          <w:snapToGrid w:val="0"/>
        </w:rPr>
        <w:tab/>
        <w:t>Test Requirements</w:t>
      </w:r>
      <w:bookmarkEnd w:id="10082"/>
      <w:bookmarkEnd w:id="10083"/>
      <w:bookmarkEnd w:id="10084"/>
      <w:bookmarkEnd w:id="10085"/>
      <w:bookmarkEnd w:id="10086"/>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10087" w:name="_Toc98763505"/>
      <w:bookmarkStart w:id="10088" w:name="_Toc82450487"/>
      <w:bookmarkStart w:id="10089" w:name="_Toc76542505"/>
      <w:bookmarkStart w:id="10090" w:name="_Toc98755913"/>
      <w:bookmarkStart w:id="10091" w:name="_Toc106184434"/>
      <w:bookmarkStart w:id="10092" w:name="_Toc137555008"/>
      <w:bookmarkStart w:id="10093" w:name="_Toc130402457"/>
      <w:bookmarkStart w:id="10094" w:name="_Toc138946751"/>
      <w:bookmarkStart w:id="10095" w:name="_Toc89949524"/>
      <w:bookmarkStart w:id="10096" w:name="_Toc82451135"/>
      <w:bookmarkStart w:id="10097" w:name="_Toc138854070"/>
      <w:bookmarkStart w:id="10098" w:name="_Toc74583692"/>
      <w:bookmarkStart w:id="10099" w:name="_Toc169719047"/>
      <w:bookmarkStart w:id="10100" w:name="_Toc176337604"/>
      <w:bookmarkStart w:id="10101" w:name="_Toc187246694"/>
      <w:bookmarkStart w:id="10102" w:name="_Toc200468196"/>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44ABDFC0" w14:textId="77777777" w:rsidR="00B20359" w:rsidRDefault="00B20359" w:rsidP="00C575E1">
      <w:pPr>
        <w:pStyle w:val="Heading5"/>
        <w:rPr>
          <w:snapToGrid w:val="0"/>
          <w:lang w:eastAsia="zh-CN"/>
        </w:rPr>
      </w:pPr>
      <w:bookmarkStart w:id="10103" w:name="_Toc169719048"/>
      <w:bookmarkStart w:id="10104" w:name="_Toc176337605"/>
      <w:bookmarkStart w:id="10105" w:name="_Toc187246695"/>
      <w:bookmarkStart w:id="10106" w:name="_Toc200468197"/>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10103"/>
      <w:bookmarkEnd w:id="10104"/>
      <w:bookmarkEnd w:id="10105"/>
      <w:bookmarkEnd w:id="10106"/>
    </w:p>
    <w:p w14:paraId="10B397E1"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candicate 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lastRenderedPageBreak/>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Default="00B20359" w:rsidP="00262A74">
            <w:pPr>
              <w:pStyle w:val="TAH"/>
            </w:pPr>
            <w:r>
              <w:lastRenderedPageBreak/>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lastRenderedPageBreak/>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45pt;height:19.45pt" o:ole="">
                  <v:imagedata r:id="rId216" o:title=""/>
                </v:shape>
                <o:OLEObject Type="Embed" ProgID="Equation.3" ShapeID="_x0000_i1144" DrawAspect="Content" ObjectID="_1820755897"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lastRenderedPageBreak/>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10107" w:name="_Toc169719049"/>
      <w:bookmarkStart w:id="10108" w:name="_Toc176337606"/>
      <w:bookmarkStart w:id="10109" w:name="_Toc187246696"/>
      <w:bookmarkStart w:id="10110" w:name="_Toc20046819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10107"/>
      <w:bookmarkEnd w:id="10108"/>
      <w:bookmarkEnd w:id="10109"/>
      <w:bookmarkEnd w:id="10110"/>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10111" w:name="_Toc535476562"/>
      <w:bookmarkStart w:id="10112" w:name="_Toc130402458"/>
      <w:bookmarkStart w:id="10113" w:name="_Toc82451136"/>
      <w:bookmarkStart w:id="10114" w:name="_Toc74583693"/>
      <w:bookmarkStart w:id="10115" w:name="_Toc106184435"/>
      <w:bookmarkStart w:id="10116" w:name="_Toc138854071"/>
      <w:bookmarkStart w:id="10117" w:name="_Toc82450488"/>
      <w:bookmarkStart w:id="10118" w:name="_Toc98763506"/>
      <w:bookmarkStart w:id="10119" w:name="_Toc137555009"/>
      <w:bookmarkStart w:id="10120" w:name="_Toc76542506"/>
      <w:bookmarkStart w:id="10121" w:name="_Toc98755914"/>
      <w:bookmarkStart w:id="10122" w:name="_Toc89949525"/>
      <w:bookmarkStart w:id="10123" w:name="_Toc138946752"/>
      <w:bookmarkStart w:id="10124" w:name="_Toc169719050"/>
      <w:bookmarkStart w:id="10125" w:name="_Toc176337607"/>
      <w:bookmarkStart w:id="10126" w:name="_Toc187246697"/>
      <w:bookmarkStart w:id="10127" w:name="_Toc200468199"/>
      <w:r>
        <w:rPr>
          <w:rFonts w:eastAsia="SimSun"/>
        </w:rPr>
        <w:t>G.2.3.2.4</w:t>
      </w:r>
      <w:r>
        <w:rPr>
          <w:rFonts w:eastAsia="SimSun"/>
        </w:rPr>
        <w:tab/>
      </w:r>
      <w:bookmarkEnd w:id="10111"/>
      <w:r>
        <w:rPr>
          <w:rFonts w:eastAsia="SimSun"/>
        </w:rPr>
        <w:t>Beam Failure Detection and Link Recovery Test for FR2 PCell configured with CSI-RS-based BFD and LR in non-DRX mode</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3A8D44EC" w14:textId="77777777" w:rsidR="00B20359" w:rsidRDefault="00B20359" w:rsidP="00C575E1">
      <w:pPr>
        <w:pStyle w:val="Heading5"/>
        <w:rPr>
          <w:rFonts w:eastAsia="SimSun"/>
          <w:snapToGrid w:val="0"/>
        </w:rPr>
      </w:pPr>
      <w:bookmarkStart w:id="10128" w:name="_Toc535476732"/>
      <w:bookmarkStart w:id="10129" w:name="_Toc169719051"/>
      <w:bookmarkStart w:id="10130" w:name="_Toc176337608"/>
      <w:bookmarkStart w:id="10131" w:name="_Toc187246698"/>
      <w:bookmarkStart w:id="10132" w:name="_Toc200468200"/>
      <w:r>
        <w:rPr>
          <w:rFonts w:eastAsia="SimSun"/>
          <w:snapToGrid w:val="0"/>
          <w:lang w:eastAsia="zh-CN"/>
        </w:rPr>
        <w:t>G.2.3.2.4.1</w:t>
      </w:r>
      <w:r>
        <w:rPr>
          <w:rFonts w:eastAsia="SimSun"/>
          <w:snapToGrid w:val="0"/>
          <w:lang w:eastAsia="zh-CN"/>
        </w:rPr>
        <w:tab/>
        <w:t>Test Purpose and Environment</w:t>
      </w:r>
      <w:bookmarkEnd w:id="10128"/>
      <w:bookmarkEnd w:id="10129"/>
      <w:bookmarkEnd w:id="10130"/>
      <w:bookmarkEnd w:id="10131"/>
      <w:bookmarkEnd w:id="10132"/>
    </w:p>
    <w:p w14:paraId="5899EBDF" w14:textId="77777777"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-MT performs correct CSI-RS-based link recovery based on beam candicate 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 xml:space="preserve">The test parameters are given in Tables G.2.3.2.4.1-1, G.2.3.2.4.1-2, and G.2.3.2.4.1-3 below. There is one cell, cell 1 which is the active cell, in the test. The test consists of five successive time periods, with time duration of T1, T2, T3, </w:t>
      </w:r>
      <w:r>
        <w:rPr>
          <w:rFonts w:eastAsia="SimSun"/>
        </w:rPr>
        <w:lastRenderedPageBreak/>
        <w:t>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lastRenderedPageBreak/>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lastRenderedPageBreak/>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lastRenderedPageBreak/>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45pt;height:19.45pt" o:ole="">
                  <v:imagedata r:id="rId216" o:title=""/>
                </v:shape>
                <o:OLEObject Type="Embed" ProgID="Equation.3" ShapeID="_x0000_i1145" DrawAspect="Content" ObjectID="_1820755898"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10133" w:name="_Toc535476733"/>
      <w:r>
        <w:rPr>
          <w:rFonts w:eastAsia="SimSun"/>
          <w:noProof/>
          <w:lang w:eastAsia="zh-CN"/>
        </w:rPr>
        <w:lastRenderedPageBreak/>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10134" w:name="_Toc169719052"/>
      <w:bookmarkStart w:id="10135" w:name="_Toc176337609"/>
      <w:bookmarkStart w:id="10136" w:name="_Toc187246699"/>
      <w:bookmarkStart w:id="10137" w:name="_Toc200468201"/>
      <w:r>
        <w:rPr>
          <w:rFonts w:eastAsia="SimSun"/>
          <w:snapToGrid w:val="0"/>
          <w:lang w:eastAsia="zh-CN"/>
        </w:rPr>
        <w:t>G.2.3.2.4.2</w:t>
      </w:r>
      <w:r>
        <w:rPr>
          <w:rFonts w:eastAsia="SimSun"/>
          <w:snapToGrid w:val="0"/>
        </w:rPr>
        <w:tab/>
        <w:t>Test Requirements</w:t>
      </w:r>
      <w:bookmarkEnd w:id="10133"/>
      <w:bookmarkEnd w:id="10134"/>
      <w:bookmarkEnd w:id="10135"/>
      <w:bookmarkEnd w:id="10136"/>
      <w:bookmarkEnd w:id="10137"/>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10138" w:name="_Toc97737254"/>
      <w:bookmarkStart w:id="10139" w:name="_Toc106094205"/>
      <w:bookmarkStart w:id="10140" w:name="_Toc114252981"/>
      <w:bookmarkStart w:id="10141" w:name="_Toc123046109"/>
      <w:bookmarkStart w:id="10142" w:name="_Toc124157650"/>
      <w:bookmarkStart w:id="10143" w:name="_Toc124259042"/>
      <w:bookmarkStart w:id="10144" w:name="_Toc124259186"/>
      <w:bookmarkStart w:id="10145" w:name="_Toc130585943"/>
      <w:bookmarkStart w:id="10146" w:name="_Toc130586954"/>
      <w:bookmarkStart w:id="10147" w:name="_Toc137462120"/>
      <w:bookmarkStart w:id="10148" w:name="_Toc138883929"/>
      <w:bookmarkStart w:id="10149" w:name="_Toc138884073"/>
      <w:bookmarkStart w:id="10150" w:name="_Toc145426971"/>
      <w:bookmarkStart w:id="10151" w:name="_Toc155428364"/>
      <w:bookmarkStart w:id="10152" w:name="_Toc155781382"/>
      <w:bookmarkStart w:id="10153" w:name="_Toc161665775"/>
      <w:bookmarkStart w:id="10154" w:name="_Toc169719053"/>
      <w:bookmarkStart w:id="10155" w:name="_Toc176337610"/>
      <w:bookmarkStart w:id="10156" w:name="_Toc187246700"/>
      <w:bookmarkStart w:id="10157" w:name="_Toc200468202"/>
      <w:r w:rsidRPr="000B6B37">
        <w:lastRenderedPageBreak/>
        <w:t xml:space="preserve">Annex </w:t>
      </w:r>
      <w:r w:rsidR="00A34EF0">
        <w:t>H</w:t>
      </w:r>
      <w:r w:rsidR="00A34EF0" w:rsidRPr="000B6B37">
        <w:t xml:space="preserve"> </w:t>
      </w:r>
      <w:r w:rsidRPr="000B6B37">
        <w:t>(informative):</w:t>
      </w:r>
      <w:r w:rsidRPr="000B6B37">
        <w:br/>
        <w:t>Change history</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25089F" w:rsidRPr="00733106"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bl>
    <w:p w14:paraId="6C5516D8" w14:textId="77777777" w:rsidR="00080512" w:rsidRDefault="00080512">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DF4CE3" w:rsidRPr="00733106"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733106" w:rsidRDefault="00DF4CE3" w:rsidP="007B34DC">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DF4CE3" w:rsidRPr="00733106"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733106" w:rsidRDefault="00DF4CE3" w:rsidP="007B34DC">
            <w:pPr>
              <w:keepNext/>
              <w:keepLines/>
              <w:spacing w:after="0"/>
              <w:rPr>
                <w:rFonts w:ascii="Arial" w:eastAsia="SimSun" w:hAnsi="Arial"/>
                <w:b/>
                <w:sz w:val="16"/>
              </w:rPr>
            </w:pPr>
            <w:r w:rsidRPr="00733106">
              <w:rPr>
                <w:rFonts w:ascii="Arial" w:eastAsia="SimSun" w:hAnsi="Arial"/>
                <w:b/>
                <w:sz w:val="16"/>
              </w:rPr>
              <w:t>New version</w:t>
            </w:r>
          </w:p>
        </w:tc>
      </w:tr>
      <w:tr w:rsidR="0025089F" w:rsidRPr="00733106"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733106" w:rsidRDefault="00DF4CE3" w:rsidP="00DF4CE3">
            <w:pPr>
              <w:keepNext/>
              <w:keepLines/>
              <w:spacing w:after="0"/>
              <w:jc w:val="center"/>
              <w:rPr>
                <w:rFonts w:ascii="Arial" w:eastAsia="SimSun" w:hAnsi="Arial"/>
                <w:sz w:val="16"/>
                <w:szCs w:val="16"/>
                <w:lang w:val="en-US" w:eastAsia="ja-JP"/>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733106" w:rsidRDefault="00DF4CE3" w:rsidP="00DF4CE3">
            <w:pPr>
              <w:keepNext/>
              <w:keepLines/>
              <w:spacing w:after="0"/>
              <w:jc w:val="center"/>
              <w:rPr>
                <w:rFonts w:ascii="Arial" w:eastAsia="SimSun" w:hAnsi="Arial"/>
                <w:sz w:val="16"/>
                <w:szCs w:val="16"/>
                <w:lang w:eastAsia="ja-JP"/>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DF4CE3" w:rsidRDefault="00DF4CE3" w:rsidP="00DF4CE3">
            <w:pPr>
              <w:pStyle w:val="TAL"/>
              <w:rPr>
                <w:rFonts w:eastAsia="SimSun" w:cs="Arial"/>
                <w:sz w:val="16"/>
                <w:szCs w:val="16"/>
                <w:lang w:eastAsia="ja-JP"/>
              </w:rPr>
            </w:pPr>
            <w:r w:rsidRPr="00DF4CE3">
              <w:rPr>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DF4CE3" w:rsidRDefault="00DF4CE3" w:rsidP="00DF4CE3">
            <w:pPr>
              <w:pStyle w:val="TAC"/>
              <w:rPr>
                <w:rFonts w:eastAsia="SimSun"/>
                <w:sz w:val="16"/>
                <w:szCs w:val="16"/>
              </w:rPr>
            </w:pPr>
            <w:r w:rsidRPr="00DF4CE3">
              <w:rPr>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DF4CE3" w:rsidRDefault="00DF4CE3" w:rsidP="00DF4CE3">
            <w:pPr>
              <w:pStyle w:val="TAL"/>
              <w:rPr>
                <w:rFonts w:eastAsia="SimSun"/>
                <w:sz w:val="16"/>
                <w:szCs w:val="16"/>
                <w:lang w:eastAsia="zh-CN"/>
              </w:rPr>
            </w:pPr>
            <w:r w:rsidRPr="00DF4CE3">
              <w:rPr>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733106" w:rsidRDefault="00DF4CE3" w:rsidP="00DF4CE3">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F4CE3" w:rsidRPr="004B7703"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733106"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DF4CE3" w:rsidRDefault="00DF4CE3" w:rsidP="00DF4CE3">
            <w:pPr>
              <w:pStyle w:val="TAL"/>
              <w:rPr>
                <w:rFonts w:eastAsia="SimSun" w:cs="Arial"/>
                <w:sz w:val="16"/>
                <w:szCs w:val="16"/>
                <w:lang w:eastAsia="ja-JP"/>
              </w:rPr>
            </w:pPr>
            <w:r w:rsidRPr="00DF4CE3">
              <w:rPr>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DF4CE3" w:rsidRDefault="00DF4CE3" w:rsidP="00DF4CE3">
            <w:pPr>
              <w:pStyle w:val="TAC"/>
              <w:rPr>
                <w:sz w:val="16"/>
                <w:szCs w:val="16"/>
              </w:rPr>
            </w:pPr>
            <w:r w:rsidRPr="00DF4CE3">
              <w:rPr>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DF4CE3" w:rsidRDefault="00DF4CE3" w:rsidP="00DF4CE3">
            <w:pPr>
              <w:pStyle w:val="TAL"/>
              <w:rPr>
                <w:rFonts w:eastAsia="SimSun"/>
                <w:sz w:val="16"/>
                <w:szCs w:val="16"/>
                <w:lang w:eastAsia="zh-CN"/>
              </w:rPr>
            </w:pPr>
            <w:r w:rsidRPr="00DF4CE3">
              <w:rPr>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B7703" w:rsidRDefault="00DF4CE3" w:rsidP="00DF4CE3">
            <w:pPr>
              <w:pStyle w:val="TAC"/>
              <w:rPr>
                <w:sz w:val="16"/>
                <w:szCs w:val="16"/>
                <w:lang w:eastAsia="zh-CN"/>
              </w:rPr>
            </w:pPr>
            <w:r>
              <w:rPr>
                <w:sz w:val="16"/>
                <w:szCs w:val="16"/>
                <w:lang w:eastAsia="zh-CN"/>
              </w:rPr>
              <w:t>19.0.0</w:t>
            </w:r>
          </w:p>
        </w:tc>
      </w:tr>
      <w:tr w:rsidR="00DF4CE3" w:rsidRPr="004B7703"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DF4CE3" w:rsidRDefault="00DF4CE3" w:rsidP="00DF4CE3">
            <w:pPr>
              <w:pStyle w:val="TAL"/>
              <w:rPr>
                <w:sz w:val="16"/>
                <w:szCs w:val="16"/>
              </w:rPr>
            </w:pPr>
            <w:r w:rsidRPr="00DF4CE3">
              <w:rPr>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DF4CE3" w:rsidRDefault="00DF4CE3" w:rsidP="00DF4CE3">
            <w:pPr>
              <w:pStyle w:val="TAC"/>
              <w:rPr>
                <w:sz w:val="16"/>
                <w:szCs w:val="16"/>
              </w:rPr>
            </w:pPr>
            <w:r w:rsidRPr="00DF4CE3">
              <w:rPr>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DF4CE3" w:rsidRDefault="00DF4CE3" w:rsidP="00DF4CE3">
            <w:pPr>
              <w:pStyle w:val="TAL"/>
              <w:rPr>
                <w:sz w:val="16"/>
                <w:szCs w:val="16"/>
              </w:rPr>
            </w:pPr>
            <w:r w:rsidRPr="00DF4CE3">
              <w:rPr>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B7703" w:rsidRDefault="00DF4CE3" w:rsidP="00DF4CE3">
            <w:pPr>
              <w:pStyle w:val="TAC"/>
              <w:rPr>
                <w:sz w:val="16"/>
                <w:szCs w:val="16"/>
                <w:lang w:eastAsia="zh-CN"/>
              </w:rPr>
            </w:pPr>
            <w:r>
              <w:rPr>
                <w:sz w:val="16"/>
                <w:szCs w:val="16"/>
                <w:lang w:eastAsia="zh-CN"/>
              </w:rPr>
              <w:t>19.0.0</w:t>
            </w:r>
          </w:p>
        </w:tc>
      </w:tr>
      <w:tr w:rsidR="00DF4CE3"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Default="00DF4CE3" w:rsidP="00DF4CE3">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DF4CE3" w:rsidRDefault="00DF4CE3" w:rsidP="00DF4CE3">
            <w:pPr>
              <w:pStyle w:val="TAL"/>
              <w:rPr>
                <w:sz w:val="16"/>
                <w:szCs w:val="16"/>
              </w:rPr>
            </w:pPr>
            <w:r w:rsidRPr="00DF4CE3">
              <w:rPr>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DF4CE3" w:rsidRDefault="00DF4CE3" w:rsidP="00DF4CE3">
            <w:pPr>
              <w:pStyle w:val="TAC"/>
              <w:rPr>
                <w:sz w:val="16"/>
                <w:szCs w:val="16"/>
              </w:rPr>
            </w:pPr>
            <w:r w:rsidRPr="00DF4CE3">
              <w:rPr>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DF4CE3" w:rsidRDefault="00DF4CE3" w:rsidP="00DF4CE3">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DF4CE3" w:rsidRDefault="00DF4CE3" w:rsidP="00DF4CE3">
            <w:pPr>
              <w:pStyle w:val="TAC"/>
              <w:rPr>
                <w:rFonts w:eastAsia="SimSun"/>
                <w:sz w:val="16"/>
                <w:szCs w:val="16"/>
              </w:rPr>
            </w:pPr>
            <w:r w:rsidRPr="00DF4CE3">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DF4CE3" w:rsidRDefault="00DF4CE3" w:rsidP="00DF4CE3">
            <w:pPr>
              <w:pStyle w:val="TAL"/>
              <w:rPr>
                <w:sz w:val="16"/>
                <w:szCs w:val="16"/>
              </w:rPr>
            </w:pPr>
            <w:r w:rsidRPr="00DF4CE3">
              <w:rPr>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Default="00DF4CE3" w:rsidP="00DF4CE3">
            <w:pPr>
              <w:pStyle w:val="TAC"/>
              <w:rPr>
                <w:sz w:val="16"/>
                <w:szCs w:val="16"/>
                <w:lang w:eastAsia="zh-CN"/>
              </w:rPr>
            </w:pPr>
            <w:r>
              <w:rPr>
                <w:sz w:val="16"/>
                <w:szCs w:val="16"/>
                <w:lang w:eastAsia="zh-CN"/>
              </w:rPr>
              <w:t>19.0.0</w:t>
            </w:r>
          </w:p>
        </w:tc>
      </w:tr>
      <w:tr w:rsidR="00613B16"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613B16" w:rsidRDefault="00613B16" w:rsidP="00613B16">
            <w:pPr>
              <w:pStyle w:val="TAL"/>
              <w:rPr>
                <w:sz w:val="16"/>
                <w:szCs w:val="16"/>
              </w:rPr>
            </w:pPr>
            <w:r w:rsidRPr="00613B16">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613B16" w:rsidRDefault="00613B16" w:rsidP="00613B16">
            <w:pPr>
              <w:pStyle w:val="TAC"/>
              <w:rPr>
                <w:sz w:val="16"/>
                <w:szCs w:val="16"/>
              </w:rPr>
            </w:pPr>
            <w:r w:rsidRPr="00613B16">
              <w:rPr>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613B16" w:rsidRDefault="00613B16" w:rsidP="00613B16">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613B16" w:rsidRDefault="00613B16" w:rsidP="00613B16">
            <w:pPr>
              <w:pStyle w:val="TAC"/>
              <w:rPr>
                <w:sz w:val="16"/>
                <w:szCs w:val="16"/>
              </w:rPr>
            </w:pPr>
            <w:r w:rsidRPr="00613B16">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DF4CE3" w:rsidRDefault="00613B16" w:rsidP="00613B16">
            <w:pPr>
              <w:pStyle w:val="TAL"/>
              <w:rPr>
                <w:sz w:val="16"/>
                <w:szCs w:val="16"/>
              </w:rPr>
            </w:pPr>
            <w:r w:rsidRPr="005F6E61">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Default="00613B16" w:rsidP="00613B16">
            <w:pPr>
              <w:pStyle w:val="TAC"/>
              <w:rPr>
                <w:sz w:val="16"/>
                <w:szCs w:val="16"/>
                <w:lang w:eastAsia="zh-CN"/>
              </w:rPr>
            </w:pPr>
            <w:r>
              <w:rPr>
                <w:sz w:val="16"/>
                <w:szCs w:val="16"/>
                <w:lang w:eastAsia="zh-CN"/>
              </w:rPr>
              <w:t>19.1.0</w:t>
            </w:r>
          </w:p>
        </w:tc>
      </w:tr>
      <w:tr w:rsidR="00613B16"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613B16" w:rsidRDefault="00613B16" w:rsidP="00613B16">
            <w:pPr>
              <w:pStyle w:val="TAL"/>
              <w:rPr>
                <w:sz w:val="16"/>
                <w:szCs w:val="16"/>
              </w:rPr>
            </w:pPr>
            <w:r w:rsidRPr="00613B16">
              <w:rPr>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613B16" w:rsidRDefault="00613B16" w:rsidP="00613B16">
            <w:pPr>
              <w:pStyle w:val="TAC"/>
              <w:rPr>
                <w:sz w:val="16"/>
                <w:szCs w:val="16"/>
              </w:rPr>
            </w:pPr>
            <w:r w:rsidRPr="00613B16">
              <w:rPr>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613B16" w:rsidRDefault="00613B16" w:rsidP="00613B16">
            <w:pPr>
              <w:pStyle w:val="TAC"/>
              <w:rPr>
                <w:rFonts w:eastAsia="SimSun"/>
                <w:sz w:val="16"/>
                <w:szCs w:val="16"/>
              </w:rPr>
            </w:pPr>
            <w:r w:rsidRPr="00613B16">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613B16" w:rsidRDefault="00613B16" w:rsidP="00613B16">
            <w:pPr>
              <w:pStyle w:val="TAC"/>
              <w:rPr>
                <w:sz w:val="16"/>
                <w:szCs w:val="16"/>
              </w:rPr>
            </w:pPr>
            <w:r w:rsidRPr="00613B16">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DF4CE3" w:rsidRDefault="00613B16" w:rsidP="00613B16">
            <w:pPr>
              <w:pStyle w:val="TAL"/>
              <w:rPr>
                <w:sz w:val="16"/>
                <w:szCs w:val="16"/>
              </w:rPr>
            </w:pPr>
            <w:r w:rsidRPr="005F6E61">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Default="00613B16" w:rsidP="00613B16">
            <w:pPr>
              <w:pStyle w:val="TAC"/>
              <w:rPr>
                <w:sz w:val="16"/>
                <w:szCs w:val="16"/>
                <w:lang w:eastAsia="zh-CN"/>
              </w:rPr>
            </w:pPr>
            <w:r>
              <w:rPr>
                <w:sz w:val="16"/>
                <w:szCs w:val="16"/>
                <w:lang w:eastAsia="zh-CN"/>
              </w:rPr>
              <w:t>19.1.0</w:t>
            </w:r>
          </w:p>
        </w:tc>
      </w:tr>
      <w:tr w:rsidR="00613B16"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Default="00613B16" w:rsidP="00613B16">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613B16" w:rsidRDefault="00613B16" w:rsidP="00613B16">
            <w:pPr>
              <w:pStyle w:val="TAL"/>
              <w:rPr>
                <w:sz w:val="16"/>
                <w:szCs w:val="16"/>
              </w:rPr>
            </w:pPr>
            <w:r w:rsidRPr="00613B16">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613B16" w:rsidRDefault="00613B16" w:rsidP="00613B16">
            <w:pPr>
              <w:pStyle w:val="TAC"/>
              <w:rPr>
                <w:sz w:val="16"/>
                <w:szCs w:val="16"/>
              </w:rPr>
            </w:pPr>
            <w:r w:rsidRPr="00613B16">
              <w:rPr>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613B16" w:rsidRDefault="00613B16" w:rsidP="00613B16">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613B16" w:rsidRDefault="00613B16" w:rsidP="00613B16">
            <w:pPr>
              <w:pStyle w:val="TAC"/>
              <w:rPr>
                <w:sz w:val="16"/>
                <w:szCs w:val="16"/>
              </w:rPr>
            </w:pPr>
            <w:r w:rsidRPr="00613B16">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DF4CE3" w:rsidRDefault="00613B16" w:rsidP="00613B16">
            <w:pPr>
              <w:pStyle w:val="TAL"/>
              <w:rPr>
                <w:sz w:val="16"/>
                <w:szCs w:val="16"/>
              </w:rPr>
            </w:pPr>
            <w:r w:rsidRPr="005F6E61">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Default="00613B16" w:rsidP="00613B16">
            <w:pPr>
              <w:pStyle w:val="TAC"/>
              <w:rPr>
                <w:sz w:val="16"/>
                <w:szCs w:val="16"/>
                <w:lang w:eastAsia="zh-CN"/>
              </w:rPr>
            </w:pPr>
            <w:r>
              <w:rPr>
                <w:sz w:val="16"/>
                <w:szCs w:val="16"/>
                <w:lang w:eastAsia="zh-CN"/>
              </w:rPr>
              <w:t>19.1.0</w:t>
            </w:r>
          </w:p>
        </w:tc>
      </w:tr>
      <w:tr w:rsidR="00F84FB0"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Default="00F84FB0" w:rsidP="00F84FB0">
            <w:pPr>
              <w:keepNext/>
              <w:keepLines/>
              <w:spacing w:after="0"/>
              <w:jc w:val="center"/>
              <w:rPr>
                <w:rFonts w:ascii="Arial" w:eastAsia="SimSun" w:hAnsi="Arial"/>
                <w:sz w:val="16"/>
                <w:szCs w:val="16"/>
              </w:rPr>
            </w:pPr>
            <w:r>
              <w:rPr>
                <w:rFonts w:ascii="Arial" w:eastAsia="SimSun" w:hAnsi="Arial"/>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Default="00F84FB0" w:rsidP="00F84FB0">
            <w:pPr>
              <w:keepNext/>
              <w:keepLines/>
              <w:spacing w:after="0"/>
              <w:jc w:val="center"/>
              <w:rPr>
                <w:rFonts w:ascii="Arial" w:eastAsia="SimSun" w:hAnsi="Arial"/>
                <w:sz w:val="16"/>
                <w:szCs w:val="16"/>
              </w:rPr>
            </w:pPr>
            <w:r>
              <w:rPr>
                <w:rFonts w:ascii="Arial" w:eastAsia="SimSun" w:hAnsi="Arial"/>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613B16" w:rsidRDefault="00F84FB0" w:rsidP="00F84FB0">
            <w:pPr>
              <w:pStyle w:val="TAL"/>
              <w:rPr>
                <w:sz w:val="16"/>
                <w:szCs w:val="16"/>
              </w:rPr>
            </w:pPr>
            <w:r w:rsidRPr="00F84FB0">
              <w:rPr>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F84FB0" w:rsidRDefault="00F84FB0" w:rsidP="00F84FB0">
            <w:pPr>
              <w:pStyle w:val="TAC"/>
              <w:rPr>
                <w:sz w:val="16"/>
                <w:szCs w:val="16"/>
              </w:rPr>
            </w:pPr>
            <w:r w:rsidRPr="00F84FB0">
              <w:rPr>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F84FB0" w:rsidRDefault="00F84FB0" w:rsidP="00F84FB0">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F84FB0" w:rsidRDefault="00F84FB0" w:rsidP="00F84FB0">
            <w:pPr>
              <w:pStyle w:val="TAC"/>
              <w:rPr>
                <w:sz w:val="16"/>
                <w:szCs w:val="16"/>
              </w:rPr>
            </w:pPr>
            <w:r w:rsidRPr="00F84FB0">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5F6E61" w:rsidRDefault="00F84FB0" w:rsidP="00F84FB0">
            <w:pPr>
              <w:pStyle w:val="TAL"/>
            </w:pPr>
            <w:r w:rsidRPr="00F84FB0">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Default="00F84FB0" w:rsidP="00F84FB0">
            <w:pPr>
              <w:pStyle w:val="TAC"/>
              <w:rPr>
                <w:sz w:val="16"/>
                <w:szCs w:val="16"/>
                <w:lang w:eastAsia="zh-CN"/>
              </w:rPr>
            </w:pPr>
            <w:r>
              <w:rPr>
                <w:sz w:val="16"/>
                <w:szCs w:val="16"/>
                <w:lang w:eastAsia="zh-CN"/>
              </w:rPr>
              <w:t>19.2.0</w:t>
            </w:r>
          </w:p>
        </w:tc>
      </w:tr>
    </w:tbl>
    <w:p w14:paraId="4B170B68" w14:textId="77777777" w:rsidR="00DF4CE3" w:rsidRDefault="00DF4CE3">
      <w:pPr>
        <w:rPr>
          <w:lang w:eastAsia="zh-CN"/>
        </w:rPr>
      </w:pPr>
    </w:p>
    <w:sectPr w:rsidR="00DF4CE3"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961B5" w14:textId="77777777" w:rsidR="00B95143" w:rsidRDefault="00B95143">
      <w:r>
        <w:separator/>
      </w:r>
    </w:p>
  </w:endnote>
  <w:endnote w:type="continuationSeparator" w:id="0">
    <w:p w14:paraId="2486C4C0" w14:textId="77777777" w:rsidR="00B95143" w:rsidRDefault="00B951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EE"/>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 ??">
    <w:altName w:val="Yu Gothic"/>
    <w:panose1 w:val="00000000000000000000"/>
    <w:charset w:val="80"/>
    <w:family w:val="roman"/>
    <w:notTrueType/>
    <w:pitch w:val="fixed"/>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B844B" w14:textId="77777777" w:rsidR="00B95143" w:rsidRDefault="00B95143">
      <w:r>
        <w:separator/>
      </w:r>
    </w:p>
  </w:footnote>
  <w:footnote w:type="continuationSeparator" w:id="0">
    <w:p w14:paraId="03AAF33A" w14:textId="77777777" w:rsidR="00B95143" w:rsidRDefault="00B951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5D7E939B"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D36941">
      <w:rPr>
        <w:rFonts w:ascii="Arial" w:hAnsi="Arial" w:cs="Arial"/>
        <w:b/>
        <w:noProof/>
        <w:sz w:val="18"/>
        <w:szCs w:val="18"/>
      </w:rPr>
      <w:t>3GPP TS 38.106 V19.2.0 (2025-09)</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5ED6BB62"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D36941">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2572C"/>
    <w:rsid w:val="001308F3"/>
    <w:rsid w:val="00133525"/>
    <w:rsid w:val="001365F7"/>
    <w:rsid w:val="0013671B"/>
    <w:rsid w:val="00142DC7"/>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089F"/>
    <w:rsid w:val="0025138D"/>
    <w:rsid w:val="00254EB5"/>
    <w:rsid w:val="0026478B"/>
    <w:rsid w:val="00264C47"/>
    <w:rsid w:val="002675F0"/>
    <w:rsid w:val="00275618"/>
    <w:rsid w:val="00275CA6"/>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B0EEB"/>
    <w:rsid w:val="003B5597"/>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1244B"/>
    <w:rsid w:val="00613B16"/>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68AD"/>
    <w:rsid w:val="0065715A"/>
    <w:rsid w:val="00661ADC"/>
    <w:rsid w:val="006641CD"/>
    <w:rsid w:val="006653D9"/>
    <w:rsid w:val="00666C8A"/>
    <w:rsid w:val="0067624A"/>
    <w:rsid w:val="00676C4B"/>
    <w:rsid w:val="00676F24"/>
    <w:rsid w:val="00680091"/>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8AA"/>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73E38"/>
    <w:rsid w:val="00976004"/>
    <w:rsid w:val="0097675B"/>
    <w:rsid w:val="0098398C"/>
    <w:rsid w:val="00990AEF"/>
    <w:rsid w:val="00991EDB"/>
    <w:rsid w:val="009A0B9B"/>
    <w:rsid w:val="009A1180"/>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1C2E"/>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56C34"/>
    <w:rsid w:val="00E60A9B"/>
    <w:rsid w:val="00E6637C"/>
    <w:rsid w:val="00E762DA"/>
    <w:rsid w:val="00E77645"/>
    <w:rsid w:val="00E8045D"/>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715</TotalTime>
  <Pages>302</Pages>
  <Words>92752</Words>
  <Characters>528687</Characters>
  <Application>Microsoft Office Word</Application>
  <DocSecurity>0</DocSecurity>
  <Lines>4405</Lines>
  <Paragraphs>1240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440</cp:revision>
  <cp:lastPrinted>2019-02-25T14:05:00Z</cp:lastPrinted>
  <dcterms:created xsi:type="dcterms:W3CDTF">2022-04-01T09:01:00Z</dcterms:created>
  <dcterms:modified xsi:type="dcterms:W3CDTF">2025-09-30T14:37:00Z</dcterms:modified>
</cp:coreProperties>
</file>