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1386F38D"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9D1842">
              <w:t>11</w:t>
            </w:r>
            <w:r w:rsidRPr="00661924">
              <w:t>.</w:t>
            </w:r>
            <w:bookmarkEnd w:id="3"/>
            <w:r w:rsidR="00634A2E" w:rsidRPr="00661924">
              <w:t>0</w:t>
            </w:r>
            <w:r w:rsidRPr="00661924">
              <w:t xml:space="preserve"> </w:t>
            </w:r>
            <w:r w:rsidRPr="00661924">
              <w:rPr>
                <w:sz w:val="32"/>
              </w:rPr>
              <w:t>(</w:t>
            </w:r>
            <w:bookmarkStart w:id="4" w:name="issueDate"/>
            <w:r w:rsidR="006219AD" w:rsidRPr="00661924">
              <w:rPr>
                <w:sz w:val="32"/>
              </w:rPr>
              <w:t>202</w:t>
            </w:r>
            <w:r w:rsidR="006219AD">
              <w:rPr>
                <w:sz w:val="32"/>
              </w:rPr>
              <w:t>1</w:t>
            </w:r>
            <w:r w:rsidRPr="00661924">
              <w:rPr>
                <w:sz w:val="32"/>
              </w:rPr>
              <w:t>-</w:t>
            </w:r>
            <w:bookmarkEnd w:id="4"/>
            <w:r w:rsidR="009D1842">
              <w:rPr>
                <w:sz w:val="32"/>
              </w:rPr>
              <w:t>09</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5FF2184E"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6219AD">
              <w:rPr>
                <w:noProof/>
                <w:sz w:val="18"/>
              </w:rPr>
              <w:t>1</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7A470AC9" w14:textId="15DA1EFA" w:rsidR="00C844F5" w:rsidRDefault="00C844F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_Toc83742570 \h </w:instrText>
      </w:r>
      <w:r>
        <w:fldChar w:fldCharType="separate"/>
      </w:r>
      <w:r>
        <w:t>9</w:t>
      </w:r>
      <w:r>
        <w:fldChar w:fldCharType="end"/>
      </w:r>
    </w:p>
    <w:p w14:paraId="1275B05E" w14:textId="6C0E7DF3" w:rsidR="00C844F5" w:rsidRDefault="00C844F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_Toc83742571 \h </w:instrText>
      </w:r>
      <w:r>
        <w:fldChar w:fldCharType="separate"/>
      </w:r>
      <w:r>
        <w:t>11</w:t>
      </w:r>
      <w:r>
        <w:fldChar w:fldCharType="end"/>
      </w:r>
    </w:p>
    <w:p w14:paraId="47FBB6A0" w14:textId="3B56307B" w:rsidR="00C844F5" w:rsidRDefault="00C844F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_Toc83742572 \h </w:instrText>
      </w:r>
      <w:r>
        <w:fldChar w:fldCharType="separate"/>
      </w:r>
      <w:r>
        <w:t>11</w:t>
      </w:r>
      <w:r>
        <w:fldChar w:fldCharType="end"/>
      </w:r>
    </w:p>
    <w:p w14:paraId="1E9A05F9" w14:textId="359C74A3" w:rsidR="00C844F5" w:rsidRDefault="00C844F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_Toc83742573 \h </w:instrText>
      </w:r>
      <w:r>
        <w:fldChar w:fldCharType="separate"/>
      </w:r>
      <w:r>
        <w:t>12</w:t>
      </w:r>
      <w:r>
        <w:fldChar w:fldCharType="end"/>
      </w:r>
    </w:p>
    <w:p w14:paraId="15E3DFE0" w14:textId="3DDD5613" w:rsidR="00C844F5" w:rsidRDefault="00C844F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_Toc83742574 \h </w:instrText>
      </w:r>
      <w:r>
        <w:fldChar w:fldCharType="separate"/>
      </w:r>
      <w:r>
        <w:t>12</w:t>
      </w:r>
      <w:r>
        <w:fldChar w:fldCharType="end"/>
      </w:r>
    </w:p>
    <w:p w14:paraId="6210539D" w14:textId="6DD4ED04" w:rsidR="00C844F5" w:rsidRDefault="00C844F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_Toc83742575 \h </w:instrText>
      </w:r>
      <w:r>
        <w:fldChar w:fldCharType="separate"/>
      </w:r>
      <w:r>
        <w:t>12</w:t>
      </w:r>
      <w:r>
        <w:fldChar w:fldCharType="end"/>
      </w:r>
    </w:p>
    <w:p w14:paraId="27649391" w14:textId="0B0DAE52" w:rsidR="00C844F5" w:rsidRDefault="00C844F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_Toc83742576 \h </w:instrText>
      </w:r>
      <w:r>
        <w:fldChar w:fldCharType="separate"/>
      </w:r>
      <w:r>
        <w:t>13</w:t>
      </w:r>
      <w:r>
        <w:fldChar w:fldCharType="end"/>
      </w:r>
    </w:p>
    <w:p w14:paraId="587DD9DF" w14:textId="696B8F3B" w:rsidR="00C844F5" w:rsidRDefault="00C844F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_Toc83742577 \h </w:instrText>
      </w:r>
      <w:r>
        <w:fldChar w:fldCharType="separate"/>
      </w:r>
      <w:r>
        <w:t>13</w:t>
      </w:r>
      <w:r>
        <w:fldChar w:fldCharType="end"/>
      </w:r>
    </w:p>
    <w:p w14:paraId="6F1C22B1" w14:textId="3639A6A5" w:rsidR="00C844F5" w:rsidRDefault="00C844F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_Toc83742578 \h </w:instrText>
      </w:r>
      <w:r>
        <w:fldChar w:fldCharType="separate"/>
      </w:r>
      <w:r>
        <w:t>14</w:t>
      </w:r>
      <w:r>
        <w:fldChar w:fldCharType="end"/>
      </w:r>
    </w:p>
    <w:p w14:paraId="256BC29C" w14:textId="1F8D39D5" w:rsidR="00C844F5" w:rsidRDefault="00C844F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_Toc83742579 \h </w:instrText>
      </w:r>
      <w:r>
        <w:fldChar w:fldCharType="separate"/>
      </w:r>
      <w:r>
        <w:t>14</w:t>
      </w:r>
      <w:r>
        <w:fldChar w:fldCharType="end"/>
      </w:r>
    </w:p>
    <w:p w14:paraId="32159A23" w14:textId="03E8D079" w:rsidR="00C844F5" w:rsidRDefault="00C844F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_Toc83742580 \h </w:instrText>
      </w:r>
      <w:r>
        <w:fldChar w:fldCharType="separate"/>
      </w:r>
      <w:r>
        <w:t>14</w:t>
      </w:r>
      <w:r>
        <w:fldChar w:fldCharType="end"/>
      </w:r>
    </w:p>
    <w:p w14:paraId="01C704CA" w14:textId="436BF32E" w:rsidR="00C844F5" w:rsidRDefault="00C844F5">
      <w:pPr>
        <w:pStyle w:val="TOC3"/>
        <w:rPr>
          <w:rFonts w:asciiTheme="minorHAnsi" w:eastAsiaTheme="minorEastAsia" w:hAnsiTheme="minorHAnsi" w:cstheme="minorBidi"/>
          <w:sz w:val="22"/>
          <w:szCs w:val="22"/>
          <w:lang w:eastAsia="en-GB"/>
        </w:rPr>
      </w:pPr>
      <w:r w:rsidRPr="008341B8">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_Toc83742581 \h </w:instrText>
      </w:r>
      <w:r>
        <w:fldChar w:fldCharType="separate"/>
      </w:r>
      <w:r>
        <w:t>15</w:t>
      </w:r>
      <w:r>
        <w:fldChar w:fldCharType="end"/>
      </w:r>
    </w:p>
    <w:p w14:paraId="4B0F6537" w14:textId="2014B850" w:rsidR="00C844F5" w:rsidRDefault="00C844F5">
      <w:pPr>
        <w:pStyle w:val="TOC3"/>
        <w:rPr>
          <w:rFonts w:asciiTheme="minorHAnsi" w:eastAsiaTheme="minorEastAsia" w:hAnsiTheme="minorHAnsi" w:cstheme="minorBidi"/>
          <w:sz w:val="22"/>
          <w:szCs w:val="22"/>
          <w:lang w:eastAsia="en-GB"/>
        </w:rPr>
      </w:pPr>
      <w:r w:rsidRPr="008341B8">
        <w:rPr>
          <w:lang w:val="en-US" w:eastAsia="ko-KR"/>
        </w:rPr>
        <w:t>4.4.2</w:t>
      </w:r>
      <w:r>
        <w:rPr>
          <w:rFonts w:asciiTheme="minorHAnsi" w:eastAsiaTheme="minorEastAsia" w:hAnsiTheme="minorHAnsi" w:cstheme="minorBidi"/>
          <w:sz w:val="22"/>
          <w:szCs w:val="22"/>
          <w:lang w:eastAsia="en-GB"/>
        </w:rPr>
        <w:tab/>
      </w:r>
      <w:r w:rsidRPr="008341B8">
        <w:rPr>
          <w:lang w:val="en-US" w:eastAsia="ko-KR"/>
        </w:rPr>
        <w:t>SNR definition</w:t>
      </w:r>
      <w:r>
        <w:tab/>
      </w:r>
      <w:r>
        <w:fldChar w:fldCharType="begin"/>
      </w:r>
      <w:r>
        <w:instrText xml:space="preserve"> PAGEREF _Toc83742582 \h </w:instrText>
      </w:r>
      <w:r>
        <w:fldChar w:fldCharType="separate"/>
      </w:r>
      <w:r>
        <w:t>15</w:t>
      </w:r>
      <w:r>
        <w:fldChar w:fldCharType="end"/>
      </w:r>
    </w:p>
    <w:p w14:paraId="28AAD2CA" w14:textId="0445A7DC" w:rsidR="00C844F5" w:rsidRDefault="00C844F5">
      <w:pPr>
        <w:pStyle w:val="TOC3"/>
        <w:rPr>
          <w:rFonts w:asciiTheme="minorHAnsi" w:eastAsiaTheme="minorEastAsia" w:hAnsiTheme="minorHAnsi" w:cstheme="minorBidi"/>
          <w:sz w:val="22"/>
          <w:szCs w:val="22"/>
          <w:lang w:eastAsia="en-GB"/>
        </w:rPr>
      </w:pPr>
      <w:r w:rsidRPr="008341B8">
        <w:rPr>
          <w:lang w:val="en-US" w:eastAsia="ko-KR"/>
        </w:rPr>
        <w:t>4.4.3</w:t>
      </w:r>
      <w:r>
        <w:rPr>
          <w:rFonts w:asciiTheme="minorHAnsi" w:eastAsiaTheme="minorEastAsia" w:hAnsiTheme="minorHAnsi" w:cstheme="minorBidi"/>
          <w:sz w:val="22"/>
          <w:szCs w:val="22"/>
          <w:lang w:eastAsia="en-GB"/>
        </w:rPr>
        <w:tab/>
      </w:r>
      <w:r w:rsidRPr="008341B8">
        <w:rPr>
          <w:lang w:val="en-US" w:eastAsia="ko-KR"/>
        </w:rPr>
        <w:t>Noc</w:t>
      </w:r>
      <w:r>
        <w:tab/>
      </w:r>
      <w:r>
        <w:fldChar w:fldCharType="begin"/>
      </w:r>
      <w:r>
        <w:instrText xml:space="preserve"> PAGEREF _Toc83742583 \h </w:instrText>
      </w:r>
      <w:r>
        <w:fldChar w:fldCharType="separate"/>
      </w:r>
      <w:r>
        <w:t>15</w:t>
      </w:r>
      <w:r>
        <w:fldChar w:fldCharType="end"/>
      </w:r>
    </w:p>
    <w:p w14:paraId="3C6557C4" w14:textId="15B9E31C" w:rsidR="00C844F5" w:rsidRDefault="00C844F5">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_Toc83742584 \h </w:instrText>
      </w:r>
      <w:r>
        <w:fldChar w:fldCharType="separate"/>
      </w:r>
      <w:r>
        <w:t>15</w:t>
      </w:r>
      <w:r>
        <w:fldChar w:fldCharType="end"/>
      </w:r>
    </w:p>
    <w:p w14:paraId="16E4BF84" w14:textId="2BE7BE64" w:rsidR="00C844F5" w:rsidRDefault="00C844F5">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_Toc83742585 \h </w:instrText>
      </w:r>
      <w:r>
        <w:fldChar w:fldCharType="separate"/>
      </w:r>
      <w:r>
        <w:t>15</w:t>
      </w:r>
      <w:r>
        <w:fldChar w:fldCharType="end"/>
      </w:r>
    </w:p>
    <w:p w14:paraId="6093DF1A" w14:textId="5ABEF698" w:rsidR="00C844F5" w:rsidRDefault="00C844F5">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_Toc83742586 \h </w:instrText>
      </w:r>
      <w:r>
        <w:fldChar w:fldCharType="separate"/>
      </w:r>
      <w:r>
        <w:t>15</w:t>
      </w:r>
      <w:r>
        <w:fldChar w:fldCharType="end"/>
      </w:r>
    </w:p>
    <w:p w14:paraId="23E2D279" w14:textId="42A97D69" w:rsidR="00C844F5" w:rsidRDefault="00C844F5">
      <w:pPr>
        <w:pStyle w:val="TOC5"/>
        <w:rPr>
          <w:rFonts w:asciiTheme="minorHAnsi" w:eastAsiaTheme="minorEastAsia" w:hAnsiTheme="minorHAnsi" w:cstheme="minorBidi"/>
          <w:sz w:val="22"/>
          <w:szCs w:val="22"/>
          <w:lang w:eastAsia="en-GB"/>
        </w:rPr>
      </w:pPr>
      <w:r w:rsidRPr="008341B8">
        <w:rPr>
          <w:rFonts w:eastAsia="SimSun"/>
          <w:lang w:eastAsia="zh-CN"/>
        </w:rPr>
        <w:t>4</w:t>
      </w:r>
      <w:r w:rsidRPr="008341B8">
        <w:rPr>
          <w:rFonts w:eastAsia="SimSun"/>
        </w:rPr>
        <w:t>.4.</w:t>
      </w:r>
      <w:r w:rsidRPr="008341B8">
        <w:rPr>
          <w:rFonts w:eastAsia="SimSun"/>
          <w:lang w:eastAsia="zh-CN"/>
        </w:rPr>
        <w:t>4</w:t>
      </w:r>
      <w:r w:rsidRPr="008341B8">
        <w:rPr>
          <w:rFonts w:eastAsia="SimSun"/>
        </w:rPr>
        <w:t>.</w:t>
      </w:r>
      <w:r w:rsidRPr="008341B8">
        <w:rPr>
          <w:rFonts w:eastAsia="SimSun"/>
          <w:lang w:eastAsia="zh-CN"/>
        </w:rPr>
        <w:t>2.1</w:t>
      </w:r>
      <w:r>
        <w:rPr>
          <w:rFonts w:asciiTheme="minorHAnsi" w:eastAsiaTheme="minorEastAsia" w:hAnsiTheme="minorHAnsi" w:cstheme="minorBidi"/>
          <w:sz w:val="22"/>
          <w:szCs w:val="22"/>
          <w:lang w:eastAsia="en-GB"/>
        </w:rPr>
        <w:tab/>
      </w:r>
      <w:r w:rsidRPr="008341B8">
        <w:rPr>
          <w:rFonts w:eastAsia="SimSun"/>
          <w:lang w:eastAsia="zh-CN"/>
        </w:rPr>
        <w:t xml:space="preserve">Derivation of Es values for </w:t>
      </w:r>
      <w:r w:rsidRPr="008341B8">
        <w:rPr>
          <w:rFonts w:eastAsia="SimSun"/>
        </w:rPr>
        <w:t>NR operating bands in FR1</w:t>
      </w:r>
      <w:r>
        <w:tab/>
      </w:r>
      <w:r>
        <w:fldChar w:fldCharType="begin"/>
      </w:r>
      <w:r>
        <w:instrText xml:space="preserve"> PAGEREF _Toc83742587 \h </w:instrText>
      </w:r>
      <w:r>
        <w:fldChar w:fldCharType="separate"/>
      </w:r>
      <w:r>
        <w:t>16</w:t>
      </w:r>
      <w:r>
        <w:fldChar w:fldCharType="end"/>
      </w:r>
    </w:p>
    <w:p w14:paraId="4FB12042" w14:textId="1DA9D4F4" w:rsidR="00C844F5" w:rsidRDefault="00C844F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_Toc83742588 \h </w:instrText>
      </w:r>
      <w:r>
        <w:fldChar w:fldCharType="separate"/>
      </w:r>
      <w:r>
        <w:t>17</w:t>
      </w:r>
      <w:r>
        <w:fldChar w:fldCharType="end"/>
      </w:r>
    </w:p>
    <w:p w14:paraId="592F5592" w14:textId="4BBA3FCE" w:rsidR="00C844F5" w:rsidRDefault="00C844F5">
      <w:pPr>
        <w:pStyle w:val="TOC3"/>
        <w:rPr>
          <w:rFonts w:asciiTheme="minorHAnsi" w:eastAsiaTheme="minorEastAsia" w:hAnsiTheme="minorHAnsi" w:cstheme="minorBidi"/>
          <w:sz w:val="22"/>
          <w:szCs w:val="22"/>
          <w:lang w:eastAsia="en-GB"/>
        </w:rPr>
      </w:pPr>
      <w:r w:rsidRPr="008341B8">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_Toc83742589 \h </w:instrText>
      </w:r>
      <w:r>
        <w:fldChar w:fldCharType="separate"/>
      </w:r>
      <w:r>
        <w:t>17</w:t>
      </w:r>
      <w:r>
        <w:fldChar w:fldCharType="end"/>
      </w:r>
    </w:p>
    <w:p w14:paraId="07F2BAD4" w14:textId="71CE0688" w:rsidR="00C844F5" w:rsidRDefault="00C844F5">
      <w:pPr>
        <w:pStyle w:val="TOC3"/>
        <w:rPr>
          <w:rFonts w:asciiTheme="minorHAnsi" w:eastAsiaTheme="minorEastAsia" w:hAnsiTheme="minorHAnsi" w:cstheme="minorBidi"/>
          <w:sz w:val="22"/>
          <w:szCs w:val="22"/>
          <w:lang w:eastAsia="en-GB"/>
        </w:rPr>
      </w:pPr>
      <w:r w:rsidRPr="008341B8">
        <w:rPr>
          <w:lang w:val="en-US" w:eastAsia="ko-KR"/>
        </w:rPr>
        <w:t>4.5.2</w:t>
      </w:r>
      <w:r>
        <w:rPr>
          <w:rFonts w:asciiTheme="minorHAnsi" w:eastAsiaTheme="minorEastAsia" w:hAnsiTheme="minorHAnsi" w:cstheme="minorBidi"/>
          <w:sz w:val="22"/>
          <w:szCs w:val="22"/>
          <w:lang w:eastAsia="en-GB"/>
        </w:rPr>
        <w:tab/>
      </w:r>
      <w:r w:rsidRPr="008341B8">
        <w:rPr>
          <w:lang w:val="en-US" w:eastAsia="ko-KR"/>
        </w:rPr>
        <w:t>SNR definition</w:t>
      </w:r>
      <w:r>
        <w:tab/>
      </w:r>
      <w:r>
        <w:fldChar w:fldCharType="begin"/>
      </w:r>
      <w:r>
        <w:instrText xml:space="preserve"> PAGEREF _Toc83742590 \h </w:instrText>
      </w:r>
      <w:r>
        <w:fldChar w:fldCharType="separate"/>
      </w:r>
      <w:r>
        <w:t>17</w:t>
      </w:r>
      <w:r>
        <w:fldChar w:fldCharType="end"/>
      </w:r>
    </w:p>
    <w:p w14:paraId="05F60301" w14:textId="7CFFAE17" w:rsidR="00C844F5" w:rsidRDefault="00C844F5">
      <w:pPr>
        <w:pStyle w:val="TOC3"/>
        <w:rPr>
          <w:rFonts w:asciiTheme="minorHAnsi" w:eastAsiaTheme="minorEastAsia" w:hAnsiTheme="minorHAnsi" w:cstheme="minorBidi"/>
          <w:sz w:val="22"/>
          <w:szCs w:val="22"/>
          <w:lang w:eastAsia="en-GB"/>
        </w:rPr>
      </w:pPr>
      <w:r w:rsidRPr="008341B8">
        <w:rPr>
          <w:lang w:val="en-US" w:eastAsia="ko-KR"/>
        </w:rPr>
        <w:t>4.5.3</w:t>
      </w:r>
      <w:r>
        <w:rPr>
          <w:rFonts w:asciiTheme="minorHAnsi" w:eastAsiaTheme="minorEastAsia" w:hAnsiTheme="minorHAnsi" w:cstheme="minorBidi"/>
          <w:sz w:val="22"/>
          <w:szCs w:val="22"/>
          <w:lang w:eastAsia="en-GB"/>
        </w:rPr>
        <w:tab/>
      </w:r>
      <w:r w:rsidRPr="008341B8">
        <w:rPr>
          <w:lang w:val="en-US" w:eastAsia="ko-KR"/>
        </w:rPr>
        <w:t>Noc</w:t>
      </w:r>
      <w:r>
        <w:tab/>
      </w:r>
      <w:r>
        <w:fldChar w:fldCharType="begin"/>
      </w:r>
      <w:r>
        <w:instrText xml:space="preserve"> PAGEREF _Toc83742591 \h </w:instrText>
      </w:r>
      <w:r>
        <w:fldChar w:fldCharType="separate"/>
      </w:r>
      <w:r>
        <w:t>18</w:t>
      </w:r>
      <w:r>
        <w:fldChar w:fldCharType="end"/>
      </w:r>
    </w:p>
    <w:p w14:paraId="49DDE261" w14:textId="5696766D" w:rsidR="00C844F5" w:rsidRDefault="00C844F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_Toc83742592 \h </w:instrText>
      </w:r>
      <w:r>
        <w:fldChar w:fldCharType="separate"/>
      </w:r>
      <w:r>
        <w:t>18</w:t>
      </w:r>
      <w:r>
        <w:fldChar w:fldCharType="end"/>
      </w:r>
    </w:p>
    <w:p w14:paraId="604272BC" w14:textId="40C01C57" w:rsidR="00C844F5" w:rsidRDefault="00C844F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_Toc83742593 \h </w:instrText>
      </w:r>
      <w:r>
        <w:fldChar w:fldCharType="separate"/>
      </w:r>
      <w:r>
        <w:t>18</w:t>
      </w:r>
      <w:r>
        <w:fldChar w:fldCharType="end"/>
      </w:r>
    </w:p>
    <w:p w14:paraId="70388BC8" w14:textId="2F1CFEEB" w:rsidR="00C844F5" w:rsidRDefault="00C844F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_Toc83742594 \h </w:instrText>
      </w:r>
      <w:r>
        <w:fldChar w:fldCharType="separate"/>
      </w:r>
      <w:r>
        <w:t>18</w:t>
      </w:r>
      <w:r>
        <w:fldChar w:fldCharType="end"/>
      </w:r>
    </w:p>
    <w:p w14:paraId="445770AA" w14:textId="33E3C4E1" w:rsidR="00C844F5" w:rsidRDefault="00C844F5">
      <w:pPr>
        <w:pStyle w:val="TOC3"/>
        <w:rPr>
          <w:rFonts w:asciiTheme="minorHAnsi" w:eastAsiaTheme="minorEastAsia" w:hAnsiTheme="minorHAnsi" w:cstheme="minorBidi"/>
          <w:sz w:val="22"/>
          <w:szCs w:val="22"/>
          <w:lang w:eastAsia="en-GB"/>
        </w:rPr>
      </w:pPr>
      <w:r w:rsidRPr="008341B8">
        <w:rPr>
          <w:lang w:val="en-US" w:eastAsia="ko-KR"/>
        </w:rPr>
        <w:t>4.5.4</w:t>
      </w:r>
      <w:r>
        <w:rPr>
          <w:rFonts w:asciiTheme="minorHAnsi" w:eastAsiaTheme="minorEastAsia" w:hAnsiTheme="minorHAnsi" w:cstheme="minorBidi"/>
          <w:sz w:val="22"/>
          <w:szCs w:val="22"/>
          <w:lang w:eastAsia="en-GB"/>
        </w:rPr>
        <w:tab/>
      </w:r>
      <w:r w:rsidRPr="008341B8">
        <w:rPr>
          <w:lang w:val="en-US" w:eastAsia="ko-KR"/>
        </w:rPr>
        <w:t>Angle of arrival</w:t>
      </w:r>
      <w:r>
        <w:tab/>
      </w:r>
      <w:r>
        <w:fldChar w:fldCharType="begin"/>
      </w:r>
      <w:r>
        <w:instrText xml:space="preserve"> PAGEREF _Toc83742595 \h </w:instrText>
      </w:r>
      <w:r>
        <w:fldChar w:fldCharType="separate"/>
      </w:r>
      <w:r>
        <w:t>19</w:t>
      </w:r>
      <w:r>
        <w:fldChar w:fldCharType="end"/>
      </w:r>
    </w:p>
    <w:p w14:paraId="698A1115" w14:textId="6DA90012" w:rsidR="00C844F5" w:rsidRDefault="00C844F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_Toc83742596 \h </w:instrText>
      </w:r>
      <w:r>
        <w:fldChar w:fldCharType="separate"/>
      </w:r>
      <w:r>
        <w:t>19</w:t>
      </w:r>
      <w:r>
        <w:fldChar w:fldCharType="end"/>
      </w:r>
    </w:p>
    <w:p w14:paraId="70BE3EF9" w14:textId="02561B00" w:rsidR="00C844F5" w:rsidRDefault="00C844F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_Toc83742597 \h </w:instrText>
      </w:r>
      <w:r>
        <w:fldChar w:fldCharType="separate"/>
      </w:r>
      <w:r>
        <w:t>19</w:t>
      </w:r>
      <w:r>
        <w:fldChar w:fldCharType="end"/>
      </w:r>
    </w:p>
    <w:p w14:paraId="4D82C952" w14:textId="29C11763" w:rsidR="00C844F5" w:rsidRDefault="00C844F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_Toc83742598 \h </w:instrText>
      </w:r>
      <w:r>
        <w:fldChar w:fldCharType="separate"/>
      </w:r>
      <w:r>
        <w:t>19</w:t>
      </w:r>
      <w:r>
        <w:fldChar w:fldCharType="end"/>
      </w:r>
    </w:p>
    <w:p w14:paraId="2D723A2A" w14:textId="411FA361" w:rsidR="00C844F5" w:rsidRDefault="00C844F5">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_Toc83742599 \h </w:instrText>
      </w:r>
      <w:r>
        <w:fldChar w:fldCharType="separate"/>
      </w:r>
      <w:r>
        <w:t>19</w:t>
      </w:r>
      <w:r>
        <w:fldChar w:fldCharType="end"/>
      </w:r>
    </w:p>
    <w:p w14:paraId="122E1BE7" w14:textId="5E7FAD84" w:rsidR="00C844F5" w:rsidRDefault="00C844F5">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_Toc83742600 \h </w:instrText>
      </w:r>
      <w:r>
        <w:fldChar w:fldCharType="separate"/>
      </w:r>
      <w:r>
        <w:t>19</w:t>
      </w:r>
      <w:r>
        <w:fldChar w:fldCharType="end"/>
      </w:r>
    </w:p>
    <w:p w14:paraId="0DF11AB4" w14:textId="3ECC565A" w:rsidR="00C844F5" w:rsidRDefault="00C844F5">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_Toc83742601 \h </w:instrText>
      </w:r>
      <w:r>
        <w:fldChar w:fldCharType="separate"/>
      </w:r>
      <w:r>
        <w:t>20</w:t>
      </w:r>
      <w:r>
        <w:fldChar w:fldCharType="end"/>
      </w:r>
    </w:p>
    <w:p w14:paraId="759A1E30" w14:textId="6CA161C6" w:rsidR="00C844F5" w:rsidRDefault="00C844F5">
      <w:pPr>
        <w:pStyle w:val="TOC4"/>
        <w:rPr>
          <w:rFonts w:asciiTheme="minorHAnsi" w:eastAsiaTheme="minorEastAsia" w:hAnsiTheme="minorHAnsi" w:cstheme="minorBidi"/>
          <w:sz w:val="22"/>
          <w:szCs w:val="22"/>
          <w:lang w:eastAsia="en-GB"/>
        </w:rPr>
      </w:pPr>
      <w:r w:rsidRPr="008341B8">
        <w:rPr>
          <w:rFonts w:cs="Arial"/>
        </w:rPr>
        <w:t>5.1.1.4</w:t>
      </w:r>
      <w:r>
        <w:rPr>
          <w:rFonts w:asciiTheme="minorHAnsi" w:eastAsiaTheme="minorEastAsia" w:hAnsiTheme="minorHAnsi" w:cstheme="minorBidi"/>
          <w:sz w:val="22"/>
          <w:szCs w:val="22"/>
          <w:lang w:eastAsia="en-GB"/>
        </w:rPr>
        <w:tab/>
      </w:r>
      <w:r w:rsidRPr="008341B8">
        <w:rPr>
          <w:rFonts w:cs="Arial"/>
        </w:rPr>
        <w:t>Applicability of requirements for mandatory UE features with capability signalling</w:t>
      </w:r>
      <w:r>
        <w:tab/>
      </w:r>
      <w:r>
        <w:fldChar w:fldCharType="begin"/>
      </w:r>
      <w:r>
        <w:instrText xml:space="preserve"> PAGEREF _Toc83742602 \h </w:instrText>
      </w:r>
      <w:r>
        <w:fldChar w:fldCharType="separate"/>
      </w:r>
      <w:r>
        <w:t>20</w:t>
      </w:r>
      <w:r>
        <w:fldChar w:fldCharType="end"/>
      </w:r>
    </w:p>
    <w:p w14:paraId="34851D7C" w14:textId="21F636FB" w:rsidR="00C844F5" w:rsidRDefault="00C844F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_Toc83742603 \h </w:instrText>
      </w:r>
      <w:r>
        <w:fldChar w:fldCharType="separate"/>
      </w:r>
      <w:r>
        <w:t>21</w:t>
      </w:r>
      <w:r>
        <w:fldChar w:fldCharType="end"/>
      </w:r>
    </w:p>
    <w:p w14:paraId="71C8F63C" w14:textId="67D87EED" w:rsidR="00C844F5" w:rsidRDefault="00C844F5">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_Toc83742604 \h </w:instrText>
      </w:r>
      <w:r>
        <w:fldChar w:fldCharType="separate"/>
      </w:r>
      <w:r>
        <w:t>24</w:t>
      </w:r>
      <w:r>
        <w:fldChar w:fldCharType="end"/>
      </w:r>
    </w:p>
    <w:p w14:paraId="459B53FB" w14:textId="0A50AB10" w:rsidR="00C844F5" w:rsidRDefault="00C844F5">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_Toc83742605 \h </w:instrText>
      </w:r>
      <w:r>
        <w:fldChar w:fldCharType="separate"/>
      </w:r>
      <w:r>
        <w:t>25</w:t>
      </w:r>
      <w:r>
        <w:fldChar w:fldCharType="end"/>
      </w:r>
    </w:p>
    <w:p w14:paraId="72F1AB82" w14:textId="4DD34D20" w:rsidR="00C844F5" w:rsidRDefault="00C844F5">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_Toc83742606 \h </w:instrText>
      </w:r>
      <w:r>
        <w:fldChar w:fldCharType="separate"/>
      </w:r>
      <w:r>
        <w:t>25</w:t>
      </w:r>
      <w:r>
        <w:fldChar w:fldCharType="end"/>
      </w:r>
    </w:p>
    <w:p w14:paraId="3C4D8693" w14:textId="709F96C0" w:rsidR="00C844F5" w:rsidRDefault="00C844F5">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_Toc83742607 \h </w:instrText>
      </w:r>
      <w:r>
        <w:fldChar w:fldCharType="separate"/>
      </w:r>
      <w:r>
        <w:t>25</w:t>
      </w:r>
      <w:r>
        <w:fldChar w:fldCharType="end"/>
      </w:r>
    </w:p>
    <w:p w14:paraId="0530820F" w14:textId="04632F96" w:rsidR="00C844F5" w:rsidRDefault="00C844F5">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_Toc83742608 \h </w:instrText>
      </w:r>
      <w:r>
        <w:fldChar w:fldCharType="separate"/>
      </w:r>
      <w:r>
        <w:t>26</w:t>
      </w:r>
      <w:r>
        <w:fldChar w:fldCharType="end"/>
      </w:r>
    </w:p>
    <w:p w14:paraId="30FA25F5" w14:textId="303C9742" w:rsidR="00C844F5" w:rsidRDefault="00C844F5">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_Toc83742609 \h </w:instrText>
      </w:r>
      <w:r>
        <w:fldChar w:fldCharType="separate"/>
      </w:r>
      <w:r>
        <w:t>27</w:t>
      </w:r>
      <w:r>
        <w:fldChar w:fldCharType="end"/>
      </w:r>
    </w:p>
    <w:p w14:paraId="078EFDCD" w14:textId="00B24117" w:rsidR="00C844F5" w:rsidRDefault="00C844F5">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_Toc83742610 \h </w:instrText>
      </w:r>
      <w:r>
        <w:fldChar w:fldCharType="separate"/>
      </w:r>
      <w:r>
        <w:t>28</w:t>
      </w:r>
      <w:r>
        <w:fldChar w:fldCharType="end"/>
      </w:r>
    </w:p>
    <w:p w14:paraId="13AB5421" w14:textId="7A672528" w:rsidR="00C844F5" w:rsidRDefault="00C844F5">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_Toc83742611 \h </w:instrText>
      </w:r>
      <w:r>
        <w:fldChar w:fldCharType="separate"/>
      </w:r>
      <w:r>
        <w:t>29</w:t>
      </w:r>
      <w:r>
        <w:fldChar w:fldCharType="end"/>
      </w:r>
    </w:p>
    <w:p w14:paraId="2EC72160" w14:textId="054DD2CB" w:rsidR="00C844F5" w:rsidRDefault="00C844F5">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_Toc83742612 \h </w:instrText>
      </w:r>
      <w:r>
        <w:fldChar w:fldCharType="separate"/>
      </w:r>
      <w:r>
        <w:t>29</w:t>
      </w:r>
      <w:r>
        <w:fldChar w:fldCharType="end"/>
      </w:r>
    </w:p>
    <w:p w14:paraId="285819DF" w14:textId="076587C9" w:rsidR="00C844F5" w:rsidRDefault="00C844F5">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_Toc83742613 \h </w:instrText>
      </w:r>
      <w:r>
        <w:fldChar w:fldCharType="separate"/>
      </w:r>
      <w:r>
        <w:t>31</w:t>
      </w:r>
      <w:r>
        <w:fldChar w:fldCharType="end"/>
      </w:r>
    </w:p>
    <w:p w14:paraId="56E54A1D" w14:textId="7AFF4C53" w:rsidR="00C844F5" w:rsidRDefault="00C844F5">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_Toc83742614 \h </w:instrText>
      </w:r>
      <w:r>
        <w:fldChar w:fldCharType="separate"/>
      </w:r>
      <w:r>
        <w:t>32</w:t>
      </w:r>
      <w:r>
        <w:fldChar w:fldCharType="end"/>
      </w:r>
    </w:p>
    <w:p w14:paraId="35592D07" w14:textId="5C3ACCD3" w:rsidR="00C844F5" w:rsidRDefault="00C844F5">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_Toc83742615 \h </w:instrText>
      </w:r>
      <w:r>
        <w:fldChar w:fldCharType="separate"/>
      </w:r>
      <w:r>
        <w:t>33</w:t>
      </w:r>
      <w:r>
        <w:fldChar w:fldCharType="end"/>
      </w:r>
    </w:p>
    <w:p w14:paraId="39212E00" w14:textId="6E3DCCAE" w:rsidR="00C844F5" w:rsidRDefault="00C844F5">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_Toc83742616 \h </w:instrText>
      </w:r>
      <w:r>
        <w:fldChar w:fldCharType="separate"/>
      </w:r>
      <w:r>
        <w:t>33</w:t>
      </w:r>
      <w:r>
        <w:fldChar w:fldCharType="end"/>
      </w:r>
    </w:p>
    <w:p w14:paraId="48EE8247" w14:textId="4515526D" w:rsidR="00C844F5" w:rsidRDefault="00C844F5">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_Toc83742617 \h </w:instrText>
      </w:r>
      <w:r>
        <w:fldChar w:fldCharType="separate"/>
      </w:r>
      <w:r>
        <w:t>33</w:t>
      </w:r>
      <w:r>
        <w:fldChar w:fldCharType="end"/>
      </w:r>
    </w:p>
    <w:p w14:paraId="0108B431" w14:textId="51DC2F68" w:rsidR="00C844F5" w:rsidRDefault="00C844F5">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_Toc83742618 \h </w:instrText>
      </w:r>
      <w:r>
        <w:fldChar w:fldCharType="separate"/>
      </w:r>
      <w:r>
        <w:t>36</w:t>
      </w:r>
      <w:r>
        <w:fldChar w:fldCharType="end"/>
      </w:r>
    </w:p>
    <w:p w14:paraId="45F55979" w14:textId="671C4B86" w:rsidR="00C844F5" w:rsidRDefault="00C844F5">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_Toc83742619 \h </w:instrText>
      </w:r>
      <w:r>
        <w:fldChar w:fldCharType="separate"/>
      </w:r>
      <w:r>
        <w:t>37</w:t>
      </w:r>
      <w:r>
        <w:fldChar w:fldCharType="end"/>
      </w:r>
    </w:p>
    <w:p w14:paraId="70764E19" w14:textId="73D72651" w:rsidR="00C844F5" w:rsidRDefault="00C844F5">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_Toc83742620 \h </w:instrText>
      </w:r>
      <w:r>
        <w:fldChar w:fldCharType="separate"/>
      </w:r>
      <w:r>
        <w:t>38</w:t>
      </w:r>
      <w:r>
        <w:fldChar w:fldCharType="end"/>
      </w:r>
    </w:p>
    <w:p w14:paraId="059F03E8" w14:textId="51D87330" w:rsidR="00C844F5" w:rsidRDefault="00C844F5">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_Toc83742621 \h </w:instrText>
      </w:r>
      <w:r>
        <w:fldChar w:fldCharType="separate"/>
      </w:r>
      <w:r>
        <w:t>39</w:t>
      </w:r>
      <w:r>
        <w:fldChar w:fldCharType="end"/>
      </w:r>
    </w:p>
    <w:p w14:paraId="40658145" w14:textId="7CEE6EE3" w:rsidR="00C844F5" w:rsidRDefault="00C844F5">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_Toc83742622 \h </w:instrText>
      </w:r>
      <w:r>
        <w:fldChar w:fldCharType="separate"/>
      </w:r>
      <w:r>
        <w:t>39</w:t>
      </w:r>
      <w:r>
        <w:fldChar w:fldCharType="end"/>
      </w:r>
    </w:p>
    <w:p w14:paraId="111D116E" w14:textId="09B6C81D" w:rsidR="00C844F5" w:rsidRDefault="00C844F5">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_Toc83742623 \h </w:instrText>
      </w:r>
      <w:r>
        <w:fldChar w:fldCharType="separate"/>
      </w:r>
      <w:r>
        <w:t>41</w:t>
      </w:r>
      <w:r>
        <w:fldChar w:fldCharType="end"/>
      </w:r>
    </w:p>
    <w:p w14:paraId="233268E0" w14:textId="27B06263" w:rsidR="00C844F5" w:rsidRDefault="00C844F5">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_Toc83742624 \h </w:instrText>
      </w:r>
      <w:r>
        <w:fldChar w:fldCharType="separate"/>
      </w:r>
      <w:r>
        <w:t>42</w:t>
      </w:r>
      <w:r>
        <w:fldChar w:fldCharType="end"/>
      </w:r>
    </w:p>
    <w:p w14:paraId="5FEE30E4" w14:textId="7C2BE155" w:rsidR="00C844F5" w:rsidRDefault="00C844F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_Toc83742625 \h </w:instrText>
      </w:r>
      <w:r>
        <w:fldChar w:fldCharType="separate"/>
      </w:r>
      <w:r>
        <w:t>43</w:t>
      </w:r>
      <w:r>
        <w:fldChar w:fldCharType="end"/>
      </w:r>
    </w:p>
    <w:p w14:paraId="4FD67AA9" w14:textId="1F2945DE" w:rsidR="00C844F5" w:rsidRDefault="00C844F5">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_Toc83742626 \h </w:instrText>
      </w:r>
      <w:r>
        <w:fldChar w:fldCharType="separate"/>
      </w:r>
      <w:r>
        <w:t>46</w:t>
      </w:r>
      <w:r>
        <w:fldChar w:fldCharType="end"/>
      </w:r>
    </w:p>
    <w:p w14:paraId="722C8B72" w14:textId="6A272618" w:rsidR="00C844F5" w:rsidRDefault="00C844F5">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_Toc83742627 \h </w:instrText>
      </w:r>
      <w:r>
        <w:fldChar w:fldCharType="separate"/>
      </w:r>
      <w:r>
        <w:t>46</w:t>
      </w:r>
      <w:r>
        <w:fldChar w:fldCharType="end"/>
      </w:r>
    </w:p>
    <w:p w14:paraId="31EE7D64" w14:textId="5A1CBEAA" w:rsidR="00C844F5" w:rsidRDefault="00C844F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_Toc83742628 \h </w:instrText>
      </w:r>
      <w:r>
        <w:fldChar w:fldCharType="separate"/>
      </w:r>
      <w:r>
        <w:t>46</w:t>
      </w:r>
      <w:r>
        <w:fldChar w:fldCharType="end"/>
      </w:r>
    </w:p>
    <w:p w14:paraId="254D2B3D" w14:textId="0DF227CA" w:rsidR="00C844F5" w:rsidRDefault="00C844F5">
      <w:pPr>
        <w:pStyle w:val="TOC5"/>
        <w:rPr>
          <w:rFonts w:asciiTheme="minorHAnsi" w:eastAsiaTheme="minorEastAsia" w:hAnsiTheme="minorHAnsi" w:cstheme="minorBidi"/>
          <w:sz w:val="22"/>
          <w:szCs w:val="22"/>
          <w:lang w:eastAsia="en-GB"/>
        </w:rPr>
      </w:pPr>
      <w:r w:rsidRPr="008341B8">
        <w:rPr>
          <w:snapToGrid w:val="0"/>
        </w:rPr>
        <w:t>5.3.2.1.1</w:t>
      </w:r>
      <w:r>
        <w:rPr>
          <w:rFonts w:asciiTheme="minorHAnsi" w:eastAsiaTheme="minorEastAsia" w:hAnsiTheme="minorHAnsi" w:cstheme="minorBidi"/>
          <w:sz w:val="22"/>
          <w:szCs w:val="22"/>
          <w:lang w:eastAsia="en-GB"/>
        </w:rPr>
        <w:tab/>
      </w:r>
      <w:r w:rsidRPr="008341B8">
        <w:rPr>
          <w:snapToGrid w:val="0"/>
        </w:rPr>
        <w:t>1 Tx Antenna performances</w:t>
      </w:r>
      <w:r>
        <w:tab/>
      </w:r>
      <w:r>
        <w:fldChar w:fldCharType="begin"/>
      </w:r>
      <w:r>
        <w:instrText xml:space="preserve"> PAGEREF _Toc83742629 \h </w:instrText>
      </w:r>
      <w:r>
        <w:fldChar w:fldCharType="separate"/>
      </w:r>
      <w:r>
        <w:t>46</w:t>
      </w:r>
      <w:r>
        <w:fldChar w:fldCharType="end"/>
      </w:r>
    </w:p>
    <w:p w14:paraId="1C8088B2" w14:textId="57C58379" w:rsidR="00C844F5" w:rsidRDefault="00C844F5">
      <w:pPr>
        <w:pStyle w:val="TOC5"/>
        <w:rPr>
          <w:rFonts w:asciiTheme="minorHAnsi" w:eastAsiaTheme="minorEastAsia" w:hAnsiTheme="minorHAnsi" w:cstheme="minorBidi"/>
          <w:sz w:val="22"/>
          <w:szCs w:val="22"/>
          <w:lang w:eastAsia="en-GB"/>
        </w:rPr>
      </w:pPr>
      <w:r w:rsidRPr="008341B8">
        <w:rPr>
          <w:snapToGrid w:val="0"/>
        </w:rPr>
        <w:t>5.3.2.1.2</w:t>
      </w:r>
      <w:r>
        <w:rPr>
          <w:rFonts w:asciiTheme="minorHAnsi" w:eastAsiaTheme="minorEastAsia" w:hAnsiTheme="minorHAnsi" w:cstheme="minorBidi"/>
          <w:sz w:val="22"/>
          <w:szCs w:val="22"/>
          <w:lang w:eastAsia="en-GB"/>
        </w:rPr>
        <w:tab/>
      </w:r>
      <w:r w:rsidRPr="008341B8">
        <w:rPr>
          <w:snapToGrid w:val="0"/>
        </w:rPr>
        <w:t>2 Tx Antenna performances</w:t>
      </w:r>
      <w:r>
        <w:tab/>
      </w:r>
      <w:r>
        <w:fldChar w:fldCharType="begin"/>
      </w:r>
      <w:r>
        <w:instrText xml:space="preserve"> PAGEREF _Toc83742630 \h </w:instrText>
      </w:r>
      <w:r>
        <w:fldChar w:fldCharType="separate"/>
      </w:r>
      <w:r>
        <w:t>47</w:t>
      </w:r>
      <w:r>
        <w:fldChar w:fldCharType="end"/>
      </w:r>
    </w:p>
    <w:p w14:paraId="0A08DDB9" w14:textId="71AB744D" w:rsidR="00C844F5" w:rsidRDefault="00C844F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_Toc83742631 \h </w:instrText>
      </w:r>
      <w:r>
        <w:fldChar w:fldCharType="separate"/>
      </w:r>
      <w:r>
        <w:t>47</w:t>
      </w:r>
      <w:r>
        <w:fldChar w:fldCharType="end"/>
      </w:r>
    </w:p>
    <w:p w14:paraId="112EB982" w14:textId="196D0868" w:rsidR="00C844F5" w:rsidRDefault="00C844F5">
      <w:pPr>
        <w:pStyle w:val="TOC5"/>
        <w:rPr>
          <w:rFonts w:asciiTheme="minorHAnsi" w:eastAsiaTheme="minorEastAsia" w:hAnsiTheme="minorHAnsi" w:cstheme="minorBidi"/>
          <w:sz w:val="22"/>
          <w:szCs w:val="22"/>
          <w:lang w:eastAsia="en-GB"/>
        </w:rPr>
      </w:pPr>
      <w:r w:rsidRPr="008341B8">
        <w:rPr>
          <w:snapToGrid w:val="0"/>
        </w:rPr>
        <w:t>5.3.2.2.1</w:t>
      </w:r>
      <w:r>
        <w:rPr>
          <w:rFonts w:asciiTheme="minorHAnsi" w:eastAsiaTheme="minorEastAsia" w:hAnsiTheme="minorHAnsi" w:cstheme="minorBidi"/>
          <w:sz w:val="22"/>
          <w:szCs w:val="22"/>
          <w:lang w:eastAsia="en-GB"/>
        </w:rPr>
        <w:tab/>
      </w:r>
      <w:r w:rsidRPr="008341B8">
        <w:rPr>
          <w:snapToGrid w:val="0"/>
        </w:rPr>
        <w:t>1 Tx Antenna performances</w:t>
      </w:r>
      <w:r>
        <w:tab/>
      </w:r>
      <w:r>
        <w:fldChar w:fldCharType="begin"/>
      </w:r>
      <w:r>
        <w:instrText xml:space="preserve"> PAGEREF _Toc83742632 \h </w:instrText>
      </w:r>
      <w:r>
        <w:fldChar w:fldCharType="separate"/>
      </w:r>
      <w:r>
        <w:t>47</w:t>
      </w:r>
      <w:r>
        <w:fldChar w:fldCharType="end"/>
      </w:r>
    </w:p>
    <w:p w14:paraId="488F65A6" w14:textId="0927C074" w:rsidR="00C844F5" w:rsidRDefault="00C844F5">
      <w:pPr>
        <w:pStyle w:val="TOC5"/>
        <w:rPr>
          <w:rFonts w:asciiTheme="minorHAnsi" w:eastAsiaTheme="minorEastAsia" w:hAnsiTheme="minorHAnsi" w:cstheme="minorBidi"/>
          <w:sz w:val="22"/>
          <w:szCs w:val="22"/>
          <w:lang w:eastAsia="en-GB"/>
        </w:rPr>
      </w:pPr>
      <w:r w:rsidRPr="008341B8">
        <w:rPr>
          <w:snapToGrid w:val="0"/>
        </w:rPr>
        <w:t>5.3.2.2.2</w:t>
      </w:r>
      <w:r>
        <w:rPr>
          <w:rFonts w:asciiTheme="minorHAnsi" w:eastAsiaTheme="minorEastAsia" w:hAnsiTheme="minorHAnsi" w:cstheme="minorBidi"/>
          <w:sz w:val="22"/>
          <w:szCs w:val="22"/>
          <w:lang w:eastAsia="en-GB"/>
        </w:rPr>
        <w:tab/>
      </w:r>
      <w:r w:rsidRPr="008341B8">
        <w:rPr>
          <w:snapToGrid w:val="0"/>
        </w:rPr>
        <w:t>2 Tx Antenna performances</w:t>
      </w:r>
      <w:r>
        <w:tab/>
      </w:r>
      <w:r>
        <w:fldChar w:fldCharType="begin"/>
      </w:r>
      <w:r>
        <w:instrText xml:space="preserve"> PAGEREF _Toc83742633 \h </w:instrText>
      </w:r>
      <w:r>
        <w:fldChar w:fldCharType="separate"/>
      </w:r>
      <w:r>
        <w:t>48</w:t>
      </w:r>
      <w:r>
        <w:fldChar w:fldCharType="end"/>
      </w:r>
    </w:p>
    <w:p w14:paraId="403B7EB3" w14:textId="49A806A4" w:rsidR="00C844F5" w:rsidRDefault="00C844F5">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_Toc83742634 \h </w:instrText>
      </w:r>
      <w:r>
        <w:fldChar w:fldCharType="separate"/>
      </w:r>
      <w:r>
        <w:t>48</w:t>
      </w:r>
      <w:r>
        <w:fldChar w:fldCharType="end"/>
      </w:r>
    </w:p>
    <w:p w14:paraId="45787A5C" w14:textId="0D716B5A" w:rsidR="00C844F5" w:rsidRDefault="00C844F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_Toc83742635 \h </w:instrText>
      </w:r>
      <w:r>
        <w:fldChar w:fldCharType="separate"/>
      </w:r>
      <w:r>
        <w:t>48</w:t>
      </w:r>
      <w:r>
        <w:fldChar w:fldCharType="end"/>
      </w:r>
    </w:p>
    <w:p w14:paraId="39FAF363" w14:textId="1BD59FBB" w:rsidR="00C844F5" w:rsidRDefault="00C844F5">
      <w:pPr>
        <w:pStyle w:val="TOC5"/>
        <w:rPr>
          <w:rFonts w:asciiTheme="minorHAnsi" w:eastAsiaTheme="minorEastAsia" w:hAnsiTheme="minorHAnsi" w:cstheme="minorBidi"/>
          <w:sz w:val="22"/>
          <w:szCs w:val="22"/>
          <w:lang w:eastAsia="en-GB"/>
        </w:rPr>
      </w:pPr>
      <w:r w:rsidRPr="008341B8">
        <w:rPr>
          <w:snapToGrid w:val="0"/>
        </w:rPr>
        <w:t>5.3.3.1.1</w:t>
      </w:r>
      <w:r>
        <w:rPr>
          <w:rFonts w:asciiTheme="minorHAnsi" w:eastAsiaTheme="minorEastAsia" w:hAnsiTheme="minorHAnsi" w:cstheme="minorBidi"/>
          <w:sz w:val="22"/>
          <w:szCs w:val="22"/>
          <w:lang w:eastAsia="en-GB"/>
        </w:rPr>
        <w:tab/>
      </w:r>
      <w:r w:rsidRPr="008341B8">
        <w:rPr>
          <w:snapToGrid w:val="0"/>
        </w:rPr>
        <w:t>1 Tx Antenna performances</w:t>
      </w:r>
      <w:r>
        <w:tab/>
      </w:r>
      <w:r>
        <w:fldChar w:fldCharType="begin"/>
      </w:r>
      <w:r>
        <w:instrText xml:space="preserve"> PAGEREF _Toc83742636 \h </w:instrText>
      </w:r>
      <w:r>
        <w:fldChar w:fldCharType="separate"/>
      </w:r>
      <w:r>
        <w:t>48</w:t>
      </w:r>
      <w:r>
        <w:fldChar w:fldCharType="end"/>
      </w:r>
    </w:p>
    <w:p w14:paraId="6B58003E" w14:textId="375675EA" w:rsidR="00C844F5" w:rsidRDefault="00C844F5">
      <w:pPr>
        <w:pStyle w:val="TOC5"/>
        <w:rPr>
          <w:rFonts w:asciiTheme="minorHAnsi" w:eastAsiaTheme="minorEastAsia" w:hAnsiTheme="minorHAnsi" w:cstheme="minorBidi"/>
          <w:sz w:val="22"/>
          <w:szCs w:val="22"/>
          <w:lang w:eastAsia="en-GB"/>
        </w:rPr>
      </w:pPr>
      <w:r w:rsidRPr="008341B8">
        <w:rPr>
          <w:snapToGrid w:val="0"/>
        </w:rPr>
        <w:t>5.3.3.1.2</w:t>
      </w:r>
      <w:r>
        <w:rPr>
          <w:rFonts w:asciiTheme="minorHAnsi" w:eastAsiaTheme="minorEastAsia" w:hAnsiTheme="minorHAnsi" w:cstheme="minorBidi"/>
          <w:sz w:val="22"/>
          <w:szCs w:val="22"/>
          <w:lang w:eastAsia="en-GB"/>
        </w:rPr>
        <w:tab/>
      </w:r>
      <w:r w:rsidRPr="008341B8">
        <w:rPr>
          <w:snapToGrid w:val="0"/>
        </w:rPr>
        <w:t>2 Tx Antenna performances</w:t>
      </w:r>
      <w:r>
        <w:tab/>
      </w:r>
      <w:r>
        <w:fldChar w:fldCharType="begin"/>
      </w:r>
      <w:r>
        <w:instrText xml:space="preserve"> PAGEREF _Toc83742637 \h </w:instrText>
      </w:r>
      <w:r>
        <w:fldChar w:fldCharType="separate"/>
      </w:r>
      <w:r>
        <w:t>49</w:t>
      </w:r>
      <w:r>
        <w:fldChar w:fldCharType="end"/>
      </w:r>
    </w:p>
    <w:p w14:paraId="2A0E3E37" w14:textId="6176750D" w:rsidR="00C844F5" w:rsidRDefault="00C844F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_Toc83742638 \h </w:instrText>
      </w:r>
      <w:r>
        <w:fldChar w:fldCharType="separate"/>
      </w:r>
      <w:r>
        <w:t>49</w:t>
      </w:r>
      <w:r>
        <w:fldChar w:fldCharType="end"/>
      </w:r>
    </w:p>
    <w:p w14:paraId="7F7588D6" w14:textId="1724C2E3" w:rsidR="00C844F5" w:rsidRDefault="00C844F5">
      <w:pPr>
        <w:pStyle w:val="TOC5"/>
        <w:rPr>
          <w:rFonts w:asciiTheme="minorHAnsi" w:eastAsiaTheme="minorEastAsia" w:hAnsiTheme="minorHAnsi" w:cstheme="minorBidi"/>
          <w:sz w:val="22"/>
          <w:szCs w:val="22"/>
          <w:lang w:eastAsia="en-GB"/>
        </w:rPr>
      </w:pPr>
      <w:r w:rsidRPr="008341B8">
        <w:rPr>
          <w:snapToGrid w:val="0"/>
        </w:rPr>
        <w:t>5.3.3.2.1</w:t>
      </w:r>
      <w:r>
        <w:rPr>
          <w:rFonts w:asciiTheme="minorHAnsi" w:eastAsiaTheme="minorEastAsia" w:hAnsiTheme="minorHAnsi" w:cstheme="minorBidi"/>
          <w:sz w:val="22"/>
          <w:szCs w:val="22"/>
          <w:lang w:eastAsia="en-GB"/>
        </w:rPr>
        <w:tab/>
      </w:r>
      <w:r w:rsidRPr="008341B8">
        <w:rPr>
          <w:snapToGrid w:val="0"/>
        </w:rPr>
        <w:t>1 Tx Antenna performances</w:t>
      </w:r>
      <w:r>
        <w:tab/>
      </w:r>
      <w:r>
        <w:fldChar w:fldCharType="begin"/>
      </w:r>
      <w:r>
        <w:instrText xml:space="preserve"> PAGEREF _Toc83742639 \h </w:instrText>
      </w:r>
      <w:r>
        <w:fldChar w:fldCharType="separate"/>
      </w:r>
      <w:r>
        <w:t>49</w:t>
      </w:r>
      <w:r>
        <w:fldChar w:fldCharType="end"/>
      </w:r>
    </w:p>
    <w:p w14:paraId="5B0F772C" w14:textId="26AC02D0" w:rsidR="00C844F5" w:rsidRDefault="00C844F5">
      <w:pPr>
        <w:pStyle w:val="TOC5"/>
        <w:rPr>
          <w:rFonts w:asciiTheme="minorHAnsi" w:eastAsiaTheme="minorEastAsia" w:hAnsiTheme="minorHAnsi" w:cstheme="minorBidi"/>
          <w:sz w:val="22"/>
          <w:szCs w:val="22"/>
          <w:lang w:eastAsia="en-GB"/>
        </w:rPr>
      </w:pPr>
      <w:r w:rsidRPr="008341B8">
        <w:rPr>
          <w:snapToGrid w:val="0"/>
        </w:rPr>
        <w:t>5.3.3.2.2</w:t>
      </w:r>
      <w:r>
        <w:rPr>
          <w:rFonts w:asciiTheme="minorHAnsi" w:eastAsiaTheme="minorEastAsia" w:hAnsiTheme="minorHAnsi" w:cstheme="minorBidi"/>
          <w:sz w:val="22"/>
          <w:szCs w:val="22"/>
          <w:lang w:eastAsia="en-GB"/>
        </w:rPr>
        <w:tab/>
      </w:r>
      <w:r w:rsidRPr="008341B8">
        <w:rPr>
          <w:snapToGrid w:val="0"/>
        </w:rPr>
        <w:t>2 Tx Antenna performances</w:t>
      </w:r>
      <w:r>
        <w:tab/>
      </w:r>
      <w:r>
        <w:fldChar w:fldCharType="begin"/>
      </w:r>
      <w:r>
        <w:instrText xml:space="preserve"> PAGEREF _Toc83742640 \h </w:instrText>
      </w:r>
      <w:r>
        <w:fldChar w:fldCharType="separate"/>
      </w:r>
      <w:r>
        <w:t>50</w:t>
      </w:r>
      <w:r>
        <w:fldChar w:fldCharType="end"/>
      </w:r>
    </w:p>
    <w:p w14:paraId="7B5BAF84" w14:textId="11BA419B" w:rsidR="00C844F5" w:rsidRDefault="00C844F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_Toc83742641 \h </w:instrText>
      </w:r>
      <w:r>
        <w:fldChar w:fldCharType="separate"/>
      </w:r>
      <w:r>
        <w:t>50</w:t>
      </w:r>
      <w:r>
        <w:fldChar w:fldCharType="end"/>
      </w:r>
    </w:p>
    <w:p w14:paraId="076967AC" w14:textId="485B9E06" w:rsidR="00C844F5" w:rsidRDefault="00C844F5">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_Toc83742642 \h </w:instrText>
      </w:r>
      <w:r>
        <w:fldChar w:fldCharType="separate"/>
      </w:r>
      <w:r>
        <w:t>50</w:t>
      </w:r>
      <w:r>
        <w:fldChar w:fldCharType="end"/>
      </w:r>
    </w:p>
    <w:p w14:paraId="71BAE9C1" w14:textId="36CBB865" w:rsidR="00C844F5" w:rsidRDefault="00C844F5">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_Toc83742643 \h </w:instrText>
      </w:r>
      <w:r>
        <w:fldChar w:fldCharType="separate"/>
      </w:r>
      <w:r>
        <w:t>50</w:t>
      </w:r>
      <w:r>
        <w:fldChar w:fldCharType="end"/>
      </w:r>
    </w:p>
    <w:p w14:paraId="2AA67AC4" w14:textId="010BD991" w:rsidR="00C844F5" w:rsidRDefault="00C844F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_Toc83742644 \h </w:instrText>
      </w:r>
      <w:r>
        <w:fldChar w:fldCharType="separate"/>
      </w:r>
      <w:r>
        <w:t>50</w:t>
      </w:r>
      <w:r>
        <w:fldChar w:fldCharType="end"/>
      </w:r>
    </w:p>
    <w:p w14:paraId="4FC0692D" w14:textId="6DC03D86" w:rsidR="00C844F5" w:rsidRDefault="00C844F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_Toc83742645 \h </w:instrText>
      </w:r>
      <w:r>
        <w:fldChar w:fldCharType="separate"/>
      </w:r>
      <w:r>
        <w:t>51</w:t>
      </w:r>
      <w:r>
        <w:fldChar w:fldCharType="end"/>
      </w:r>
    </w:p>
    <w:p w14:paraId="238FB120" w14:textId="35E358A5" w:rsidR="00C844F5" w:rsidRDefault="00C844F5">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_Toc83742646 \h </w:instrText>
      </w:r>
      <w:r>
        <w:fldChar w:fldCharType="separate"/>
      </w:r>
      <w:r>
        <w:t>52</w:t>
      </w:r>
      <w:r>
        <w:fldChar w:fldCharType="end"/>
      </w:r>
    </w:p>
    <w:p w14:paraId="5A8AE0EE" w14:textId="6A3F07AD" w:rsidR="00C844F5" w:rsidRDefault="00C844F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_Toc83742647 \h </w:instrText>
      </w:r>
      <w:r>
        <w:fldChar w:fldCharType="separate"/>
      </w:r>
      <w:r>
        <w:t>52</w:t>
      </w:r>
      <w:r>
        <w:fldChar w:fldCharType="end"/>
      </w:r>
    </w:p>
    <w:p w14:paraId="1CE3EF2B" w14:textId="415297D0" w:rsidR="00C844F5" w:rsidRDefault="00C844F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_Toc83742648 \h </w:instrText>
      </w:r>
      <w:r>
        <w:fldChar w:fldCharType="separate"/>
      </w:r>
      <w:r>
        <w:t>52</w:t>
      </w:r>
      <w:r>
        <w:fldChar w:fldCharType="end"/>
      </w:r>
    </w:p>
    <w:p w14:paraId="6F5AFCE4" w14:textId="0F9B625F" w:rsidR="00C844F5" w:rsidRDefault="00C844F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_Toc83742649 \h </w:instrText>
      </w:r>
      <w:r>
        <w:fldChar w:fldCharType="separate"/>
      </w:r>
      <w:r>
        <w:t>53</w:t>
      </w:r>
      <w:r>
        <w:fldChar w:fldCharType="end"/>
      </w:r>
    </w:p>
    <w:p w14:paraId="10A4A07B" w14:textId="25F6C27C" w:rsidR="00C844F5" w:rsidRDefault="00C844F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_Toc83742650 \h </w:instrText>
      </w:r>
      <w:r>
        <w:fldChar w:fldCharType="separate"/>
      </w:r>
      <w:r>
        <w:t>53</w:t>
      </w:r>
      <w:r>
        <w:fldChar w:fldCharType="end"/>
      </w:r>
    </w:p>
    <w:p w14:paraId="16AD46A8" w14:textId="178B11E7" w:rsidR="00C844F5" w:rsidRDefault="00C844F5">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_Toc83742651 \h </w:instrText>
      </w:r>
      <w:r>
        <w:fldChar w:fldCharType="separate"/>
      </w:r>
      <w:r>
        <w:t>53</w:t>
      </w:r>
      <w:r>
        <w:fldChar w:fldCharType="end"/>
      </w:r>
    </w:p>
    <w:p w14:paraId="107C68CF" w14:textId="0FBB691E" w:rsidR="00C844F5" w:rsidRDefault="00C844F5">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_Toc83742652 \h </w:instrText>
      </w:r>
      <w:r>
        <w:fldChar w:fldCharType="separate"/>
      </w:r>
      <w:r>
        <w:t>53</w:t>
      </w:r>
      <w:r>
        <w:fldChar w:fldCharType="end"/>
      </w:r>
    </w:p>
    <w:p w14:paraId="0FCD9582" w14:textId="63BB2FE6" w:rsidR="00C844F5" w:rsidRDefault="00C844F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_Toc83742653 \h </w:instrText>
      </w:r>
      <w:r>
        <w:fldChar w:fldCharType="separate"/>
      </w:r>
      <w:r>
        <w:t>60</w:t>
      </w:r>
      <w:r>
        <w:fldChar w:fldCharType="end"/>
      </w:r>
    </w:p>
    <w:p w14:paraId="5CED5A91" w14:textId="47F90F58" w:rsidR="00C844F5" w:rsidRDefault="00C844F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_Toc83742654 \h </w:instrText>
      </w:r>
      <w:r>
        <w:fldChar w:fldCharType="separate"/>
      </w:r>
      <w:r>
        <w:t>60</w:t>
      </w:r>
      <w:r>
        <w:fldChar w:fldCharType="end"/>
      </w:r>
    </w:p>
    <w:p w14:paraId="18B84B50" w14:textId="58448023" w:rsidR="00C844F5" w:rsidRDefault="00C844F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_Toc83742655 \h </w:instrText>
      </w:r>
      <w:r>
        <w:fldChar w:fldCharType="separate"/>
      </w:r>
      <w:r>
        <w:t>60</w:t>
      </w:r>
      <w:r>
        <w:fldChar w:fldCharType="end"/>
      </w:r>
    </w:p>
    <w:p w14:paraId="712DFF58" w14:textId="0373B5FF" w:rsidR="00C844F5" w:rsidRDefault="00C844F5">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_Toc83742656 \h </w:instrText>
      </w:r>
      <w:r>
        <w:fldChar w:fldCharType="separate"/>
      </w:r>
      <w:r>
        <w:t>60</w:t>
      </w:r>
      <w:r>
        <w:fldChar w:fldCharType="end"/>
      </w:r>
    </w:p>
    <w:p w14:paraId="0CA9D785" w14:textId="0E0CFAE3" w:rsidR="00C844F5" w:rsidRDefault="00C844F5">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_Toc83742657 \h </w:instrText>
      </w:r>
      <w:r>
        <w:fldChar w:fldCharType="separate"/>
      </w:r>
      <w:r>
        <w:t>60</w:t>
      </w:r>
      <w:r>
        <w:fldChar w:fldCharType="end"/>
      </w:r>
    </w:p>
    <w:p w14:paraId="6ABDC93A" w14:textId="5545E2CF" w:rsidR="00C844F5" w:rsidRDefault="00C844F5">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_Toc83742658 \h </w:instrText>
      </w:r>
      <w:r>
        <w:fldChar w:fldCharType="separate"/>
      </w:r>
      <w:r>
        <w:t>60</w:t>
      </w:r>
      <w:r>
        <w:fldChar w:fldCharType="end"/>
      </w:r>
    </w:p>
    <w:p w14:paraId="0DDDB3F4" w14:textId="16F95031" w:rsidR="00C844F5" w:rsidRDefault="00C844F5">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_Toc83742659 \h </w:instrText>
      </w:r>
      <w:r>
        <w:fldChar w:fldCharType="separate"/>
      </w:r>
      <w:r>
        <w:t>60</w:t>
      </w:r>
      <w:r>
        <w:fldChar w:fldCharType="end"/>
      </w:r>
    </w:p>
    <w:p w14:paraId="0D4D511D" w14:textId="277A1001" w:rsidR="00C844F5" w:rsidRDefault="00C844F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_Toc83742660 \h </w:instrText>
      </w:r>
      <w:r>
        <w:fldChar w:fldCharType="separate"/>
      </w:r>
      <w:r>
        <w:t>61</w:t>
      </w:r>
      <w:r>
        <w:fldChar w:fldCharType="end"/>
      </w:r>
    </w:p>
    <w:p w14:paraId="6A2D8539" w14:textId="4A89CEF7" w:rsidR="00C844F5" w:rsidRDefault="00C844F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_Toc83742661 \h </w:instrText>
      </w:r>
      <w:r>
        <w:fldChar w:fldCharType="separate"/>
      </w:r>
      <w:r>
        <w:t>66</w:t>
      </w:r>
      <w:r>
        <w:fldChar w:fldCharType="end"/>
      </w:r>
    </w:p>
    <w:p w14:paraId="6F5CC4AE" w14:textId="02A9F9C9" w:rsidR="00C844F5" w:rsidRDefault="00C844F5">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_Toc83742662 \h </w:instrText>
      </w:r>
      <w:r>
        <w:fldChar w:fldCharType="separate"/>
      </w:r>
      <w:r>
        <w:t>66</w:t>
      </w:r>
      <w:r>
        <w:fldChar w:fldCharType="end"/>
      </w:r>
    </w:p>
    <w:p w14:paraId="54F23368" w14:textId="6A3136F4" w:rsidR="00C844F5" w:rsidRDefault="00C844F5">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_Toc83742663 \h </w:instrText>
      </w:r>
      <w:r>
        <w:fldChar w:fldCharType="separate"/>
      </w:r>
      <w:r>
        <w:t>66</w:t>
      </w:r>
      <w:r>
        <w:fldChar w:fldCharType="end"/>
      </w:r>
    </w:p>
    <w:p w14:paraId="6AAB01B5" w14:textId="4DE43D83" w:rsidR="00C844F5" w:rsidRDefault="00C844F5">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_Toc83742664 \h </w:instrText>
      </w:r>
      <w:r>
        <w:fldChar w:fldCharType="separate"/>
      </w:r>
      <w:r>
        <w:t>66</w:t>
      </w:r>
      <w:r>
        <w:fldChar w:fldCharType="end"/>
      </w:r>
    </w:p>
    <w:p w14:paraId="3D6D704B" w14:textId="026B8CF3" w:rsidR="00C844F5" w:rsidRDefault="00C844F5">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_Toc83742665 \h </w:instrText>
      </w:r>
      <w:r>
        <w:fldChar w:fldCharType="separate"/>
      </w:r>
      <w:r>
        <w:t>66</w:t>
      </w:r>
      <w:r>
        <w:fldChar w:fldCharType="end"/>
      </w:r>
    </w:p>
    <w:p w14:paraId="2A79CA89" w14:textId="32A15EBC" w:rsidR="00C844F5" w:rsidRDefault="00C844F5">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_Toc83742666 \h </w:instrText>
      </w:r>
      <w:r>
        <w:fldChar w:fldCharType="separate"/>
      </w:r>
      <w:r>
        <w:t>68</w:t>
      </w:r>
      <w:r>
        <w:fldChar w:fldCharType="end"/>
      </w:r>
    </w:p>
    <w:p w14:paraId="1D5BA2B8" w14:textId="14C0DBB4" w:rsidR="00C844F5" w:rsidRDefault="00C844F5">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_Toc83742667 \h </w:instrText>
      </w:r>
      <w:r>
        <w:fldChar w:fldCharType="separate"/>
      </w:r>
      <w:r>
        <w:t>73</w:t>
      </w:r>
      <w:r>
        <w:fldChar w:fldCharType="end"/>
      </w:r>
    </w:p>
    <w:p w14:paraId="5F7E221E" w14:textId="449E1848" w:rsidR="00C844F5" w:rsidRDefault="00C844F5">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_Toc83742668 \h </w:instrText>
      </w:r>
      <w:r>
        <w:fldChar w:fldCharType="separate"/>
      </w:r>
      <w:r>
        <w:t>73</w:t>
      </w:r>
      <w:r>
        <w:fldChar w:fldCharType="end"/>
      </w:r>
    </w:p>
    <w:p w14:paraId="04EFB85C" w14:textId="052BB29A" w:rsidR="00C844F5" w:rsidRDefault="00C844F5">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_Toc83742669 \h </w:instrText>
      </w:r>
      <w:r>
        <w:fldChar w:fldCharType="separate"/>
      </w:r>
      <w:r>
        <w:t>75</w:t>
      </w:r>
      <w:r>
        <w:fldChar w:fldCharType="end"/>
      </w:r>
    </w:p>
    <w:p w14:paraId="7B8064A1" w14:textId="51C0A143" w:rsidR="00C844F5" w:rsidRDefault="00C844F5">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_Toc83742670 \h </w:instrText>
      </w:r>
      <w:r>
        <w:fldChar w:fldCharType="separate"/>
      </w:r>
      <w:r>
        <w:t>80</w:t>
      </w:r>
      <w:r>
        <w:fldChar w:fldCharType="end"/>
      </w:r>
    </w:p>
    <w:p w14:paraId="07A17212" w14:textId="4F5C4ECB" w:rsidR="00C844F5" w:rsidRDefault="00C844F5">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_Toc83742671 \h </w:instrText>
      </w:r>
      <w:r>
        <w:fldChar w:fldCharType="separate"/>
      </w:r>
      <w:r>
        <w:t>80</w:t>
      </w:r>
      <w:r>
        <w:fldChar w:fldCharType="end"/>
      </w:r>
    </w:p>
    <w:p w14:paraId="57A1E07F" w14:textId="79890895" w:rsidR="00C844F5" w:rsidRDefault="00C844F5">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_Toc83742672 \h </w:instrText>
      </w:r>
      <w:r>
        <w:fldChar w:fldCharType="separate"/>
      </w:r>
      <w:r>
        <w:t>80</w:t>
      </w:r>
      <w:r>
        <w:fldChar w:fldCharType="end"/>
      </w:r>
    </w:p>
    <w:p w14:paraId="782E5EAC" w14:textId="5E0C7840" w:rsidR="00C844F5" w:rsidRDefault="00C844F5">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_Toc83742673 \h </w:instrText>
      </w:r>
      <w:r>
        <w:fldChar w:fldCharType="separate"/>
      </w:r>
      <w:r>
        <w:t>82</w:t>
      </w:r>
      <w:r>
        <w:fldChar w:fldCharType="end"/>
      </w:r>
    </w:p>
    <w:p w14:paraId="25F2D3F6" w14:textId="74A95019" w:rsidR="00C844F5" w:rsidRDefault="00C844F5">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_Toc83742674 \h </w:instrText>
      </w:r>
      <w:r>
        <w:fldChar w:fldCharType="separate"/>
      </w:r>
      <w:r>
        <w:t>87</w:t>
      </w:r>
      <w:r>
        <w:fldChar w:fldCharType="end"/>
      </w:r>
    </w:p>
    <w:p w14:paraId="6FBA585C" w14:textId="0A34B6A9" w:rsidR="00C844F5" w:rsidRDefault="00C844F5">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_Toc83742675 \h </w:instrText>
      </w:r>
      <w:r>
        <w:fldChar w:fldCharType="separate"/>
      </w:r>
      <w:r>
        <w:t>87</w:t>
      </w:r>
      <w:r>
        <w:fldChar w:fldCharType="end"/>
      </w:r>
    </w:p>
    <w:p w14:paraId="5ADCB303" w14:textId="5F7FB59D" w:rsidR="00C844F5" w:rsidRDefault="00C844F5">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_Toc83742676 \h </w:instrText>
      </w:r>
      <w:r>
        <w:fldChar w:fldCharType="separate"/>
      </w:r>
      <w:r>
        <w:t>89</w:t>
      </w:r>
      <w:r>
        <w:fldChar w:fldCharType="end"/>
      </w:r>
    </w:p>
    <w:p w14:paraId="5FCC6204" w14:textId="32ACD5FE" w:rsidR="00C844F5" w:rsidRDefault="00C844F5">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_Toc83742677 \h </w:instrText>
      </w:r>
      <w:r>
        <w:fldChar w:fldCharType="separate"/>
      </w:r>
      <w:r>
        <w:t>94</w:t>
      </w:r>
      <w:r>
        <w:fldChar w:fldCharType="end"/>
      </w:r>
    </w:p>
    <w:p w14:paraId="3ED90AD2" w14:textId="5474D3C3" w:rsidR="00C844F5" w:rsidRDefault="00C844F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_Toc83742678 \h </w:instrText>
      </w:r>
      <w:r>
        <w:fldChar w:fldCharType="separate"/>
      </w:r>
      <w:r>
        <w:t>94</w:t>
      </w:r>
      <w:r>
        <w:fldChar w:fldCharType="end"/>
      </w:r>
    </w:p>
    <w:p w14:paraId="2780EC30" w14:textId="6B92B411" w:rsidR="00C844F5" w:rsidRDefault="00C844F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_Toc83742679 \h </w:instrText>
      </w:r>
      <w:r>
        <w:fldChar w:fldCharType="separate"/>
      </w:r>
      <w:r>
        <w:t>94</w:t>
      </w:r>
      <w:r>
        <w:fldChar w:fldCharType="end"/>
      </w:r>
    </w:p>
    <w:p w14:paraId="17F1B55F" w14:textId="26C72ECF" w:rsidR="00C844F5" w:rsidRDefault="00C844F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_Toc83742680 \h </w:instrText>
      </w:r>
      <w:r>
        <w:fldChar w:fldCharType="separate"/>
      </w:r>
      <w:r>
        <w:t>94</w:t>
      </w:r>
      <w:r>
        <w:fldChar w:fldCharType="end"/>
      </w:r>
    </w:p>
    <w:p w14:paraId="2EC7BF60" w14:textId="2E7FBABD" w:rsidR="00C844F5" w:rsidRDefault="00C844F5">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8341B8">
        <w:rPr>
          <w:lang w:val="en-US"/>
        </w:rPr>
        <w:t>TypeI-SinglePanel</w:t>
      </w:r>
      <w:r w:rsidRPr="008341B8">
        <w:rPr>
          <w:lang w:val="en-US" w:eastAsia="zh-CN"/>
        </w:rPr>
        <w:t xml:space="preserve"> Codebook</w:t>
      </w:r>
      <w:r>
        <w:tab/>
      </w:r>
      <w:r>
        <w:fldChar w:fldCharType="begin"/>
      </w:r>
      <w:r>
        <w:instrText xml:space="preserve"> PAGEREF _Toc83742681 \h </w:instrText>
      </w:r>
      <w:r>
        <w:fldChar w:fldCharType="separate"/>
      </w:r>
      <w:r>
        <w:t>94</w:t>
      </w:r>
      <w:r>
        <w:fldChar w:fldCharType="end"/>
      </w:r>
    </w:p>
    <w:p w14:paraId="400592C0" w14:textId="3CDB2D66" w:rsidR="00C844F5" w:rsidRDefault="00C844F5">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8341B8">
        <w:rPr>
          <w:lang w:val="en-US"/>
        </w:rPr>
        <w:t>TypeI-SinglePanel</w:t>
      </w:r>
      <w:r w:rsidRPr="008341B8">
        <w:rPr>
          <w:lang w:val="en-US" w:eastAsia="zh-CN"/>
        </w:rPr>
        <w:t xml:space="preserve"> Codebook</w:t>
      </w:r>
      <w:r>
        <w:tab/>
      </w:r>
      <w:r>
        <w:fldChar w:fldCharType="begin"/>
      </w:r>
      <w:r>
        <w:instrText xml:space="preserve"> PAGEREF _Toc83742682 \h </w:instrText>
      </w:r>
      <w:r>
        <w:fldChar w:fldCharType="separate"/>
      </w:r>
      <w:r>
        <w:t>97</w:t>
      </w:r>
      <w:r>
        <w:fldChar w:fldCharType="end"/>
      </w:r>
    </w:p>
    <w:p w14:paraId="30DBB787" w14:textId="22AF1DC6" w:rsidR="00C844F5" w:rsidRDefault="00C844F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_Toc83742683 \h </w:instrText>
      </w:r>
      <w:r>
        <w:fldChar w:fldCharType="separate"/>
      </w:r>
      <w:r>
        <w:t>100</w:t>
      </w:r>
      <w:r>
        <w:fldChar w:fldCharType="end"/>
      </w:r>
    </w:p>
    <w:p w14:paraId="781C7F78" w14:textId="1B6BEF0B" w:rsidR="00C844F5" w:rsidRDefault="00C844F5">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8341B8">
        <w:rPr>
          <w:lang w:val="en-US"/>
        </w:rPr>
        <w:t>TypeI-SinglePanel</w:t>
      </w:r>
      <w:r w:rsidRPr="008341B8">
        <w:rPr>
          <w:lang w:val="en-US" w:eastAsia="zh-CN"/>
        </w:rPr>
        <w:t xml:space="preserve"> Codebook</w:t>
      </w:r>
      <w:r>
        <w:tab/>
      </w:r>
      <w:r>
        <w:fldChar w:fldCharType="begin"/>
      </w:r>
      <w:r>
        <w:instrText xml:space="preserve"> PAGEREF _Toc83742684 \h </w:instrText>
      </w:r>
      <w:r>
        <w:fldChar w:fldCharType="separate"/>
      </w:r>
      <w:r>
        <w:t>100</w:t>
      </w:r>
      <w:r>
        <w:fldChar w:fldCharType="end"/>
      </w:r>
    </w:p>
    <w:p w14:paraId="78531F18" w14:textId="7F522C3A" w:rsidR="00C844F5" w:rsidRDefault="00C844F5">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8341B8">
        <w:rPr>
          <w:lang w:val="en-US"/>
        </w:rPr>
        <w:t>TypeI-SinglePanel</w:t>
      </w:r>
      <w:r w:rsidRPr="008341B8">
        <w:rPr>
          <w:lang w:val="en-US" w:eastAsia="zh-CN"/>
        </w:rPr>
        <w:t xml:space="preserve"> Codebook</w:t>
      </w:r>
      <w:r>
        <w:tab/>
      </w:r>
      <w:r>
        <w:fldChar w:fldCharType="begin"/>
      </w:r>
      <w:r>
        <w:instrText xml:space="preserve"> PAGEREF _Toc83742685 \h </w:instrText>
      </w:r>
      <w:r>
        <w:fldChar w:fldCharType="separate"/>
      </w:r>
      <w:r>
        <w:t>103</w:t>
      </w:r>
      <w:r>
        <w:fldChar w:fldCharType="end"/>
      </w:r>
    </w:p>
    <w:p w14:paraId="27DCC957" w14:textId="20003641" w:rsidR="00C844F5" w:rsidRDefault="00C844F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_Toc83742686 \h </w:instrText>
      </w:r>
      <w:r>
        <w:fldChar w:fldCharType="separate"/>
      </w:r>
      <w:r>
        <w:t>106</w:t>
      </w:r>
      <w:r>
        <w:fldChar w:fldCharType="end"/>
      </w:r>
    </w:p>
    <w:p w14:paraId="5C24DE8D" w14:textId="4A90B24A" w:rsidR="00C844F5" w:rsidRDefault="00C844F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_Toc83742687 \h </w:instrText>
      </w:r>
      <w:r>
        <w:fldChar w:fldCharType="separate"/>
      </w:r>
      <w:r>
        <w:t>106</w:t>
      </w:r>
      <w:r>
        <w:fldChar w:fldCharType="end"/>
      </w:r>
    </w:p>
    <w:p w14:paraId="0D7AC029" w14:textId="4680BECF" w:rsidR="00C844F5" w:rsidRDefault="00C844F5">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8341B8">
        <w:rPr>
          <w:lang w:val="en-US"/>
        </w:rPr>
        <w:t>TypeI-SinglePanel</w:t>
      </w:r>
      <w:r w:rsidRPr="008341B8">
        <w:rPr>
          <w:lang w:val="en-US" w:eastAsia="zh-CN"/>
        </w:rPr>
        <w:t xml:space="preserve"> Codebook</w:t>
      </w:r>
      <w:r>
        <w:tab/>
      </w:r>
      <w:r>
        <w:fldChar w:fldCharType="begin"/>
      </w:r>
      <w:r>
        <w:instrText xml:space="preserve"> PAGEREF _Toc83742688 \h </w:instrText>
      </w:r>
      <w:r>
        <w:fldChar w:fldCharType="separate"/>
      </w:r>
      <w:r>
        <w:t>106</w:t>
      </w:r>
      <w:r>
        <w:fldChar w:fldCharType="end"/>
      </w:r>
    </w:p>
    <w:p w14:paraId="392A9ED1" w14:textId="3042BF0B" w:rsidR="00C844F5" w:rsidRDefault="00C844F5">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8341B8">
        <w:rPr>
          <w:lang w:val="en-US"/>
        </w:rPr>
        <w:t>TypeI-SinglePanel</w:t>
      </w:r>
      <w:r w:rsidRPr="008341B8">
        <w:rPr>
          <w:lang w:val="en-US" w:eastAsia="zh-CN"/>
        </w:rPr>
        <w:t xml:space="preserve"> Codebook</w:t>
      </w:r>
      <w:r>
        <w:tab/>
      </w:r>
      <w:r>
        <w:fldChar w:fldCharType="begin"/>
      </w:r>
      <w:r>
        <w:instrText xml:space="preserve"> PAGEREF _Toc83742689 \h </w:instrText>
      </w:r>
      <w:r>
        <w:fldChar w:fldCharType="separate"/>
      </w:r>
      <w:r>
        <w:t>109</w:t>
      </w:r>
      <w:r>
        <w:fldChar w:fldCharType="end"/>
      </w:r>
    </w:p>
    <w:p w14:paraId="331B7B10" w14:textId="60D9A868" w:rsidR="00C844F5" w:rsidRDefault="00C844F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_Toc83742690 \h </w:instrText>
      </w:r>
      <w:r>
        <w:fldChar w:fldCharType="separate"/>
      </w:r>
      <w:r>
        <w:t>112</w:t>
      </w:r>
      <w:r>
        <w:fldChar w:fldCharType="end"/>
      </w:r>
    </w:p>
    <w:p w14:paraId="404CE510" w14:textId="5B116043" w:rsidR="00C844F5" w:rsidRDefault="00C844F5">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8341B8">
        <w:rPr>
          <w:lang w:val="en-US"/>
        </w:rPr>
        <w:t>TypeI-SinglePanel</w:t>
      </w:r>
      <w:r w:rsidRPr="008341B8">
        <w:rPr>
          <w:lang w:val="en-US" w:eastAsia="zh-CN"/>
        </w:rPr>
        <w:t xml:space="preserve"> Codebook</w:t>
      </w:r>
      <w:r>
        <w:tab/>
      </w:r>
      <w:r>
        <w:fldChar w:fldCharType="begin"/>
      </w:r>
      <w:r>
        <w:instrText xml:space="preserve"> PAGEREF _Toc83742691 \h </w:instrText>
      </w:r>
      <w:r>
        <w:fldChar w:fldCharType="separate"/>
      </w:r>
      <w:r>
        <w:t>112</w:t>
      </w:r>
      <w:r>
        <w:fldChar w:fldCharType="end"/>
      </w:r>
    </w:p>
    <w:p w14:paraId="60FC5EE4" w14:textId="68D8E499" w:rsidR="00C844F5" w:rsidRDefault="00C844F5">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8341B8">
        <w:rPr>
          <w:lang w:val="en-US"/>
        </w:rPr>
        <w:t>TypeI-SinglePanel</w:t>
      </w:r>
      <w:r w:rsidRPr="008341B8">
        <w:rPr>
          <w:lang w:val="en-US" w:eastAsia="zh-CN"/>
        </w:rPr>
        <w:t xml:space="preserve"> Codebook</w:t>
      </w:r>
      <w:r>
        <w:tab/>
      </w:r>
      <w:r>
        <w:fldChar w:fldCharType="begin"/>
      </w:r>
      <w:r>
        <w:instrText xml:space="preserve"> PAGEREF _Toc83742692 \h </w:instrText>
      </w:r>
      <w:r>
        <w:fldChar w:fldCharType="separate"/>
      </w:r>
      <w:r>
        <w:t>115</w:t>
      </w:r>
      <w:r>
        <w:fldChar w:fldCharType="end"/>
      </w:r>
    </w:p>
    <w:p w14:paraId="4CD146FD" w14:textId="13E6BBAE" w:rsidR="00C844F5" w:rsidRDefault="00C844F5">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_Toc83742693 \h </w:instrText>
      </w:r>
      <w:r>
        <w:fldChar w:fldCharType="separate"/>
      </w:r>
      <w:r>
        <w:t>118</w:t>
      </w:r>
      <w:r>
        <w:fldChar w:fldCharType="end"/>
      </w:r>
    </w:p>
    <w:p w14:paraId="139D42E9" w14:textId="72775606" w:rsidR="00C844F5" w:rsidRDefault="00C844F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_Toc83742694 \h </w:instrText>
      </w:r>
      <w:r>
        <w:fldChar w:fldCharType="separate"/>
      </w:r>
      <w:r>
        <w:t>118</w:t>
      </w:r>
      <w:r>
        <w:fldChar w:fldCharType="end"/>
      </w:r>
    </w:p>
    <w:p w14:paraId="131CA6CF" w14:textId="2350DC67" w:rsidR="00C844F5" w:rsidRDefault="00C844F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_Toc83742695 \h </w:instrText>
      </w:r>
      <w:r>
        <w:fldChar w:fldCharType="separate"/>
      </w:r>
      <w:r>
        <w:t>118</w:t>
      </w:r>
      <w:r>
        <w:fldChar w:fldCharType="end"/>
      </w:r>
    </w:p>
    <w:p w14:paraId="4D381596" w14:textId="04E76266" w:rsidR="00C844F5" w:rsidRDefault="00C844F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_Toc83742696 \h </w:instrText>
      </w:r>
      <w:r>
        <w:fldChar w:fldCharType="separate"/>
      </w:r>
      <w:r>
        <w:t>118</w:t>
      </w:r>
      <w:r>
        <w:fldChar w:fldCharType="end"/>
      </w:r>
    </w:p>
    <w:p w14:paraId="7BA0F2C8" w14:textId="6337C513" w:rsidR="00C844F5" w:rsidRDefault="00C844F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_Toc83742697 \h </w:instrText>
      </w:r>
      <w:r>
        <w:fldChar w:fldCharType="separate"/>
      </w:r>
      <w:r>
        <w:t>122</w:t>
      </w:r>
      <w:r>
        <w:fldChar w:fldCharType="end"/>
      </w:r>
    </w:p>
    <w:p w14:paraId="688ED3F2" w14:textId="672FCB46" w:rsidR="00C844F5" w:rsidRDefault="00C844F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_Toc83742698 \h </w:instrText>
      </w:r>
      <w:r>
        <w:fldChar w:fldCharType="separate"/>
      </w:r>
      <w:r>
        <w:t>125</w:t>
      </w:r>
      <w:r>
        <w:fldChar w:fldCharType="end"/>
      </w:r>
    </w:p>
    <w:p w14:paraId="4A65DD54" w14:textId="220B24FE" w:rsidR="00C844F5" w:rsidRDefault="00C844F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_Toc83742699 \h </w:instrText>
      </w:r>
      <w:r>
        <w:fldChar w:fldCharType="separate"/>
      </w:r>
      <w:r>
        <w:t>125</w:t>
      </w:r>
      <w:r>
        <w:fldChar w:fldCharType="end"/>
      </w:r>
    </w:p>
    <w:p w14:paraId="40E8C75E" w14:textId="5E1B4C31" w:rsidR="00C844F5" w:rsidRDefault="00C844F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_Toc83742700 \h </w:instrText>
      </w:r>
      <w:r>
        <w:fldChar w:fldCharType="separate"/>
      </w:r>
      <w:r>
        <w:t>128</w:t>
      </w:r>
      <w:r>
        <w:fldChar w:fldCharType="end"/>
      </w:r>
    </w:p>
    <w:p w14:paraId="3D35318C" w14:textId="08AD3169" w:rsidR="00C844F5" w:rsidRDefault="00C844F5">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_Toc83742701 \h </w:instrText>
      </w:r>
      <w:r>
        <w:fldChar w:fldCharType="separate"/>
      </w:r>
      <w:r>
        <w:t>131</w:t>
      </w:r>
      <w:r>
        <w:fldChar w:fldCharType="end"/>
      </w:r>
    </w:p>
    <w:p w14:paraId="3CBA9DE1" w14:textId="0498F17E" w:rsidR="00C844F5" w:rsidRDefault="00C844F5">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_Toc83742702 \h </w:instrText>
      </w:r>
      <w:r>
        <w:fldChar w:fldCharType="separate"/>
      </w:r>
      <w:r>
        <w:t>131</w:t>
      </w:r>
      <w:r>
        <w:fldChar w:fldCharType="end"/>
      </w:r>
    </w:p>
    <w:p w14:paraId="5E47884B" w14:textId="5F8E300E" w:rsidR="00C844F5" w:rsidRDefault="00C844F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_Toc83742703 \h </w:instrText>
      </w:r>
      <w:r>
        <w:fldChar w:fldCharType="separate"/>
      </w:r>
      <w:r>
        <w:t>131</w:t>
      </w:r>
      <w:r>
        <w:fldChar w:fldCharType="end"/>
      </w:r>
    </w:p>
    <w:p w14:paraId="794490FD" w14:textId="51AB38ED" w:rsidR="00C844F5" w:rsidRDefault="00C844F5">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_Toc83742704 \h </w:instrText>
      </w:r>
      <w:r>
        <w:fldChar w:fldCharType="separate"/>
      </w:r>
      <w:r>
        <w:t>131</w:t>
      </w:r>
      <w:r>
        <w:fldChar w:fldCharType="end"/>
      </w:r>
    </w:p>
    <w:p w14:paraId="567B41C1" w14:textId="6B380600" w:rsidR="00C844F5" w:rsidRDefault="00C844F5">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_Toc83742705 \h </w:instrText>
      </w:r>
      <w:r>
        <w:fldChar w:fldCharType="separate"/>
      </w:r>
      <w:r>
        <w:t>131</w:t>
      </w:r>
      <w:r>
        <w:fldChar w:fldCharType="end"/>
      </w:r>
    </w:p>
    <w:p w14:paraId="51966F17" w14:textId="731CCAD7" w:rsidR="00C844F5" w:rsidRDefault="00C844F5">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_Toc83742706 \h </w:instrText>
      </w:r>
      <w:r>
        <w:fldChar w:fldCharType="separate"/>
      </w:r>
      <w:r>
        <w:t>131</w:t>
      </w:r>
      <w:r>
        <w:fldChar w:fldCharType="end"/>
      </w:r>
    </w:p>
    <w:p w14:paraId="1330A75D" w14:textId="0BA0E325" w:rsidR="00C844F5" w:rsidRDefault="00C844F5">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_Toc83742707 \h </w:instrText>
      </w:r>
      <w:r>
        <w:fldChar w:fldCharType="separate"/>
      </w:r>
      <w:r>
        <w:t>132</w:t>
      </w:r>
      <w:r>
        <w:fldChar w:fldCharType="end"/>
      </w:r>
    </w:p>
    <w:p w14:paraId="4C9164BD" w14:textId="414A7D3E" w:rsidR="00C844F5" w:rsidRDefault="00C844F5">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_Toc83742708 \h </w:instrText>
      </w:r>
      <w:r>
        <w:fldChar w:fldCharType="separate"/>
      </w:r>
      <w:r>
        <w:t>136</w:t>
      </w:r>
      <w:r>
        <w:fldChar w:fldCharType="end"/>
      </w:r>
    </w:p>
    <w:p w14:paraId="00D28B38" w14:textId="200C33F3" w:rsidR="00C844F5" w:rsidRDefault="00C844F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_Toc83742709 \h </w:instrText>
      </w:r>
      <w:r>
        <w:fldChar w:fldCharType="separate"/>
      </w:r>
      <w:r>
        <w:t>136</w:t>
      </w:r>
      <w:r>
        <w:fldChar w:fldCharType="end"/>
      </w:r>
    </w:p>
    <w:p w14:paraId="28338DAE" w14:textId="26BAA0B0" w:rsidR="00C844F5" w:rsidRDefault="00C844F5">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_Toc83742710 \h </w:instrText>
      </w:r>
      <w:r>
        <w:fldChar w:fldCharType="separate"/>
      </w:r>
      <w:r>
        <w:t>136</w:t>
      </w:r>
      <w:r>
        <w:fldChar w:fldCharType="end"/>
      </w:r>
    </w:p>
    <w:p w14:paraId="5CCF17BD" w14:textId="5B2F20B0" w:rsidR="00C844F5" w:rsidRDefault="00C844F5">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_Toc83742711 \h </w:instrText>
      </w:r>
      <w:r>
        <w:fldChar w:fldCharType="separate"/>
      </w:r>
      <w:r>
        <w:t>137</w:t>
      </w:r>
      <w:r>
        <w:fldChar w:fldCharType="end"/>
      </w:r>
    </w:p>
    <w:p w14:paraId="0FCE969A" w14:textId="3639BD47" w:rsidR="00C844F5" w:rsidRDefault="00C844F5">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_Toc83742712 \h </w:instrText>
      </w:r>
      <w:r>
        <w:fldChar w:fldCharType="separate"/>
      </w:r>
      <w:r>
        <w:t>137</w:t>
      </w:r>
      <w:r>
        <w:fldChar w:fldCharType="end"/>
      </w:r>
    </w:p>
    <w:p w14:paraId="03744127" w14:textId="2DC8C7CB" w:rsidR="00C844F5" w:rsidRDefault="00C844F5">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_Toc83742713 \h </w:instrText>
      </w:r>
      <w:r>
        <w:fldChar w:fldCharType="separate"/>
      </w:r>
      <w:r>
        <w:t>139</w:t>
      </w:r>
      <w:r>
        <w:fldChar w:fldCharType="end"/>
      </w:r>
    </w:p>
    <w:p w14:paraId="1DF43948" w14:textId="0CDD8643" w:rsidR="00C844F5" w:rsidRDefault="00C844F5">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_Toc83742714 \h </w:instrText>
      </w:r>
      <w:r>
        <w:fldChar w:fldCharType="separate"/>
      </w:r>
      <w:r>
        <w:t>142</w:t>
      </w:r>
      <w:r>
        <w:fldChar w:fldCharType="end"/>
      </w:r>
    </w:p>
    <w:p w14:paraId="3D4636E7" w14:textId="615B100E" w:rsidR="00C844F5" w:rsidRDefault="00C844F5">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_Toc83742715 \h </w:instrText>
      </w:r>
      <w:r>
        <w:fldChar w:fldCharType="separate"/>
      </w:r>
      <w:r>
        <w:t>142</w:t>
      </w:r>
      <w:r>
        <w:fldChar w:fldCharType="end"/>
      </w:r>
    </w:p>
    <w:p w14:paraId="49B51B27" w14:textId="60074C3D" w:rsidR="00C844F5" w:rsidRDefault="00C844F5">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_Toc83742716 \h </w:instrText>
      </w:r>
      <w:r>
        <w:fldChar w:fldCharType="separate"/>
      </w:r>
      <w:r>
        <w:t>142</w:t>
      </w:r>
      <w:r>
        <w:fldChar w:fldCharType="end"/>
      </w:r>
    </w:p>
    <w:p w14:paraId="43DF7BD6" w14:textId="14105C1D" w:rsidR="00C844F5" w:rsidRDefault="00C844F5">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_Toc83742717 \h </w:instrText>
      </w:r>
      <w:r>
        <w:fldChar w:fldCharType="separate"/>
      </w:r>
      <w:r>
        <w:t>142</w:t>
      </w:r>
      <w:r>
        <w:fldChar w:fldCharType="end"/>
      </w:r>
    </w:p>
    <w:p w14:paraId="6F9EA452" w14:textId="00825B5B" w:rsidR="00C844F5" w:rsidRDefault="00C844F5">
      <w:pPr>
        <w:pStyle w:val="TOC5"/>
        <w:rPr>
          <w:rFonts w:asciiTheme="minorHAnsi" w:eastAsiaTheme="minorEastAsia" w:hAnsiTheme="minorHAnsi" w:cstheme="minorBidi"/>
          <w:sz w:val="22"/>
          <w:szCs w:val="22"/>
          <w:lang w:eastAsia="en-GB"/>
        </w:rPr>
      </w:pPr>
      <w:r w:rsidRPr="008341B8">
        <w:rPr>
          <w:snapToGrid w:val="0"/>
          <w:lang w:eastAsia="zh-CN"/>
        </w:rPr>
        <w:t>7</w:t>
      </w:r>
      <w:r w:rsidRPr="008341B8">
        <w:rPr>
          <w:snapToGrid w:val="0"/>
        </w:rPr>
        <w:t>.3.</w:t>
      </w:r>
      <w:r w:rsidRPr="008341B8">
        <w:rPr>
          <w:snapToGrid w:val="0"/>
          <w:lang w:eastAsia="zh-CN"/>
        </w:rPr>
        <w:t>2</w:t>
      </w:r>
      <w:r w:rsidRPr="008341B8">
        <w:rPr>
          <w:snapToGrid w:val="0"/>
        </w:rPr>
        <w:t>.2.1</w:t>
      </w:r>
      <w:r>
        <w:rPr>
          <w:rFonts w:asciiTheme="minorHAnsi" w:eastAsiaTheme="minorEastAsia" w:hAnsiTheme="minorHAnsi" w:cstheme="minorBidi"/>
          <w:sz w:val="22"/>
          <w:szCs w:val="22"/>
          <w:lang w:eastAsia="en-GB"/>
        </w:rPr>
        <w:tab/>
      </w:r>
      <w:r w:rsidRPr="008341B8">
        <w:rPr>
          <w:snapToGrid w:val="0"/>
        </w:rPr>
        <w:t>1 Tx Antenna</w:t>
      </w:r>
      <w:r w:rsidRPr="008341B8">
        <w:rPr>
          <w:snapToGrid w:val="0"/>
          <w:lang w:eastAsia="zh-CN"/>
        </w:rPr>
        <w:t xml:space="preserve"> </w:t>
      </w:r>
      <w:r w:rsidRPr="008341B8">
        <w:rPr>
          <w:snapToGrid w:val="0"/>
        </w:rPr>
        <w:t>performances</w:t>
      </w:r>
      <w:r>
        <w:tab/>
      </w:r>
      <w:r>
        <w:fldChar w:fldCharType="begin"/>
      </w:r>
      <w:r>
        <w:instrText xml:space="preserve"> PAGEREF _Toc83742718 \h </w:instrText>
      </w:r>
      <w:r>
        <w:fldChar w:fldCharType="separate"/>
      </w:r>
      <w:r>
        <w:t>142</w:t>
      </w:r>
      <w:r>
        <w:fldChar w:fldCharType="end"/>
      </w:r>
    </w:p>
    <w:p w14:paraId="3412C6FD" w14:textId="68B05C66" w:rsidR="00C844F5" w:rsidRDefault="00C844F5">
      <w:pPr>
        <w:pStyle w:val="TOC5"/>
        <w:rPr>
          <w:rFonts w:asciiTheme="minorHAnsi" w:eastAsiaTheme="minorEastAsia" w:hAnsiTheme="minorHAnsi" w:cstheme="minorBidi"/>
          <w:sz w:val="22"/>
          <w:szCs w:val="22"/>
          <w:lang w:eastAsia="en-GB"/>
        </w:rPr>
      </w:pPr>
      <w:r w:rsidRPr="008341B8">
        <w:rPr>
          <w:snapToGrid w:val="0"/>
          <w:lang w:eastAsia="zh-CN"/>
        </w:rPr>
        <w:t>7</w:t>
      </w:r>
      <w:r w:rsidRPr="008341B8">
        <w:rPr>
          <w:snapToGrid w:val="0"/>
        </w:rPr>
        <w:t>.3.</w:t>
      </w:r>
      <w:r w:rsidRPr="008341B8">
        <w:rPr>
          <w:snapToGrid w:val="0"/>
          <w:lang w:eastAsia="zh-CN"/>
        </w:rPr>
        <w:t>2</w:t>
      </w:r>
      <w:r w:rsidRPr="008341B8">
        <w:rPr>
          <w:snapToGrid w:val="0"/>
        </w:rPr>
        <w:t>.2.</w:t>
      </w:r>
      <w:r w:rsidRPr="008341B8">
        <w:rPr>
          <w:snapToGrid w:val="0"/>
          <w:lang w:eastAsia="zh-CN"/>
        </w:rPr>
        <w:t>2</w:t>
      </w:r>
      <w:r>
        <w:rPr>
          <w:rFonts w:asciiTheme="minorHAnsi" w:eastAsiaTheme="minorEastAsia" w:hAnsiTheme="minorHAnsi" w:cstheme="minorBidi"/>
          <w:sz w:val="22"/>
          <w:szCs w:val="22"/>
          <w:lang w:eastAsia="en-GB"/>
        </w:rPr>
        <w:tab/>
      </w:r>
      <w:r w:rsidRPr="008341B8">
        <w:rPr>
          <w:snapToGrid w:val="0"/>
          <w:lang w:eastAsia="zh-CN"/>
        </w:rPr>
        <w:t>2</w:t>
      </w:r>
      <w:r w:rsidRPr="008341B8">
        <w:rPr>
          <w:snapToGrid w:val="0"/>
        </w:rPr>
        <w:t xml:space="preserve"> Tx Antenna</w:t>
      </w:r>
      <w:r w:rsidRPr="008341B8">
        <w:rPr>
          <w:snapToGrid w:val="0"/>
          <w:lang w:eastAsia="zh-CN"/>
        </w:rPr>
        <w:t xml:space="preserve"> </w:t>
      </w:r>
      <w:r w:rsidRPr="008341B8">
        <w:rPr>
          <w:snapToGrid w:val="0"/>
        </w:rPr>
        <w:t>performances</w:t>
      </w:r>
      <w:r>
        <w:tab/>
      </w:r>
      <w:r>
        <w:fldChar w:fldCharType="begin"/>
      </w:r>
      <w:r>
        <w:instrText xml:space="preserve"> PAGEREF _Toc83742719 \h </w:instrText>
      </w:r>
      <w:r>
        <w:fldChar w:fldCharType="separate"/>
      </w:r>
      <w:r>
        <w:t>143</w:t>
      </w:r>
      <w:r>
        <w:fldChar w:fldCharType="end"/>
      </w:r>
    </w:p>
    <w:p w14:paraId="4F68B2A6" w14:textId="24CD9D8D" w:rsidR="00C844F5" w:rsidRDefault="00C844F5">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_Toc83742720 \h </w:instrText>
      </w:r>
      <w:r>
        <w:fldChar w:fldCharType="separate"/>
      </w:r>
      <w:r>
        <w:t>143</w:t>
      </w:r>
      <w:r>
        <w:fldChar w:fldCharType="end"/>
      </w:r>
    </w:p>
    <w:p w14:paraId="7E9A62DE" w14:textId="174155D3" w:rsidR="00C844F5" w:rsidRDefault="00C844F5">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_Toc83742721 \h </w:instrText>
      </w:r>
      <w:r>
        <w:fldChar w:fldCharType="separate"/>
      </w:r>
      <w:r>
        <w:t>143</w:t>
      </w:r>
      <w:r>
        <w:fldChar w:fldCharType="end"/>
      </w:r>
    </w:p>
    <w:p w14:paraId="03CFD351" w14:textId="514DEAA7" w:rsidR="00C844F5" w:rsidRDefault="00C844F5">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_Toc83742722 \h </w:instrText>
      </w:r>
      <w:r>
        <w:fldChar w:fldCharType="separate"/>
      </w:r>
      <w:r>
        <w:t>143</w:t>
      </w:r>
      <w:r>
        <w:fldChar w:fldCharType="end"/>
      </w:r>
    </w:p>
    <w:p w14:paraId="56EA76DB" w14:textId="600BFD31" w:rsidR="00C844F5" w:rsidRDefault="00C844F5">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_Toc83742723 \h </w:instrText>
      </w:r>
      <w:r>
        <w:fldChar w:fldCharType="separate"/>
      </w:r>
      <w:r>
        <w:t>143</w:t>
      </w:r>
      <w:r>
        <w:fldChar w:fldCharType="end"/>
      </w:r>
    </w:p>
    <w:p w14:paraId="7BDEA4BE" w14:textId="41C84DDC" w:rsidR="00C844F5" w:rsidRDefault="00C844F5">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_Toc83742724 \h </w:instrText>
      </w:r>
      <w:r>
        <w:fldChar w:fldCharType="separate"/>
      </w:r>
      <w:r>
        <w:t>144</w:t>
      </w:r>
      <w:r>
        <w:fldChar w:fldCharType="end"/>
      </w:r>
    </w:p>
    <w:p w14:paraId="27631086" w14:textId="27D318BB" w:rsidR="00C844F5" w:rsidRDefault="00C844F5">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_Toc83742725 \h </w:instrText>
      </w:r>
      <w:r>
        <w:fldChar w:fldCharType="separate"/>
      </w:r>
      <w:r>
        <w:t>144</w:t>
      </w:r>
      <w:r>
        <w:fldChar w:fldCharType="end"/>
      </w:r>
    </w:p>
    <w:p w14:paraId="1E7DB621" w14:textId="6817B107" w:rsidR="00C844F5" w:rsidRDefault="00C844F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_Toc83742726 \h </w:instrText>
      </w:r>
      <w:r>
        <w:fldChar w:fldCharType="separate"/>
      </w:r>
      <w:r>
        <w:t>144</w:t>
      </w:r>
      <w:r>
        <w:fldChar w:fldCharType="end"/>
      </w:r>
    </w:p>
    <w:p w14:paraId="57C0D479" w14:textId="4E5A744C" w:rsidR="00C844F5" w:rsidRDefault="00C844F5">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_Toc83742727 \h </w:instrText>
      </w:r>
      <w:r>
        <w:fldChar w:fldCharType="separate"/>
      </w:r>
      <w:r>
        <w:t>144</w:t>
      </w:r>
      <w:r>
        <w:fldChar w:fldCharType="end"/>
      </w:r>
    </w:p>
    <w:p w14:paraId="1BA4008C" w14:textId="38705589" w:rsidR="00C844F5" w:rsidRDefault="00C844F5">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_Toc83742728 \h </w:instrText>
      </w:r>
      <w:r>
        <w:fldChar w:fldCharType="separate"/>
      </w:r>
      <w:r>
        <w:t>144</w:t>
      </w:r>
      <w:r>
        <w:fldChar w:fldCharType="end"/>
      </w:r>
    </w:p>
    <w:p w14:paraId="7DB5C57C" w14:textId="7FF3FF9C" w:rsidR="00C844F5" w:rsidRDefault="00C844F5">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_Toc83742729 \h </w:instrText>
      </w:r>
      <w:r>
        <w:fldChar w:fldCharType="separate"/>
      </w:r>
      <w:r>
        <w:t>150</w:t>
      </w:r>
      <w:r>
        <w:fldChar w:fldCharType="end"/>
      </w:r>
    </w:p>
    <w:p w14:paraId="416622F4" w14:textId="762DF5E5" w:rsidR="00C844F5" w:rsidRDefault="00C844F5">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_Toc83742730 \h </w:instrText>
      </w:r>
      <w:r>
        <w:fldChar w:fldCharType="separate"/>
      </w:r>
      <w:r>
        <w:t>150</w:t>
      </w:r>
      <w:r>
        <w:fldChar w:fldCharType="end"/>
      </w:r>
    </w:p>
    <w:p w14:paraId="0657BCB1" w14:textId="1789316B" w:rsidR="00C844F5" w:rsidRDefault="00C844F5">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_Toc83742731 \h </w:instrText>
      </w:r>
      <w:r>
        <w:fldChar w:fldCharType="separate"/>
      </w:r>
      <w:r>
        <w:t>150</w:t>
      </w:r>
      <w:r>
        <w:fldChar w:fldCharType="end"/>
      </w:r>
    </w:p>
    <w:p w14:paraId="6EEE81CE" w14:textId="711ACFE4" w:rsidR="00C844F5" w:rsidRDefault="00C844F5">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_Toc83742732 \h </w:instrText>
      </w:r>
      <w:r>
        <w:fldChar w:fldCharType="separate"/>
      </w:r>
      <w:r>
        <w:t>150</w:t>
      </w:r>
      <w:r>
        <w:fldChar w:fldCharType="end"/>
      </w:r>
    </w:p>
    <w:p w14:paraId="4EF69BD2" w14:textId="007DD2FD" w:rsidR="00C844F5" w:rsidRDefault="00C844F5">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_Toc83742733 \h </w:instrText>
      </w:r>
      <w:r>
        <w:fldChar w:fldCharType="separate"/>
      </w:r>
      <w:r>
        <w:t>150</w:t>
      </w:r>
      <w:r>
        <w:fldChar w:fldCharType="end"/>
      </w:r>
    </w:p>
    <w:p w14:paraId="65C494FD" w14:textId="5E7E5C3E" w:rsidR="00C844F5" w:rsidRDefault="00C844F5">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_Toc83742734 \h </w:instrText>
      </w:r>
      <w:r>
        <w:fldChar w:fldCharType="separate"/>
      </w:r>
      <w:r>
        <w:t>151</w:t>
      </w:r>
      <w:r>
        <w:fldChar w:fldCharType="end"/>
      </w:r>
    </w:p>
    <w:p w14:paraId="4194959C" w14:textId="41F0C46D" w:rsidR="00C844F5" w:rsidRDefault="00C844F5">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_Toc83742735 \h </w:instrText>
      </w:r>
      <w:r>
        <w:fldChar w:fldCharType="separate"/>
      </w:r>
      <w:r>
        <w:t>151</w:t>
      </w:r>
      <w:r>
        <w:fldChar w:fldCharType="end"/>
      </w:r>
    </w:p>
    <w:p w14:paraId="7C3C6A7E" w14:textId="43453E6A" w:rsidR="00C844F5" w:rsidRDefault="00C844F5">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_Toc83742736 \h </w:instrText>
      </w:r>
      <w:r>
        <w:fldChar w:fldCharType="separate"/>
      </w:r>
      <w:r>
        <w:t>151</w:t>
      </w:r>
      <w:r>
        <w:fldChar w:fldCharType="end"/>
      </w:r>
    </w:p>
    <w:p w14:paraId="34CE6866" w14:textId="563975BE" w:rsidR="00C844F5" w:rsidRDefault="00C844F5">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_Toc83742737 \h </w:instrText>
      </w:r>
      <w:r>
        <w:fldChar w:fldCharType="separate"/>
      </w:r>
      <w:r>
        <w:t>156</w:t>
      </w:r>
      <w:r>
        <w:fldChar w:fldCharType="end"/>
      </w:r>
    </w:p>
    <w:p w14:paraId="6D87D802" w14:textId="52A5D56D" w:rsidR="00C844F5" w:rsidRDefault="00C844F5">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_Toc83742738 \h </w:instrText>
      </w:r>
      <w:r>
        <w:fldChar w:fldCharType="separate"/>
      </w:r>
      <w:r>
        <w:t>156</w:t>
      </w:r>
      <w:r>
        <w:fldChar w:fldCharType="end"/>
      </w:r>
    </w:p>
    <w:p w14:paraId="0F76C575" w14:textId="41FF1A5B" w:rsidR="00C844F5" w:rsidRDefault="00C844F5">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_Toc83742739 \h </w:instrText>
      </w:r>
      <w:r>
        <w:fldChar w:fldCharType="separate"/>
      </w:r>
      <w:r>
        <w:t>156</w:t>
      </w:r>
      <w:r>
        <w:fldChar w:fldCharType="end"/>
      </w:r>
    </w:p>
    <w:p w14:paraId="5A81CF60" w14:textId="0908E44D" w:rsidR="00C844F5" w:rsidRDefault="00C844F5">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_Toc83742740 \h </w:instrText>
      </w:r>
      <w:r>
        <w:fldChar w:fldCharType="separate"/>
      </w:r>
      <w:r>
        <w:t>156</w:t>
      </w:r>
      <w:r>
        <w:fldChar w:fldCharType="end"/>
      </w:r>
    </w:p>
    <w:p w14:paraId="40FD86B8" w14:textId="45A2351C" w:rsidR="00C844F5" w:rsidRDefault="00C844F5">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_Toc83742741 \h </w:instrText>
      </w:r>
      <w:r>
        <w:fldChar w:fldCharType="separate"/>
      </w:r>
      <w:r>
        <w:t>156</w:t>
      </w:r>
      <w:r>
        <w:fldChar w:fldCharType="end"/>
      </w:r>
    </w:p>
    <w:p w14:paraId="59260973" w14:textId="4AF59BF0" w:rsidR="00C844F5" w:rsidRDefault="00C844F5">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_Toc83742742 \h </w:instrText>
      </w:r>
      <w:r>
        <w:fldChar w:fldCharType="separate"/>
      </w:r>
      <w:r>
        <w:t>156</w:t>
      </w:r>
      <w:r>
        <w:fldChar w:fldCharType="end"/>
      </w:r>
    </w:p>
    <w:p w14:paraId="23455AFE" w14:textId="65CA153D" w:rsidR="00C844F5" w:rsidRDefault="00C844F5">
      <w:pPr>
        <w:pStyle w:val="TOC5"/>
        <w:rPr>
          <w:rFonts w:asciiTheme="minorHAnsi" w:eastAsiaTheme="minorEastAsia" w:hAnsiTheme="minorHAnsi" w:cstheme="minorBidi"/>
          <w:sz w:val="22"/>
          <w:szCs w:val="22"/>
          <w:lang w:eastAsia="en-GB"/>
        </w:rPr>
      </w:pPr>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_Toc83742743 \h </w:instrText>
      </w:r>
      <w:r>
        <w:fldChar w:fldCharType="separate"/>
      </w:r>
      <w:r>
        <w:t>158</w:t>
      </w:r>
      <w:r>
        <w:fldChar w:fldCharType="end"/>
      </w:r>
    </w:p>
    <w:p w14:paraId="36C0906D" w14:textId="46F9EE39" w:rsidR="00C844F5" w:rsidRDefault="00C844F5">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_Toc83742744 \h </w:instrText>
      </w:r>
      <w:r>
        <w:fldChar w:fldCharType="separate"/>
      </w:r>
      <w:r>
        <w:t>161</w:t>
      </w:r>
      <w:r>
        <w:fldChar w:fldCharType="end"/>
      </w:r>
    </w:p>
    <w:p w14:paraId="14716A63" w14:textId="395F2F62" w:rsidR="00C844F5" w:rsidRDefault="00C844F5">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_Toc83742745 \h </w:instrText>
      </w:r>
      <w:r>
        <w:fldChar w:fldCharType="separate"/>
      </w:r>
      <w:r>
        <w:t>161</w:t>
      </w:r>
      <w:r>
        <w:fldChar w:fldCharType="end"/>
      </w:r>
    </w:p>
    <w:p w14:paraId="5E0B01B3" w14:textId="094F146A" w:rsidR="00C844F5" w:rsidRDefault="00C844F5">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_Toc83742746 \h </w:instrText>
      </w:r>
      <w:r>
        <w:fldChar w:fldCharType="separate"/>
      </w:r>
      <w:r>
        <w:t>161</w:t>
      </w:r>
      <w:r>
        <w:fldChar w:fldCharType="end"/>
      </w:r>
    </w:p>
    <w:p w14:paraId="674D1088" w14:textId="3C5669A3" w:rsidR="00C844F5" w:rsidRDefault="00C844F5">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_Toc83742747 \h </w:instrText>
      </w:r>
      <w:r>
        <w:fldChar w:fldCharType="separate"/>
      </w:r>
      <w:r>
        <w:t>161</w:t>
      </w:r>
      <w:r>
        <w:fldChar w:fldCharType="end"/>
      </w:r>
    </w:p>
    <w:p w14:paraId="12802FD0" w14:textId="29A6B65B" w:rsidR="00C844F5" w:rsidRDefault="00C844F5">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_Toc83742748 \h </w:instrText>
      </w:r>
      <w:r>
        <w:fldChar w:fldCharType="separate"/>
      </w:r>
      <w:r>
        <w:t>161</w:t>
      </w:r>
      <w:r>
        <w:fldChar w:fldCharType="end"/>
      </w:r>
    </w:p>
    <w:p w14:paraId="5AB70272" w14:textId="7A1202F9" w:rsidR="00C844F5" w:rsidRDefault="00C844F5">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8341B8">
        <w:rPr>
          <w:lang w:val="en-US"/>
        </w:rPr>
        <w:t>TypeI-SinglePanel</w:t>
      </w:r>
      <w:r w:rsidRPr="008341B8">
        <w:rPr>
          <w:lang w:val="en-US" w:eastAsia="zh-CN"/>
        </w:rPr>
        <w:t xml:space="preserve"> Codebook</w:t>
      </w:r>
      <w:r>
        <w:tab/>
      </w:r>
      <w:r>
        <w:fldChar w:fldCharType="begin"/>
      </w:r>
      <w:r>
        <w:instrText xml:space="preserve"> PAGEREF _Toc83742749 \h </w:instrText>
      </w:r>
      <w:r>
        <w:fldChar w:fldCharType="separate"/>
      </w:r>
      <w:r>
        <w:t>161</w:t>
      </w:r>
      <w:r>
        <w:fldChar w:fldCharType="end"/>
      </w:r>
    </w:p>
    <w:p w14:paraId="39E5BEFC" w14:textId="1E4B8BCF" w:rsidR="00C844F5" w:rsidRDefault="00C844F5">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_Toc83742750 \h </w:instrText>
      </w:r>
      <w:r>
        <w:fldChar w:fldCharType="separate"/>
      </w:r>
      <w:r>
        <w:t>164</w:t>
      </w:r>
      <w:r>
        <w:fldChar w:fldCharType="end"/>
      </w:r>
    </w:p>
    <w:p w14:paraId="3DDC8EC8" w14:textId="6E82988F" w:rsidR="00C844F5" w:rsidRDefault="00C844F5">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_Toc83742751 \h </w:instrText>
      </w:r>
      <w:r>
        <w:fldChar w:fldCharType="separate"/>
      </w:r>
      <w:r>
        <w:t>164</w:t>
      </w:r>
      <w:r>
        <w:fldChar w:fldCharType="end"/>
      </w:r>
    </w:p>
    <w:p w14:paraId="515E6233" w14:textId="45D22266" w:rsidR="00C844F5" w:rsidRDefault="00C844F5">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_Toc83742752 \h </w:instrText>
      </w:r>
      <w:r>
        <w:fldChar w:fldCharType="separate"/>
      </w:r>
      <w:r>
        <w:t>165</w:t>
      </w:r>
      <w:r>
        <w:fldChar w:fldCharType="end"/>
      </w:r>
    </w:p>
    <w:p w14:paraId="2CEA2CAC" w14:textId="75DD5786" w:rsidR="00C844F5" w:rsidRDefault="00C844F5">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_Toc83742753 \h </w:instrText>
      </w:r>
      <w:r>
        <w:fldChar w:fldCharType="separate"/>
      </w:r>
      <w:r>
        <w:t>165</w:t>
      </w:r>
      <w:r>
        <w:fldChar w:fldCharType="end"/>
      </w:r>
    </w:p>
    <w:p w14:paraId="2EC09CC6" w14:textId="146C6D3E" w:rsidR="00C844F5" w:rsidRDefault="00C844F5">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_Toc83742754 \h </w:instrText>
      </w:r>
      <w:r>
        <w:fldChar w:fldCharType="separate"/>
      </w:r>
      <w:r>
        <w:t>165</w:t>
      </w:r>
      <w:r>
        <w:fldChar w:fldCharType="end"/>
      </w:r>
    </w:p>
    <w:p w14:paraId="2E4B2D0D" w14:textId="01D9A52A" w:rsidR="00C844F5" w:rsidRDefault="00C844F5">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_Toc83742755 \h </w:instrText>
      </w:r>
      <w:r>
        <w:fldChar w:fldCharType="separate"/>
      </w:r>
      <w:r>
        <w:t>168</w:t>
      </w:r>
      <w:r>
        <w:fldChar w:fldCharType="end"/>
      </w:r>
    </w:p>
    <w:p w14:paraId="150C0C64" w14:textId="2A8C73D7" w:rsidR="00C844F5" w:rsidRDefault="00C844F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_Toc83742756 \h </w:instrText>
      </w:r>
      <w:r>
        <w:fldChar w:fldCharType="separate"/>
      </w:r>
      <w:r>
        <w:t>168</w:t>
      </w:r>
      <w:r>
        <w:fldChar w:fldCharType="end"/>
      </w:r>
    </w:p>
    <w:p w14:paraId="0A440271" w14:textId="52334BC0" w:rsidR="00C844F5" w:rsidRDefault="00C844F5">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_Toc83742757 \h </w:instrText>
      </w:r>
      <w:r>
        <w:fldChar w:fldCharType="separate"/>
      </w:r>
      <w:r>
        <w:t>168</w:t>
      </w:r>
      <w:r>
        <w:fldChar w:fldCharType="end"/>
      </w:r>
    </w:p>
    <w:p w14:paraId="6E1E5FAC" w14:textId="5192F9C4" w:rsidR="00C844F5" w:rsidRDefault="00C844F5">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_Toc83742758 \h </w:instrText>
      </w:r>
      <w:r>
        <w:fldChar w:fldCharType="separate"/>
      </w:r>
      <w:r>
        <w:t>169</w:t>
      </w:r>
      <w:r>
        <w:fldChar w:fldCharType="end"/>
      </w:r>
    </w:p>
    <w:p w14:paraId="1E493349" w14:textId="022B501E" w:rsidR="00C844F5" w:rsidRDefault="00C844F5">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_Toc83742759 \h </w:instrText>
      </w:r>
      <w:r>
        <w:fldChar w:fldCharType="separate"/>
      </w:r>
      <w:r>
        <w:t>170</w:t>
      </w:r>
      <w:r>
        <w:fldChar w:fldCharType="end"/>
      </w:r>
    </w:p>
    <w:p w14:paraId="79413D46" w14:textId="7387E82E" w:rsidR="00C844F5" w:rsidRDefault="00C844F5">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_Toc83742760 \h </w:instrText>
      </w:r>
      <w:r>
        <w:fldChar w:fldCharType="separate"/>
      </w:r>
      <w:r>
        <w:t>170</w:t>
      </w:r>
      <w:r>
        <w:fldChar w:fldCharType="end"/>
      </w:r>
    </w:p>
    <w:p w14:paraId="56D8AAC1" w14:textId="4293FB21" w:rsidR="00C844F5" w:rsidRDefault="00C844F5">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_Toc83742761 \h </w:instrText>
      </w:r>
      <w:r>
        <w:fldChar w:fldCharType="separate"/>
      </w:r>
      <w:r>
        <w:t>170</w:t>
      </w:r>
      <w:r>
        <w:fldChar w:fldCharType="end"/>
      </w:r>
    </w:p>
    <w:p w14:paraId="511B7F8F" w14:textId="0C18084D" w:rsidR="00C844F5" w:rsidRDefault="00C844F5">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_Toc83742762 \h </w:instrText>
      </w:r>
      <w:r>
        <w:fldChar w:fldCharType="separate"/>
      </w:r>
      <w:r>
        <w:t>171</w:t>
      </w:r>
      <w:r>
        <w:fldChar w:fldCharType="end"/>
      </w:r>
    </w:p>
    <w:p w14:paraId="26F97BCC" w14:textId="0260E0F8" w:rsidR="00C844F5" w:rsidRDefault="00C844F5">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_Toc83742763 \h </w:instrText>
      </w:r>
      <w:r>
        <w:fldChar w:fldCharType="separate"/>
      </w:r>
      <w:r>
        <w:t>172</w:t>
      </w:r>
      <w:r>
        <w:fldChar w:fldCharType="end"/>
      </w:r>
    </w:p>
    <w:p w14:paraId="4C0F1BB3" w14:textId="49E5C575" w:rsidR="00C844F5" w:rsidRDefault="00C844F5">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_Toc83742764 \h </w:instrText>
      </w:r>
      <w:r>
        <w:fldChar w:fldCharType="separate"/>
      </w:r>
      <w:r>
        <w:t>172</w:t>
      </w:r>
      <w:r>
        <w:fldChar w:fldCharType="end"/>
      </w:r>
    </w:p>
    <w:p w14:paraId="7AA66CA7" w14:textId="5254DAD6" w:rsidR="00C844F5" w:rsidRDefault="00C844F5">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_Toc83742765 \h </w:instrText>
      </w:r>
      <w:r>
        <w:fldChar w:fldCharType="separate"/>
      </w:r>
      <w:r>
        <w:t>172</w:t>
      </w:r>
      <w:r>
        <w:fldChar w:fldCharType="end"/>
      </w:r>
    </w:p>
    <w:p w14:paraId="5DA33F92" w14:textId="29219830" w:rsidR="00C844F5" w:rsidRDefault="00C844F5">
      <w:pPr>
        <w:pStyle w:val="TOC2"/>
        <w:rPr>
          <w:rFonts w:asciiTheme="minorHAnsi" w:eastAsiaTheme="minorEastAsia" w:hAnsiTheme="minorHAnsi" w:cstheme="minorBidi"/>
          <w:sz w:val="22"/>
          <w:szCs w:val="22"/>
          <w:lang w:eastAsia="en-GB"/>
        </w:rPr>
      </w:pPr>
      <w:r w:rsidRPr="008341B8">
        <w:rPr>
          <w:lang w:val="sv-FI" w:eastAsia="zh-CN"/>
        </w:rPr>
        <w:t>9.2B</w:t>
      </w:r>
      <w:r>
        <w:rPr>
          <w:rFonts w:asciiTheme="minorHAnsi" w:eastAsiaTheme="minorEastAsia" w:hAnsiTheme="minorHAnsi" w:cstheme="minorBidi"/>
          <w:sz w:val="22"/>
          <w:szCs w:val="22"/>
          <w:lang w:eastAsia="en-GB"/>
        </w:rPr>
        <w:tab/>
      </w:r>
      <w:r w:rsidRPr="008341B8">
        <w:rPr>
          <w:lang w:val="sv-FI" w:eastAsia="zh-CN"/>
        </w:rPr>
        <w:t>PDSCH demodulation for DC</w:t>
      </w:r>
      <w:r>
        <w:tab/>
      </w:r>
      <w:r>
        <w:fldChar w:fldCharType="begin"/>
      </w:r>
      <w:r>
        <w:instrText xml:space="preserve"> PAGEREF _Toc83742766 \h </w:instrText>
      </w:r>
      <w:r>
        <w:fldChar w:fldCharType="separate"/>
      </w:r>
      <w:r>
        <w:t>172</w:t>
      </w:r>
      <w:r>
        <w:fldChar w:fldCharType="end"/>
      </w:r>
    </w:p>
    <w:p w14:paraId="5ACABC73" w14:textId="284E8734" w:rsidR="00C844F5" w:rsidRDefault="00C844F5">
      <w:pPr>
        <w:pStyle w:val="TOC3"/>
        <w:rPr>
          <w:rFonts w:asciiTheme="minorHAnsi" w:eastAsiaTheme="minorEastAsia" w:hAnsiTheme="minorHAnsi" w:cstheme="minorBidi"/>
          <w:sz w:val="22"/>
          <w:szCs w:val="22"/>
          <w:lang w:eastAsia="en-GB"/>
        </w:rPr>
      </w:pPr>
      <w:r w:rsidRPr="008341B8">
        <w:rPr>
          <w:lang w:val="sv-FI" w:eastAsia="zh-CN"/>
        </w:rPr>
        <w:t>9.2B.1</w:t>
      </w:r>
      <w:r>
        <w:rPr>
          <w:rFonts w:asciiTheme="minorHAnsi" w:eastAsiaTheme="minorEastAsia" w:hAnsiTheme="minorHAnsi" w:cstheme="minorBidi"/>
          <w:sz w:val="22"/>
          <w:szCs w:val="22"/>
          <w:lang w:eastAsia="en-GB"/>
        </w:rPr>
        <w:tab/>
      </w:r>
      <w:r w:rsidRPr="008341B8">
        <w:rPr>
          <w:lang w:val="sv-FI" w:eastAsia="zh-CN"/>
        </w:rPr>
        <w:t>EN-DC</w:t>
      </w:r>
      <w:r>
        <w:tab/>
      </w:r>
      <w:r>
        <w:fldChar w:fldCharType="begin"/>
      </w:r>
      <w:r>
        <w:instrText xml:space="preserve"> PAGEREF _Toc83742767 \h </w:instrText>
      </w:r>
      <w:r>
        <w:fldChar w:fldCharType="separate"/>
      </w:r>
      <w:r>
        <w:t>172</w:t>
      </w:r>
      <w:r>
        <w:fldChar w:fldCharType="end"/>
      </w:r>
    </w:p>
    <w:p w14:paraId="2EAC5DA6" w14:textId="59327F9D" w:rsidR="00C844F5" w:rsidRDefault="00C844F5">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_Toc83742768 \h </w:instrText>
      </w:r>
      <w:r>
        <w:fldChar w:fldCharType="separate"/>
      </w:r>
      <w:r>
        <w:t>172</w:t>
      </w:r>
      <w:r>
        <w:fldChar w:fldCharType="end"/>
      </w:r>
    </w:p>
    <w:p w14:paraId="259162ED" w14:textId="175C7C54" w:rsidR="00C844F5" w:rsidRDefault="00C844F5">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_Toc83742769 \h </w:instrText>
      </w:r>
      <w:r>
        <w:fldChar w:fldCharType="separate"/>
      </w:r>
      <w:r>
        <w:t>172</w:t>
      </w:r>
      <w:r>
        <w:fldChar w:fldCharType="end"/>
      </w:r>
    </w:p>
    <w:p w14:paraId="558CEBB9" w14:textId="0B9B561F" w:rsidR="00C844F5" w:rsidRDefault="00C844F5">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_Toc83742770 \h </w:instrText>
      </w:r>
      <w:r>
        <w:fldChar w:fldCharType="separate"/>
      </w:r>
      <w:r>
        <w:t>172</w:t>
      </w:r>
      <w:r>
        <w:fldChar w:fldCharType="end"/>
      </w:r>
    </w:p>
    <w:p w14:paraId="1A3BF8F1" w14:textId="69160D4B" w:rsidR="00C844F5" w:rsidRDefault="00C844F5">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_Toc83742771 \h </w:instrText>
      </w:r>
      <w:r>
        <w:fldChar w:fldCharType="separate"/>
      </w:r>
      <w:r>
        <w:t>172</w:t>
      </w:r>
      <w:r>
        <w:fldChar w:fldCharType="end"/>
      </w:r>
    </w:p>
    <w:p w14:paraId="09C9FC23" w14:textId="4B7F63F7" w:rsidR="00C844F5" w:rsidRDefault="00C844F5">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_Toc83742772 \h </w:instrText>
      </w:r>
      <w:r>
        <w:fldChar w:fldCharType="separate"/>
      </w:r>
      <w:r>
        <w:t>172</w:t>
      </w:r>
      <w:r>
        <w:fldChar w:fldCharType="end"/>
      </w:r>
    </w:p>
    <w:p w14:paraId="24DA823D" w14:textId="34676F9A" w:rsidR="00C844F5" w:rsidRDefault="00C844F5">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_Toc83742773 \h </w:instrText>
      </w:r>
      <w:r>
        <w:fldChar w:fldCharType="separate"/>
      </w:r>
      <w:r>
        <w:t>172</w:t>
      </w:r>
      <w:r>
        <w:fldChar w:fldCharType="end"/>
      </w:r>
    </w:p>
    <w:p w14:paraId="6DC3287D" w14:textId="4BCF5C9E" w:rsidR="00C844F5" w:rsidRDefault="00C844F5">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_Toc83742774 \h </w:instrText>
      </w:r>
      <w:r>
        <w:fldChar w:fldCharType="separate"/>
      </w:r>
      <w:r>
        <w:t>173</w:t>
      </w:r>
      <w:r>
        <w:fldChar w:fldCharType="end"/>
      </w:r>
    </w:p>
    <w:p w14:paraId="72F52471" w14:textId="42F63BEB" w:rsidR="00C844F5" w:rsidRDefault="00C844F5">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_Toc83742775 \h </w:instrText>
      </w:r>
      <w:r>
        <w:fldChar w:fldCharType="separate"/>
      </w:r>
      <w:r>
        <w:t>173</w:t>
      </w:r>
      <w:r>
        <w:fldChar w:fldCharType="end"/>
      </w:r>
    </w:p>
    <w:p w14:paraId="4183E595" w14:textId="72188F85" w:rsidR="00C844F5" w:rsidRDefault="00C844F5">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_Toc83742776 \h </w:instrText>
      </w:r>
      <w:r>
        <w:fldChar w:fldCharType="separate"/>
      </w:r>
      <w:r>
        <w:t>173</w:t>
      </w:r>
      <w:r>
        <w:fldChar w:fldCharType="end"/>
      </w:r>
    </w:p>
    <w:p w14:paraId="7C0B5992" w14:textId="6A9EAC18" w:rsidR="00C844F5" w:rsidRDefault="00C844F5">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_Toc83742777 \h </w:instrText>
      </w:r>
      <w:r>
        <w:fldChar w:fldCharType="separate"/>
      </w:r>
      <w:r>
        <w:t>173</w:t>
      </w:r>
      <w:r>
        <w:fldChar w:fldCharType="end"/>
      </w:r>
    </w:p>
    <w:p w14:paraId="5A782B13" w14:textId="123DA850" w:rsidR="00C844F5" w:rsidRDefault="00C844F5">
      <w:pPr>
        <w:pStyle w:val="TOC3"/>
        <w:rPr>
          <w:rFonts w:asciiTheme="minorHAnsi" w:eastAsiaTheme="minorEastAsia" w:hAnsiTheme="minorHAnsi" w:cstheme="minorBidi"/>
          <w:sz w:val="22"/>
          <w:szCs w:val="22"/>
          <w:lang w:eastAsia="en-GB"/>
        </w:rPr>
      </w:pPr>
      <w:r w:rsidRPr="008341B8">
        <w:rPr>
          <w:lang w:val="sv-FI" w:eastAsia="zh-CN"/>
        </w:rPr>
        <w:t>9.3B.1</w:t>
      </w:r>
      <w:r>
        <w:rPr>
          <w:rFonts w:asciiTheme="minorHAnsi" w:eastAsiaTheme="minorEastAsia" w:hAnsiTheme="minorHAnsi" w:cstheme="minorBidi"/>
          <w:sz w:val="22"/>
          <w:szCs w:val="22"/>
          <w:lang w:eastAsia="en-GB"/>
        </w:rPr>
        <w:tab/>
      </w:r>
      <w:r w:rsidRPr="008341B8">
        <w:rPr>
          <w:lang w:val="sv-FI" w:eastAsia="zh-CN"/>
        </w:rPr>
        <w:t>EN-DC</w:t>
      </w:r>
      <w:r>
        <w:tab/>
      </w:r>
      <w:r>
        <w:fldChar w:fldCharType="begin"/>
      </w:r>
      <w:r>
        <w:instrText xml:space="preserve"> PAGEREF _Toc83742778 \h </w:instrText>
      </w:r>
      <w:r>
        <w:fldChar w:fldCharType="separate"/>
      </w:r>
      <w:r>
        <w:t>173</w:t>
      </w:r>
      <w:r>
        <w:fldChar w:fldCharType="end"/>
      </w:r>
    </w:p>
    <w:p w14:paraId="4F196D9D" w14:textId="511B58F8" w:rsidR="00C844F5" w:rsidRDefault="00C844F5">
      <w:pPr>
        <w:pStyle w:val="TOC4"/>
        <w:rPr>
          <w:rFonts w:asciiTheme="minorHAnsi" w:eastAsiaTheme="minorEastAsia" w:hAnsiTheme="minorHAnsi" w:cstheme="minorBidi"/>
          <w:sz w:val="22"/>
          <w:szCs w:val="22"/>
          <w:lang w:eastAsia="en-GB"/>
        </w:rPr>
      </w:pPr>
      <w:r w:rsidRPr="008341B8">
        <w:rPr>
          <w:lang w:val="sv-FI" w:eastAsia="zh-CN"/>
        </w:rPr>
        <w:t>9.3B.1.1</w:t>
      </w:r>
      <w:r>
        <w:rPr>
          <w:rFonts w:asciiTheme="minorHAnsi" w:eastAsiaTheme="minorEastAsia" w:hAnsiTheme="minorHAnsi" w:cstheme="minorBidi"/>
          <w:sz w:val="22"/>
          <w:szCs w:val="22"/>
          <w:lang w:eastAsia="en-GB"/>
        </w:rPr>
        <w:tab/>
      </w:r>
      <w:r w:rsidRPr="008341B8">
        <w:rPr>
          <w:lang w:val="sv-FI" w:eastAsia="zh-CN"/>
        </w:rPr>
        <w:t>EN-DC within FR1</w:t>
      </w:r>
      <w:r>
        <w:tab/>
      </w:r>
      <w:r>
        <w:fldChar w:fldCharType="begin"/>
      </w:r>
      <w:r>
        <w:instrText xml:space="preserve"> PAGEREF _Toc83742779 \h </w:instrText>
      </w:r>
      <w:r>
        <w:fldChar w:fldCharType="separate"/>
      </w:r>
      <w:r>
        <w:t>173</w:t>
      </w:r>
      <w:r>
        <w:fldChar w:fldCharType="end"/>
      </w:r>
    </w:p>
    <w:p w14:paraId="1D8F0797" w14:textId="33053E2A" w:rsidR="00C844F5" w:rsidRDefault="00C844F5">
      <w:pPr>
        <w:pStyle w:val="TOC5"/>
        <w:rPr>
          <w:rFonts w:asciiTheme="minorHAnsi" w:eastAsiaTheme="minorEastAsia" w:hAnsiTheme="minorHAnsi" w:cstheme="minorBidi"/>
          <w:sz w:val="22"/>
          <w:szCs w:val="22"/>
          <w:lang w:eastAsia="en-GB"/>
        </w:rPr>
      </w:pPr>
      <w:r w:rsidRPr="008341B8">
        <w:rPr>
          <w:lang w:val="sv-FI" w:eastAsia="zh-CN"/>
        </w:rPr>
        <w:t>9.3B.1.1.1</w:t>
      </w:r>
      <w:r>
        <w:rPr>
          <w:rFonts w:asciiTheme="minorHAnsi" w:eastAsiaTheme="minorEastAsia" w:hAnsiTheme="minorHAnsi" w:cstheme="minorBidi"/>
          <w:sz w:val="22"/>
          <w:szCs w:val="22"/>
          <w:lang w:eastAsia="en-GB"/>
        </w:rPr>
        <w:tab/>
      </w:r>
      <w:r w:rsidRPr="008341B8">
        <w:rPr>
          <w:lang w:val="sv-FI" w:eastAsia="zh-CN"/>
        </w:rPr>
        <w:t>PDCCH</w:t>
      </w:r>
      <w:r>
        <w:tab/>
      </w:r>
      <w:r>
        <w:fldChar w:fldCharType="begin"/>
      </w:r>
      <w:r>
        <w:instrText xml:space="preserve"> PAGEREF _Toc83742780 \h </w:instrText>
      </w:r>
      <w:r>
        <w:fldChar w:fldCharType="separate"/>
      </w:r>
      <w:r>
        <w:t>173</w:t>
      </w:r>
      <w:r>
        <w:fldChar w:fldCharType="end"/>
      </w:r>
    </w:p>
    <w:p w14:paraId="1322E062" w14:textId="20AE7B77" w:rsidR="00C844F5" w:rsidRDefault="00C844F5">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_Toc83742781 \h </w:instrText>
      </w:r>
      <w:r>
        <w:fldChar w:fldCharType="separate"/>
      </w:r>
      <w:r>
        <w:t>173</w:t>
      </w:r>
      <w:r>
        <w:fldChar w:fldCharType="end"/>
      </w:r>
    </w:p>
    <w:p w14:paraId="3C06CFBE" w14:textId="0B983EB1" w:rsidR="00C844F5" w:rsidRDefault="00C844F5">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_Toc83742782 \h </w:instrText>
      </w:r>
      <w:r>
        <w:fldChar w:fldCharType="separate"/>
      </w:r>
      <w:r>
        <w:t>173</w:t>
      </w:r>
      <w:r>
        <w:fldChar w:fldCharType="end"/>
      </w:r>
    </w:p>
    <w:p w14:paraId="6C5C7214" w14:textId="05A43883" w:rsidR="00C844F5" w:rsidRDefault="00C844F5">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_Toc83742783 \h </w:instrText>
      </w:r>
      <w:r>
        <w:fldChar w:fldCharType="separate"/>
      </w:r>
      <w:r>
        <w:t>173</w:t>
      </w:r>
      <w:r>
        <w:fldChar w:fldCharType="end"/>
      </w:r>
    </w:p>
    <w:p w14:paraId="3191631A" w14:textId="61388A22" w:rsidR="00C844F5" w:rsidRDefault="00C844F5">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_Toc83742784 \h </w:instrText>
      </w:r>
      <w:r>
        <w:fldChar w:fldCharType="separate"/>
      </w:r>
      <w:r>
        <w:t>173</w:t>
      </w:r>
      <w:r>
        <w:fldChar w:fldCharType="end"/>
      </w:r>
    </w:p>
    <w:p w14:paraId="31939D69" w14:textId="0E8B74D9" w:rsidR="00C844F5" w:rsidRDefault="00C844F5">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_Toc83742785 \h </w:instrText>
      </w:r>
      <w:r>
        <w:fldChar w:fldCharType="separate"/>
      </w:r>
      <w:r>
        <w:t>173</w:t>
      </w:r>
      <w:r>
        <w:fldChar w:fldCharType="end"/>
      </w:r>
    </w:p>
    <w:p w14:paraId="070A8B22" w14:textId="4ACC4747" w:rsidR="00C844F5" w:rsidRDefault="00C844F5">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_Toc83742786 \h </w:instrText>
      </w:r>
      <w:r>
        <w:fldChar w:fldCharType="separate"/>
      </w:r>
      <w:r>
        <w:t>173</w:t>
      </w:r>
      <w:r>
        <w:fldChar w:fldCharType="end"/>
      </w:r>
    </w:p>
    <w:p w14:paraId="3A883D7E" w14:textId="57B9B3E5" w:rsidR="00C844F5" w:rsidRDefault="00C844F5">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_Toc83742787 \h </w:instrText>
      </w:r>
      <w:r>
        <w:fldChar w:fldCharType="separate"/>
      </w:r>
      <w:r>
        <w:t>173</w:t>
      </w:r>
      <w:r>
        <w:fldChar w:fldCharType="end"/>
      </w:r>
    </w:p>
    <w:p w14:paraId="17ABCFB6" w14:textId="59AED909" w:rsidR="00C844F5" w:rsidRDefault="00C844F5">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_Toc83742788 \h </w:instrText>
      </w:r>
      <w:r>
        <w:fldChar w:fldCharType="separate"/>
      </w:r>
      <w:r>
        <w:t>174</w:t>
      </w:r>
      <w:r>
        <w:fldChar w:fldCharType="end"/>
      </w:r>
    </w:p>
    <w:p w14:paraId="354C30CA" w14:textId="6E233D32" w:rsidR="00C844F5" w:rsidRDefault="00C844F5">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_Toc83742789 \h </w:instrText>
      </w:r>
      <w:r>
        <w:fldChar w:fldCharType="separate"/>
      </w:r>
      <w:r>
        <w:t>174</w:t>
      </w:r>
      <w:r>
        <w:fldChar w:fldCharType="end"/>
      </w:r>
    </w:p>
    <w:p w14:paraId="46F88DA6" w14:textId="2914D9E9" w:rsidR="00C844F5" w:rsidRDefault="00C844F5">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_Toc83742790 \h </w:instrText>
      </w:r>
      <w:r>
        <w:fldChar w:fldCharType="separate"/>
      </w:r>
      <w:r>
        <w:t>174</w:t>
      </w:r>
      <w:r>
        <w:fldChar w:fldCharType="end"/>
      </w:r>
    </w:p>
    <w:p w14:paraId="485EF218" w14:textId="4BD5C9D9" w:rsidR="00C844F5" w:rsidRDefault="00C844F5">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_Toc83742791 \h </w:instrText>
      </w:r>
      <w:r>
        <w:fldChar w:fldCharType="separate"/>
      </w:r>
      <w:r>
        <w:t>174</w:t>
      </w:r>
      <w:r>
        <w:fldChar w:fldCharType="end"/>
      </w:r>
    </w:p>
    <w:p w14:paraId="7D7A65EC" w14:textId="25A7EF00" w:rsidR="00C844F5" w:rsidRDefault="00C844F5">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_Toc83742792 \h </w:instrText>
      </w:r>
      <w:r>
        <w:fldChar w:fldCharType="separate"/>
      </w:r>
      <w:r>
        <w:t>176</w:t>
      </w:r>
      <w:r>
        <w:fldChar w:fldCharType="end"/>
      </w:r>
    </w:p>
    <w:p w14:paraId="5BA4FB74" w14:textId="05649405" w:rsidR="00C844F5" w:rsidRDefault="00C844F5">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_Toc83742793 \h </w:instrText>
      </w:r>
      <w:r>
        <w:fldChar w:fldCharType="separate"/>
      </w:r>
      <w:r>
        <w:t>176</w:t>
      </w:r>
      <w:r>
        <w:fldChar w:fldCharType="end"/>
      </w:r>
    </w:p>
    <w:p w14:paraId="634F808F" w14:textId="16168584" w:rsidR="00C844F5" w:rsidRDefault="00C844F5">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_Toc83742794 \h </w:instrText>
      </w:r>
      <w:r>
        <w:fldChar w:fldCharType="separate"/>
      </w:r>
      <w:r>
        <w:t>176</w:t>
      </w:r>
      <w:r>
        <w:fldChar w:fldCharType="end"/>
      </w:r>
    </w:p>
    <w:p w14:paraId="7C03CB9B" w14:textId="6427C675" w:rsidR="00C844F5" w:rsidRDefault="00C844F5">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_Toc83742795 \h </w:instrText>
      </w:r>
      <w:r>
        <w:fldChar w:fldCharType="separate"/>
      </w:r>
      <w:r>
        <w:t>177</w:t>
      </w:r>
      <w:r>
        <w:fldChar w:fldCharType="end"/>
      </w:r>
    </w:p>
    <w:p w14:paraId="38A6FB76" w14:textId="0F07E45C" w:rsidR="00C844F5" w:rsidRDefault="00C844F5">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_Toc83742796 \h </w:instrText>
      </w:r>
      <w:r>
        <w:fldChar w:fldCharType="separate"/>
      </w:r>
      <w:r>
        <w:t>177</w:t>
      </w:r>
      <w:r>
        <w:fldChar w:fldCharType="end"/>
      </w:r>
    </w:p>
    <w:p w14:paraId="7909A4F9" w14:textId="38B1DE4A" w:rsidR="00C844F5" w:rsidRDefault="00C844F5">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_Toc83742797 \h </w:instrText>
      </w:r>
      <w:r>
        <w:fldChar w:fldCharType="separate"/>
      </w:r>
      <w:r>
        <w:t>177</w:t>
      </w:r>
      <w:r>
        <w:fldChar w:fldCharType="end"/>
      </w:r>
    </w:p>
    <w:p w14:paraId="020ACCC3" w14:textId="3B895639" w:rsidR="00C844F5" w:rsidRDefault="00C844F5">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_Toc83742798 \h </w:instrText>
      </w:r>
      <w:r>
        <w:fldChar w:fldCharType="separate"/>
      </w:r>
      <w:r>
        <w:t>178</w:t>
      </w:r>
      <w:r>
        <w:fldChar w:fldCharType="end"/>
      </w:r>
    </w:p>
    <w:p w14:paraId="735E0252" w14:textId="1C12271A" w:rsidR="00C844F5" w:rsidRDefault="00C844F5">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_Toc83742799 \h </w:instrText>
      </w:r>
      <w:r>
        <w:fldChar w:fldCharType="separate"/>
      </w:r>
      <w:r>
        <w:t>178</w:t>
      </w:r>
      <w:r>
        <w:fldChar w:fldCharType="end"/>
      </w:r>
    </w:p>
    <w:p w14:paraId="788BE771" w14:textId="6BF4EFC6" w:rsidR="00C844F5" w:rsidRDefault="00C844F5">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_Toc83742800 \h </w:instrText>
      </w:r>
      <w:r>
        <w:fldChar w:fldCharType="separate"/>
      </w:r>
      <w:r>
        <w:t>178</w:t>
      </w:r>
      <w:r>
        <w:fldChar w:fldCharType="end"/>
      </w:r>
    </w:p>
    <w:p w14:paraId="2A3AE14C" w14:textId="42AE99AE" w:rsidR="00C844F5" w:rsidRDefault="00C844F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_Toc83742801 \h </w:instrText>
      </w:r>
      <w:r>
        <w:fldChar w:fldCharType="separate"/>
      </w:r>
      <w:r>
        <w:t>178</w:t>
      </w:r>
      <w:r>
        <w:fldChar w:fldCharType="end"/>
      </w:r>
    </w:p>
    <w:p w14:paraId="2FE1F534" w14:textId="40AF034B" w:rsidR="00C844F5" w:rsidRDefault="00C844F5">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_Toc83742802 \h </w:instrText>
      </w:r>
      <w:r>
        <w:fldChar w:fldCharType="separate"/>
      </w:r>
      <w:r>
        <w:t>178</w:t>
      </w:r>
      <w:r>
        <w:fldChar w:fldCharType="end"/>
      </w:r>
    </w:p>
    <w:p w14:paraId="0A88A881" w14:textId="012F3332" w:rsidR="00C844F5" w:rsidRDefault="00C844F5">
      <w:pPr>
        <w:pStyle w:val="TOC2"/>
        <w:rPr>
          <w:rFonts w:asciiTheme="minorHAnsi" w:eastAsiaTheme="minorEastAsia" w:hAnsiTheme="minorHAnsi" w:cstheme="minorBidi"/>
          <w:sz w:val="22"/>
          <w:szCs w:val="22"/>
          <w:lang w:eastAsia="en-GB"/>
        </w:rPr>
      </w:pPr>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_Toc83742803 \h </w:instrText>
      </w:r>
      <w:r>
        <w:fldChar w:fldCharType="separate"/>
      </w:r>
      <w:r>
        <w:t>179</w:t>
      </w:r>
      <w:r>
        <w:fldChar w:fldCharType="end"/>
      </w:r>
    </w:p>
    <w:p w14:paraId="37B523D2" w14:textId="6CC06D52" w:rsidR="00C844F5" w:rsidRDefault="00C844F5">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_Toc83742804 \h </w:instrText>
      </w:r>
      <w:r>
        <w:fldChar w:fldCharType="separate"/>
      </w:r>
      <w:r>
        <w:t>179</w:t>
      </w:r>
      <w:r>
        <w:fldChar w:fldCharType="end"/>
      </w:r>
    </w:p>
    <w:p w14:paraId="3B2C09A7" w14:textId="314CF2C0" w:rsidR="00C844F5" w:rsidRDefault="00C844F5">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_Toc83742805 \h </w:instrText>
      </w:r>
      <w:r>
        <w:fldChar w:fldCharType="separate"/>
      </w:r>
      <w:r>
        <w:t>179</w:t>
      </w:r>
      <w:r>
        <w:fldChar w:fldCharType="end"/>
      </w:r>
    </w:p>
    <w:p w14:paraId="237B27C2" w14:textId="60F49694" w:rsidR="00C844F5" w:rsidRDefault="00C844F5">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_Toc83742806 \h </w:instrText>
      </w:r>
      <w:r>
        <w:fldChar w:fldCharType="separate"/>
      </w:r>
      <w:r>
        <w:t>179</w:t>
      </w:r>
      <w:r>
        <w:fldChar w:fldCharType="end"/>
      </w:r>
    </w:p>
    <w:p w14:paraId="46B0FA05" w14:textId="5FE52030" w:rsidR="00C844F5" w:rsidRDefault="00C844F5">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_Toc83742807 \h </w:instrText>
      </w:r>
      <w:r>
        <w:fldChar w:fldCharType="separate"/>
      </w:r>
      <w:r>
        <w:t>179</w:t>
      </w:r>
      <w:r>
        <w:fldChar w:fldCharType="end"/>
      </w:r>
    </w:p>
    <w:p w14:paraId="0E7462AB" w14:textId="6D90C1C9" w:rsidR="00C844F5" w:rsidRDefault="00C844F5">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_Toc83742808 \h </w:instrText>
      </w:r>
      <w:r>
        <w:fldChar w:fldCharType="separate"/>
      </w:r>
      <w:r>
        <w:t>179</w:t>
      </w:r>
      <w:r>
        <w:fldChar w:fldCharType="end"/>
      </w:r>
    </w:p>
    <w:p w14:paraId="21F9ED39" w14:textId="39681FF8" w:rsidR="00C844F5" w:rsidRDefault="00C844F5">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_Toc83742809 \h </w:instrText>
      </w:r>
      <w:r>
        <w:fldChar w:fldCharType="separate"/>
      </w:r>
      <w:r>
        <w:t>179</w:t>
      </w:r>
      <w:r>
        <w:fldChar w:fldCharType="end"/>
      </w:r>
    </w:p>
    <w:p w14:paraId="0C0E78E7" w14:textId="47B6B88D" w:rsidR="00C844F5" w:rsidRDefault="00C844F5">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_Toc83742810 \h </w:instrText>
      </w:r>
      <w:r>
        <w:fldChar w:fldCharType="separate"/>
      </w:r>
      <w:r>
        <w:t>179</w:t>
      </w:r>
      <w:r>
        <w:fldChar w:fldCharType="end"/>
      </w:r>
    </w:p>
    <w:p w14:paraId="2240FD8D" w14:textId="291F1470" w:rsidR="00C844F5" w:rsidRDefault="00C844F5">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_Toc83742811 \h </w:instrText>
      </w:r>
      <w:r>
        <w:fldChar w:fldCharType="separate"/>
      </w:r>
      <w:r>
        <w:t>179</w:t>
      </w:r>
      <w:r>
        <w:fldChar w:fldCharType="end"/>
      </w:r>
    </w:p>
    <w:p w14:paraId="324BD693" w14:textId="21AF84B6" w:rsidR="00C844F5" w:rsidRDefault="00C844F5">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_Toc83742812 \h </w:instrText>
      </w:r>
      <w:r>
        <w:fldChar w:fldCharType="separate"/>
      </w:r>
      <w:r>
        <w:t>179</w:t>
      </w:r>
      <w:r>
        <w:fldChar w:fldCharType="end"/>
      </w:r>
    </w:p>
    <w:p w14:paraId="2273A2C4" w14:textId="16D52B91" w:rsidR="00C844F5" w:rsidRDefault="00C844F5">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_Toc83742813 \h </w:instrText>
      </w:r>
      <w:r>
        <w:fldChar w:fldCharType="separate"/>
      </w:r>
      <w:r>
        <w:t>179</w:t>
      </w:r>
      <w:r>
        <w:fldChar w:fldCharType="end"/>
      </w:r>
    </w:p>
    <w:p w14:paraId="4937F91E" w14:textId="0B8AF150" w:rsidR="00C844F5" w:rsidRDefault="00C844F5">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_Toc83742814 \h </w:instrText>
      </w:r>
      <w:r>
        <w:fldChar w:fldCharType="separate"/>
      </w:r>
      <w:r>
        <w:t>179</w:t>
      </w:r>
      <w:r>
        <w:fldChar w:fldCharType="end"/>
      </w:r>
    </w:p>
    <w:p w14:paraId="035CCB6B" w14:textId="65A76A21" w:rsidR="00C844F5" w:rsidRDefault="00C844F5">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_Toc83742815 \h </w:instrText>
      </w:r>
      <w:r>
        <w:fldChar w:fldCharType="separate"/>
      </w:r>
      <w:r>
        <w:t>179</w:t>
      </w:r>
      <w:r>
        <w:fldChar w:fldCharType="end"/>
      </w:r>
    </w:p>
    <w:p w14:paraId="19F48158" w14:textId="107828D1" w:rsidR="00C844F5" w:rsidRDefault="00C844F5">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_Toc83742816 \h </w:instrText>
      </w:r>
      <w:r>
        <w:fldChar w:fldCharType="separate"/>
      </w:r>
      <w:r>
        <w:t>180</w:t>
      </w:r>
      <w:r>
        <w:fldChar w:fldCharType="end"/>
      </w:r>
    </w:p>
    <w:p w14:paraId="5412CCA8" w14:textId="7CD76F47" w:rsidR="00C844F5" w:rsidRDefault="00C844F5">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_Toc83742817 \h </w:instrText>
      </w:r>
      <w:r>
        <w:fldChar w:fldCharType="separate"/>
      </w:r>
      <w:r>
        <w:t>180</w:t>
      </w:r>
      <w:r>
        <w:fldChar w:fldCharType="end"/>
      </w:r>
    </w:p>
    <w:p w14:paraId="70423201" w14:textId="6A39A7CF" w:rsidR="00C844F5" w:rsidRDefault="00C844F5">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_Toc83742818 \h </w:instrText>
      </w:r>
      <w:r>
        <w:fldChar w:fldCharType="separate"/>
      </w:r>
      <w:r>
        <w:t>180</w:t>
      </w:r>
      <w:r>
        <w:fldChar w:fldCharType="end"/>
      </w:r>
    </w:p>
    <w:p w14:paraId="36853C90" w14:textId="3617DFC2" w:rsidR="00C844F5" w:rsidRDefault="00C844F5">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_Toc83742819 \h </w:instrText>
      </w:r>
      <w:r>
        <w:fldChar w:fldCharType="separate"/>
      </w:r>
      <w:r>
        <w:t>180</w:t>
      </w:r>
      <w:r>
        <w:fldChar w:fldCharType="end"/>
      </w:r>
    </w:p>
    <w:p w14:paraId="30711EE1" w14:textId="7EDECE7D" w:rsidR="00C844F5" w:rsidRDefault="00C844F5">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_Toc83742820 \h </w:instrText>
      </w:r>
      <w:r>
        <w:fldChar w:fldCharType="separate"/>
      </w:r>
      <w:r>
        <w:t>180</w:t>
      </w:r>
      <w:r>
        <w:fldChar w:fldCharType="end"/>
      </w:r>
    </w:p>
    <w:p w14:paraId="7EBA6AE9" w14:textId="363D8B01" w:rsidR="00C844F5" w:rsidRDefault="00C844F5">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_Toc83742821 \h </w:instrText>
      </w:r>
      <w:r>
        <w:fldChar w:fldCharType="separate"/>
      </w:r>
      <w:r>
        <w:t>180</w:t>
      </w:r>
      <w:r>
        <w:fldChar w:fldCharType="end"/>
      </w:r>
    </w:p>
    <w:p w14:paraId="50A4704B" w14:textId="08767D28" w:rsidR="00C844F5" w:rsidRDefault="00C844F5">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_Toc83742822 \h </w:instrText>
      </w:r>
      <w:r>
        <w:fldChar w:fldCharType="separate"/>
      </w:r>
      <w:r>
        <w:t>180</w:t>
      </w:r>
      <w:r>
        <w:fldChar w:fldCharType="end"/>
      </w:r>
    </w:p>
    <w:p w14:paraId="4F74CCA1" w14:textId="71CFC39C" w:rsidR="00C844F5" w:rsidRDefault="00C844F5">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_Toc83742823 \h </w:instrText>
      </w:r>
      <w:r>
        <w:fldChar w:fldCharType="separate"/>
      </w:r>
      <w:r>
        <w:t>180</w:t>
      </w:r>
      <w:r>
        <w:fldChar w:fldCharType="end"/>
      </w:r>
    </w:p>
    <w:p w14:paraId="4EDB1F18" w14:textId="64BEFF6D" w:rsidR="00C844F5" w:rsidRDefault="00C844F5">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_Toc83742824 \h </w:instrText>
      </w:r>
      <w:r>
        <w:fldChar w:fldCharType="separate"/>
      </w:r>
      <w:r>
        <w:t>180</w:t>
      </w:r>
      <w:r>
        <w:fldChar w:fldCharType="end"/>
      </w:r>
    </w:p>
    <w:p w14:paraId="4744B70E" w14:textId="23A4CCDB" w:rsidR="00C844F5" w:rsidRDefault="00C844F5">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_Toc83742825 \h </w:instrText>
      </w:r>
      <w:r>
        <w:fldChar w:fldCharType="separate"/>
      </w:r>
      <w:r>
        <w:t>181</w:t>
      </w:r>
      <w:r>
        <w:fldChar w:fldCharType="end"/>
      </w:r>
    </w:p>
    <w:p w14:paraId="322F7E09" w14:textId="12A1A30F" w:rsidR="00C844F5" w:rsidRDefault="00C844F5">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_Toc83742826 \h </w:instrText>
      </w:r>
      <w:r>
        <w:fldChar w:fldCharType="separate"/>
      </w:r>
      <w:r>
        <w:t>181</w:t>
      </w:r>
      <w:r>
        <w:fldChar w:fldCharType="end"/>
      </w:r>
    </w:p>
    <w:p w14:paraId="6302F2F6" w14:textId="0A749178" w:rsidR="00C844F5" w:rsidRDefault="00C844F5">
      <w:pPr>
        <w:pStyle w:val="TOC2"/>
        <w:rPr>
          <w:rFonts w:asciiTheme="minorHAnsi" w:eastAsiaTheme="minorEastAsia" w:hAnsiTheme="minorHAnsi" w:cstheme="minorBidi"/>
          <w:sz w:val="22"/>
          <w:szCs w:val="22"/>
          <w:lang w:eastAsia="en-GB"/>
        </w:rPr>
      </w:pPr>
      <w:r w:rsidRPr="008341B8">
        <w:rPr>
          <w:snapToGrid w:val="0"/>
        </w:rPr>
        <w:t>A.1.1</w:t>
      </w:r>
      <w:r>
        <w:rPr>
          <w:rFonts w:asciiTheme="minorHAnsi" w:eastAsiaTheme="minorEastAsia" w:hAnsiTheme="minorHAnsi" w:cstheme="minorBidi"/>
          <w:sz w:val="22"/>
          <w:szCs w:val="22"/>
          <w:lang w:eastAsia="en-GB"/>
        </w:rPr>
        <w:tab/>
      </w:r>
      <w:r w:rsidRPr="008341B8">
        <w:rPr>
          <w:snapToGrid w:val="0"/>
        </w:rPr>
        <w:t>Throughput definition</w:t>
      </w:r>
      <w:r>
        <w:tab/>
      </w:r>
      <w:r>
        <w:fldChar w:fldCharType="begin"/>
      </w:r>
      <w:r>
        <w:instrText xml:space="preserve"> PAGEREF _Toc83742827 \h </w:instrText>
      </w:r>
      <w:r>
        <w:fldChar w:fldCharType="separate"/>
      </w:r>
      <w:r>
        <w:t>181</w:t>
      </w:r>
      <w:r>
        <w:fldChar w:fldCharType="end"/>
      </w:r>
    </w:p>
    <w:p w14:paraId="032FC374" w14:textId="76F31677" w:rsidR="00C844F5" w:rsidRDefault="00C844F5">
      <w:pPr>
        <w:pStyle w:val="TOC2"/>
        <w:rPr>
          <w:rFonts w:asciiTheme="minorHAnsi" w:eastAsiaTheme="minorEastAsia" w:hAnsiTheme="minorHAnsi" w:cstheme="minorBidi"/>
          <w:sz w:val="22"/>
          <w:szCs w:val="22"/>
          <w:lang w:eastAsia="en-GB"/>
        </w:rPr>
      </w:pPr>
      <w:r w:rsidRPr="008341B8">
        <w:rPr>
          <w:snapToGrid w:val="0"/>
        </w:rPr>
        <w:t>A.1.2</w:t>
      </w:r>
      <w:r>
        <w:rPr>
          <w:rFonts w:asciiTheme="minorHAnsi" w:eastAsiaTheme="minorEastAsia" w:hAnsiTheme="minorHAnsi" w:cstheme="minorBidi"/>
          <w:sz w:val="22"/>
          <w:szCs w:val="22"/>
          <w:lang w:eastAsia="en-GB"/>
        </w:rPr>
        <w:tab/>
      </w:r>
      <w:r w:rsidRPr="008341B8">
        <w:rPr>
          <w:snapToGrid w:val="0"/>
        </w:rPr>
        <w:t>TDD UL-DL configurations for FR1</w:t>
      </w:r>
      <w:r>
        <w:tab/>
      </w:r>
      <w:r>
        <w:fldChar w:fldCharType="begin"/>
      </w:r>
      <w:r>
        <w:instrText xml:space="preserve"> PAGEREF _Toc83742828 \h </w:instrText>
      </w:r>
      <w:r>
        <w:fldChar w:fldCharType="separate"/>
      </w:r>
      <w:r>
        <w:t>181</w:t>
      </w:r>
      <w:r>
        <w:fldChar w:fldCharType="end"/>
      </w:r>
    </w:p>
    <w:p w14:paraId="5A69E4D3" w14:textId="4E9553E7" w:rsidR="00C844F5" w:rsidRDefault="00C844F5">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_Toc83742829 \h </w:instrText>
      </w:r>
      <w:r>
        <w:fldChar w:fldCharType="separate"/>
      </w:r>
      <w:r>
        <w:t>185</w:t>
      </w:r>
      <w:r>
        <w:fldChar w:fldCharType="end"/>
      </w:r>
    </w:p>
    <w:p w14:paraId="2B7C4886" w14:textId="25768229" w:rsidR="00C844F5" w:rsidRDefault="00C844F5">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_Toc83742830 \h </w:instrText>
      </w:r>
      <w:r>
        <w:fldChar w:fldCharType="separate"/>
      </w:r>
      <w:r>
        <w:t>187</w:t>
      </w:r>
      <w:r>
        <w:fldChar w:fldCharType="end"/>
      </w:r>
    </w:p>
    <w:p w14:paraId="59F70D4D" w14:textId="7A5FF846" w:rsidR="00C844F5" w:rsidRDefault="00C844F5">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_Toc83742831 \h </w:instrText>
      </w:r>
      <w:r>
        <w:fldChar w:fldCharType="separate"/>
      </w:r>
      <w:r>
        <w:t>187</w:t>
      </w:r>
      <w:r>
        <w:fldChar w:fldCharType="end"/>
      </w:r>
    </w:p>
    <w:p w14:paraId="75C62DE4" w14:textId="3FD590E2" w:rsidR="00C844F5" w:rsidRDefault="00C844F5">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_Toc83742832 \h </w:instrText>
      </w:r>
      <w:r>
        <w:fldChar w:fldCharType="separate"/>
      </w:r>
      <w:r>
        <w:t>187</w:t>
      </w:r>
      <w:r>
        <w:fldChar w:fldCharType="end"/>
      </w:r>
    </w:p>
    <w:p w14:paraId="4EDB8BBF" w14:textId="08BA56BF" w:rsidR="00C844F5" w:rsidRDefault="00C844F5">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_Toc83742833 \h </w:instrText>
      </w:r>
      <w:r>
        <w:fldChar w:fldCharType="separate"/>
      </w:r>
      <w:r>
        <w:t>187</w:t>
      </w:r>
      <w:r>
        <w:fldChar w:fldCharType="end"/>
      </w:r>
    </w:p>
    <w:p w14:paraId="578D0B68" w14:textId="05B1D1B6" w:rsidR="00C844F5" w:rsidRDefault="00C844F5">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_Toc83742834 \h </w:instrText>
      </w:r>
      <w:r>
        <w:fldChar w:fldCharType="separate"/>
      </w:r>
      <w:r>
        <w:t>188</w:t>
      </w:r>
      <w:r>
        <w:fldChar w:fldCharType="end"/>
      </w:r>
    </w:p>
    <w:p w14:paraId="58FB79A2" w14:textId="50693C29" w:rsidR="00C844F5" w:rsidRDefault="00C844F5">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_Toc83742835 \h </w:instrText>
      </w:r>
      <w:r>
        <w:fldChar w:fldCharType="separate"/>
      </w:r>
      <w:r>
        <w:t>188</w:t>
      </w:r>
      <w:r>
        <w:fldChar w:fldCharType="end"/>
      </w:r>
    </w:p>
    <w:p w14:paraId="4276286C" w14:textId="47ABD336" w:rsidR="00C844F5" w:rsidRDefault="00C844F5">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_Toc83742836 \h </w:instrText>
      </w:r>
      <w:r>
        <w:fldChar w:fldCharType="separate"/>
      </w:r>
      <w:r>
        <w:t>196</w:t>
      </w:r>
      <w:r>
        <w:fldChar w:fldCharType="end"/>
      </w:r>
    </w:p>
    <w:p w14:paraId="49F998A4" w14:textId="2A11744C" w:rsidR="00C844F5" w:rsidRDefault="00C844F5">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_Toc83742837 \h </w:instrText>
      </w:r>
      <w:r>
        <w:fldChar w:fldCharType="separate"/>
      </w:r>
      <w:r>
        <w:t>197</w:t>
      </w:r>
      <w:r>
        <w:fldChar w:fldCharType="end"/>
      </w:r>
    </w:p>
    <w:p w14:paraId="0761AA84" w14:textId="5A129EFC" w:rsidR="00C844F5" w:rsidRDefault="00C844F5">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_Toc83742838 \h </w:instrText>
      </w:r>
      <w:r>
        <w:fldChar w:fldCharType="separate"/>
      </w:r>
      <w:r>
        <w:t>197</w:t>
      </w:r>
      <w:r>
        <w:fldChar w:fldCharType="end"/>
      </w:r>
    </w:p>
    <w:p w14:paraId="48D742C0" w14:textId="6BC0B78E" w:rsidR="00C844F5" w:rsidRDefault="00C844F5">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_Toc83742839 \h </w:instrText>
      </w:r>
      <w:r>
        <w:fldChar w:fldCharType="separate"/>
      </w:r>
      <w:r>
        <w:t>203</w:t>
      </w:r>
      <w:r>
        <w:fldChar w:fldCharType="end"/>
      </w:r>
    </w:p>
    <w:p w14:paraId="05288D74" w14:textId="59DB791C" w:rsidR="00C844F5" w:rsidRDefault="00C844F5">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_Toc83742840 \h </w:instrText>
      </w:r>
      <w:r>
        <w:fldChar w:fldCharType="separate"/>
      </w:r>
      <w:r>
        <w:t>203</w:t>
      </w:r>
      <w:r>
        <w:fldChar w:fldCharType="end"/>
      </w:r>
    </w:p>
    <w:p w14:paraId="7FC75C79" w14:textId="570C162C" w:rsidR="00C844F5" w:rsidRDefault="00C844F5">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_Toc83742841 \h </w:instrText>
      </w:r>
      <w:r>
        <w:fldChar w:fldCharType="separate"/>
      </w:r>
      <w:r>
        <w:t>203</w:t>
      </w:r>
      <w:r>
        <w:fldChar w:fldCharType="end"/>
      </w:r>
    </w:p>
    <w:p w14:paraId="1E339D26" w14:textId="720FDE2F" w:rsidR="00C844F5" w:rsidRDefault="00C844F5">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_Toc83742842 \h </w:instrText>
      </w:r>
      <w:r>
        <w:fldChar w:fldCharType="separate"/>
      </w:r>
      <w:r>
        <w:t>219</w:t>
      </w:r>
      <w:r>
        <w:fldChar w:fldCharType="end"/>
      </w:r>
    </w:p>
    <w:p w14:paraId="3D2072C7" w14:textId="5B91D7A4" w:rsidR="00C844F5" w:rsidRDefault="00C844F5">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_Toc83742843 \h </w:instrText>
      </w:r>
      <w:r>
        <w:fldChar w:fldCharType="separate"/>
      </w:r>
      <w:r>
        <w:t>219</w:t>
      </w:r>
      <w:r>
        <w:fldChar w:fldCharType="end"/>
      </w:r>
    </w:p>
    <w:p w14:paraId="20E00A12" w14:textId="644366A5" w:rsidR="00C844F5" w:rsidRDefault="00C844F5">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_Toc83742844 \h </w:instrText>
      </w:r>
      <w:r>
        <w:fldChar w:fldCharType="separate"/>
      </w:r>
      <w:r>
        <w:t>221</w:t>
      </w:r>
      <w:r>
        <w:fldChar w:fldCharType="end"/>
      </w:r>
    </w:p>
    <w:p w14:paraId="4DEF1CD8" w14:textId="217447A0" w:rsidR="00C844F5" w:rsidRDefault="00C844F5">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_Toc83742845 \h </w:instrText>
      </w:r>
      <w:r>
        <w:fldChar w:fldCharType="separate"/>
      </w:r>
      <w:r>
        <w:t>230</w:t>
      </w:r>
      <w:r>
        <w:fldChar w:fldCharType="end"/>
      </w:r>
    </w:p>
    <w:p w14:paraId="69326F2C" w14:textId="4D48BA42" w:rsidR="00C844F5" w:rsidRDefault="00C844F5">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_Toc83742846 \h </w:instrText>
      </w:r>
      <w:r>
        <w:fldChar w:fldCharType="separate"/>
      </w:r>
      <w:r>
        <w:t>236</w:t>
      </w:r>
      <w:r>
        <w:fldChar w:fldCharType="end"/>
      </w:r>
    </w:p>
    <w:p w14:paraId="4EDFC99E" w14:textId="0B62C64F" w:rsidR="00C844F5" w:rsidRDefault="00C844F5">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_Toc83742847 \h </w:instrText>
      </w:r>
      <w:r>
        <w:fldChar w:fldCharType="separate"/>
      </w:r>
      <w:r>
        <w:t>236</w:t>
      </w:r>
      <w:r>
        <w:fldChar w:fldCharType="end"/>
      </w:r>
    </w:p>
    <w:p w14:paraId="7A469C0B" w14:textId="32686BA6" w:rsidR="00C844F5" w:rsidRDefault="00C844F5">
      <w:pPr>
        <w:pStyle w:val="TOC4"/>
        <w:rPr>
          <w:rFonts w:asciiTheme="minorHAnsi" w:eastAsiaTheme="minorEastAsia" w:hAnsiTheme="minorHAnsi" w:cstheme="minorBidi"/>
          <w:sz w:val="22"/>
          <w:szCs w:val="22"/>
          <w:lang w:eastAsia="en-GB"/>
        </w:rPr>
      </w:pPr>
      <w:r>
        <w:rPr>
          <w:lang w:eastAsia="zh-CN"/>
        </w:rPr>
        <w:t>A.3.</w:t>
      </w:r>
      <w:r w:rsidRPr="008341B8">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_Toc83742848 \h </w:instrText>
      </w:r>
      <w:r>
        <w:fldChar w:fldCharType="separate"/>
      </w:r>
      <w:r>
        <w:t>236</w:t>
      </w:r>
      <w:r>
        <w:fldChar w:fldCharType="end"/>
      </w:r>
    </w:p>
    <w:p w14:paraId="01DD568C" w14:textId="1D30AB24" w:rsidR="00C844F5" w:rsidRDefault="00C844F5">
      <w:pPr>
        <w:pStyle w:val="TOC4"/>
        <w:rPr>
          <w:rFonts w:asciiTheme="minorHAnsi" w:eastAsiaTheme="minorEastAsia" w:hAnsiTheme="minorHAnsi" w:cstheme="minorBidi"/>
          <w:sz w:val="22"/>
          <w:szCs w:val="22"/>
          <w:lang w:eastAsia="en-GB"/>
        </w:rPr>
      </w:pPr>
      <w:r>
        <w:rPr>
          <w:lang w:eastAsia="zh-CN"/>
        </w:rPr>
        <w:t>A.3.</w:t>
      </w:r>
      <w:r w:rsidRPr="008341B8">
        <w:rPr>
          <w:lang w:val="en-US" w:eastAsia="zh-CN"/>
        </w:rPr>
        <w:t>3</w:t>
      </w:r>
      <w:r>
        <w:rPr>
          <w:lang w:eastAsia="zh-CN"/>
        </w:rPr>
        <w:t>.1.</w:t>
      </w:r>
      <w:r w:rsidRPr="008341B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8341B8">
        <w:rPr>
          <w:lang w:val="en-US" w:eastAsia="zh-CN"/>
        </w:rPr>
        <w:t>30</w:t>
      </w:r>
      <w:r>
        <w:rPr>
          <w:lang w:eastAsia="zh-CN"/>
        </w:rPr>
        <w:t xml:space="preserve"> kHz FR1</w:t>
      </w:r>
      <w:r>
        <w:tab/>
      </w:r>
      <w:r>
        <w:fldChar w:fldCharType="begin"/>
      </w:r>
      <w:r>
        <w:instrText xml:space="preserve"> PAGEREF _Toc83742849 \h </w:instrText>
      </w:r>
      <w:r>
        <w:fldChar w:fldCharType="separate"/>
      </w:r>
      <w:r>
        <w:t>237</w:t>
      </w:r>
      <w:r>
        <w:fldChar w:fldCharType="end"/>
      </w:r>
    </w:p>
    <w:p w14:paraId="234DF8C6" w14:textId="30CAEFEF" w:rsidR="00C844F5" w:rsidRDefault="00C844F5">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_Toc83742850 \h </w:instrText>
      </w:r>
      <w:r>
        <w:fldChar w:fldCharType="separate"/>
      </w:r>
      <w:r>
        <w:t>237</w:t>
      </w:r>
      <w:r>
        <w:fldChar w:fldCharType="end"/>
      </w:r>
    </w:p>
    <w:p w14:paraId="014D9B74" w14:textId="02882CA2" w:rsidR="00C844F5" w:rsidRDefault="00C844F5">
      <w:pPr>
        <w:pStyle w:val="TOC4"/>
        <w:rPr>
          <w:rFonts w:asciiTheme="minorHAnsi" w:eastAsiaTheme="minorEastAsia" w:hAnsiTheme="minorHAnsi" w:cstheme="minorBidi"/>
          <w:sz w:val="22"/>
          <w:szCs w:val="22"/>
          <w:lang w:eastAsia="en-GB"/>
        </w:rPr>
      </w:pPr>
      <w:r>
        <w:rPr>
          <w:lang w:eastAsia="zh-CN"/>
        </w:rPr>
        <w:t>A.3.</w:t>
      </w:r>
      <w:r w:rsidRPr="008341B8">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_Toc83742851 \h </w:instrText>
      </w:r>
      <w:r>
        <w:fldChar w:fldCharType="separate"/>
      </w:r>
      <w:r>
        <w:t>237</w:t>
      </w:r>
      <w:r>
        <w:fldChar w:fldCharType="end"/>
      </w:r>
    </w:p>
    <w:p w14:paraId="19515B41" w14:textId="2833AAA0" w:rsidR="00C844F5" w:rsidRDefault="00C844F5">
      <w:pPr>
        <w:pStyle w:val="TOC4"/>
        <w:rPr>
          <w:rFonts w:asciiTheme="minorHAnsi" w:eastAsiaTheme="minorEastAsia" w:hAnsiTheme="minorHAnsi" w:cstheme="minorBidi"/>
          <w:sz w:val="22"/>
          <w:szCs w:val="22"/>
          <w:lang w:eastAsia="en-GB"/>
        </w:rPr>
      </w:pPr>
      <w:r>
        <w:rPr>
          <w:lang w:eastAsia="zh-CN"/>
        </w:rPr>
        <w:t>A.3.</w:t>
      </w:r>
      <w:r w:rsidRPr="008341B8">
        <w:rPr>
          <w:lang w:val="en-US" w:eastAsia="zh-CN"/>
        </w:rPr>
        <w:t>3</w:t>
      </w:r>
      <w:r>
        <w:rPr>
          <w:lang w:eastAsia="zh-CN"/>
        </w:rPr>
        <w:t>.2.</w:t>
      </w:r>
      <w:r w:rsidRPr="008341B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8341B8">
        <w:rPr>
          <w:lang w:val="en-US" w:eastAsia="zh-CN"/>
        </w:rPr>
        <w:t>30</w:t>
      </w:r>
      <w:r>
        <w:rPr>
          <w:lang w:eastAsia="zh-CN"/>
        </w:rPr>
        <w:t xml:space="preserve"> kHz FR1</w:t>
      </w:r>
      <w:r>
        <w:tab/>
      </w:r>
      <w:r>
        <w:fldChar w:fldCharType="begin"/>
      </w:r>
      <w:r>
        <w:instrText xml:space="preserve"> PAGEREF _Toc83742852 \h </w:instrText>
      </w:r>
      <w:r>
        <w:fldChar w:fldCharType="separate"/>
      </w:r>
      <w:r>
        <w:t>238</w:t>
      </w:r>
      <w:r>
        <w:fldChar w:fldCharType="end"/>
      </w:r>
    </w:p>
    <w:p w14:paraId="6126833C" w14:textId="3C594AF7" w:rsidR="00C844F5" w:rsidRDefault="00C844F5">
      <w:pPr>
        <w:pStyle w:val="TOC4"/>
        <w:rPr>
          <w:rFonts w:asciiTheme="minorHAnsi" w:eastAsiaTheme="minorEastAsia" w:hAnsiTheme="minorHAnsi" w:cstheme="minorBidi"/>
          <w:sz w:val="22"/>
          <w:szCs w:val="22"/>
          <w:lang w:eastAsia="en-GB"/>
        </w:rPr>
      </w:pPr>
      <w:r>
        <w:rPr>
          <w:lang w:eastAsia="zh-CN"/>
        </w:rPr>
        <w:t>A.3.</w:t>
      </w:r>
      <w:r w:rsidRPr="008341B8">
        <w:rPr>
          <w:lang w:val="en-US" w:eastAsia="zh-CN"/>
        </w:rPr>
        <w:t>3</w:t>
      </w:r>
      <w:r>
        <w:rPr>
          <w:lang w:eastAsia="zh-CN"/>
        </w:rPr>
        <w:t>.2.</w:t>
      </w:r>
      <w:r w:rsidRPr="008341B8">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8341B8">
        <w:rPr>
          <w:lang w:val="en-US" w:eastAsia="zh-CN"/>
        </w:rPr>
        <w:t>60</w:t>
      </w:r>
      <w:r>
        <w:rPr>
          <w:lang w:eastAsia="zh-CN"/>
        </w:rPr>
        <w:t xml:space="preserve"> kHz</w:t>
      </w:r>
      <w:r w:rsidRPr="008341B8">
        <w:rPr>
          <w:lang w:val="en-US" w:eastAsia="zh-CN"/>
        </w:rPr>
        <w:t xml:space="preserve"> </w:t>
      </w:r>
      <w:r>
        <w:rPr>
          <w:lang w:eastAsia="zh-CN"/>
        </w:rPr>
        <w:t>FR1</w:t>
      </w:r>
      <w:r>
        <w:tab/>
      </w:r>
      <w:r>
        <w:fldChar w:fldCharType="begin"/>
      </w:r>
      <w:r>
        <w:instrText xml:space="preserve"> PAGEREF _Toc83742853 \h </w:instrText>
      </w:r>
      <w:r>
        <w:fldChar w:fldCharType="separate"/>
      </w:r>
      <w:r>
        <w:t>239</w:t>
      </w:r>
      <w:r>
        <w:fldChar w:fldCharType="end"/>
      </w:r>
    </w:p>
    <w:p w14:paraId="1D858A19" w14:textId="58C1F853" w:rsidR="00C844F5" w:rsidRDefault="00C844F5">
      <w:pPr>
        <w:pStyle w:val="TOC4"/>
        <w:rPr>
          <w:rFonts w:asciiTheme="minorHAnsi" w:eastAsiaTheme="minorEastAsia" w:hAnsiTheme="minorHAnsi" w:cstheme="minorBidi"/>
          <w:sz w:val="22"/>
          <w:szCs w:val="22"/>
          <w:lang w:eastAsia="en-GB"/>
        </w:rPr>
      </w:pPr>
      <w:r>
        <w:rPr>
          <w:lang w:eastAsia="zh-CN"/>
        </w:rPr>
        <w:t>A.3.</w:t>
      </w:r>
      <w:r w:rsidRPr="008341B8">
        <w:rPr>
          <w:lang w:val="en-US" w:eastAsia="zh-CN"/>
        </w:rPr>
        <w:t>3</w:t>
      </w:r>
      <w:r>
        <w:rPr>
          <w:lang w:eastAsia="zh-CN"/>
        </w:rPr>
        <w:t>.2.</w:t>
      </w:r>
      <w:r w:rsidRPr="008341B8">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8341B8">
        <w:rPr>
          <w:lang w:val="en-US" w:eastAsia="zh-CN"/>
        </w:rPr>
        <w:t>60</w:t>
      </w:r>
      <w:r>
        <w:rPr>
          <w:lang w:eastAsia="zh-CN"/>
        </w:rPr>
        <w:t xml:space="preserve"> kHz</w:t>
      </w:r>
      <w:r w:rsidRPr="008341B8">
        <w:rPr>
          <w:lang w:val="en-US" w:eastAsia="zh-CN"/>
        </w:rPr>
        <w:t xml:space="preserve"> </w:t>
      </w:r>
      <w:r>
        <w:rPr>
          <w:lang w:eastAsia="zh-CN"/>
        </w:rPr>
        <w:t>FR2</w:t>
      </w:r>
      <w:r>
        <w:tab/>
      </w:r>
      <w:r>
        <w:fldChar w:fldCharType="begin"/>
      </w:r>
      <w:r>
        <w:instrText xml:space="preserve"> PAGEREF _Toc83742854 \h </w:instrText>
      </w:r>
      <w:r>
        <w:fldChar w:fldCharType="separate"/>
      </w:r>
      <w:r>
        <w:t>239</w:t>
      </w:r>
      <w:r>
        <w:fldChar w:fldCharType="end"/>
      </w:r>
    </w:p>
    <w:p w14:paraId="270FB574" w14:textId="12703553" w:rsidR="00C844F5" w:rsidRDefault="00C844F5">
      <w:pPr>
        <w:pStyle w:val="TOC4"/>
        <w:rPr>
          <w:rFonts w:asciiTheme="minorHAnsi" w:eastAsiaTheme="minorEastAsia" w:hAnsiTheme="minorHAnsi" w:cstheme="minorBidi"/>
          <w:sz w:val="22"/>
          <w:szCs w:val="22"/>
          <w:lang w:eastAsia="en-GB"/>
        </w:rPr>
      </w:pPr>
      <w:r>
        <w:rPr>
          <w:lang w:eastAsia="zh-CN"/>
        </w:rPr>
        <w:t>A.3.</w:t>
      </w:r>
      <w:r w:rsidRPr="008341B8">
        <w:rPr>
          <w:lang w:val="en-US" w:eastAsia="zh-CN"/>
        </w:rPr>
        <w:t>3</w:t>
      </w:r>
      <w:r>
        <w:rPr>
          <w:lang w:eastAsia="zh-CN"/>
        </w:rPr>
        <w:t>.2.</w:t>
      </w:r>
      <w:r w:rsidRPr="008341B8">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8341B8">
        <w:rPr>
          <w:lang w:val="en-US" w:eastAsia="zh-CN"/>
        </w:rPr>
        <w:t>120</w:t>
      </w:r>
      <w:r>
        <w:rPr>
          <w:lang w:eastAsia="zh-CN"/>
        </w:rPr>
        <w:t xml:space="preserve"> kHz FR2</w:t>
      </w:r>
      <w:r>
        <w:tab/>
      </w:r>
      <w:r>
        <w:fldChar w:fldCharType="begin"/>
      </w:r>
      <w:r>
        <w:instrText xml:space="preserve"> PAGEREF _Toc83742855 \h </w:instrText>
      </w:r>
      <w:r>
        <w:fldChar w:fldCharType="separate"/>
      </w:r>
      <w:r>
        <w:t>239</w:t>
      </w:r>
      <w:r>
        <w:fldChar w:fldCharType="end"/>
      </w:r>
    </w:p>
    <w:p w14:paraId="20B0EAD9" w14:textId="105A4954" w:rsidR="00C844F5" w:rsidRDefault="00C844F5">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_Toc83742856 \h </w:instrText>
      </w:r>
      <w:r>
        <w:fldChar w:fldCharType="separate"/>
      </w:r>
      <w:r>
        <w:t>239</w:t>
      </w:r>
      <w:r>
        <w:fldChar w:fldCharType="end"/>
      </w:r>
    </w:p>
    <w:p w14:paraId="3E2E5A27" w14:textId="67223C7B" w:rsidR="00C844F5" w:rsidRDefault="00C844F5">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_Toc83742857 \h </w:instrText>
      </w:r>
      <w:r>
        <w:fldChar w:fldCharType="separate"/>
      </w:r>
      <w:r>
        <w:t>239</w:t>
      </w:r>
      <w:r>
        <w:fldChar w:fldCharType="end"/>
      </w:r>
    </w:p>
    <w:p w14:paraId="13456369" w14:textId="37A5B76D" w:rsidR="00C844F5" w:rsidRDefault="00C844F5">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_Toc83742858 \h </w:instrText>
      </w:r>
      <w:r>
        <w:fldChar w:fldCharType="separate"/>
      </w:r>
      <w:r>
        <w:t>240</w:t>
      </w:r>
      <w:r>
        <w:fldChar w:fldCharType="end"/>
      </w:r>
    </w:p>
    <w:p w14:paraId="6803736E" w14:textId="79613666" w:rsidR="00C844F5" w:rsidRDefault="00C844F5">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_Toc83742859 \h </w:instrText>
      </w:r>
      <w:r>
        <w:fldChar w:fldCharType="separate"/>
      </w:r>
      <w:r>
        <w:t>240</w:t>
      </w:r>
      <w:r>
        <w:fldChar w:fldCharType="end"/>
      </w:r>
    </w:p>
    <w:p w14:paraId="67703D51" w14:textId="40E40A5A" w:rsidR="00C844F5" w:rsidRDefault="00C844F5">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_Toc83742860 \h </w:instrText>
      </w:r>
      <w:r>
        <w:fldChar w:fldCharType="separate"/>
      </w:r>
      <w:r>
        <w:t>242</w:t>
      </w:r>
      <w:r>
        <w:fldChar w:fldCharType="end"/>
      </w:r>
    </w:p>
    <w:p w14:paraId="57ED3E04" w14:textId="4F70C93E" w:rsidR="00C844F5" w:rsidRDefault="00C844F5">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_Toc83742861 \h </w:instrText>
      </w:r>
      <w:r>
        <w:fldChar w:fldCharType="separate"/>
      </w:r>
      <w:r>
        <w:t>242</w:t>
      </w:r>
      <w:r>
        <w:fldChar w:fldCharType="end"/>
      </w:r>
    </w:p>
    <w:p w14:paraId="43710761" w14:textId="3296AB36" w:rsidR="00C844F5" w:rsidRDefault="00C844F5">
      <w:pPr>
        <w:pStyle w:val="TOC3"/>
        <w:rPr>
          <w:rFonts w:asciiTheme="minorHAnsi" w:eastAsiaTheme="minorEastAsia" w:hAnsiTheme="minorHAnsi" w:cstheme="minorBidi"/>
          <w:sz w:val="22"/>
          <w:szCs w:val="22"/>
          <w:lang w:eastAsia="en-GB"/>
        </w:rPr>
      </w:pPr>
      <w:r w:rsidRPr="008341B8">
        <w:rPr>
          <w:snapToGrid w:val="0"/>
        </w:rPr>
        <w:t>A.5.1.1</w:t>
      </w:r>
      <w:r>
        <w:rPr>
          <w:rFonts w:asciiTheme="minorHAnsi" w:eastAsiaTheme="minorEastAsia" w:hAnsiTheme="minorHAnsi" w:cstheme="minorBidi"/>
          <w:sz w:val="22"/>
          <w:szCs w:val="22"/>
          <w:lang w:eastAsia="en-GB"/>
        </w:rPr>
        <w:tab/>
      </w:r>
      <w:r w:rsidRPr="008341B8">
        <w:rPr>
          <w:snapToGrid w:val="0"/>
        </w:rPr>
        <w:t xml:space="preserve">OCNG FDD pattern 1: Generic OCNG FDD Pattern for all unused </w:t>
      </w:r>
      <w:r w:rsidRPr="008341B8">
        <w:rPr>
          <w:snapToGrid w:val="0"/>
          <w:lang w:eastAsia="zh-CN"/>
        </w:rPr>
        <w:t>REs</w:t>
      </w:r>
      <w:r>
        <w:tab/>
      </w:r>
      <w:r>
        <w:fldChar w:fldCharType="begin"/>
      </w:r>
      <w:r>
        <w:instrText xml:space="preserve"> PAGEREF _Toc83742862 \h </w:instrText>
      </w:r>
      <w:r>
        <w:fldChar w:fldCharType="separate"/>
      </w:r>
      <w:r>
        <w:t>242</w:t>
      </w:r>
      <w:r>
        <w:fldChar w:fldCharType="end"/>
      </w:r>
    </w:p>
    <w:p w14:paraId="6234EB9A" w14:textId="286FDD40" w:rsidR="00C844F5" w:rsidRDefault="00C844F5">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_Toc83742863 \h </w:instrText>
      </w:r>
      <w:r>
        <w:fldChar w:fldCharType="separate"/>
      </w:r>
      <w:r>
        <w:t>243</w:t>
      </w:r>
      <w:r>
        <w:fldChar w:fldCharType="end"/>
      </w:r>
    </w:p>
    <w:p w14:paraId="233F6B35" w14:textId="3B7D6076" w:rsidR="00C844F5" w:rsidRDefault="00C844F5">
      <w:pPr>
        <w:pStyle w:val="TOC3"/>
        <w:rPr>
          <w:rFonts w:asciiTheme="minorHAnsi" w:eastAsiaTheme="minorEastAsia" w:hAnsiTheme="minorHAnsi" w:cstheme="minorBidi"/>
          <w:sz w:val="22"/>
          <w:szCs w:val="22"/>
          <w:lang w:eastAsia="en-GB"/>
        </w:rPr>
      </w:pPr>
      <w:r w:rsidRPr="008341B8">
        <w:rPr>
          <w:snapToGrid w:val="0"/>
        </w:rPr>
        <w:t>A.5.2.1</w:t>
      </w:r>
      <w:r>
        <w:rPr>
          <w:rFonts w:asciiTheme="minorHAnsi" w:eastAsiaTheme="minorEastAsia" w:hAnsiTheme="minorHAnsi" w:cstheme="minorBidi"/>
          <w:sz w:val="22"/>
          <w:szCs w:val="22"/>
          <w:lang w:eastAsia="en-GB"/>
        </w:rPr>
        <w:tab/>
      </w:r>
      <w:r w:rsidRPr="008341B8">
        <w:rPr>
          <w:snapToGrid w:val="0"/>
        </w:rPr>
        <w:t xml:space="preserve">OCNG TDD pattern 1: Generic OCNG TDD Pattern for all unused </w:t>
      </w:r>
      <w:r w:rsidRPr="008341B8">
        <w:rPr>
          <w:snapToGrid w:val="0"/>
          <w:lang w:eastAsia="zh-CN"/>
        </w:rPr>
        <w:t>REs</w:t>
      </w:r>
      <w:r>
        <w:tab/>
      </w:r>
      <w:r>
        <w:fldChar w:fldCharType="begin"/>
      </w:r>
      <w:r>
        <w:instrText xml:space="preserve"> PAGEREF _Toc83742864 \h </w:instrText>
      </w:r>
      <w:r>
        <w:fldChar w:fldCharType="separate"/>
      </w:r>
      <w:r>
        <w:t>243</w:t>
      </w:r>
      <w:r>
        <w:fldChar w:fldCharType="end"/>
      </w:r>
    </w:p>
    <w:p w14:paraId="5300982F" w14:textId="276C277D" w:rsidR="00C844F5" w:rsidRDefault="00C844F5">
      <w:pPr>
        <w:pStyle w:val="TOC8"/>
        <w:rPr>
          <w:rFonts w:asciiTheme="minorHAnsi" w:eastAsiaTheme="minorEastAsia" w:hAnsiTheme="minorHAnsi" w:cstheme="minorBidi"/>
          <w:b w:val="0"/>
          <w:szCs w:val="22"/>
          <w:lang w:eastAsia="en-GB"/>
        </w:rPr>
      </w:pPr>
      <w:r w:rsidRPr="008341B8">
        <w:rPr>
          <w:lang w:val="fr-FR"/>
        </w:rPr>
        <w:t>Annex B (normative): Propagation conditions</w:t>
      </w:r>
      <w:r>
        <w:tab/>
      </w:r>
      <w:r>
        <w:fldChar w:fldCharType="begin"/>
      </w:r>
      <w:r>
        <w:instrText xml:space="preserve"> PAGEREF _Toc83742865 \h </w:instrText>
      </w:r>
      <w:r>
        <w:fldChar w:fldCharType="separate"/>
      </w:r>
      <w:r>
        <w:t>244</w:t>
      </w:r>
      <w:r>
        <w:fldChar w:fldCharType="end"/>
      </w:r>
    </w:p>
    <w:p w14:paraId="58DB2B4C" w14:textId="458173A4" w:rsidR="00C844F5" w:rsidRDefault="00C844F5">
      <w:pPr>
        <w:pStyle w:val="TOC1"/>
        <w:rPr>
          <w:rFonts w:asciiTheme="minorHAnsi" w:eastAsiaTheme="minorEastAsia" w:hAnsiTheme="minorHAnsi" w:cstheme="minorBidi"/>
          <w:szCs w:val="22"/>
          <w:lang w:eastAsia="en-GB"/>
        </w:rPr>
      </w:pPr>
      <w:r w:rsidRPr="008341B8">
        <w:rPr>
          <w:lang w:val="fr-FR" w:eastAsia="zh-CN"/>
        </w:rPr>
        <w:t>B.1</w:t>
      </w:r>
      <w:r>
        <w:rPr>
          <w:rFonts w:asciiTheme="minorHAnsi" w:eastAsiaTheme="minorEastAsia" w:hAnsiTheme="minorHAnsi" w:cstheme="minorBidi"/>
          <w:szCs w:val="22"/>
          <w:lang w:eastAsia="en-GB"/>
        </w:rPr>
        <w:tab/>
      </w:r>
      <w:r w:rsidRPr="008341B8">
        <w:rPr>
          <w:lang w:val="fr-FR"/>
        </w:rPr>
        <w:t>Static propagation condition</w:t>
      </w:r>
      <w:r>
        <w:tab/>
      </w:r>
      <w:r>
        <w:fldChar w:fldCharType="begin"/>
      </w:r>
      <w:r>
        <w:instrText xml:space="preserve"> PAGEREF _Toc83742866 \h </w:instrText>
      </w:r>
      <w:r>
        <w:fldChar w:fldCharType="separate"/>
      </w:r>
      <w:r>
        <w:t>244</w:t>
      </w:r>
      <w:r>
        <w:fldChar w:fldCharType="end"/>
      </w:r>
    </w:p>
    <w:p w14:paraId="6B18F5D9" w14:textId="466BECEE" w:rsidR="00C844F5" w:rsidRDefault="00C844F5">
      <w:pPr>
        <w:pStyle w:val="TOC2"/>
        <w:rPr>
          <w:rFonts w:asciiTheme="minorHAnsi" w:eastAsiaTheme="minorEastAsia" w:hAnsiTheme="minorHAnsi" w:cstheme="minorBidi"/>
          <w:sz w:val="22"/>
          <w:szCs w:val="22"/>
          <w:lang w:eastAsia="en-GB"/>
        </w:rPr>
      </w:pPr>
      <w:r w:rsidRPr="008341B8">
        <w:rPr>
          <w:snapToGrid w:val="0"/>
        </w:rPr>
        <w:t>B.1.1</w:t>
      </w:r>
      <w:r>
        <w:rPr>
          <w:rFonts w:asciiTheme="minorHAnsi" w:eastAsiaTheme="minorEastAsia" w:hAnsiTheme="minorHAnsi" w:cstheme="minorBidi"/>
          <w:sz w:val="22"/>
          <w:szCs w:val="22"/>
          <w:lang w:eastAsia="en-GB"/>
        </w:rPr>
        <w:tab/>
      </w:r>
      <w:r w:rsidRPr="008341B8">
        <w:rPr>
          <w:snapToGrid w:val="0"/>
        </w:rPr>
        <w:t>UE Receiver with 2Rx</w:t>
      </w:r>
      <w:r>
        <w:tab/>
      </w:r>
      <w:r>
        <w:fldChar w:fldCharType="begin"/>
      </w:r>
      <w:r>
        <w:instrText xml:space="preserve"> PAGEREF _Toc83742867 \h </w:instrText>
      </w:r>
      <w:r>
        <w:fldChar w:fldCharType="separate"/>
      </w:r>
      <w:r>
        <w:t>244</w:t>
      </w:r>
      <w:r>
        <w:fldChar w:fldCharType="end"/>
      </w:r>
    </w:p>
    <w:p w14:paraId="379C6D9C" w14:textId="2AD2AA84" w:rsidR="00C844F5" w:rsidRDefault="00C844F5">
      <w:pPr>
        <w:pStyle w:val="TOC2"/>
        <w:rPr>
          <w:rFonts w:asciiTheme="minorHAnsi" w:eastAsiaTheme="minorEastAsia" w:hAnsiTheme="minorHAnsi" w:cstheme="minorBidi"/>
          <w:sz w:val="22"/>
          <w:szCs w:val="22"/>
          <w:lang w:eastAsia="en-GB"/>
        </w:rPr>
      </w:pPr>
      <w:r w:rsidRPr="008341B8">
        <w:rPr>
          <w:snapToGrid w:val="0"/>
        </w:rPr>
        <w:t>B.1.2</w:t>
      </w:r>
      <w:r>
        <w:rPr>
          <w:rFonts w:asciiTheme="minorHAnsi" w:eastAsiaTheme="minorEastAsia" w:hAnsiTheme="minorHAnsi" w:cstheme="minorBidi"/>
          <w:sz w:val="22"/>
          <w:szCs w:val="22"/>
          <w:lang w:eastAsia="en-GB"/>
        </w:rPr>
        <w:tab/>
      </w:r>
      <w:r w:rsidRPr="008341B8">
        <w:rPr>
          <w:snapToGrid w:val="0"/>
        </w:rPr>
        <w:t>UE Receiver with 4Rx</w:t>
      </w:r>
      <w:r>
        <w:tab/>
      </w:r>
      <w:r>
        <w:fldChar w:fldCharType="begin"/>
      </w:r>
      <w:r>
        <w:instrText xml:space="preserve"> PAGEREF _Toc83742868 \h </w:instrText>
      </w:r>
      <w:r>
        <w:fldChar w:fldCharType="separate"/>
      </w:r>
      <w:r>
        <w:t>244</w:t>
      </w:r>
      <w:r>
        <w:fldChar w:fldCharType="end"/>
      </w:r>
    </w:p>
    <w:p w14:paraId="0725C32E" w14:textId="74F05A35" w:rsidR="00C844F5" w:rsidRDefault="00C844F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_Toc83742869 \h </w:instrText>
      </w:r>
      <w:r>
        <w:fldChar w:fldCharType="separate"/>
      </w:r>
      <w:r>
        <w:t>245</w:t>
      </w:r>
      <w:r>
        <w:fldChar w:fldCharType="end"/>
      </w:r>
    </w:p>
    <w:p w14:paraId="4EBD7674" w14:textId="516362B7" w:rsidR="00C844F5" w:rsidRDefault="00C844F5">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_Toc83742870 \h </w:instrText>
      </w:r>
      <w:r>
        <w:fldChar w:fldCharType="separate"/>
      </w:r>
      <w:r>
        <w:t>245</w:t>
      </w:r>
      <w:r>
        <w:fldChar w:fldCharType="end"/>
      </w:r>
    </w:p>
    <w:p w14:paraId="55762990" w14:textId="185B455A" w:rsidR="00C844F5" w:rsidRDefault="00C844F5">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_Toc83742871 \h </w:instrText>
      </w:r>
      <w:r>
        <w:fldChar w:fldCharType="separate"/>
      </w:r>
      <w:r>
        <w:t>246</w:t>
      </w:r>
      <w:r>
        <w:fldChar w:fldCharType="end"/>
      </w:r>
    </w:p>
    <w:p w14:paraId="312568F5" w14:textId="5AB284B7" w:rsidR="00C844F5" w:rsidRDefault="00C844F5">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_Toc83742872 \h </w:instrText>
      </w:r>
      <w:r>
        <w:fldChar w:fldCharType="separate"/>
      </w:r>
      <w:r>
        <w:t>247</w:t>
      </w:r>
      <w:r>
        <w:fldChar w:fldCharType="end"/>
      </w:r>
    </w:p>
    <w:p w14:paraId="03384B36" w14:textId="738E66F9" w:rsidR="00C844F5" w:rsidRDefault="00C844F5">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_Toc83742873 \h </w:instrText>
      </w:r>
      <w:r>
        <w:fldChar w:fldCharType="separate"/>
      </w:r>
      <w:r>
        <w:t>248</w:t>
      </w:r>
      <w:r>
        <w:fldChar w:fldCharType="end"/>
      </w:r>
    </w:p>
    <w:p w14:paraId="21A9FFAE" w14:textId="140BB7AF" w:rsidR="00C844F5" w:rsidRDefault="00C844F5">
      <w:pPr>
        <w:pStyle w:val="TOC2"/>
        <w:rPr>
          <w:rFonts w:asciiTheme="minorHAnsi" w:eastAsiaTheme="minorEastAsia" w:hAnsiTheme="minorHAnsi" w:cstheme="minorBidi"/>
          <w:sz w:val="22"/>
          <w:szCs w:val="22"/>
          <w:lang w:eastAsia="en-GB"/>
        </w:rPr>
      </w:pPr>
      <w:r w:rsidRPr="008341B8">
        <w:rPr>
          <w:snapToGrid w:val="0"/>
        </w:rPr>
        <w:t>B.2.3</w:t>
      </w:r>
      <w:r>
        <w:rPr>
          <w:rFonts w:asciiTheme="minorHAnsi" w:eastAsiaTheme="minorEastAsia" w:hAnsiTheme="minorHAnsi" w:cstheme="minorBidi"/>
          <w:sz w:val="22"/>
          <w:szCs w:val="22"/>
          <w:lang w:eastAsia="en-GB"/>
        </w:rPr>
        <w:tab/>
      </w:r>
      <w:r w:rsidRPr="008341B8">
        <w:rPr>
          <w:snapToGrid w:val="0"/>
        </w:rPr>
        <w:t>MIMO Channel Correlation Matrices</w:t>
      </w:r>
      <w:r>
        <w:tab/>
      </w:r>
      <w:r>
        <w:fldChar w:fldCharType="begin"/>
      </w:r>
      <w:r>
        <w:instrText xml:space="preserve"> PAGEREF _Toc83742874 \h </w:instrText>
      </w:r>
      <w:r>
        <w:fldChar w:fldCharType="separate"/>
      </w:r>
      <w:r>
        <w:t>249</w:t>
      </w:r>
      <w:r>
        <w:fldChar w:fldCharType="end"/>
      </w:r>
    </w:p>
    <w:p w14:paraId="11C27E5F" w14:textId="74258B4B" w:rsidR="00C844F5" w:rsidRDefault="00C844F5">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_Toc83742875 \h </w:instrText>
      </w:r>
      <w:r>
        <w:fldChar w:fldCharType="separate"/>
      </w:r>
      <w:r>
        <w:t>249</w:t>
      </w:r>
      <w:r>
        <w:fldChar w:fldCharType="end"/>
      </w:r>
    </w:p>
    <w:p w14:paraId="6D76C9EA" w14:textId="64CE54F4" w:rsidR="00C844F5" w:rsidRDefault="00C844F5">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_Toc83742876 \h </w:instrText>
      </w:r>
      <w:r>
        <w:fldChar w:fldCharType="separate"/>
      </w:r>
      <w:r>
        <w:t>249</w:t>
      </w:r>
      <w:r>
        <w:fldChar w:fldCharType="end"/>
      </w:r>
    </w:p>
    <w:p w14:paraId="012D1A2F" w14:textId="76BC9CAE" w:rsidR="00C844F5" w:rsidRDefault="00C844F5">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_Toc83742877 \h </w:instrText>
      </w:r>
      <w:r>
        <w:fldChar w:fldCharType="separate"/>
      </w:r>
      <w:r>
        <w:t>250</w:t>
      </w:r>
      <w:r>
        <w:fldChar w:fldCharType="end"/>
      </w:r>
    </w:p>
    <w:p w14:paraId="3A52406F" w14:textId="062F30E7" w:rsidR="00C844F5" w:rsidRDefault="00C844F5">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_Toc83742878 \h </w:instrText>
      </w:r>
      <w:r>
        <w:fldChar w:fldCharType="separate"/>
      </w:r>
      <w:r>
        <w:t>254</w:t>
      </w:r>
      <w:r>
        <w:fldChar w:fldCharType="end"/>
      </w:r>
    </w:p>
    <w:p w14:paraId="007EC77C" w14:textId="23FE88D4" w:rsidR="00C844F5" w:rsidRDefault="00C844F5">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_Toc83742879 \h </w:instrText>
      </w:r>
      <w:r>
        <w:fldChar w:fldCharType="separate"/>
      </w:r>
      <w:r>
        <w:t>255</w:t>
      </w:r>
      <w:r>
        <w:fldChar w:fldCharType="end"/>
      </w:r>
    </w:p>
    <w:p w14:paraId="1AB780DE" w14:textId="3D64624F" w:rsidR="00C844F5" w:rsidRDefault="00C844F5">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_Toc83742880 \h </w:instrText>
      </w:r>
      <w:r>
        <w:fldChar w:fldCharType="separate"/>
      </w:r>
      <w:r>
        <w:t>257</w:t>
      </w:r>
      <w:r>
        <w:fldChar w:fldCharType="end"/>
      </w:r>
    </w:p>
    <w:p w14:paraId="0CD78D8F" w14:textId="11E4EF7C" w:rsidR="00C844F5" w:rsidRDefault="00C844F5">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_Toc83742881 \h </w:instrText>
      </w:r>
      <w:r>
        <w:fldChar w:fldCharType="separate"/>
      </w:r>
      <w:r>
        <w:t>259</w:t>
      </w:r>
      <w:r>
        <w:fldChar w:fldCharType="end"/>
      </w:r>
    </w:p>
    <w:p w14:paraId="445E5BD0" w14:textId="273F355D" w:rsidR="00C844F5" w:rsidRDefault="00C844F5">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_Toc83742882 \h </w:instrText>
      </w:r>
      <w:r>
        <w:fldChar w:fldCharType="separate"/>
      </w:r>
      <w:r>
        <w:t>260</w:t>
      </w:r>
      <w:r>
        <w:fldChar w:fldCharType="end"/>
      </w:r>
    </w:p>
    <w:p w14:paraId="72F506E0" w14:textId="08EDB0C0" w:rsidR="00C844F5" w:rsidRDefault="00C844F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_Toc83742883 \h </w:instrText>
      </w:r>
      <w:r>
        <w:fldChar w:fldCharType="separate"/>
      </w:r>
      <w:r>
        <w:t>260</w:t>
      </w:r>
      <w:r>
        <w:fldChar w:fldCharType="end"/>
      </w:r>
    </w:p>
    <w:p w14:paraId="3D15AC79" w14:textId="46BF6F80" w:rsidR="00C844F5" w:rsidRDefault="00C844F5">
      <w:pPr>
        <w:pStyle w:val="TOC2"/>
        <w:rPr>
          <w:rFonts w:asciiTheme="minorHAnsi" w:eastAsiaTheme="minorEastAsia" w:hAnsiTheme="minorHAnsi" w:cstheme="minorBidi"/>
          <w:sz w:val="22"/>
          <w:szCs w:val="22"/>
          <w:lang w:eastAsia="en-GB"/>
        </w:rPr>
      </w:pPr>
      <w:r w:rsidRPr="008341B8">
        <w:rPr>
          <w:snapToGrid w:val="0"/>
        </w:rPr>
        <w:t>B.3.1</w:t>
      </w:r>
      <w:r>
        <w:rPr>
          <w:rFonts w:asciiTheme="minorHAnsi" w:eastAsiaTheme="minorEastAsia" w:hAnsiTheme="minorHAnsi" w:cstheme="minorBidi"/>
          <w:sz w:val="22"/>
          <w:szCs w:val="22"/>
          <w:lang w:eastAsia="en-GB"/>
        </w:rPr>
        <w:tab/>
      </w:r>
      <w:r w:rsidRPr="008341B8">
        <w:rPr>
          <w:snapToGrid w:val="0"/>
        </w:rPr>
        <w:t>Single Tap Channel Profile</w:t>
      </w:r>
      <w:r>
        <w:tab/>
      </w:r>
      <w:r>
        <w:fldChar w:fldCharType="begin"/>
      </w:r>
      <w:r>
        <w:instrText xml:space="preserve"> PAGEREF _Toc83742884 \h </w:instrText>
      </w:r>
      <w:r>
        <w:fldChar w:fldCharType="separate"/>
      </w:r>
      <w:r>
        <w:t>260</w:t>
      </w:r>
      <w:r>
        <w:fldChar w:fldCharType="end"/>
      </w:r>
    </w:p>
    <w:p w14:paraId="0386636B" w14:textId="52FF967D" w:rsidR="00C844F5" w:rsidRDefault="00C844F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_Toc83742885 \h </w:instrText>
      </w:r>
      <w:r>
        <w:fldChar w:fldCharType="separate"/>
      </w:r>
      <w:r>
        <w:t>263</w:t>
      </w:r>
      <w:r>
        <w:fldChar w:fldCharType="end"/>
      </w:r>
    </w:p>
    <w:p w14:paraId="55A0C1F5" w14:textId="483AD1A5" w:rsidR="00C844F5" w:rsidRDefault="00C844F5">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_Toc83742886 \h </w:instrText>
      </w:r>
      <w:r>
        <w:fldChar w:fldCharType="separate"/>
      </w:r>
      <w:r>
        <w:t>263</w:t>
      </w:r>
      <w:r>
        <w:fldChar w:fldCharType="end"/>
      </w:r>
    </w:p>
    <w:p w14:paraId="133DB5CA" w14:textId="3798C63A" w:rsidR="00C844F5" w:rsidRDefault="00C844F5">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_Toc83742887 \h </w:instrText>
      </w:r>
      <w:r>
        <w:fldChar w:fldCharType="separate"/>
      </w:r>
      <w:r>
        <w:t>264</w:t>
      </w:r>
      <w:r>
        <w:fldChar w:fldCharType="end"/>
      </w:r>
    </w:p>
    <w:p w14:paraId="4173BB6F" w14:textId="26121966" w:rsidR="00C844F5" w:rsidRDefault="00C844F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_Toc83742888 \h </w:instrText>
      </w:r>
      <w:r>
        <w:fldChar w:fldCharType="separate"/>
      </w:r>
      <w:r>
        <w:t>264</w:t>
      </w:r>
      <w:r>
        <w:fldChar w:fldCharType="end"/>
      </w:r>
    </w:p>
    <w:p w14:paraId="0FEA5BE2" w14:textId="5E536604" w:rsidR="00C844F5" w:rsidRDefault="00C844F5">
      <w:pPr>
        <w:pStyle w:val="TOC1"/>
        <w:rPr>
          <w:rFonts w:asciiTheme="minorHAnsi" w:eastAsiaTheme="minorEastAsia" w:hAnsiTheme="minorHAnsi" w:cstheme="minorBidi"/>
          <w:szCs w:val="22"/>
          <w:lang w:eastAsia="en-GB"/>
        </w:rPr>
      </w:pPr>
      <w:r w:rsidRPr="008341B8">
        <w:rPr>
          <w:rFonts w:eastAsia="Yu Mincho"/>
        </w:rPr>
        <w:t>C.2</w:t>
      </w:r>
      <w:r>
        <w:rPr>
          <w:rFonts w:asciiTheme="minorHAnsi" w:eastAsiaTheme="minorEastAsia" w:hAnsiTheme="minorHAnsi" w:cstheme="minorBidi"/>
          <w:szCs w:val="22"/>
          <w:lang w:eastAsia="en-GB"/>
        </w:rPr>
        <w:tab/>
      </w:r>
      <w:r w:rsidRPr="008341B8">
        <w:rPr>
          <w:rFonts w:eastAsia="Yu Mincho"/>
        </w:rPr>
        <w:t>Setup</w:t>
      </w:r>
      <w:r>
        <w:rPr>
          <w:lang w:eastAsia="zh-CN"/>
        </w:rPr>
        <w:t xml:space="preserve"> (Conducted)</w:t>
      </w:r>
      <w:r>
        <w:tab/>
      </w:r>
      <w:r>
        <w:fldChar w:fldCharType="begin"/>
      </w:r>
      <w:r>
        <w:instrText xml:space="preserve"> PAGEREF _Toc83742889 \h </w:instrText>
      </w:r>
      <w:r>
        <w:fldChar w:fldCharType="separate"/>
      </w:r>
      <w:r>
        <w:t>264</w:t>
      </w:r>
      <w:r>
        <w:fldChar w:fldCharType="end"/>
      </w:r>
    </w:p>
    <w:p w14:paraId="2CD39650" w14:textId="70CBB584" w:rsidR="00C844F5" w:rsidRDefault="00C844F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_Toc83742890 \h </w:instrText>
      </w:r>
      <w:r>
        <w:fldChar w:fldCharType="separate"/>
      </w:r>
      <w:r>
        <w:t>264</w:t>
      </w:r>
      <w:r>
        <w:fldChar w:fldCharType="end"/>
      </w:r>
    </w:p>
    <w:p w14:paraId="4C3A5128" w14:textId="085874FD" w:rsidR="00C844F5" w:rsidRDefault="00C844F5">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_Toc83742891 \h </w:instrText>
      </w:r>
      <w:r>
        <w:fldChar w:fldCharType="separate"/>
      </w:r>
      <w:r>
        <w:t>264</w:t>
      </w:r>
      <w:r>
        <w:fldChar w:fldCharType="end"/>
      </w:r>
    </w:p>
    <w:p w14:paraId="74483A0E" w14:textId="413ACC12" w:rsidR="00C844F5" w:rsidRDefault="00C844F5">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_Toc83742892 \h </w:instrText>
      </w:r>
      <w:r>
        <w:fldChar w:fldCharType="separate"/>
      </w:r>
      <w:r>
        <w:t>265</w:t>
      </w:r>
      <w:r>
        <w:fldChar w:fldCharType="end"/>
      </w:r>
    </w:p>
    <w:p w14:paraId="11E812B7" w14:textId="2200A056" w:rsidR="00C844F5" w:rsidRDefault="00C844F5">
      <w:pPr>
        <w:pStyle w:val="TOC8"/>
        <w:rPr>
          <w:rFonts w:asciiTheme="minorHAnsi" w:eastAsiaTheme="minorEastAsia" w:hAnsiTheme="minorHAnsi" w:cstheme="minorBidi"/>
          <w:b w:val="0"/>
          <w:szCs w:val="22"/>
          <w:lang w:eastAsia="en-GB"/>
        </w:rPr>
      </w:pPr>
      <w:r w:rsidRPr="008341B8">
        <w:rPr>
          <w:lang w:val="fr-FR"/>
        </w:rPr>
        <w:t xml:space="preserve">Annex </w:t>
      </w:r>
      <w:r w:rsidRPr="008341B8">
        <w:rPr>
          <w:lang w:val="fr-FR" w:eastAsia="zh-CN"/>
        </w:rPr>
        <w:t>D (informative)</w:t>
      </w:r>
      <w:r w:rsidRPr="008341B8">
        <w:rPr>
          <w:lang w:val="fr-FR"/>
        </w:rPr>
        <w:t>: Void</w:t>
      </w:r>
      <w:r>
        <w:tab/>
      </w:r>
      <w:r>
        <w:fldChar w:fldCharType="begin"/>
      </w:r>
      <w:r>
        <w:instrText xml:space="preserve"> PAGEREF _Toc83742893 \h </w:instrText>
      </w:r>
      <w:r>
        <w:fldChar w:fldCharType="separate"/>
      </w:r>
      <w:r>
        <w:t>267</w:t>
      </w:r>
      <w:r>
        <w:fldChar w:fldCharType="end"/>
      </w:r>
    </w:p>
    <w:p w14:paraId="0F22B20D" w14:textId="440209CB" w:rsidR="00C844F5" w:rsidRDefault="00C844F5">
      <w:pPr>
        <w:pStyle w:val="TOC8"/>
        <w:rPr>
          <w:rFonts w:asciiTheme="minorHAnsi" w:eastAsiaTheme="minorEastAsia" w:hAnsiTheme="minorHAnsi" w:cstheme="minorBidi"/>
          <w:b w:val="0"/>
          <w:szCs w:val="22"/>
          <w:lang w:eastAsia="en-GB"/>
        </w:rPr>
      </w:pPr>
      <w:r w:rsidRPr="008341B8">
        <w:rPr>
          <w:lang w:val="fr-FR"/>
        </w:rPr>
        <w:t>Annex E (normative): Environmental conditions</w:t>
      </w:r>
      <w:r>
        <w:tab/>
      </w:r>
      <w:r>
        <w:fldChar w:fldCharType="begin"/>
      </w:r>
      <w:r>
        <w:instrText xml:space="preserve"> PAGEREF _Toc83742894 \h </w:instrText>
      </w:r>
      <w:r>
        <w:fldChar w:fldCharType="separate"/>
      </w:r>
      <w:r>
        <w:t>268</w:t>
      </w:r>
      <w:r>
        <w:fldChar w:fldCharType="end"/>
      </w:r>
    </w:p>
    <w:p w14:paraId="41155FB5" w14:textId="53A68DCC" w:rsidR="00C844F5" w:rsidRDefault="00C844F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_Toc83742895 \h </w:instrText>
      </w:r>
      <w:r>
        <w:fldChar w:fldCharType="separate"/>
      </w:r>
      <w:r>
        <w:t>268</w:t>
      </w:r>
      <w:r>
        <w:fldChar w:fldCharType="end"/>
      </w:r>
    </w:p>
    <w:p w14:paraId="6C058B6D" w14:textId="41790951" w:rsidR="00C844F5" w:rsidRDefault="00C844F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_Toc83742896 \h </w:instrText>
      </w:r>
      <w:r>
        <w:fldChar w:fldCharType="separate"/>
      </w:r>
      <w:r>
        <w:t>268</w:t>
      </w:r>
      <w:r>
        <w:fldChar w:fldCharType="end"/>
      </w:r>
    </w:p>
    <w:p w14:paraId="2BC2CB49" w14:textId="534C1881" w:rsidR="00C844F5" w:rsidRDefault="00C844F5">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_Toc83742897 \h </w:instrText>
      </w:r>
      <w:r>
        <w:fldChar w:fldCharType="separate"/>
      </w:r>
      <w:r>
        <w:t>268</w:t>
      </w:r>
      <w:r>
        <w:fldChar w:fldCharType="end"/>
      </w:r>
    </w:p>
    <w:p w14:paraId="6AFD7E91" w14:textId="66544056" w:rsidR="00C844F5" w:rsidRDefault="00C844F5">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_Toc83742898 \h </w:instrText>
      </w:r>
      <w:r>
        <w:fldChar w:fldCharType="separate"/>
      </w:r>
      <w:r>
        <w:t>268</w:t>
      </w:r>
      <w:r>
        <w:fldChar w:fldCharType="end"/>
      </w:r>
    </w:p>
    <w:p w14:paraId="19ED72B8" w14:textId="3FBF72F5" w:rsidR="00C844F5" w:rsidRDefault="00C844F5">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_Toc83742899 \h </w:instrText>
      </w:r>
      <w:r>
        <w:fldChar w:fldCharType="separate"/>
      </w:r>
      <w:r>
        <w:t>269</w:t>
      </w:r>
      <w:r>
        <w:fldChar w:fldCharType="end"/>
      </w:r>
    </w:p>
    <w:p w14:paraId="4556C201" w14:textId="46B22951" w:rsidR="00C844F5" w:rsidRDefault="00C844F5">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_Toc83742900 \h </w:instrText>
      </w:r>
      <w:r>
        <w:fldChar w:fldCharType="separate"/>
      </w:r>
      <w:r>
        <w:t>269</w:t>
      </w:r>
      <w:r>
        <w:fldChar w:fldCharType="end"/>
      </w:r>
    </w:p>
    <w:p w14:paraId="2C5D6CF1" w14:textId="147E776F" w:rsidR="00C844F5" w:rsidRDefault="00C844F5">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_Toc83742901 \h </w:instrText>
      </w:r>
      <w:r>
        <w:fldChar w:fldCharType="separate"/>
      </w:r>
      <w:r>
        <w:t>269</w:t>
      </w:r>
      <w:r>
        <w:fldChar w:fldCharType="end"/>
      </w:r>
    </w:p>
    <w:p w14:paraId="17292575" w14:textId="44B355A6" w:rsidR="00C844F5" w:rsidRDefault="00C844F5">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_Toc83742902 \h </w:instrText>
      </w:r>
      <w:r>
        <w:fldChar w:fldCharType="separate"/>
      </w:r>
      <w:r>
        <w:t>269</w:t>
      </w:r>
      <w:r>
        <w:fldChar w:fldCharType="end"/>
      </w:r>
    </w:p>
    <w:p w14:paraId="208EAD0F" w14:textId="367482EF" w:rsidR="00C844F5" w:rsidRDefault="00C844F5">
      <w:pPr>
        <w:pStyle w:val="TOC2"/>
        <w:rPr>
          <w:rFonts w:asciiTheme="minorHAnsi" w:eastAsiaTheme="minorEastAsia" w:hAnsiTheme="minorHAnsi" w:cstheme="minorBidi"/>
          <w:sz w:val="22"/>
          <w:szCs w:val="22"/>
          <w:lang w:eastAsia="en-GB"/>
        </w:rPr>
      </w:pPr>
      <w:r w:rsidRPr="008341B8">
        <w:rPr>
          <w:lang w:val="fr-FR"/>
        </w:rPr>
        <w:t>E.3.3</w:t>
      </w:r>
      <w:r>
        <w:rPr>
          <w:rFonts w:asciiTheme="minorHAnsi" w:eastAsiaTheme="minorEastAsia" w:hAnsiTheme="minorHAnsi" w:cstheme="minorBidi"/>
          <w:sz w:val="22"/>
          <w:szCs w:val="22"/>
          <w:lang w:eastAsia="en-GB"/>
        </w:rPr>
        <w:tab/>
      </w:r>
      <w:r w:rsidRPr="008341B8">
        <w:rPr>
          <w:lang w:val="fr-FR"/>
        </w:rPr>
        <w:t>Void</w:t>
      </w:r>
      <w:r>
        <w:tab/>
      </w:r>
      <w:r>
        <w:fldChar w:fldCharType="begin"/>
      </w:r>
      <w:r>
        <w:instrText xml:space="preserve"> PAGEREF _Toc83742903 \h </w:instrText>
      </w:r>
      <w:r>
        <w:fldChar w:fldCharType="separate"/>
      </w:r>
      <w:r>
        <w:t>270</w:t>
      </w:r>
      <w:r>
        <w:fldChar w:fldCharType="end"/>
      </w:r>
    </w:p>
    <w:p w14:paraId="1C91CABB" w14:textId="570B345E" w:rsidR="00C844F5" w:rsidRDefault="00C844F5">
      <w:pPr>
        <w:pStyle w:val="TOC8"/>
        <w:rPr>
          <w:rFonts w:asciiTheme="minorHAnsi" w:eastAsiaTheme="minorEastAsia" w:hAnsiTheme="minorHAnsi" w:cstheme="minorBidi"/>
          <w:b w:val="0"/>
          <w:szCs w:val="22"/>
          <w:lang w:eastAsia="en-GB"/>
        </w:rPr>
      </w:pPr>
      <w:r w:rsidRPr="008341B8">
        <w:rPr>
          <w:lang w:val="fr-FR"/>
        </w:rPr>
        <w:t xml:space="preserve">Annex </w:t>
      </w:r>
      <w:r w:rsidRPr="008341B8">
        <w:rPr>
          <w:lang w:val="fr-FR" w:eastAsia="zh-CN"/>
        </w:rPr>
        <w:t>G (informative)</w:t>
      </w:r>
      <w:r w:rsidRPr="008341B8">
        <w:rPr>
          <w:lang w:val="fr-FR"/>
        </w:rPr>
        <w:t>: Void</w:t>
      </w:r>
      <w:r>
        <w:tab/>
      </w:r>
      <w:r>
        <w:fldChar w:fldCharType="begin"/>
      </w:r>
      <w:r>
        <w:instrText xml:space="preserve"> PAGEREF _Toc83742904 \h </w:instrText>
      </w:r>
      <w:r>
        <w:fldChar w:fldCharType="separate"/>
      </w:r>
      <w:r>
        <w:t>271</w:t>
      </w:r>
      <w:r>
        <w:fldChar w:fldCharType="end"/>
      </w:r>
    </w:p>
    <w:p w14:paraId="201B16D7" w14:textId="615E4085" w:rsidR="00C844F5" w:rsidRDefault="00C844F5">
      <w:pPr>
        <w:pStyle w:val="TOC8"/>
        <w:rPr>
          <w:rFonts w:asciiTheme="minorHAnsi" w:eastAsiaTheme="minorEastAsia" w:hAnsiTheme="minorHAnsi" w:cstheme="minorBidi"/>
          <w:b w:val="0"/>
          <w:szCs w:val="22"/>
          <w:lang w:eastAsia="en-GB"/>
        </w:rPr>
      </w:pPr>
      <w:r w:rsidRPr="008341B8">
        <w:rPr>
          <w:lang w:val="fr-FR"/>
        </w:rPr>
        <w:t xml:space="preserve">Annex </w:t>
      </w:r>
      <w:r w:rsidRPr="008341B8">
        <w:rPr>
          <w:lang w:val="fr-FR" w:eastAsia="zh-CN"/>
        </w:rPr>
        <w:t>H (informative)</w:t>
      </w:r>
      <w:r w:rsidRPr="008341B8">
        <w:rPr>
          <w:lang w:val="fr-FR"/>
        </w:rPr>
        <w:t>: Void</w:t>
      </w:r>
      <w:r>
        <w:tab/>
      </w:r>
      <w:r>
        <w:fldChar w:fldCharType="begin"/>
      </w:r>
      <w:r>
        <w:instrText xml:space="preserve"> PAGEREF _Toc83742905 \h </w:instrText>
      </w:r>
      <w:r>
        <w:fldChar w:fldCharType="separate"/>
      </w:r>
      <w:r>
        <w:t>271</w:t>
      </w:r>
      <w:r>
        <w:fldChar w:fldCharType="end"/>
      </w:r>
    </w:p>
    <w:p w14:paraId="4A4804B4" w14:textId="5068BC50" w:rsidR="00C844F5" w:rsidRDefault="00C844F5">
      <w:pPr>
        <w:pStyle w:val="TOC8"/>
        <w:rPr>
          <w:rFonts w:asciiTheme="minorHAnsi" w:eastAsiaTheme="minorEastAsia" w:hAnsiTheme="minorHAnsi" w:cstheme="minorBidi"/>
          <w:b w:val="0"/>
          <w:szCs w:val="22"/>
          <w:lang w:eastAsia="en-GB"/>
        </w:rPr>
      </w:pPr>
      <w:r w:rsidRPr="008341B8">
        <w:rPr>
          <w:lang w:val="fr-FR"/>
        </w:rPr>
        <w:t xml:space="preserve">Annex </w:t>
      </w:r>
      <w:r w:rsidRPr="008341B8">
        <w:rPr>
          <w:lang w:val="fr-FR" w:eastAsia="zh-CN"/>
        </w:rPr>
        <w:t>I (informative)</w:t>
      </w:r>
      <w:r w:rsidRPr="008341B8">
        <w:rPr>
          <w:lang w:val="fr-FR"/>
        </w:rPr>
        <w:t>: Void</w:t>
      </w:r>
      <w:r>
        <w:tab/>
      </w:r>
      <w:r>
        <w:fldChar w:fldCharType="begin"/>
      </w:r>
      <w:r>
        <w:instrText xml:space="preserve"> PAGEREF _Toc83742906 \h </w:instrText>
      </w:r>
      <w:r>
        <w:fldChar w:fldCharType="separate"/>
      </w:r>
      <w:r>
        <w:t>271</w:t>
      </w:r>
      <w:r>
        <w:fldChar w:fldCharType="end"/>
      </w:r>
    </w:p>
    <w:p w14:paraId="47E95BFC" w14:textId="444C51CD" w:rsidR="00C844F5" w:rsidRDefault="00C844F5">
      <w:pPr>
        <w:pStyle w:val="TOC8"/>
        <w:rPr>
          <w:rFonts w:asciiTheme="minorHAnsi" w:eastAsiaTheme="minorEastAsia" w:hAnsiTheme="minorHAnsi" w:cstheme="minorBidi"/>
          <w:b w:val="0"/>
          <w:szCs w:val="22"/>
          <w:lang w:eastAsia="en-GB"/>
        </w:rPr>
      </w:pPr>
      <w:r w:rsidRPr="008341B8">
        <w:rPr>
          <w:lang w:val="fr-FR"/>
        </w:rPr>
        <w:t>Annex J (informative): Void</w:t>
      </w:r>
      <w:r>
        <w:tab/>
      </w:r>
      <w:r>
        <w:fldChar w:fldCharType="begin"/>
      </w:r>
      <w:r>
        <w:instrText xml:space="preserve"> PAGEREF _Toc83742907 \h </w:instrText>
      </w:r>
      <w:r>
        <w:fldChar w:fldCharType="separate"/>
      </w:r>
      <w:r>
        <w:t>271</w:t>
      </w:r>
      <w:r>
        <w:fldChar w:fldCharType="end"/>
      </w:r>
    </w:p>
    <w:p w14:paraId="5E7AB048" w14:textId="046C8261" w:rsidR="00C844F5" w:rsidRDefault="00C844F5">
      <w:pPr>
        <w:pStyle w:val="TOC8"/>
        <w:rPr>
          <w:rFonts w:asciiTheme="minorHAnsi" w:eastAsiaTheme="minorEastAsia" w:hAnsiTheme="minorHAnsi" w:cstheme="minorBidi"/>
          <w:b w:val="0"/>
          <w:szCs w:val="22"/>
          <w:lang w:eastAsia="en-GB"/>
        </w:rPr>
      </w:pPr>
      <w:r w:rsidRPr="008341B8">
        <w:rPr>
          <w:lang w:val="fr-FR"/>
        </w:rPr>
        <w:t>Annex K (informative): Void</w:t>
      </w:r>
      <w:r>
        <w:tab/>
      </w:r>
      <w:r>
        <w:fldChar w:fldCharType="begin"/>
      </w:r>
      <w:r>
        <w:instrText xml:space="preserve"> PAGEREF _Toc83742908 \h </w:instrText>
      </w:r>
      <w:r>
        <w:fldChar w:fldCharType="separate"/>
      </w:r>
      <w:r>
        <w:t>271</w:t>
      </w:r>
      <w:r>
        <w:fldChar w:fldCharType="end"/>
      </w:r>
    </w:p>
    <w:p w14:paraId="23C99CEA" w14:textId="0724EEF6" w:rsidR="00C844F5" w:rsidRDefault="00C844F5">
      <w:pPr>
        <w:pStyle w:val="TOC8"/>
        <w:rPr>
          <w:rFonts w:asciiTheme="minorHAnsi" w:eastAsiaTheme="minorEastAsia" w:hAnsiTheme="minorHAnsi" w:cstheme="minorBidi"/>
          <w:b w:val="0"/>
          <w:szCs w:val="22"/>
          <w:lang w:eastAsia="en-GB"/>
        </w:rPr>
      </w:pPr>
      <w:r w:rsidRPr="008341B8">
        <w:rPr>
          <w:lang w:val="fr-FR"/>
        </w:rPr>
        <w:t>Annex L</w:t>
      </w:r>
      <w:r w:rsidRPr="008341B8">
        <w:rPr>
          <w:lang w:val="fr-FR" w:eastAsia="zh-CN"/>
        </w:rPr>
        <w:t xml:space="preserve"> </w:t>
      </w:r>
      <w:r w:rsidRPr="008341B8">
        <w:rPr>
          <w:lang w:val="fr-FR"/>
        </w:rPr>
        <w:t>(informative): Change history</w:t>
      </w:r>
      <w:r>
        <w:tab/>
      </w:r>
      <w:r>
        <w:fldChar w:fldCharType="begin"/>
      </w:r>
      <w:r>
        <w:instrText xml:space="preserve"> PAGEREF _Toc83742909 \h </w:instrText>
      </w:r>
      <w:r>
        <w:fldChar w:fldCharType="separate"/>
      </w:r>
      <w:r>
        <w:t>272</w:t>
      </w:r>
      <w:r>
        <w:fldChar w:fldCharType="end"/>
      </w:r>
    </w:p>
    <w:p w14:paraId="125AD7EC" w14:textId="7709BC4F" w:rsidR="00080512" w:rsidRPr="00661924" w:rsidRDefault="00C844F5">
      <w: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r w:rsidR="005B3300" w:rsidRPr="00661924">
        <w:t>Foreword</w:t>
      </w:r>
      <w:bookmarkEnd w:id="13"/>
      <w:bookmarkEnd w:id="14"/>
      <w:bookmarkEnd w:id="15"/>
      <w:bookmarkEnd w:id="16"/>
      <w:bookmarkEnd w:id="17"/>
      <w:bookmarkEnd w:id="18"/>
      <w:bookmarkEnd w:id="19"/>
      <w:bookmarkEnd w:id="20"/>
      <w:bookmarkEnd w:id="21"/>
      <w:bookmarkEnd w:id="22"/>
    </w:p>
    <w:p w14:paraId="009D8B1D" w14:textId="77777777" w:rsidR="00080512" w:rsidRPr="00661924" w:rsidRDefault="00080512">
      <w:bookmarkStart w:id="23" w:name="foreword"/>
      <w:bookmarkEnd w:id="23"/>
      <w:r w:rsidRPr="00661924">
        <w:t xml:space="preserve">This Technical </w:t>
      </w:r>
      <w:bookmarkStart w:id="24" w:name="spectype3"/>
      <w:r w:rsidRPr="00661924">
        <w:t>Specification</w:t>
      </w:r>
      <w:bookmarkEnd w:id="24"/>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25" w:name="_Toc21338133"/>
      <w:bookmarkStart w:id="26" w:name="_Toc29808241"/>
      <w:bookmarkStart w:id="27" w:name="_Toc37068160"/>
      <w:bookmarkStart w:id="28" w:name="_Toc37257113"/>
      <w:bookmarkStart w:id="29" w:name="_Toc45892244"/>
      <w:bookmarkStart w:id="30" w:name="_Toc53175870"/>
      <w:bookmarkStart w:id="31" w:name="_Toc61119835"/>
      <w:bookmarkStart w:id="32" w:name="_Toc67917051"/>
      <w:bookmarkStart w:id="33" w:name="_Toc76297090"/>
      <w:bookmarkStart w:id="34" w:name="_Toc76571031"/>
      <w:bookmarkStart w:id="35" w:name="_Toc83742571"/>
      <w:r w:rsidRPr="00661924">
        <w:t>1</w:t>
      </w:r>
      <w:r w:rsidRPr="00661924">
        <w:tab/>
        <w:t>Scope</w:t>
      </w:r>
      <w:bookmarkEnd w:id="25"/>
      <w:bookmarkEnd w:id="26"/>
      <w:bookmarkEnd w:id="27"/>
      <w:bookmarkEnd w:id="28"/>
      <w:bookmarkEnd w:id="29"/>
      <w:bookmarkEnd w:id="30"/>
      <w:bookmarkEnd w:id="31"/>
      <w:bookmarkEnd w:id="32"/>
      <w:bookmarkEnd w:id="33"/>
      <w:bookmarkEnd w:id="34"/>
      <w:bookmarkEnd w:id="35"/>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36" w:name="_Toc21338134"/>
      <w:bookmarkStart w:id="37" w:name="_Toc29808242"/>
      <w:bookmarkStart w:id="38" w:name="_Toc37068161"/>
      <w:bookmarkStart w:id="39" w:name="_Toc37257114"/>
      <w:bookmarkStart w:id="40" w:name="_Toc45892245"/>
      <w:bookmarkStart w:id="41" w:name="_Toc53175871"/>
      <w:bookmarkStart w:id="42" w:name="_Toc61119836"/>
      <w:bookmarkStart w:id="43" w:name="_Toc67917052"/>
      <w:bookmarkStart w:id="44" w:name="_Toc76297091"/>
      <w:bookmarkStart w:id="45" w:name="_Toc76571032"/>
      <w:bookmarkStart w:id="46" w:name="_Toc83742572"/>
      <w:r w:rsidRPr="00661924">
        <w:t>2</w:t>
      </w:r>
      <w:r w:rsidRPr="00661924">
        <w:tab/>
        <w:t>References</w:t>
      </w:r>
      <w:bookmarkEnd w:id="36"/>
      <w:bookmarkEnd w:id="37"/>
      <w:bookmarkEnd w:id="38"/>
      <w:bookmarkEnd w:id="39"/>
      <w:bookmarkEnd w:id="40"/>
      <w:bookmarkEnd w:id="41"/>
      <w:bookmarkEnd w:id="42"/>
      <w:bookmarkEnd w:id="43"/>
      <w:bookmarkEnd w:id="44"/>
      <w:bookmarkEnd w:id="45"/>
      <w:bookmarkEnd w:id="46"/>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47" w:name="OLE_LINK2"/>
      <w:bookmarkStart w:id="48" w:name="OLE_LINK3"/>
      <w:bookmarkStart w:id="49"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47"/>
    <w:bookmarkEnd w:id="48"/>
    <w:bookmarkEnd w:id="49"/>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50" w:name="_Toc21338135"/>
      <w:bookmarkStart w:id="51" w:name="_Toc29808243"/>
      <w:bookmarkStart w:id="52" w:name="_Toc37068162"/>
      <w:bookmarkStart w:id="53" w:name="_Toc37257115"/>
      <w:bookmarkStart w:id="54" w:name="_Toc45892246"/>
      <w:bookmarkStart w:id="55" w:name="_Toc53175872"/>
      <w:bookmarkStart w:id="56" w:name="_Toc61119837"/>
      <w:bookmarkStart w:id="57" w:name="_Toc67917053"/>
      <w:bookmarkStart w:id="58" w:name="_Toc76297092"/>
      <w:bookmarkStart w:id="59" w:name="_Toc76571033"/>
      <w:bookmarkStart w:id="60" w:name="_Toc83742573"/>
      <w:r w:rsidRPr="00661924">
        <w:t>3.1</w:t>
      </w:r>
      <w:r w:rsidRPr="00661924">
        <w:rPr>
          <w:rFonts w:hint="eastAsia"/>
          <w:lang w:eastAsia="zh-CN"/>
        </w:rPr>
        <w:tab/>
      </w:r>
      <w:r w:rsidRPr="00661924">
        <w:t>Definitions</w:t>
      </w:r>
      <w:bookmarkEnd w:id="50"/>
      <w:bookmarkEnd w:id="51"/>
      <w:bookmarkEnd w:id="52"/>
      <w:bookmarkEnd w:id="53"/>
      <w:bookmarkEnd w:id="54"/>
      <w:bookmarkEnd w:id="55"/>
      <w:bookmarkEnd w:id="56"/>
      <w:bookmarkEnd w:id="57"/>
      <w:bookmarkEnd w:id="58"/>
      <w:bookmarkEnd w:id="59"/>
      <w:bookmarkEnd w:id="60"/>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61" w:name="OLE_LINK6"/>
      <w:bookmarkStart w:id="62" w:name="OLE_LINK7"/>
      <w:bookmarkStart w:id="63" w:name="OLE_LINK8"/>
      <w:r w:rsidRPr="00661924">
        <w:rPr>
          <w:rFonts w:eastAsia="SimSun"/>
        </w:rPr>
        <w:t xml:space="preserve">3GPP </w:t>
      </w:r>
      <w:bookmarkEnd w:id="61"/>
      <w:bookmarkEnd w:id="62"/>
      <w:bookmarkEnd w:id="63"/>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64" w:name="_Toc21338136"/>
      <w:bookmarkStart w:id="65" w:name="_Toc29808244"/>
      <w:bookmarkStart w:id="66" w:name="_Toc37068163"/>
      <w:bookmarkStart w:id="67" w:name="_Toc37257116"/>
      <w:bookmarkStart w:id="68" w:name="_Toc45892247"/>
      <w:bookmarkStart w:id="69" w:name="_Toc53175873"/>
      <w:bookmarkStart w:id="70" w:name="_Toc61119838"/>
      <w:bookmarkStart w:id="71" w:name="_Toc67917054"/>
      <w:bookmarkStart w:id="72" w:name="_Toc76297093"/>
      <w:bookmarkStart w:id="73" w:name="_Toc76571034"/>
      <w:bookmarkStart w:id="74" w:name="_Toc83742574"/>
      <w:r w:rsidRPr="00661924">
        <w:t>3.2</w:t>
      </w:r>
      <w:r w:rsidRPr="00661924">
        <w:rPr>
          <w:rFonts w:hint="eastAsia"/>
          <w:lang w:eastAsia="zh-CN"/>
        </w:rPr>
        <w:tab/>
      </w:r>
      <w:r w:rsidRPr="00661924">
        <w:t>Symbols</w:t>
      </w:r>
      <w:bookmarkEnd w:id="64"/>
      <w:bookmarkEnd w:id="65"/>
      <w:bookmarkEnd w:id="66"/>
      <w:bookmarkEnd w:id="67"/>
      <w:bookmarkEnd w:id="68"/>
      <w:bookmarkEnd w:id="69"/>
      <w:bookmarkEnd w:id="70"/>
      <w:bookmarkEnd w:id="71"/>
      <w:bookmarkEnd w:id="72"/>
      <w:bookmarkEnd w:id="73"/>
      <w:bookmarkEnd w:id="74"/>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pt;height:11pt" o:ole="">
            <v:imagedata r:id="rId11" o:title=""/>
          </v:shape>
          <o:OLEObject Type="Embed" ProgID="Equation.DSMT4" ShapeID="_x0000_i1025" DrawAspect="Content" ObjectID="_1694562187"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5pt;height:19.5pt" o:ole="">
            <v:imagedata r:id="rId13" o:title=""/>
          </v:shape>
          <o:OLEObject Type="Embed" ProgID="Equation.3" ShapeID="_x0000_i1026" DrawAspect="Content" ObjectID="_1694562188"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75" w:name="_Toc21338137"/>
      <w:bookmarkStart w:id="76" w:name="_Toc29808245"/>
      <w:bookmarkStart w:id="77" w:name="_Toc37068164"/>
      <w:bookmarkStart w:id="78" w:name="_Toc37257117"/>
      <w:bookmarkStart w:id="79" w:name="_Toc45892248"/>
      <w:bookmarkStart w:id="80" w:name="_Toc53175874"/>
      <w:bookmarkStart w:id="81" w:name="_Toc61119839"/>
      <w:bookmarkStart w:id="82" w:name="_Toc67917055"/>
      <w:bookmarkStart w:id="83" w:name="_Toc76297094"/>
      <w:bookmarkStart w:id="84" w:name="_Toc76571035"/>
      <w:bookmarkStart w:id="85" w:name="_Toc83742575"/>
      <w:r w:rsidRPr="00661924">
        <w:t>3.3</w:t>
      </w:r>
      <w:r w:rsidRPr="00661924">
        <w:rPr>
          <w:rFonts w:hint="eastAsia"/>
          <w:lang w:eastAsia="zh-CN"/>
        </w:rPr>
        <w:tab/>
      </w:r>
      <w:r w:rsidRPr="00661924">
        <w:t>Abbreviations</w:t>
      </w:r>
      <w:bookmarkEnd w:id="75"/>
      <w:bookmarkEnd w:id="76"/>
      <w:bookmarkEnd w:id="77"/>
      <w:bookmarkEnd w:id="78"/>
      <w:bookmarkEnd w:id="79"/>
      <w:bookmarkEnd w:id="80"/>
      <w:bookmarkEnd w:id="81"/>
      <w:bookmarkEnd w:id="82"/>
      <w:bookmarkEnd w:id="83"/>
      <w:bookmarkEnd w:id="84"/>
      <w:bookmarkEnd w:id="85"/>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86" w:name="_Toc21338138"/>
      <w:bookmarkStart w:id="87" w:name="_Toc29808246"/>
      <w:bookmarkStart w:id="88" w:name="_Toc37068165"/>
      <w:bookmarkStart w:id="89" w:name="_Toc37257118"/>
      <w:bookmarkStart w:id="90" w:name="_Toc45892249"/>
      <w:bookmarkStart w:id="91" w:name="_Toc53175875"/>
      <w:bookmarkStart w:id="92" w:name="_Toc61119840"/>
      <w:bookmarkStart w:id="93" w:name="_Toc67917056"/>
      <w:bookmarkStart w:id="94" w:name="_Toc76297095"/>
      <w:bookmarkStart w:id="95" w:name="_Toc76571036"/>
      <w:bookmarkStart w:id="96" w:name="_Toc83742576"/>
      <w:r w:rsidRPr="00661924">
        <w:t>4</w:t>
      </w:r>
      <w:r w:rsidRPr="00661924">
        <w:rPr>
          <w:rFonts w:hint="eastAsia"/>
          <w:lang w:eastAsia="zh-CN"/>
        </w:rPr>
        <w:tab/>
      </w:r>
      <w:r w:rsidRPr="00661924">
        <w:t>General</w:t>
      </w:r>
      <w:bookmarkEnd w:id="86"/>
      <w:bookmarkEnd w:id="87"/>
      <w:bookmarkEnd w:id="88"/>
      <w:bookmarkEnd w:id="89"/>
      <w:bookmarkEnd w:id="90"/>
      <w:bookmarkEnd w:id="91"/>
      <w:bookmarkEnd w:id="92"/>
      <w:bookmarkEnd w:id="93"/>
      <w:bookmarkEnd w:id="94"/>
      <w:bookmarkEnd w:id="95"/>
      <w:bookmarkEnd w:id="96"/>
    </w:p>
    <w:p w14:paraId="459782E7" w14:textId="77777777" w:rsidR="005B3300" w:rsidRPr="00661924" w:rsidRDefault="005B3300" w:rsidP="005B3300">
      <w:pPr>
        <w:pStyle w:val="Heading2"/>
      </w:pPr>
      <w:bookmarkStart w:id="97" w:name="_Toc21338139"/>
      <w:bookmarkStart w:id="98" w:name="_Toc29808247"/>
      <w:bookmarkStart w:id="99" w:name="_Toc37068166"/>
      <w:bookmarkStart w:id="100" w:name="_Toc37257119"/>
      <w:bookmarkStart w:id="101" w:name="_Toc45892250"/>
      <w:bookmarkStart w:id="102" w:name="_Toc53175876"/>
      <w:bookmarkStart w:id="103" w:name="_Toc61119841"/>
      <w:bookmarkStart w:id="104" w:name="_Toc67917057"/>
      <w:bookmarkStart w:id="105" w:name="_Toc76297096"/>
      <w:bookmarkStart w:id="106" w:name="_Toc76571037"/>
      <w:bookmarkStart w:id="107" w:name="_Toc83742577"/>
      <w:r w:rsidRPr="00661924">
        <w:t>4.1</w:t>
      </w:r>
      <w:r w:rsidRPr="00661924">
        <w:rPr>
          <w:rFonts w:hint="eastAsia"/>
          <w:lang w:eastAsia="zh-CN"/>
        </w:rPr>
        <w:tab/>
      </w:r>
      <w:r w:rsidRPr="00661924">
        <w:t>Relationship between minimum requirements and test requirements</w:t>
      </w:r>
      <w:bookmarkEnd w:id="97"/>
      <w:bookmarkEnd w:id="98"/>
      <w:bookmarkEnd w:id="99"/>
      <w:bookmarkEnd w:id="100"/>
      <w:bookmarkEnd w:id="101"/>
      <w:bookmarkEnd w:id="102"/>
      <w:bookmarkEnd w:id="103"/>
      <w:bookmarkEnd w:id="104"/>
      <w:bookmarkEnd w:id="105"/>
      <w:bookmarkEnd w:id="106"/>
      <w:bookmarkEnd w:id="107"/>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08" w:name="_Toc21338140"/>
      <w:bookmarkStart w:id="109" w:name="_Toc29808248"/>
      <w:bookmarkStart w:id="110" w:name="_Toc37068167"/>
      <w:bookmarkStart w:id="111" w:name="_Toc37257120"/>
      <w:bookmarkStart w:id="112" w:name="_Toc45892251"/>
      <w:bookmarkStart w:id="113" w:name="_Toc53175877"/>
      <w:bookmarkStart w:id="114" w:name="_Toc61119842"/>
      <w:bookmarkStart w:id="115" w:name="_Toc67917058"/>
      <w:bookmarkStart w:id="116" w:name="_Toc76297097"/>
      <w:bookmarkStart w:id="117" w:name="_Toc76571038"/>
      <w:bookmarkStart w:id="118" w:name="_Toc83742578"/>
      <w:bookmarkStart w:id="119" w:name="_Hlk19881496"/>
      <w:r w:rsidRPr="00661924">
        <w:t>4.2</w:t>
      </w:r>
      <w:r w:rsidRPr="00661924">
        <w:rPr>
          <w:rFonts w:hint="eastAsia"/>
          <w:lang w:eastAsia="zh-CN"/>
        </w:rPr>
        <w:tab/>
      </w:r>
      <w:r w:rsidRPr="00661924">
        <w:t>Applicability of minimum requirements</w:t>
      </w:r>
      <w:bookmarkEnd w:id="108"/>
      <w:bookmarkEnd w:id="109"/>
      <w:bookmarkEnd w:id="110"/>
      <w:bookmarkEnd w:id="111"/>
      <w:bookmarkEnd w:id="112"/>
      <w:bookmarkEnd w:id="113"/>
      <w:bookmarkEnd w:id="114"/>
      <w:bookmarkEnd w:id="115"/>
      <w:bookmarkEnd w:id="116"/>
      <w:bookmarkEnd w:id="117"/>
      <w:bookmarkEnd w:id="118"/>
    </w:p>
    <w:bookmarkEnd w:id="119"/>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20" w:name="_Toc21338141"/>
      <w:bookmarkStart w:id="121" w:name="_Toc29808249"/>
      <w:bookmarkStart w:id="122" w:name="_Toc37068168"/>
      <w:bookmarkStart w:id="123" w:name="_Toc37257121"/>
      <w:bookmarkStart w:id="124" w:name="_Toc45892252"/>
      <w:bookmarkStart w:id="125" w:name="_Toc53175878"/>
      <w:bookmarkStart w:id="126" w:name="_Toc61119843"/>
      <w:bookmarkStart w:id="127" w:name="_Toc67917059"/>
      <w:bookmarkStart w:id="128" w:name="_Toc76297098"/>
      <w:bookmarkStart w:id="129" w:name="_Toc76571039"/>
      <w:bookmarkStart w:id="130" w:name="_Toc83742579"/>
      <w:r w:rsidRPr="00661924">
        <w:t>4.3</w:t>
      </w:r>
      <w:r w:rsidRPr="00661924">
        <w:rPr>
          <w:rFonts w:hint="eastAsia"/>
          <w:lang w:eastAsia="zh-CN"/>
        </w:rPr>
        <w:tab/>
      </w:r>
      <w:r w:rsidRPr="00661924">
        <w:t>Specification suffix information</w:t>
      </w:r>
      <w:bookmarkEnd w:id="120"/>
      <w:bookmarkEnd w:id="121"/>
      <w:bookmarkEnd w:id="122"/>
      <w:bookmarkEnd w:id="123"/>
      <w:bookmarkEnd w:id="124"/>
      <w:bookmarkEnd w:id="125"/>
      <w:bookmarkEnd w:id="126"/>
      <w:bookmarkEnd w:id="127"/>
      <w:bookmarkEnd w:id="128"/>
      <w:bookmarkEnd w:id="129"/>
      <w:bookmarkEnd w:id="13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31" w:name="_Toc21338142"/>
      <w:bookmarkStart w:id="132" w:name="_Toc29808250"/>
      <w:bookmarkStart w:id="133" w:name="_Toc37068169"/>
      <w:bookmarkStart w:id="134" w:name="_Toc37257122"/>
      <w:bookmarkStart w:id="135" w:name="_Toc45892253"/>
      <w:bookmarkStart w:id="136" w:name="_Toc53175879"/>
      <w:bookmarkStart w:id="137" w:name="_Toc61119844"/>
      <w:bookmarkStart w:id="138" w:name="_Toc67917060"/>
      <w:bookmarkStart w:id="139" w:name="_Toc76297099"/>
      <w:bookmarkStart w:id="140" w:name="_Toc76571040"/>
      <w:bookmarkStart w:id="141" w:name="_Toc83742580"/>
      <w:r w:rsidRPr="00661924">
        <w:t>4.4</w:t>
      </w:r>
      <w:r w:rsidRPr="00661924">
        <w:rPr>
          <w:rFonts w:eastAsia="SimSun" w:hint="eastAsia"/>
          <w:lang w:eastAsia="zh-CN"/>
        </w:rPr>
        <w:tab/>
      </w:r>
      <w:r w:rsidRPr="00661924">
        <w:t>Conducted requirements</w:t>
      </w:r>
      <w:bookmarkEnd w:id="131"/>
      <w:bookmarkEnd w:id="132"/>
      <w:bookmarkEnd w:id="133"/>
      <w:bookmarkEnd w:id="134"/>
      <w:bookmarkEnd w:id="135"/>
      <w:bookmarkEnd w:id="136"/>
      <w:bookmarkEnd w:id="137"/>
      <w:bookmarkEnd w:id="138"/>
      <w:bookmarkEnd w:id="139"/>
      <w:bookmarkEnd w:id="140"/>
      <w:bookmarkEnd w:id="141"/>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42" w:name="_Toc21338143"/>
      <w:bookmarkStart w:id="143" w:name="_Toc29808251"/>
      <w:bookmarkStart w:id="144" w:name="_Toc37068170"/>
      <w:bookmarkStart w:id="145" w:name="_Toc37257123"/>
      <w:bookmarkStart w:id="146" w:name="_Toc45892254"/>
      <w:bookmarkStart w:id="147" w:name="_Toc53175880"/>
      <w:bookmarkStart w:id="148" w:name="_Toc61119845"/>
      <w:bookmarkStart w:id="149" w:name="_Toc67917061"/>
      <w:bookmarkStart w:id="150" w:name="_Toc76297100"/>
      <w:bookmarkStart w:id="151" w:name="_Toc76571041"/>
      <w:bookmarkStart w:id="152" w:name="_Toc83742581"/>
      <w:r w:rsidRPr="00661924">
        <w:rPr>
          <w:rFonts w:eastAsia="SimSun"/>
        </w:rPr>
        <w:t>4.4.1</w:t>
      </w:r>
      <w:r w:rsidRPr="00661924">
        <w:rPr>
          <w:rFonts w:eastAsia="SimSun" w:hint="eastAsia"/>
          <w:lang w:eastAsia="zh-CN"/>
        </w:rPr>
        <w:tab/>
      </w:r>
      <w:r w:rsidRPr="00661924">
        <w:rPr>
          <w:rFonts w:hint="eastAsia"/>
          <w:lang w:eastAsia="zh-CN"/>
        </w:rPr>
        <w:t>R</w:t>
      </w:r>
      <w:r w:rsidRPr="00661924">
        <w:t>eference point</w:t>
      </w:r>
      <w:bookmarkEnd w:id="142"/>
      <w:bookmarkEnd w:id="143"/>
      <w:bookmarkEnd w:id="144"/>
      <w:bookmarkEnd w:id="145"/>
      <w:bookmarkEnd w:id="146"/>
      <w:bookmarkEnd w:id="147"/>
      <w:bookmarkEnd w:id="148"/>
      <w:bookmarkEnd w:id="149"/>
      <w:bookmarkEnd w:id="150"/>
      <w:bookmarkEnd w:id="151"/>
      <w:bookmarkEnd w:id="152"/>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53" w:name="_Toc21338144"/>
      <w:bookmarkStart w:id="154" w:name="_Toc29808252"/>
      <w:bookmarkStart w:id="155" w:name="_Toc37068171"/>
      <w:bookmarkStart w:id="156" w:name="_Toc37257124"/>
      <w:bookmarkStart w:id="157" w:name="_Toc45892255"/>
      <w:bookmarkStart w:id="158" w:name="_Toc53175881"/>
      <w:bookmarkStart w:id="159" w:name="_Toc61119846"/>
      <w:bookmarkStart w:id="160" w:name="_Toc67917062"/>
      <w:bookmarkStart w:id="161" w:name="_Toc76297101"/>
      <w:bookmarkStart w:id="162" w:name="_Toc76571042"/>
      <w:bookmarkStart w:id="163" w:name="_Toc83742582"/>
      <w:r w:rsidRPr="00661924">
        <w:rPr>
          <w:lang w:val="en-US" w:eastAsia="ko-KR"/>
        </w:rPr>
        <w:t>4.4.2</w:t>
      </w:r>
      <w:r w:rsidRPr="00661924">
        <w:rPr>
          <w:rFonts w:eastAsia="SimSun" w:hint="eastAsia"/>
          <w:lang w:val="en-US" w:eastAsia="zh-CN"/>
        </w:rPr>
        <w:tab/>
      </w:r>
      <w:r w:rsidRPr="00661924">
        <w:rPr>
          <w:lang w:val="en-US" w:eastAsia="ko-KR"/>
        </w:rPr>
        <w:t>SNR definition</w:t>
      </w:r>
      <w:bookmarkEnd w:id="153"/>
      <w:bookmarkEnd w:id="154"/>
      <w:bookmarkEnd w:id="155"/>
      <w:bookmarkEnd w:id="156"/>
      <w:bookmarkEnd w:id="157"/>
      <w:bookmarkEnd w:id="158"/>
      <w:bookmarkEnd w:id="159"/>
      <w:bookmarkEnd w:id="160"/>
      <w:bookmarkEnd w:id="161"/>
      <w:bookmarkEnd w:id="162"/>
      <w:bookmarkEnd w:id="163"/>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64" w:name="_Toc21338145"/>
      <w:bookmarkStart w:id="165" w:name="_Toc29808253"/>
      <w:bookmarkStart w:id="166" w:name="_Toc37068172"/>
      <w:bookmarkStart w:id="167" w:name="_Toc37257125"/>
      <w:bookmarkStart w:id="168" w:name="_Toc45892256"/>
      <w:bookmarkStart w:id="169" w:name="_Toc53175882"/>
      <w:bookmarkStart w:id="170" w:name="_Toc61119847"/>
      <w:bookmarkStart w:id="171" w:name="_Toc67917063"/>
      <w:bookmarkStart w:id="172" w:name="_Toc76297102"/>
      <w:bookmarkStart w:id="173" w:name="_Toc76571043"/>
      <w:bookmarkStart w:id="174" w:name="_Toc83742583"/>
      <w:r w:rsidRPr="00661924">
        <w:rPr>
          <w:lang w:val="en-US" w:eastAsia="ko-KR"/>
        </w:rPr>
        <w:t>4.4.3</w:t>
      </w:r>
      <w:r w:rsidRPr="00661924">
        <w:rPr>
          <w:rFonts w:hint="eastAsia"/>
          <w:lang w:val="en-US" w:eastAsia="zh-CN"/>
        </w:rPr>
        <w:tab/>
      </w:r>
      <w:r w:rsidRPr="00661924">
        <w:rPr>
          <w:lang w:val="en-US" w:eastAsia="ko-KR"/>
        </w:rPr>
        <w:t>Noc</w:t>
      </w:r>
      <w:bookmarkEnd w:id="164"/>
      <w:bookmarkEnd w:id="165"/>
      <w:bookmarkEnd w:id="166"/>
      <w:bookmarkEnd w:id="167"/>
      <w:bookmarkEnd w:id="168"/>
      <w:bookmarkEnd w:id="169"/>
      <w:bookmarkEnd w:id="170"/>
      <w:bookmarkEnd w:id="171"/>
      <w:bookmarkEnd w:id="172"/>
      <w:bookmarkEnd w:id="173"/>
      <w:bookmarkEnd w:id="174"/>
    </w:p>
    <w:p w14:paraId="6C49B5BF" w14:textId="77777777" w:rsidR="005B3300" w:rsidRPr="00661924" w:rsidRDefault="005B3300" w:rsidP="005B3300">
      <w:pPr>
        <w:pStyle w:val="Heading4"/>
        <w:rPr>
          <w:lang w:eastAsia="zh-CN"/>
        </w:rPr>
      </w:pPr>
      <w:bookmarkStart w:id="175" w:name="_Toc21338146"/>
      <w:bookmarkStart w:id="176" w:name="_Toc29808254"/>
      <w:bookmarkStart w:id="177" w:name="_Toc37068173"/>
      <w:bookmarkStart w:id="178" w:name="_Toc37257126"/>
      <w:bookmarkStart w:id="179" w:name="_Toc45892257"/>
      <w:bookmarkStart w:id="180" w:name="_Toc53175883"/>
      <w:bookmarkStart w:id="181" w:name="_Toc61119848"/>
      <w:bookmarkStart w:id="182" w:name="_Toc67917064"/>
      <w:bookmarkStart w:id="183" w:name="_Toc76297103"/>
      <w:bookmarkStart w:id="184" w:name="_Toc76571044"/>
      <w:bookmarkStart w:id="185" w:name="_Toc8374258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75"/>
      <w:bookmarkEnd w:id="176"/>
      <w:bookmarkEnd w:id="177"/>
      <w:bookmarkEnd w:id="178"/>
      <w:bookmarkEnd w:id="179"/>
      <w:bookmarkEnd w:id="180"/>
      <w:bookmarkEnd w:id="181"/>
      <w:bookmarkEnd w:id="182"/>
      <w:bookmarkEnd w:id="183"/>
      <w:bookmarkEnd w:id="184"/>
      <w:bookmarkEnd w:id="185"/>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86" w:name="_Toc21338147"/>
      <w:bookmarkStart w:id="187" w:name="_Toc29808255"/>
      <w:bookmarkStart w:id="188" w:name="_Toc37068174"/>
      <w:bookmarkStart w:id="189" w:name="_Toc37257127"/>
      <w:bookmarkStart w:id="190" w:name="_Toc45892258"/>
      <w:bookmarkStart w:id="191" w:name="_Toc53175884"/>
      <w:bookmarkStart w:id="192" w:name="_Toc61119849"/>
      <w:bookmarkStart w:id="193" w:name="_Toc67917065"/>
      <w:bookmarkStart w:id="194" w:name="_Toc76297104"/>
      <w:bookmarkStart w:id="195" w:name="_Toc76571045"/>
      <w:bookmarkStart w:id="196" w:name="_Toc8374258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86"/>
      <w:bookmarkEnd w:id="187"/>
      <w:bookmarkEnd w:id="188"/>
      <w:bookmarkEnd w:id="189"/>
      <w:bookmarkEnd w:id="190"/>
      <w:bookmarkEnd w:id="191"/>
      <w:bookmarkEnd w:id="192"/>
      <w:bookmarkEnd w:id="193"/>
      <w:bookmarkEnd w:id="194"/>
      <w:bookmarkEnd w:id="195"/>
      <w:bookmarkEnd w:id="196"/>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97" w:name="_Toc21338148"/>
      <w:bookmarkStart w:id="198" w:name="_Toc29808256"/>
      <w:bookmarkStart w:id="199" w:name="_Toc37068175"/>
      <w:bookmarkStart w:id="200" w:name="_Toc37257128"/>
      <w:bookmarkStart w:id="201" w:name="_Toc45892259"/>
      <w:bookmarkStart w:id="202" w:name="_Toc53175885"/>
      <w:bookmarkStart w:id="203" w:name="_Toc61119850"/>
      <w:bookmarkStart w:id="204" w:name="_Toc67917066"/>
      <w:bookmarkStart w:id="205" w:name="_Toc76297105"/>
      <w:bookmarkStart w:id="206" w:name="_Toc76571046"/>
      <w:bookmarkStart w:id="207" w:name="_Toc8374258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97"/>
      <w:bookmarkEnd w:id="198"/>
      <w:bookmarkEnd w:id="199"/>
      <w:bookmarkEnd w:id="200"/>
      <w:bookmarkEnd w:id="201"/>
      <w:bookmarkEnd w:id="202"/>
      <w:bookmarkEnd w:id="203"/>
      <w:bookmarkEnd w:id="204"/>
      <w:bookmarkEnd w:id="205"/>
      <w:bookmarkEnd w:id="206"/>
      <w:bookmarkEnd w:id="207"/>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208" w:name="_Toc21338149"/>
      <w:bookmarkStart w:id="209" w:name="_Toc29808257"/>
      <w:bookmarkStart w:id="210" w:name="_Toc37068176"/>
      <w:bookmarkStart w:id="211" w:name="_Toc37257129"/>
      <w:bookmarkStart w:id="212" w:name="_Toc45892260"/>
      <w:bookmarkStart w:id="213" w:name="_Toc53175886"/>
      <w:bookmarkStart w:id="214" w:name="_Toc61119851"/>
      <w:bookmarkStart w:id="215" w:name="_Toc67917067"/>
      <w:bookmarkStart w:id="216" w:name="_Toc76297106"/>
      <w:bookmarkStart w:id="217" w:name="_Toc76571047"/>
      <w:bookmarkStart w:id="218" w:name="_Toc83742587"/>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208"/>
      <w:bookmarkEnd w:id="209"/>
      <w:bookmarkEnd w:id="210"/>
      <w:bookmarkEnd w:id="211"/>
      <w:bookmarkEnd w:id="212"/>
      <w:bookmarkEnd w:id="213"/>
      <w:bookmarkEnd w:id="214"/>
      <w:bookmarkEnd w:id="215"/>
      <w:bookmarkEnd w:id="216"/>
      <w:bookmarkEnd w:id="217"/>
      <w:bookmarkEnd w:id="218"/>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219" w:name="_Toc21338150"/>
      <w:bookmarkStart w:id="220" w:name="_Toc29808258"/>
      <w:bookmarkStart w:id="221" w:name="_Toc37068177"/>
      <w:bookmarkStart w:id="222" w:name="_Toc37257130"/>
      <w:bookmarkStart w:id="223" w:name="_Toc45892261"/>
      <w:bookmarkStart w:id="224" w:name="_Toc53175887"/>
      <w:bookmarkStart w:id="225" w:name="_Toc61119852"/>
      <w:bookmarkStart w:id="226" w:name="_Toc67917068"/>
      <w:bookmarkStart w:id="227" w:name="_Toc76297107"/>
      <w:bookmarkStart w:id="228" w:name="_Toc76571048"/>
      <w:bookmarkStart w:id="229" w:name="_Toc83742588"/>
      <w:r w:rsidRPr="00661924">
        <w:t>4.5</w:t>
      </w:r>
      <w:r w:rsidRPr="00661924">
        <w:rPr>
          <w:rFonts w:eastAsia="SimSun" w:hint="eastAsia"/>
          <w:lang w:eastAsia="zh-CN"/>
        </w:rPr>
        <w:tab/>
      </w:r>
      <w:r w:rsidRPr="00661924">
        <w:t>Radiated requirements</w:t>
      </w:r>
      <w:bookmarkEnd w:id="219"/>
      <w:bookmarkEnd w:id="220"/>
      <w:bookmarkEnd w:id="221"/>
      <w:bookmarkEnd w:id="222"/>
      <w:bookmarkEnd w:id="223"/>
      <w:bookmarkEnd w:id="224"/>
      <w:bookmarkEnd w:id="225"/>
      <w:bookmarkEnd w:id="226"/>
      <w:bookmarkEnd w:id="227"/>
      <w:bookmarkEnd w:id="228"/>
      <w:bookmarkEnd w:id="229"/>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230" w:name="_Toc21338151"/>
      <w:bookmarkStart w:id="231" w:name="_Toc29808259"/>
      <w:bookmarkStart w:id="232" w:name="_Toc37068178"/>
      <w:bookmarkStart w:id="233" w:name="_Toc37257131"/>
      <w:bookmarkStart w:id="234" w:name="_Toc45892262"/>
      <w:bookmarkStart w:id="235" w:name="_Toc53175888"/>
      <w:bookmarkStart w:id="236" w:name="_Toc61119853"/>
      <w:bookmarkStart w:id="237" w:name="_Toc67917069"/>
      <w:bookmarkStart w:id="238" w:name="_Toc76297108"/>
      <w:bookmarkStart w:id="239" w:name="_Toc76571049"/>
      <w:bookmarkStart w:id="240" w:name="_Toc83742589"/>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230"/>
      <w:bookmarkEnd w:id="231"/>
      <w:bookmarkEnd w:id="232"/>
      <w:bookmarkEnd w:id="233"/>
      <w:bookmarkEnd w:id="234"/>
      <w:bookmarkEnd w:id="235"/>
      <w:bookmarkEnd w:id="236"/>
      <w:bookmarkEnd w:id="237"/>
      <w:bookmarkEnd w:id="238"/>
      <w:bookmarkEnd w:id="239"/>
      <w:bookmarkEnd w:id="240"/>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241"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241"/>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242" w:name="_Toc21338152"/>
      <w:bookmarkStart w:id="243" w:name="_Toc29808260"/>
      <w:bookmarkStart w:id="244" w:name="_Toc37068179"/>
      <w:bookmarkStart w:id="245" w:name="_Toc37257132"/>
      <w:bookmarkStart w:id="246" w:name="_Toc45892263"/>
      <w:bookmarkStart w:id="247" w:name="_Toc53175889"/>
      <w:bookmarkStart w:id="248" w:name="_Toc61119854"/>
      <w:bookmarkStart w:id="249" w:name="_Toc67917070"/>
      <w:bookmarkStart w:id="250" w:name="_Toc76297109"/>
      <w:bookmarkStart w:id="251" w:name="_Toc76571050"/>
      <w:bookmarkStart w:id="252" w:name="_Toc83742590"/>
      <w:r w:rsidRPr="00661924">
        <w:rPr>
          <w:lang w:val="en-US" w:eastAsia="ko-KR"/>
        </w:rPr>
        <w:t>4.5.2</w:t>
      </w:r>
      <w:r w:rsidRPr="00661924">
        <w:rPr>
          <w:rFonts w:hint="eastAsia"/>
          <w:lang w:val="en-US" w:eastAsia="zh-CN"/>
        </w:rPr>
        <w:tab/>
      </w:r>
      <w:r w:rsidRPr="00661924">
        <w:rPr>
          <w:lang w:val="en-US" w:eastAsia="ko-KR"/>
        </w:rPr>
        <w:t>SNR definition</w:t>
      </w:r>
      <w:bookmarkEnd w:id="242"/>
      <w:bookmarkEnd w:id="243"/>
      <w:bookmarkEnd w:id="244"/>
      <w:bookmarkEnd w:id="245"/>
      <w:bookmarkEnd w:id="246"/>
      <w:bookmarkEnd w:id="247"/>
      <w:bookmarkEnd w:id="248"/>
      <w:bookmarkEnd w:id="249"/>
      <w:bookmarkEnd w:id="250"/>
      <w:bookmarkEnd w:id="251"/>
      <w:bookmarkEnd w:id="252"/>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253" w:name="_Toc21338153"/>
      <w:bookmarkStart w:id="254" w:name="_Toc29808261"/>
      <w:bookmarkStart w:id="255" w:name="_Toc37068180"/>
      <w:bookmarkStart w:id="256" w:name="_Toc37257133"/>
      <w:bookmarkStart w:id="257" w:name="_Toc45892264"/>
      <w:bookmarkStart w:id="258" w:name="_Toc53175890"/>
      <w:bookmarkStart w:id="259" w:name="_Toc61119855"/>
      <w:bookmarkStart w:id="260" w:name="_Toc67917071"/>
      <w:bookmarkStart w:id="261" w:name="_Toc76297110"/>
      <w:bookmarkStart w:id="262" w:name="_Toc76571051"/>
      <w:bookmarkStart w:id="263" w:name="_Toc83742591"/>
      <w:r w:rsidRPr="00661924">
        <w:rPr>
          <w:lang w:val="en-US" w:eastAsia="ko-KR"/>
        </w:rPr>
        <w:t>4.5.3</w:t>
      </w:r>
      <w:r w:rsidRPr="00661924">
        <w:rPr>
          <w:rFonts w:hint="eastAsia"/>
          <w:lang w:val="en-US" w:eastAsia="zh-CN"/>
        </w:rPr>
        <w:tab/>
      </w:r>
      <w:r w:rsidRPr="00661924">
        <w:rPr>
          <w:lang w:val="en-US" w:eastAsia="ko-KR"/>
        </w:rPr>
        <w:t>Noc</w:t>
      </w:r>
      <w:bookmarkEnd w:id="253"/>
      <w:bookmarkEnd w:id="254"/>
      <w:bookmarkEnd w:id="255"/>
      <w:bookmarkEnd w:id="256"/>
      <w:bookmarkEnd w:id="257"/>
      <w:bookmarkEnd w:id="258"/>
      <w:bookmarkEnd w:id="259"/>
      <w:bookmarkEnd w:id="260"/>
      <w:bookmarkEnd w:id="261"/>
      <w:bookmarkEnd w:id="262"/>
      <w:bookmarkEnd w:id="263"/>
    </w:p>
    <w:p w14:paraId="52A8C285" w14:textId="77777777" w:rsidR="005B3300" w:rsidRPr="00661924" w:rsidRDefault="005B3300" w:rsidP="005B3300">
      <w:pPr>
        <w:pStyle w:val="Heading4"/>
        <w:rPr>
          <w:lang w:eastAsia="zh-CN"/>
        </w:rPr>
      </w:pPr>
      <w:bookmarkStart w:id="264" w:name="_Toc21338154"/>
      <w:bookmarkStart w:id="265" w:name="_Toc29808262"/>
      <w:bookmarkStart w:id="266" w:name="_Toc37068181"/>
      <w:bookmarkStart w:id="267" w:name="_Toc37257134"/>
      <w:bookmarkStart w:id="268" w:name="_Toc45892265"/>
      <w:bookmarkStart w:id="269" w:name="_Toc53175891"/>
      <w:bookmarkStart w:id="270" w:name="_Toc61119856"/>
      <w:bookmarkStart w:id="271" w:name="_Toc67917072"/>
      <w:bookmarkStart w:id="272" w:name="_Toc76297111"/>
      <w:bookmarkStart w:id="273" w:name="_Toc76571052"/>
      <w:bookmarkStart w:id="274" w:name="_Toc8374259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264"/>
      <w:bookmarkEnd w:id="265"/>
      <w:bookmarkEnd w:id="266"/>
      <w:bookmarkEnd w:id="267"/>
      <w:bookmarkEnd w:id="268"/>
      <w:bookmarkEnd w:id="269"/>
      <w:bookmarkEnd w:id="270"/>
      <w:bookmarkEnd w:id="271"/>
      <w:bookmarkEnd w:id="272"/>
      <w:bookmarkEnd w:id="273"/>
      <w:bookmarkEnd w:id="274"/>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275" w:name="_Toc21338155"/>
      <w:bookmarkStart w:id="276" w:name="_Toc29808263"/>
      <w:bookmarkStart w:id="277" w:name="_Toc37068182"/>
      <w:bookmarkStart w:id="278" w:name="_Toc37257135"/>
      <w:bookmarkStart w:id="279" w:name="_Toc45892266"/>
      <w:bookmarkStart w:id="280" w:name="_Toc53175892"/>
      <w:bookmarkStart w:id="281" w:name="_Toc61119857"/>
      <w:bookmarkStart w:id="282" w:name="_Toc67917073"/>
      <w:bookmarkStart w:id="283" w:name="_Toc76297112"/>
      <w:bookmarkStart w:id="284" w:name="_Toc76571053"/>
      <w:bookmarkStart w:id="285" w:name="_Toc8374259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275"/>
      <w:bookmarkEnd w:id="276"/>
      <w:bookmarkEnd w:id="277"/>
      <w:bookmarkEnd w:id="278"/>
      <w:bookmarkEnd w:id="279"/>
      <w:bookmarkEnd w:id="280"/>
      <w:bookmarkEnd w:id="281"/>
      <w:bookmarkEnd w:id="282"/>
      <w:bookmarkEnd w:id="283"/>
      <w:bookmarkEnd w:id="284"/>
      <w:bookmarkEnd w:id="285"/>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86" w:name="_Toc21338156"/>
      <w:bookmarkStart w:id="287" w:name="_Toc29808264"/>
      <w:bookmarkStart w:id="288" w:name="_Toc37068183"/>
      <w:bookmarkStart w:id="289" w:name="_Toc37257136"/>
      <w:bookmarkStart w:id="290" w:name="_Toc45892267"/>
      <w:bookmarkStart w:id="291" w:name="_Toc53175893"/>
      <w:bookmarkStart w:id="292" w:name="_Toc61119858"/>
      <w:bookmarkStart w:id="293" w:name="_Toc67917074"/>
      <w:bookmarkStart w:id="294" w:name="_Toc76297113"/>
      <w:bookmarkStart w:id="295" w:name="_Toc76571054"/>
      <w:bookmarkStart w:id="296" w:name="_Toc8374259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86"/>
      <w:bookmarkEnd w:id="287"/>
      <w:bookmarkEnd w:id="288"/>
      <w:bookmarkEnd w:id="289"/>
      <w:bookmarkEnd w:id="290"/>
      <w:bookmarkEnd w:id="291"/>
      <w:bookmarkEnd w:id="292"/>
      <w:bookmarkEnd w:id="293"/>
      <w:bookmarkEnd w:id="294"/>
      <w:bookmarkEnd w:id="295"/>
      <w:bookmarkEnd w:id="29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297" w:name="_Toc21338157"/>
      <w:bookmarkStart w:id="298" w:name="_Toc29808265"/>
      <w:bookmarkStart w:id="299" w:name="_Toc37068184"/>
      <w:bookmarkStart w:id="300" w:name="_Toc37257137"/>
      <w:bookmarkStart w:id="301" w:name="_Toc45892268"/>
      <w:bookmarkStart w:id="302" w:name="_Toc53175894"/>
      <w:bookmarkStart w:id="303" w:name="_Toc61119859"/>
      <w:bookmarkStart w:id="304" w:name="_Toc67917075"/>
      <w:bookmarkStart w:id="305" w:name="_Toc76297114"/>
      <w:bookmarkStart w:id="306" w:name="_Toc76571055"/>
      <w:bookmarkStart w:id="307" w:name="_Toc83742595"/>
      <w:r w:rsidRPr="00661924">
        <w:rPr>
          <w:lang w:val="en-US" w:eastAsia="ko-KR"/>
        </w:rPr>
        <w:t>4.5.4</w:t>
      </w:r>
      <w:r w:rsidRPr="00661924">
        <w:rPr>
          <w:rFonts w:hint="eastAsia"/>
          <w:lang w:val="en-US" w:eastAsia="zh-CN"/>
        </w:rPr>
        <w:tab/>
      </w:r>
      <w:r w:rsidRPr="00661924">
        <w:rPr>
          <w:lang w:val="en-US" w:eastAsia="ko-KR"/>
        </w:rPr>
        <w:t>Angle of arrival</w:t>
      </w:r>
      <w:bookmarkEnd w:id="297"/>
      <w:bookmarkEnd w:id="298"/>
      <w:bookmarkEnd w:id="299"/>
      <w:bookmarkEnd w:id="300"/>
      <w:bookmarkEnd w:id="301"/>
      <w:bookmarkEnd w:id="302"/>
      <w:bookmarkEnd w:id="303"/>
      <w:bookmarkEnd w:id="304"/>
      <w:bookmarkEnd w:id="305"/>
      <w:bookmarkEnd w:id="306"/>
      <w:bookmarkEnd w:id="307"/>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308" w:name="_Toc21338158"/>
      <w:bookmarkStart w:id="309" w:name="_Toc29808266"/>
      <w:bookmarkStart w:id="310" w:name="_Toc37068185"/>
      <w:bookmarkStart w:id="311" w:name="_Toc37257138"/>
      <w:bookmarkStart w:id="312" w:name="_Toc45892269"/>
      <w:bookmarkStart w:id="313" w:name="_Toc53175895"/>
      <w:bookmarkStart w:id="314" w:name="_Toc61119860"/>
      <w:bookmarkStart w:id="315" w:name="_Toc67917076"/>
      <w:bookmarkStart w:id="316" w:name="_Toc76297115"/>
      <w:bookmarkStart w:id="317" w:name="_Toc76571056"/>
      <w:bookmarkStart w:id="318" w:name="_Toc83742596"/>
      <w:bookmarkStart w:id="319"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308"/>
      <w:bookmarkEnd w:id="309"/>
      <w:bookmarkEnd w:id="310"/>
      <w:bookmarkEnd w:id="311"/>
      <w:bookmarkEnd w:id="312"/>
      <w:bookmarkEnd w:id="313"/>
      <w:bookmarkEnd w:id="314"/>
      <w:bookmarkEnd w:id="315"/>
      <w:bookmarkEnd w:id="316"/>
      <w:bookmarkEnd w:id="317"/>
      <w:bookmarkEnd w:id="318"/>
    </w:p>
    <w:p w14:paraId="61118FA7" w14:textId="77777777" w:rsidR="005B3300" w:rsidRPr="00661924" w:rsidRDefault="005B3300" w:rsidP="005B3300">
      <w:pPr>
        <w:pStyle w:val="Heading2"/>
      </w:pPr>
      <w:bookmarkStart w:id="320" w:name="_Toc21338159"/>
      <w:bookmarkStart w:id="321" w:name="_Toc29808267"/>
      <w:bookmarkStart w:id="322" w:name="_Toc37068186"/>
      <w:bookmarkStart w:id="323" w:name="_Toc37257139"/>
      <w:bookmarkStart w:id="324" w:name="_Toc45892270"/>
      <w:bookmarkStart w:id="325" w:name="_Toc53175896"/>
      <w:bookmarkStart w:id="326" w:name="_Toc61119861"/>
      <w:bookmarkStart w:id="327" w:name="_Toc67917077"/>
      <w:bookmarkStart w:id="328" w:name="_Toc76297116"/>
      <w:bookmarkStart w:id="329" w:name="_Toc76571057"/>
      <w:bookmarkStart w:id="330" w:name="_Toc83742597"/>
      <w:r w:rsidRPr="00661924">
        <w:t>5.1</w:t>
      </w:r>
      <w:r w:rsidRPr="00661924">
        <w:rPr>
          <w:rFonts w:hint="eastAsia"/>
          <w:lang w:eastAsia="zh-CN"/>
        </w:rPr>
        <w:tab/>
      </w:r>
      <w:r w:rsidRPr="00661924">
        <w:rPr>
          <w:rFonts w:hint="eastAsia"/>
        </w:rPr>
        <w:t>General</w:t>
      </w:r>
      <w:bookmarkEnd w:id="320"/>
      <w:bookmarkEnd w:id="321"/>
      <w:bookmarkEnd w:id="322"/>
      <w:bookmarkEnd w:id="323"/>
      <w:bookmarkEnd w:id="324"/>
      <w:bookmarkEnd w:id="325"/>
      <w:bookmarkEnd w:id="326"/>
      <w:bookmarkEnd w:id="327"/>
      <w:bookmarkEnd w:id="328"/>
      <w:bookmarkEnd w:id="329"/>
      <w:bookmarkEnd w:id="330"/>
    </w:p>
    <w:p w14:paraId="79C0D334" w14:textId="77777777" w:rsidR="005B3300" w:rsidRPr="00661924" w:rsidRDefault="005B3300" w:rsidP="005B3300">
      <w:pPr>
        <w:pStyle w:val="Heading3"/>
      </w:pPr>
      <w:bookmarkStart w:id="331" w:name="_Toc21338160"/>
      <w:bookmarkStart w:id="332" w:name="_Toc29808268"/>
      <w:bookmarkStart w:id="333" w:name="_Toc37068187"/>
      <w:bookmarkStart w:id="334" w:name="_Toc37257140"/>
      <w:bookmarkStart w:id="335" w:name="_Toc45892271"/>
      <w:bookmarkStart w:id="336" w:name="_Toc53175897"/>
      <w:bookmarkStart w:id="337" w:name="_Toc61119862"/>
      <w:bookmarkStart w:id="338" w:name="_Toc67917078"/>
      <w:bookmarkStart w:id="339" w:name="_Toc76297117"/>
      <w:bookmarkStart w:id="340" w:name="_Toc76571058"/>
      <w:bookmarkStart w:id="341" w:name="_Toc83742598"/>
      <w:r w:rsidRPr="00661924">
        <w:t>5.1.1</w:t>
      </w:r>
      <w:r w:rsidRPr="00661924">
        <w:rPr>
          <w:rFonts w:hint="eastAsia"/>
          <w:lang w:eastAsia="zh-CN"/>
        </w:rPr>
        <w:tab/>
      </w:r>
      <w:r w:rsidRPr="00661924">
        <w:t>Applicability of requirements</w:t>
      </w:r>
      <w:bookmarkEnd w:id="331"/>
      <w:bookmarkEnd w:id="332"/>
      <w:bookmarkEnd w:id="333"/>
      <w:bookmarkEnd w:id="334"/>
      <w:bookmarkEnd w:id="335"/>
      <w:bookmarkEnd w:id="336"/>
      <w:bookmarkEnd w:id="337"/>
      <w:bookmarkEnd w:id="338"/>
      <w:bookmarkEnd w:id="339"/>
      <w:bookmarkEnd w:id="340"/>
      <w:bookmarkEnd w:id="341"/>
    </w:p>
    <w:p w14:paraId="7573746A" w14:textId="77777777" w:rsidR="005B3300" w:rsidRPr="00661924" w:rsidRDefault="005B3300" w:rsidP="005B3300">
      <w:pPr>
        <w:pStyle w:val="Heading4"/>
      </w:pPr>
      <w:bookmarkStart w:id="342" w:name="_Toc21338161"/>
      <w:bookmarkStart w:id="343" w:name="_Toc29808269"/>
      <w:bookmarkStart w:id="344" w:name="_Toc37068188"/>
      <w:bookmarkStart w:id="345" w:name="_Toc37257141"/>
      <w:bookmarkStart w:id="346" w:name="_Toc45892272"/>
      <w:bookmarkStart w:id="347" w:name="_Toc53175898"/>
      <w:bookmarkStart w:id="348" w:name="_Toc61119863"/>
      <w:bookmarkStart w:id="349" w:name="_Toc67917079"/>
      <w:bookmarkStart w:id="350" w:name="_Toc76297118"/>
      <w:bookmarkStart w:id="351" w:name="_Toc76571059"/>
      <w:bookmarkStart w:id="352" w:name="_Toc83742599"/>
      <w:r w:rsidRPr="00661924">
        <w:t>5.1.1.1</w:t>
      </w:r>
      <w:r w:rsidRPr="00661924">
        <w:rPr>
          <w:rFonts w:hint="eastAsia"/>
        </w:rPr>
        <w:tab/>
      </w:r>
      <w:r w:rsidRPr="00661924">
        <w:t>General</w:t>
      </w:r>
      <w:bookmarkEnd w:id="342"/>
      <w:bookmarkEnd w:id="343"/>
      <w:bookmarkEnd w:id="344"/>
      <w:bookmarkEnd w:id="345"/>
      <w:bookmarkEnd w:id="346"/>
      <w:bookmarkEnd w:id="347"/>
      <w:bookmarkEnd w:id="348"/>
      <w:bookmarkEnd w:id="349"/>
      <w:bookmarkEnd w:id="350"/>
      <w:bookmarkEnd w:id="351"/>
      <w:bookmarkEnd w:id="352"/>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353" w:name="_Toc21338162"/>
      <w:bookmarkStart w:id="354" w:name="_Toc29808270"/>
      <w:bookmarkStart w:id="355" w:name="_Toc37068189"/>
      <w:bookmarkStart w:id="356" w:name="_Toc37257142"/>
      <w:bookmarkStart w:id="357" w:name="_Toc45892273"/>
      <w:bookmarkStart w:id="358" w:name="_Toc53175899"/>
      <w:bookmarkStart w:id="359" w:name="_Toc61119864"/>
      <w:bookmarkStart w:id="360" w:name="_Toc67917080"/>
      <w:bookmarkStart w:id="361" w:name="_Toc76297119"/>
      <w:bookmarkStart w:id="362" w:name="_Toc76571060"/>
      <w:bookmarkStart w:id="363" w:name="_Toc83742600"/>
      <w:r w:rsidRPr="00661924">
        <w:t>5.1.1.2</w:t>
      </w:r>
      <w:r w:rsidRPr="00661924">
        <w:rPr>
          <w:rFonts w:hint="eastAsia"/>
        </w:rPr>
        <w:tab/>
      </w:r>
      <w:r w:rsidRPr="00661924">
        <w:t>Applicability of requirements for different number of RX antenna ports</w:t>
      </w:r>
      <w:bookmarkEnd w:id="353"/>
      <w:bookmarkEnd w:id="354"/>
      <w:bookmarkEnd w:id="355"/>
      <w:bookmarkEnd w:id="356"/>
      <w:bookmarkEnd w:id="357"/>
      <w:bookmarkEnd w:id="358"/>
      <w:bookmarkEnd w:id="359"/>
      <w:bookmarkEnd w:id="360"/>
      <w:bookmarkEnd w:id="361"/>
      <w:bookmarkEnd w:id="362"/>
      <w:bookmarkEnd w:id="363"/>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364" w:name="_Toc21338163"/>
      <w:bookmarkStart w:id="365" w:name="_Toc29808271"/>
      <w:bookmarkStart w:id="366" w:name="_Toc37068190"/>
      <w:bookmarkStart w:id="367" w:name="_Toc37257143"/>
      <w:bookmarkStart w:id="368" w:name="_Toc45892274"/>
      <w:bookmarkStart w:id="369" w:name="_Toc53175900"/>
      <w:bookmarkStart w:id="370" w:name="_Toc61119865"/>
      <w:bookmarkStart w:id="371" w:name="_Toc67917081"/>
      <w:bookmarkStart w:id="372" w:name="_Toc76297120"/>
      <w:bookmarkStart w:id="373" w:name="_Toc76571061"/>
      <w:bookmarkStart w:id="374" w:name="_Toc83742601"/>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364"/>
      <w:bookmarkEnd w:id="365"/>
      <w:bookmarkEnd w:id="366"/>
      <w:bookmarkEnd w:id="367"/>
      <w:bookmarkEnd w:id="368"/>
      <w:bookmarkEnd w:id="369"/>
      <w:bookmarkEnd w:id="370"/>
      <w:bookmarkEnd w:id="371"/>
      <w:bookmarkEnd w:id="372"/>
      <w:bookmarkEnd w:id="373"/>
      <w:bookmarkEnd w:id="374"/>
    </w:p>
    <w:p w14:paraId="1A8FB64A" w14:textId="77777777" w:rsidR="005B3300" w:rsidRPr="00661924" w:rsidRDefault="005B3300" w:rsidP="005B3300">
      <w:bookmarkStart w:id="375"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375"/>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376" w:name="_Toc21338164"/>
      <w:bookmarkStart w:id="377" w:name="_Toc29808272"/>
      <w:bookmarkStart w:id="378" w:name="_Toc37068191"/>
      <w:bookmarkStart w:id="379" w:name="_Toc37257144"/>
      <w:bookmarkStart w:id="380" w:name="_Toc45892275"/>
      <w:bookmarkStart w:id="381" w:name="_Toc53175901"/>
      <w:bookmarkStart w:id="382" w:name="_Toc61119866"/>
      <w:bookmarkStart w:id="383" w:name="_Toc67917082"/>
      <w:bookmarkStart w:id="384" w:name="_Toc76297121"/>
      <w:bookmarkStart w:id="385" w:name="_Toc76571062"/>
      <w:bookmarkStart w:id="386" w:name="_Toc83742602"/>
      <w:r w:rsidRPr="00661924">
        <w:rPr>
          <w:rFonts w:cs="Arial"/>
        </w:rPr>
        <w:t>5.1.1.4</w:t>
      </w:r>
      <w:r w:rsidRPr="00661924">
        <w:rPr>
          <w:rFonts w:cs="Arial"/>
        </w:rPr>
        <w:tab/>
        <w:t>Applicability of requirements for mandatory UE features with capability signalling</w:t>
      </w:r>
      <w:bookmarkEnd w:id="376"/>
      <w:bookmarkEnd w:id="377"/>
      <w:bookmarkEnd w:id="378"/>
      <w:bookmarkEnd w:id="379"/>
      <w:bookmarkEnd w:id="380"/>
      <w:bookmarkEnd w:id="381"/>
      <w:bookmarkEnd w:id="382"/>
      <w:bookmarkEnd w:id="383"/>
      <w:bookmarkEnd w:id="384"/>
      <w:bookmarkEnd w:id="385"/>
      <w:bookmarkEnd w:id="386"/>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387" w:name="_Toc21338165"/>
      <w:bookmarkStart w:id="388" w:name="_Toc29808273"/>
      <w:bookmarkStart w:id="389" w:name="_Toc37068192"/>
      <w:bookmarkStart w:id="390" w:name="_Toc37257145"/>
      <w:bookmarkStart w:id="391" w:name="_Toc45892276"/>
      <w:bookmarkStart w:id="392" w:name="_Toc53175902"/>
      <w:bookmarkStart w:id="393" w:name="_Toc61119867"/>
      <w:bookmarkStart w:id="394" w:name="_Toc67917083"/>
      <w:bookmarkStart w:id="395" w:name="_Toc76297122"/>
      <w:bookmarkStart w:id="396" w:name="_Toc76571063"/>
      <w:bookmarkStart w:id="397" w:name="_Toc83742603"/>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87"/>
      <w:bookmarkEnd w:id="388"/>
      <w:bookmarkEnd w:id="389"/>
      <w:bookmarkEnd w:id="390"/>
      <w:bookmarkEnd w:id="391"/>
      <w:bookmarkEnd w:id="392"/>
      <w:bookmarkEnd w:id="393"/>
      <w:bookmarkEnd w:id="394"/>
      <w:bookmarkEnd w:id="395"/>
      <w:bookmarkEnd w:id="396"/>
      <w:bookmarkEnd w:id="397"/>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2D5B1DF2" w:rsidR="0044260C" w:rsidRPr="00661924" w:rsidRDefault="0044260C" w:rsidP="0044260C">
            <w:pPr>
              <w:pStyle w:val="TAC"/>
              <w:rPr>
                <w:rFonts w:eastAsia="SimSun"/>
              </w:rPr>
            </w:pPr>
            <w:r w:rsidRPr="00661924">
              <w:rPr>
                <w:rFonts w:eastAsia="SimSun"/>
              </w:rPr>
              <w:t xml:space="preserve">Number of PRB = </w:t>
            </w:r>
            <w:r w:rsidR="001D1D5F">
              <w:rPr>
                <w:rFonts w:eastAsia="SimSun"/>
              </w:rPr>
              <w:t>ceil(</w:t>
            </w:r>
            <w:r w:rsidRPr="00661924">
              <w:rPr>
                <w:rFonts w:eastAsia="SimSun"/>
              </w:rPr>
              <w:t>BWP size</w:t>
            </w:r>
            <w:r w:rsidR="006A1BDF">
              <w:rPr>
                <w:rFonts w:eastAsia="SimSun"/>
              </w:rPr>
              <w:t>/4)*4</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406E80A2" w:rsidR="0044260C" w:rsidRPr="00661924" w:rsidRDefault="0044260C" w:rsidP="0044260C">
            <w:pPr>
              <w:pStyle w:val="TAC"/>
              <w:rPr>
                <w:rFonts w:eastAsia="SimSun"/>
              </w:rPr>
            </w:pPr>
            <w:r w:rsidRPr="00661924">
              <w:rPr>
                <w:rFonts w:eastAsia="SimSun"/>
              </w:rPr>
              <w:t xml:space="preserve">Number of PRB = </w:t>
            </w:r>
            <w:r w:rsidR="001F580D">
              <w:rPr>
                <w:rFonts w:eastAsia="SimSun"/>
              </w:rPr>
              <w:t>ceil(</w:t>
            </w:r>
            <w:r w:rsidRPr="00661924">
              <w:rPr>
                <w:rFonts w:eastAsia="SimSun"/>
              </w:rPr>
              <w:t>BWP size</w:t>
            </w:r>
            <w:r w:rsidR="00E70457">
              <w:rPr>
                <w:rFonts w:eastAsia="SimSun"/>
              </w:rPr>
              <w:t>/4)*4</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38CC02BA" w:rsidR="0044260C" w:rsidRPr="00661924" w:rsidRDefault="0044260C" w:rsidP="0044260C">
            <w:pPr>
              <w:pStyle w:val="TAC"/>
              <w:rPr>
                <w:rFonts w:eastAsia="SimSun"/>
              </w:rPr>
            </w:pPr>
            <w:r w:rsidRPr="00661924">
              <w:rPr>
                <w:rFonts w:eastAsia="SimSun"/>
              </w:rPr>
              <w:t xml:space="preserve">Number of PRB = </w:t>
            </w:r>
            <w:r w:rsidR="002A5EAD">
              <w:rPr>
                <w:rFonts w:eastAsia="SimSun"/>
              </w:rPr>
              <w:t>ceil(</w:t>
            </w:r>
            <w:r w:rsidRPr="00661924">
              <w:rPr>
                <w:rFonts w:eastAsia="SimSun"/>
              </w:rPr>
              <w:t>BWP size</w:t>
            </w:r>
            <w:r w:rsidR="00BE55C9">
              <w:rPr>
                <w:rFonts w:eastAsia="SimSun"/>
              </w:rPr>
              <w:t>/4)*4</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398" w:name="_Toc21338166"/>
      <w:bookmarkStart w:id="399" w:name="_Toc29808274"/>
      <w:bookmarkStart w:id="400" w:name="_Toc37068193"/>
      <w:bookmarkStart w:id="401" w:name="_Toc37257146"/>
      <w:bookmarkStart w:id="402" w:name="_Toc45892277"/>
      <w:bookmarkStart w:id="403" w:name="_Toc53175903"/>
      <w:bookmarkStart w:id="404" w:name="_Toc61119868"/>
      <w:bookmarkStart w:id="405" w:name="_Toc67917084"/>
      <w:bookmarkStart w:id="406" w:name="_Toc76297123"/>
      <w:bookmarkStart w:id="407" w:name="_Toc76571064"/>
      <w:bookmarkStart w:id="408" w:name="_Toc83742604"/>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98"/>
      <w:bookmarkEnd w:id="399"/>
      <w:bookmarkEnd w:id="400"/>
      <w:bookmarkEnd w:id="401"/>
      <w:bookmarkEnd w:id="402"/>
      <w:bookmarkEnd w:id="403"/>
      <w:bookmarkEnd w:id="404"/>
      <w:bookmarkEnd w:id="405"/>
      <w:bookmarkEnd w:id="406"/>
      <w:bookmarkEnd w:id="407"/>
      <w:bookmarkEnd w:id="40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409" w:name="_Toc21338167"/>
      <w:bookmarkStart w:id="410" w:name="_Toc29808275"/>
      <w:bookmarkStart w:id="411" w:name="_Toc37068194"/>
      <w:bookmarkStart w:id="412" w:name="_Toc37257147"/>
      <w:bookmarkStart w:id="413" w:name="_Toc45892278"/>
      <w:bookmarkStart w:id="414" w:name="_Toc53175904"/>
      <w:bookmarkStart w:id="415" w:name="_Toc61119869"/>
      <w:bookmarkStart w:id="416" w:name="_Toc67917085"/>
      <w:bookmarkStart w:id="417" w:name="_Toc76297124"/>
      <w:bookmarkStart w:id="418" w:name="_Toc76571065"/>
      <w:bookmarkStart w:id="419" w:name="_Toc83742605"/>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09"/>
      <w:bookmarkEnd w:id="410"/>
      <w:bookmarkEnd w:id="411"/>
      <w:bookmarkEnd w:id="412"/>
      <w:bookmarkEnd w:id="413"/>
      <w:bookmarkEnd w:id="414"/>
      <w:bookmarkEnd w:id="415"/>
      <w:bookmarkEnd w:id="416"/>
      <w:bookmarkEnd w:id="417"/>
      <w:bookmarkEnd w:id="418"/>
      <w:bookmarkEnd w:id="419"/>
    </w:p>
    <w:p w14:paraId="3C9E22AC" w14:textId="77777777" w:rsidR="005B3300" w:rsidRPr="00661924" w:rsidRDefault="005B3300" w:rsidP="005B3300">
      <w:pPr>
        <w:pStyle w:val="Heading4"/>
        <w:rPr>
          <w:lang w:eastAsia="zh-CN"/>
        </w:rPr>
      </w:pPr>
      <w:bookmarkStart w:id="420" w:name="_Toc21338168"/>
      <w:bookmarkStart w:id="421" w:name="_Toc29808276"/>
      <w:bookmarkStart w:id="422" w:name="_Toc37068195"/>
      <w:bookmarkStart w:id="423" w:name="_Toc37257148"/>
      <w:bookmarkStart w:id="424" w:name="_Toc45892279"/>
      <w:bookmarkStart w:id="425" w:name="_Toc53175905"/>
      <w:bookmarkStart w:id="426" w:name="_Toc61119870"/>
      <w:bookmarkStart w:id="427" w:name="_Toc67917086"/>
      <w:bookmarkStart w:id="428" w:name="_Toc76297125"/>
      <w:bookmarkStart w:id="429" w:name="_Toc76571066"/>
      <w:bookmarkStart w:id="430" w:name="_Toc83742606"/>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20"/>
      <w:bookmarkEnd w:id="421"/>
      <w:bookmarkEnd w:id="422"/>
      <w:bookmarkEnd w:id="423"/>
      <w:bookmarkEnd w:id="424"/>
      <w:bookmarkEnd w:id="425"/>
      <w:bookmarkEnd w:id="426"/>
      <w:bookmarkEnd w:id="427"/>
      <w:bookmarkEnd w:id="428"/>
      <w:bookmarkEnd w:id="429"/>
      <w:bookmarkEnd w:id="430"/>
    </w:p>
    <w:p w14:paraId="19A4F35C" w14:textId="77777777" w:rsidR="005B3300" w:rsidRPr="00661924" w:rsidRDefault="005B3300" w:rsidP="005B3300">
      <w:pPr>
        <w:pStyle w:val="Heading5"/>
      </w:pPr>
      <w:bookmarkStart w:id="431" w:name="_Toc21338169"/>
      <w:bookmarkStart w:id="432" w:name="_Toc29808277"/>
      <w:bookmarkStart w:id="433" w:name="_Toc37068196"/>
      <w:bookmarkStart w:id="434" w:name="_Toc37257149"/>
      <w:bookmarkStart w:id="435" w:name="_Toc45892280"/>
      <w:bookmarkStart w:id="436" w:name="_Toc53175906"/>
      <w:bookmarkStart w:id="437" w:name="_Toc61119871"/>
      <w:bookmarkStart w:id="438" w:name="_Toc67917087"/>
      <w:bookmarkStart w:id="439" w:name="_Toc76297126"/>
      <w:bookmarkStart w:id="440" w:name="_Toc76571067"/>
      <w:bookmarkStart w:id="441" w:name="_Toc83742607"/>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431"/>
      <w:bookmarkEnd w:id="432"/>
      <w:bookmarkEnd w:id="433"/>
      <w:bookmarkEnd w:id="434"/>
      <w:bookmarkEnd w:id="435"/>
      <w:bookmarkEnd w:id="436"/>
      <w:bookmarkEnd w:id="437"/>
      <w:bookmarkEnd w:id="438"/>
      <w:bookmarkEnd w:id="439"/>
      <w:bookmarkEnd w:id="440"/>
      <w:bookmarkEnd w:id="441"/>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442" w:name="_Toc21338170"/>
      <w:bookmarkStart w:id="443" w:name="_Toc29808278"/>
      <w:bookmarkStart w:id="444" w:name="_Toc37068197"/>
      <w:bookmarkStart w:id="445" w:name="_Toc37257150"/>
      <w:bookmarkStart w:id="446" w:name="_Toc45892281"/>
      <w:bookmarkStart w:id="447" w:name="_Toc53175907"/>
      <w:bookmarkStart w:id="448" w:name="_Toc61119872"/>
      <w:bookmarkStart w:id="449" w:name="_Toc67917088"/>
      <w:bookmarkStart w:id="450" w:name="_Toc76297127"/>
      <w:bookmarkStart w:id="451" w:name="_Toc76571068"/>
      <w:bookmarkStart w:id="452" w:name="_Toc83742608"/>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442"/>
      <w:bookmarkEnd w:id="443"/>
      <w:bookmarkEnd w:id="444"/>
      <w:bookmarkEnd w:id="445"/>
      <w:bookmarkEnd w:id="446"/>
      <w:bookmarkEnd w:id="447"/>
      <w:bookmarkEnd w:id="448"/>
      <w:bookmarkEnd w:id="449"/>
      <w:bookmarkEnd w:id="450"/>
      <w:bookmarkEnd w:id="451"/>
      <w:bookmarkEnd w:id="452"/>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453" w:name="_Toc21338171"/>
      <w:bookmarkStart w:id="454" w:name="_Toc29808279"/>
      <w:bookmarkStart w:id="455" w:name="_Toc37068198"/>
      <w:bookmarkStart w:id="456" w:name="_Toc37257151"/>
      <w:bookmarkStart w:id="457" w:name="_Toc45892282"/>
      <w:bookmarkStart w:id="458" w:name="_Toc53175908"/>
      <w:bookmarkStart w:id="459" w:name="_Toc61119873"/>
      <w:bookmarkStart w:id="460" w:name="_Toc67917089"/>
      <w:bookmarkStart w:id="461" w:name="_Toc76297128"/>
      <w:bookmarkStart w:id="462" w:name="_Toc76571069"/>
      <w:bookmarkStart w:id="463" w:name="_Toc83742609"/>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453"/>
      <w:bookmarkEnd w:id="454"/>
      <w:bookmarkEnd w:id="455"/>
      <w:bookmarkEnd w:id="456"/>
      <w:bookmarkEnd w:id="457"/>
      <w:bookmarkEnd w:id="458"/>
      <w:bookmarkEnd w:id="459"/>
      <w:bookmarkEnd w:id="460"/>
      <w:bookmarkEnd w:id="461"/>
      <w:bookmarkEnd w:id="462"/>
      <w:bookmarkEnd w:id="463"/>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464" w:name="_Toc21338172"/>
      <w:bookmarkStart w:id="465" w:name="_Toc29808280"/>
      <w:bookmarkStart w:id="466" w:name="_Toc37068199"/>
      <w:bookmarkStart w:id="467" w:name="_Toc37257152"/>
      <w:bookmarkStart w:id="468" w:name="_Toc45892283"/>
      <w:bookmarkStart w:id="469" w:name="_Toc53175909"/>
      <w:bookmarkStart w:id="470" w:name="_Toc61119874"/>
      <w:bookmarkStart w:id="471" w:name="_Toc67917090"/>
      <w:bookmarkStart w:id="472" w:name="_Toc76297129"/>
      <w:bookmarkStart w:id="473" w:name="_Toc76571070"/>
      <w:bookmarkStart w:id="474" w:name="_Toc83742610"/>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464"/>
      <w:bookmarkEnd w:id="465"/>
      <w:bookmarkEnd w:id="466"/>
      <w:bookmarkEnd w:id="467"/>
      <w:bookmarkEnd w:id="468"/>
      <w:bookmarkEnd w:id="469"/>
      <w:bookmarkEnd w:id="470"/>
      <w:bookmarkEnd w:id="471"/>
      <w:bookmarkEnd w:id="472"/>
      <w:bookmarkEnd w:id="473"/>
      <w:bookmarkEnd w:id="474"/>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475" w:name="_Toc21338173"/>
      <w:bookmarkStart w:id="476" w:name="_Toc29808281"/>
      <w:bookmarkStart w:id="477" w:name="_Toc37068200"/>
      <w:bookmarkStart w:id="478" w:name="_Toc37257153"/>
      <w:bookmarkStart w:id="479" w:name="_Toc45892284"/>
      <w:bookmarkStart w:id="480" w:name="_Toc53175910"/>
      <w:bookmarkStart w:id="481" w:name="_Toc61119875"/>
      <w:bookmarkStart w:id="482" w:name="_Toc67917091"/>
      <w:bookmarkStart w:id="483" w:name="_Toc76297130"/>
      <w:bookmarkStart w:id="484" w:name="_Toc76571071"/>
      <w:bookmarkStart w:id="485" w:name="_Toc83742611"/>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75"/>
      <w:bookmarkEnd w:id="476"/>
      <w:bookmarkEnd w:id="477"/>
      <w:bookmarkEnd w:id="478"/>
      <w:bookmarkEnd w:id="479"/>
      <w:bookmarkEnd w:id="480"/>
      <w:bookmarkEnd w:id="481"/>
      <w:bookmarkEnd w:id="482"/>
      <w:bookmarkEnd w:id="483"/>
      <w:bookmarkEnd w:id="484"/>
      <w:bookmarkEnd w:id="485"/>
    </w:p>
    <w:p w14:paraId="1B15B1EA" w14:textId="77777777" w:rsidR="005B3300" w:rsidRPr="00661924" w:rsidRDefault="005B3300" w:rsidP="005B3300">
      <w:pPr>
        <w:pStyle w:val="Heading5"/>
      </w:pPr>
      <w:bookmarkStart w:id="486" w:name="_Toc21338174"/>
      <w:bookmarkStart w:id="487" w:name="_Toc29808282"/>
      <w:bookmarkStart w:id="488" w:name="_Toc37068201"/>
      <w:bookmarkStart w:id="489" w:name="_Toc37257154"/>
      <w:bookmarkStart w:id="490" w:name="_Toc45892285"/>
      <w:bookmarkStart w:id="491" w:name="_Toc53175911"/>
      <w:bookmarkStart w:id="492" w:name="_Toc61119876"/>
      <w:bookmarkStart w:id="493" w:name="_Toc67917092"/>
      <w:bookmarkStart w:id="494" w:name="_Toc76297131"/>
      <w:bookmarkStart w:id="495" w:name="_Toc76571072"/>
      <w:bookmarkStart w:id="496" w:name="_Toc83742612"/>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486"/>
      <w:bookmarkEnd w:id="487"/>
      <w:bookmarkEnd w:id="488"/>
      <w:bookmarkEnd w:id="489"/>
      <w:bookmarkEnd w:id="490"/>
      <w:bookmarkEnd w:id="491"/>
      <w:bookmarkEnd w:id="492"/>
      <w:bookmarkEnd w:id="493"/>
      <w:bookmarkEnd w:id="494"/>
      <w:bookmarkEnd w:id="495"/>
      <w:bookmarkEnd w:id="496"/>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497" w:name="_Toc21338175"/>
      <w:bookmarkStart w:id="498" w:name="_Toc29808283"/>
      <w:bookmarkStart w:id="499" w:name="_Toc37068202"/>
      <w:bookmarkStart w:id="500" w:name="_Toc37257155"/>
      <w:bookmarkStart w:id="501" w:name="_Toc45892286"/>
      <w:bookmarkStart w:id="502" w:name="_Toc53175912"/>
      <w:bookmarkStart w:id="503" w:name="_Toc61119877"/>
      <w:bookmarkStart w:id="504" w:name="_Toc67917093"/>
      <w:bookmarkStart w:id="505" w:name="_Toc76297132"/>
      <w:bookmarkStart w:id="506" w:name="_Toc76571073"/>
      <w:bookmarkStart w:id="507" w:name="_Toc83742613"/>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497"/>
      <w:bookmarkEnd w:id="498"/>
      <w:bookmarkEnd w:id="499"/>
      <w:bookmarkEnd w:id="500"/>
      <w:bookmarkEnd w:id="501"/>
      <w:bookmarkEnd w:id="502"/>
      <w:bookmarkEnd w:id="503"/>
      <w:bookmarkEnd w:id="504"/>
      <w:bookmarkEnd w:id="505"/>
      <w:bookmarkEnd w:id="506"/>
      <w:bookmarkEnd w:id="507"/>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508" w:name="_Toc21338176"/>
      <w:bookmarkStart w:id="509" w:name="_Toc29808284"/>
      <w:bookmarkStart w:id="510" w:name="_Toc37068203"/>
      <w:bookmarkStart w:id="511" w:name="_Toc37257156"/>
      <w:bookmarkStart w:id="512" w:name="_Toc45892287"/>
      <w:bookmarkStart w:id="513" w:name="_Toc53175913"/>
      <w:bookmarkStart w:id="514" w:name="_Toc61119878"/>
      <w:bookmarkStart w:id="515" w:name="_Toc67917094"/>
      <w:bookmarkStart w:id="516" w:name="_Toc76297133"/>
      <w:bookmarkStart w:id="517" w:name="_Toc76571074"/>
      <w:bookmarkStart w:id="518" w:name="_Toc83742614"/>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508"/>
      <w:bookmarkEnd w:id="509"/>
      <w:bookmarkEnd w:id="510"/>
      <w:bookmarkEnd w:id="511"/>
      <w:bookmarkEnd w:id="512"/>
      <w:bookmarkEnd w:id="513"/>
      <w:bookmarkEnd w:id="514"/>
      <w:bookmarkEnd w:id="515"/>
      <w:bookmarkEnd w:id="516"/>
      <w:bookmarkEnd w:id="517"/>
      <w:bookmarkEnd w:id="518"/>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519" w:name="_Toc21338177"/>
      <w:bookmarkStart w:id="520" w:name="_Toc29808285"/>
      <w:bookmarkStart w:id="521" w:name="_Toc37068204"/>
      <w:bookmarkStart w:id="522" w:name="_Toc37257157"/>
      <w:bookmarkStart w:id="523" w:name="_Toc45892288"/>
      <w:bookmarkStart w:id="524" w:name="_Toc53175914"/>
      <w:bookmarkStart w:id="525" w:name="_Toc61119879"/>
      <w:bookmarkStart w:id="526" w:name="_Toc67917095"/>
      <w:bookmarkStart w:id="527" w:name="_Toc76297134"/>
      <w:bookmarkStart w:id="528" w:name="_Toc76571075"/>
      <w:bookmarkStart w:id="529" w:name="_Toc83742615"/>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519"/>
      <w:bookmarkEnd w:id="520"/>
      <w:bookmarkEnd w:id="521"/>
      <w:bookmarkEnd w:id="522"/>
      <w:bookmarkEnd w:id="523"/>
      <w:bookmarkEnd w:id="524"/>
      <w:bookmarkEnd w:id="525"/>
      <w:bookmarkEnd w:id="526"/>
      <w:bookmarkEnd w:id="527"/>
      <w:bookmarkEnd w:id="528"/>
      <w:bookmarkEnd w:id="529"/>
    </w:p>
    <w:p w14:paraId="52370F5F" w14:textId="77777777" w:rsidR="005B3300" w:rsidRPr="00661924" w:rsidRDefault="005B3300" w:rsidP="005B3300">
      <w:pPr>
        <w:pStyle w:val="Heading4"/>
        <w:rPr>
          <w:lang w:eastAsia="zh-CN"/>
        </w:rPr>
      </w:pPr>
      <w:bookmarkStart w:id="530" w:name="_Toc21338178"/>
      <w:bookmarkStart w:id="531" w:name="_Toc29808286"/>
      <w:bookmarkStart w:id="532" w:name="_Toc37068205"/>
      <w:bookmarkStart w:id="533" w:name="_Toc37257158"/>
      <w:bookmarkStart w:id="534" w:name="_Toc45892289"/>
      <w:bookmarkStart w:id="535" w:name="_Toc53175915"/>
      <w:bookmarkStart w:id="536" w:name="_Toc61119880"/>
      <w:bookmarkStart w:id="537" w:name="_Toc67917096"/>
      <w:bookmarkStart w:id="538" w:name="_Toc76297135"/>
      <w:bookmarkStart w:id="539" w:name="_Toc76571076"/>
      <w:bookmarkStart w:id="540" w:name="_Toc83742616"/>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530"/>
      <w:bookmarkEnd w:id="531"/>
      <w:bookmarkEnd w:id="532"/>
      <w:bookmarkEnd w:id="533"/>
      <w:bookmarkEnd w:id="534"/>
      <w:bookmarkEnd w:id="535"/>
      <w:bookmarkEnd w:id="536"/>
      <w:bookmarkEnd w:id="537"/>
      <w:bookmarkEnd w:id="538"/>
      <w:bookmarkEnd w:id="539"/>
      <w:bookmarkEnd w:id="540"/>
    </w:p>
    <w:p w14:paraId="25559F02" w14:textId="77777777" w:rsidR="005B3300" w:rsidRPr="00661924" w:rsidRDefault="005B3300" w:rsidP="005B3300">
      <w:pPr>
        <w:pStyle w:val="Heading5"/>
      </w:pPr>
      <w:bookmarkStart w:id="541" w:name="_Toc21338179"/>
      <w:bookmarkStart w:id="542" w:name="_Toc29808287"/>
      <w:bookmarkStart w:id="543" w:name="_Toc37068206"/>
      <w:bookmarkStart w:id="544" w:name="_Toc37257159"/>
      <w:bookmarkStart w:id="545" w:name="_Toc45892290"/>
      <w:bookmarkStart w:id="546" w:name="_Toc53175916"/>
      <w:bookmarkStart w:id="547" w:name="_Toc61119881"/>
      <w:bookmarkStart w:id="548" w:name="_Toc67917097"/>
      <w:bookmarkStart w:id="549" w:name="_Toc76297136"/>
      <w:bookmarkStart w:id="550" w:name="_Toc76571077"/>
      <w:bookmarkStart w:id="551" w:name="_Toc83742617"/>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541"/>
      <w:bookmarkEnd w:id="542"/>
      <w:bookmarkEnd w:id="543"/>
      <w:bookmarkEnd w:id="544"/>
      <w:bookmarkEnd w:id="545"/>
      <w:bookmarkEnd w:id="546"/>
      <w:bookmarkEnd w:id="547"/>
      <w:bookmarkEnd w:id="548"/>
      <w:bookmarkEnd w:id="549"/>
      <w:bookmarkEnd w:id="550"/>
      <w:bookmarkEnd w:id="551"/>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552" w:name="_Toc21338180"/>
      <w:bookmarkStart w:id="553" w:name="_Toc29808288"/>
      <w:bookmarkStart w:id="554" w:name="_Toc37068207"/>
      <w:bookmarkStart w:id="555" w:name="_Toc37257160"/>
      <w:bookmarkStart w:id="556" w:name="_Toc45892291"/>
      <w:bookmarkStart w:id="557" w:name="_Toc53175917"/>
      <w:bookmarkStart w:id="558" w:name="_Toc61119882"/>
      <w:bookmarkStart w:id="559" w:name="_Toc67917098"/>
      <w:bookmarkStart w:id="560" w:name="_Toc76297137"/>
      <w:bookmarkStart w:id="561" w:name="_Toc76571078"/>
      <w:bookmarkStart w:id="562" w:name="_Toc83742618"/>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552"/>
      <w:bookmarkEnd w:id="553"/>
      <w:bookmarkEnd w:id="554"/>
      <w:bookmarkEnd w:id="555"/>
      <w:bookmarkEnd w:id="556"/>
      <w:bookmarkEnd w:id="557"/>
      <w:bookmarkEnd w:id="558"/>
      <w:bookmarkEnd w:id="559"/>
      <w:bookmarkEnd w:id="560"/>
      <w:bookmarkEnd w:id="561"/>
      <w:bookmarkEnd w:id="562"/>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563" w:name="_Toc21338181"/>
      <w:bookmarkStart w:id="564" w:name="_Toc29808289"/>
      <w:bookmarkStart w:id="565" w:name="_Toc37068208"/>
      <w:bookmarkStart w:id="566" w:name="_Toc37257161"/>
      <w:bookmarkStart w:id="567" w:name="_Toc45892292"/>
      <w:bookmarkStart w:id="568" w:name="_Toc53175918"/>
      <w:bookmarkStart w:id="569" w:name="_Toc61119883"/>
      <w:bookmarkStart w:id="570" w:name="_Toc67917099"/>
      <w:bookmarkStart w:id="571" w:name="_Toc76297138"/>
      <w:bookmarkStart w:id="572" w:name="_Toc76571079"/>
      <w:bookmarkStart w:id="573" w:name="_Toc83742619"/>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563"/>
      <w:bookmarkEnd w:id="564"/>
      <w:bookmarkEnd w:id="565"/>
      <w:bookmarkEnd w:id="566"/>
      <w:bookmarkEnd w:id="567"/>
      <w:bookmarkEnd w:id="568"/>
      <w:bookmarkEnd w:id="569"/>
      <w:bookmarkEnd w:id="570"/>
      <w:bookmarkEnd w:id="571"/>
      <w:bookmarkEnd w:id="572"/>
      <w:bookmarkEnd w:id="573"/>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574" w:name="_Toc21338182"/>
      <w:bookmarkStart w:id="575" w:name="_Toc29808290"/>
      <w:bookmarkStart w:id="576" w:name="_Toc37068209"/>
      <w:bookmarkStart w:id="577" w:name="_Toc37257162"/>
      <w:bookmarkStart w:id="578" w:name="_Toc45892293"/>
      <w:bookmarkStart w:id="579" w:name="_Toc53175919"/>
      <w:bookmarkStart w:id="580" w:name="_Toc61119884"/>
      <w:bookmarkStart w:id="581" w:name="_Toc67917100"/>
      <w:bookmarkStart w:id="582" w:name="_Toc76297139"/>
      <w:bookmarkStart w:id="583" w:name="_Toc76571080"/>
      <w:bookmarkStart w:id="584" w:name="_Toc83742620"/>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574"/>
      <w:bookmarkEnd w:id="575"/>
      <w:bookmarkEnd w:id="576"/>
      <w:bookmarkEnd w:id="577"/>
      <w:bookmarkEnd w:id="578"/>
      <w:bookmarkEnd w:id="579"/>
      <w:bookmarkEnd w:id="580"/>
      <w:bookmarkEnd w:id="581"/>
      <w:bookmarkEnd w:id="582"/>
      <w:bookmarkEnd w:id="583"/>
      <w:bookmarkEnd w:id="584"/>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585" w:name="_Toc21338183"/>
      <w:bookmarkStart w:id="586" w:name="_Toc29808291"/>
      <w:bookmarkStart w:id="587" w:name="_Toc37068210"/>
      <w:bookmarkStart w:id="588" w:name="_Toc37257163"/>
      <w:bookmarkStart w:id="589" w:name="_Toc45892294"/>
      <w:bookmarkStart w:id="590" w:name="_Toc53175920"/>
      <w:bookmarkStart w:id="591" w:name="_Toc61119885"/>
      <w:bookmarkStart w:id="592" w:name="_Toc67917101"/>
      <w:bookmarkStart w:id="593" w:name="_Toc76297140"/>
      <w:bookmarkStart w:id="594" w:name="_Toc76571081"/>
      <w:bookmarkStart w:id="595" w:name="_Toc83742621"/>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585"/>
      <w:bookmarkEnd w:id="586"/>
      <w:bookmarkEnd w:id="587"/>
      <w:bookmarkEnd w:id="588"/>
      <w:bookmarkEnd w:id="589"/>
      <w:bookmarkEnd w:id="590"/>
      <w:bookmarkEnd w:id="591"/>
      <w:bookmarkEnd w:id="592"/>
      <w:bookmarkEnd w:id="593"/>
      <w:bookmarkEnd w:id="594"/>
      <w:bookmarkEnd w:id="595"/>
    </w:p>
    <w:p w14:paraId="664589C9" w14:textId="77777777" w:rsidR="005B3300" w:rsidRPr="00661924" w:rsidRDefault="005B3300" w:rsidP="005B3300">
      <w:pPr>
        <w:pStyle w:val="Heading5"/>
      </w:pPr>
      <w:bookmarkStart w:id="596" w:name="_Toc21338184"/>
      <w:bookmarkStart w:id="597" w:name="_Toc29808292"/>
      <w:bookmarkStart w:id="598" w:name="_Toc37068211"/>
      <w:bookmarkStart w:id="599" w:name="_Toc37257164"/>
      <w:bookmarkStart w:id="600" w:name="_Toc45892295"/>
      <w:bookmarkStart w:id="601" w:name="_Toc53175921"/>
      <w:bookmarkStart w:id="602" w:name="_Toc61119886"/>
      <w:bookmarkStart w:id="603" w:name="_Toc67917102"/>
      <w:bookmarkStart w:id="604" w:name="_Toc76297141"/>
      <w:bookmarkStart w:id="605" w:name="_Toc76571082"/>
      <w:bookmarkStart w:id="606" w:name="_Toc83742622"/>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596"/>
      <w:bookmarkEnd w:id="597"/>
      <w:bookmarkEnd w:id="598"/>
      <w:bookmarkEnd w:id="599"/>
      <w:bookmarkEnd w:id="600"/>
      <w:bookmarkEnd w:id="601"/>
      <w:bookmarkEnd w:id="602"/>
      <w:bookmarkEnd w:id="603"/>
      <w:bookmarkEnd w:id="604"/>
      <w:bookmarkEnd w:id="605"/>
      <w:bookmarkEnd w:id="606"/>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607" w:name="_Toc21338185"/>
      <w:bookmarkStart w:id="608" w:name="_Toc29808293"/>
      <w:bookmarkStart w:id="609" w:name="_Toc37068212"/>
      <w:bookmarkStart w:id="610" w:name="_Toc37257165"/>
      <w:bookmarkStart w:id="611" w:name="_Toc45892296"/>
      <w:bookmarkStart w:id="612" w:name="_Toc53175922"/>
      <w:bookmarkStart w:id="613" w:name="_Toc61119887"/>
      <w:bookmarkStart w:id="614" w:name="_Toc67917103"/>
      <w:bookmarkStart w:id="615" w:name="_Toc76297142"/>
      <w:bookmarkStart w:id="616" w:name="_Toc76571083"/>
      <w:bookmarkStart w:id="617" w:name="_Toc83742623"/>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607"/>
      <w:bookmarkEnd w:id="608"/>
      <w:bookmarkEnd w:id="609"/>
      <w:bookmarkEnd w:id="610"/>
      <w:bookmarkEnd w:id="611"/>
      <w:bookmarkEnd w:id="612"/>
      <w:bookmarkEnd w:id="613"/>
      <w:bookmarkEnd w:id="614"/>
      <w:bookmarkEnd w:id="615"/>
      <w:bookmarkEnd w:id="616"/>
      <w:bookmarkEnd w:id="617"/>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618" w:name="_Toc21338186"/>
      <w:bookmarkStart w:id="619" w:name="_Toc29808294"/>
      <w:bookmarkStart w:id="620" w:name="_Toc37068213"/>
      <w:bookmarkStart w:id="621" w:name="_Toc37257166"/>
      <w:bookmarkStart w:id="622" w:name="_Toc45892297"/>
      <w:bookmarkStart w:id="623" w:name="_Toc53175923"/>
      <w:bookmarkStart w:id="624" w:name="_Toc61119888"/>
      <w:bookmarkStart w:id="625" w:name="_Toc67917104"/>
      <w:bookmarkStart w:id="626" w:name="_Toc76297143"/>
      <w:bookmarkStart w:id="627" w:name="_Toc76571084"/>
      <w:bookmarkStart w:id="628" w:name="_Toc83742624"/>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618"/>
      <w:bookmarkEnd w:id="619"/>
      <w:bookmarkEnd w:id="620"/>
      <w:bookmarkEnd w:id="621"/>
      <w:bookmarkEnd w:id="622"/>
      <w:bookmarkEnd w:id="623"/>
      <w:bookmarkEnd w:id="624"/>
      <w:bookmarkEnd w:id="625"/>
      <w:bookmarkEnd w:id="626"/>
      <w:bookmarkEnd w:id="627"/>
      <w:bookmarkEnd w:id="628"/>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629" w:name="_Toc21338187"/>
      <w:bookmarkStart w:id="630" w:name="_Toc29808295"/>
      <w:bookmarkStart w:id="631" w:name="_Toc37068214"/>
      <w:bookmarkStart w:id="632" w:name="_Toc37257167"/>
      <w:bookmarkStart w:id="633" w:name="_Toc45892298"/>
      <w:bookmarkStart w:id="634" w:name="_Toc53175924"/>
      <w:bookmarkStart w:id="635" w:name="_Toc61119889"/>
      <w:bookmarkStart w:id="636" w:name="_Toc67917105"/>
      <w:bookmarkStart w:id="637" w:name="_Toc76297144"/>
      <w:bookmarkStart w:id="638" w:name="_Toc76571085"/>
      <w:bookmarkStart w:id="639" w:name="_Toc83742625"/>
      <w:r w:rsidRPr="00661924">
        <w:t>5.</w:t>
      </w:r>
      <w:r w:rsidRPr="00661924">
        <w:rPr>
          <w:rFonts w:hint="eastAsia"/>
        </w:rPr>
        <w:t>3</w:t>
      </w:r>
      <w:r w:rsidRPr="00661924">
        <w:rPr>
          <w:rFonts w:hint="eastAsia"/>
          <w:lang w:eastAsia="zh-CN"/>
        </w:rPr>
        <w:tab/>
      </w:r>
      <w:r w:rsidRPr="00661924">
        <w:t>PDCCH demodulation requirements</w:t>
      </w:r>
      <w:bookmarkEnd w:id="629"/>
      <w:bookmarkEnd w:id="630"/>
      <w:bookmarkEnd w:id="631"/>
      <w:bookmarkEnd w:id="632"/>
      <w:bookmarkEnd w:id="633"/>
      <w:bookmarkEnd w:id="634"/>
      <w:bookmarkEnd w:id="635"/>
      <w:bookmarkEnd w:id="636"/>
      <w:bookmarkEnd w:id="637"/>
      <w:bookmarkEnd w:id="638"/>
      <w:bookmarkEnd w:id="639"/>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640" w:name="_Hlk531596606"/>
      <w:bookmarkStart w:id="641" w:name="_Toc21338188"/>
      <w:bookmarkStart w:id="642" w:name="_Toc29808296"/>
      <w:bookmarkStart w:id="643" w:name="_Toc37068215"/>
      <w:bookmarkStart w:id="644" w:name="_Toc37257168"/>
      <w:bookmarkStart w:id="645" w:name="_Toc45892299"/>
      <w:bookmarkStart w:id="646" w:name="_Toc53175925"/>
      <w:bookmarkStart w:id="647" w:name="_Toc61119890"/>
      <w:bookmarkStart w:id="648" w:name="_Toc67917106"/>
      <w:bookmarkStart w:id="649" w:name="_Toc76297145"/>
      <w:bookmarkStart w:id="650" w:name="_Toc76571086"/>
      <w:bookmarkStart w:id="651" w:name="_Toc83742626"/>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640"/>
      <w:bookmarkEnd w:id="641"/>
      <w:bookmarkEnd w:id="642"/>
      <w:bookmarkEnd w:id="643"/>
      <w:bookmarkEnd w:id="644"/>
      <w:bookmarkEnd w:id="645"/>
      <w:bookmarkEnd w:id="646"/>
      <w:bookmarkEnd w:id="647"/>
      <w:bookmarkEnd w:id="648"/>
      <w:bookmarkEnd w:id="649"/>
      <w:bookmarkEnd w:id="650"/>
      <w:bookmarkEnd w:id="651"/>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652" w:name="_Toc21338189"/>
      <w:bookmarkStart w:id="653" w:name="_Toc29808297"/>
      <w:bookmarkStart w:id="654" w:name="_Toc37068216"/>
      <w:bookmarkStart w:id="655" w:name="_Toc37257169"/>
      <w:bookmarkStart w:id="656" w:name="_Toc45892300"/>
      <w:bookmarkStart w:id="657" w:name="_Toc53175926"/>
      <w:bookmarkStart w:id="658" w:name="_Toc61119891"/>
      <w:bookmarkStart w:id="659" w:name="_Toc67917107"/>
      <w:bookmarkStart w:id="660" w:name="_Toc76297146"/>
      <w:bookmarkStart w:id="661" w:name="_Toc76571087"/>
      <w:bookmarkStart w:id="662" w:name="_Toc83742627"/>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652"/>
      <w:bookmarkEnd w:id="653"/>
      <w:bookmarkEnd w:id="654"/>
      <w:bookmarkEnd w:id="655"/>
      <w:bookmarkEnd w:id="656"/>
      <w:bookmarkEnd w:id="657"/>
      <w:bookmarkEnd w:id="658"/>
      <w:bookmarkEnd w:id="659"/>
      <w:bookmarkEnd w:id="660"/>
      <w:bookmarkEnd w:id="661"/>
      <w:bookmarkEnd w:id="662"/>
    </w:p>
    <w:p w14:paraId="0CB5575D" w14:textId="77777777" w:rsidR="005B3300" w:rsidRPr="00661924" w:rsidRDefault="005B3300" w:rsidP="005B3300">
      <w:pPr>
        <w:pStyle w:val="Heading4"/>
        <w:rPr>
          <w:lang w:eastAsia="zh-CN"/>
        </w:rPr>
      </w:pPr>
      <w:bookmarkStart w:id="663" w:name="_Toc21338190"/>
      <w:bookmarkStart w:id="664" w:name="_Toc29808298"/>
      <w:bookmarkStart w:id="665" w:name="_Toc37068217"/>
      <w:bookmarkStart w:id="666" w:name="_Toc37257170"/>
      <w:bookmarkStart w:id="667" w:name="_Toc45892301"/>
      <w:bookmarkStart w:id="668" w:name="_Toc53175927"/>
      <w:bookmarkStart w:id="669" w:name="_Toc61119892"/>
      <w:bookmarkStart w:id="670" w:name="_Toc67917108"/>
      <w:bookmarkStart w:id="671" w:name="_Toc76297147"/>
      <w:bookmarkStart w:id="672" w:name="_Toc76571088"/>
      <w:bookmarkStart w:id="673" w:name="_Toc83742628"/>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663"/>
      <w:bookmarkEnd w:id="664"/>
      <w:bookmarkEnd w:id="665"/>
      <w:bookmarkEnd w:id="666"/>
      <w:bookmarkEnd w:id="667"/>
      <w:bookmarkEnd w:id="668"/>
      <w:bookmarkEnd w:id="669"/>
      <w:bookmarkEnd w:id="670"/>
      <w:bookmarkEnd w:id="671"/>
      <w:bookmarkEnd w:id="672"/>
      <w:bookmarkEnd w:id="673"/>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674" w:name="_Toc21338191"/>
      <w:bookmarkStart w:id="675" w:name="_Toc29808299"/>
      <w:bookmarkStart w:id="676" w:name="_Toc37068218"/>
      <w:bookmarkStart w:id="677" w:name="_Toc37257171"/>
      <w:bookmarkStart w:id="678" w:name="_Toc45892302"/>
      <w:bookmarkStart w:id="679" w:name="_Toc53175928"/>
      <w:bookmarkStart w:id="680" w:name="_Toc61119893"/>
      <w:bookmarkStart w:id="681" w:name="_Toc67917109"/>
      <w:bookmarkStart w:id="682" w:name="_Toc76297148"/>
      <w:bookmarkStart w:id="683" w:name="_Toc76571089"/>
      <w:bookmarkStart w:id="684" w:name="_Toc83742629"/>
      <w:r w:rsidRPr="00661924">
        <w:rPr>
          <w:snapToGrid w:val="0"/>
        </w:rPr>
        <w:t>5.3.2.1.1</w:t>
      </w:r>
      <w:r w:rsidRPr="00661924">
        <w:rPr>
          <w:rFonts w:hint="eastAsia"/>
          <w:snapToGrid w:val="0"/>
          <w:lang w:eastAsia="zh-CN"/>
        </w:rPr>
        <w:tab/>
      </w:r>
      <w:r w:rsidRPr="00661924">
        <w:rPr>
          <w:snapToGrid w:val="0"/>
        </w:rPr>
        <w:t>1 Tx Antenna performances</w:t>
      </w:r>
      <w:bookmarkEnd w:id="674"/>
      <w:bookmarkEnd w:id="675"/>
      <w:bookmarkEnd w:id="676"/>
      <w:bookmarkEnd w:id="677"/>
      <w:bookmarkEnd w:id="678"/>
      <w:bookmarkEnd w:id="679"/>
      <w:bookmarkEnd w:id="680"/>
      <w:bookmarkEnd w:id="681"/>
      <w:bookmarkEnd w:id="682"/>
      <w:bookmarkEnd w:id="683"/>
      <w:bookmarkEnd w:id="684"/>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685" w:name="_Toc21338192"/>
      <w:bookmarkStart w:id="686" w:name="_Toc29808300"/>
      <w:bookmarkStart w:id="687" w:name="_Toc37068219"/>
      <w:bookmarkStart w:id="688" w:name="_Toc37257172"/>
      <w:bookmarkStart w:id="689" w:name="_Toc45892303"/>
      <w:bookmarkStart w:id="690" w:name="_Toc53175929"/>
      <w:bookmarkStart w:id="691" w:name="_Toc61119894"/>
      <w:bookmarkStart w:id="692" w:name="_Toc67917110"/>
      <w:bookmarkStart w:id="693" w:name="_Toc76297149"/>
      <w:bookmarkStart w:id="694" w:name="_Toc76571090"/>
      <w:bookmarkStart w:id="695" w:name="_Toc83742630"/>
      <w:r w:rsidRPr="00661924">
        <w:rPr>
          <w:snapToGrid w:val="0"/>
        </w:rPr>
        <w:t>5.3.2.1.2</w:t>
      </w:r>
      <w:r w:rsidRPr="00661924">
        <w:rPr>
          <w:rFonts w:hint="eastAsia"/>
          <w:snapToGrid w:val="0"/>
          <w:lang w:eastAsia="zh-CN"/>
        </w:rPr>
        <w:tab/>
      </w:r>
      <w:r w:rsidRPr="00661924">
        <w:rPr>
          <w:snapToGrid w:val="0"/>
        </w:rPr>
        <w:t>2 Tx Antenna performances</w:t>
      </w:r>
      <w:bookmarkEnd w:id="685"/>
      <w:bookmarkEnd w:id="686"/>
      <w:bookmarkEnd w:id="687"/>
      <w:bookmarkEnd w:id="688"/>
      <w:bookmarkEnd w:id="689"/>
      <w:bookmarkEnd w:id="690"/>
      <w:bookmarkEnd w:id="691"/>
      <w:bookmarkEnd w:id="692"/>
      <w:bookmarkEnd w:id="693"/>
      <w:bookmarkEnd w:id="694"/>
      <w:bookmarkEnd w:id="695"/>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696" w:name="_Toc21338193"/>
      <w:bookmarkStart w:id="697" w:name="_Toc29808301"/>
      <w:bookmarkStart w:id="698" w:name="_Toc37068220"/>
      <w:bookmarkStart w:id="699" w:name="_Toc37257173"/>
      <w:bookmarkStart w:id="700" w:name="_Toc45892304"/>
      <w:bookmarkStart w:id="701" w:name="_Toc53175930"/>
      <w:bookmarkStart w:id="702" w:name="_Toc61119895"/>
      <w:bookmarkStart w:id="703" w:name="_Toc67917111"/>
      <w:bookmarkStart w:id="704" w:name="_Toc76297150"/>
      <w:bookmarkStart w:id="705" w:name="_Toc76571091"/>
      <w:bookmarkStart w:id="706" w:name="_Toc83742631"/>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696"/>
      <w:bookmarkEnd w:id="697"/>
      <w:bookmarkEnd w:id="698"/>
      <w:bookmarkEnd w:id="699"/>
      <w:bookmarkEnd w:id="700"/>
      <w:bookmarkEnd w:id="701"/>
      <w:bookmarkEnd w:id="702"/>
      <w:bookmarkEnd w:id="703"/>
      <w:bookmarkEnd w:id="704"/>
      <w:bookmarkEnd w:id="705"/>
      <w:bookmarkEnd w:id="706"/>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707" w:name="_Toc21338194"/>
      <w:bookmarkStart w:id="708" w:name="_Toc29808302"/>
      <w:bookmarkStart w:id="709" w:name="_Toc37068221"/>
      <w:bookmarkStart w:id="710" w:name="_Toc37257174"/>
      <w:bookmarkStart w:id="711" w:name="_Toc45892305"/>
      <w:bookmarkStart w:id="712" w:name="_Toc53175931"/>
      <w:bookmarkStart w:id="713" w:name="_Toc61119896"/>
      <w:bookmarkStart w:id="714" w:name="_Toc67917112"/>
      <w:bookmarkStart w:id="715" w:name="_Toc76297151"/>
      <w:bookmarkStart w:id="716" w:name="_Toc76571092"/>
      <w:bookmarkStart w:id="717" w:name="_Toc83742632"/>
      <w:r w:rsidRPr="00661924">
        <w:rPr>
          <w:snapToGrid w:val="0"/>
        </w:rPr>
        <w:t>5.3.2.2.1</w:t>
      </w:r>
      <w:r w:rsidRPr="00661924">
        <w:rPr>
          <w:rFonts w:hint="eastAsia"/>
          <w:snapToGrid w:val="0"/>
          <w:lang w:eastAsia="zh-CN"/>
        </w:rPr>
        <w:tab/>
      </w:r>
      <w:r w:rsidRPr="00661924">
        <w:rPr>
          <w:snapToGrid w:val="0"/>
        </w:rPr>
        <w:t>1 Tx Antenna performances</w:t>
      </w:r>
      <w:bookmarkEnd w:id="707"/>
      <w:bookmarkEnd w:id="708"/>
      <w:bookmarkEnd w:id="709"/>
      <w:bookmarkEnd w:id="710"/>
      <w:bookmarkEnd w:id="711"/>
      <w:bookmarkEnd w:id="712"/>
      <w:bookmarkEnd w:id="713"/>
      <w:bookmarkEnd w:id="714"/>
      <w:bookmarkEnd w:id="715"/>
      <w:bookmarkEnd w:id="716"/>
      <w:bookmarkEnd w:id="717"/>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718" w:name="_Toc21338195"/>
      <w:bookmarkStart w:id="719" w:name="_Toc29808303"/>
      <w:bookmarkStart w:id="720" w:name="_Toc37068222"/>
      <w:bookmarkStart w:id="721" w:name="_Toc37257175"/>
      <w:bookmarkStart w:id="722" w:name="_Toc45892306"/>
      <w:bookmarkStart w:id="723" w:name="_Toc53175932"/>
      <w:bookmarkStart w:id="724" w:name="_Toc61119897"/>
      <w:bookmarkStart w:id="725" w:name="_Toc67917113"/>
      <w:bookmarkStart w:id="726" w:name="_Toc76297152"/>
      <w:bookmarkStart w:id="727" w:name="_Toc76571093"/>
      <w:bookmarkStart w:id="728" w:name="_Toc83742633"/>
      <w:r w:rsidRPr="00661924">
        <w:rPr>
          <w:snapToGrid w:val="0"/>
        </w:rPr>
        <w:t>5.3.2.2.2</w:t>
      </w:r>
      <w:r w:rsidRPr="00661924">
        <w:rPr>
          <w:rFonts w:hint="eastAsia"/>
          <w:snapToGrid w:val="0"/>
          <w:lang w:eastAsia="zh-CN"/>
        </w:rPr>
        <w:tab/>
      </w:r>
      <w:r w:rsidRPr="00661924">
        <w:rPr>
          <w:snapToGrid w:val="0"/>
        </w:rPr>
        <w:t>2 Tx Antenna performances</w:t>
      </w:r>
      <w:bookmarkEnd w:id="718"/>
      <w:bookmarkEnd w:id="719"/>
      <w:bookmarkEnd w:id="720"/>
      <w:bookmarkEnd w:id="721"/>
      <w:bookmarkEnd w:id="722"/>
      <w:bookmarkEnd w:id="723"/>
      <w:bookmarkEnd w:id="724"/>
      <w:bookmarkEnd w:id="725"/>
      <w:bookmarkEnd w:id="726"/>
      <w:bookmarkEnd w:id="727"/>
      <w:bookmarkEnd w:id="728"/>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729" w:name="_Toc21338196"/>
      <w:bookmarkStart w:id="730" w:name="_Toc29808304"/>
      <w:bookmarkStart w:id="731" w:name="_Toc37068223"/>
      <w:bookmarkStart w:id="732" w:name="_Toc37257176"/>
      <w:bookmarkStart w:id="733" w:name="_Toc45892307"/>
      <w:bookmarkStart w:id="734" w:name="_Toc53175933"/>
      <w:bookmarkStart w:id="735" w:name="_Toc61119898"/>
      <w:bookmarkStart w:id="736" w:name="_Toc67917114"/>
      <w:bookmarkStart w:id="737" w:name="_Toc76297153"/>
      <w:bookmarkStart w:id="738" w:name="_Toc76571094"/>
      <w:bookmarkStart w:id="739" w:name="_Toc83742634"/>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729"/>
      <w:bookmarkEnd w:id="730"/>
      <w:bookmarkEnd w:id="731"/>
      <w:bookmarkEnd w:id="732"/>
      <w:bookmarkEnd w:id="733"/>
      <w:bookmarkEnd w:id="734"/>
      <w:bookmarkEnd w:id="735"/>
      <w:bookmarkEnd w:id="736"/>
      <w:bookmarkEnd w:id="737"/>
      <w:bookmarkEnd w:id="738"/>
      <w:bookmarkEnd w:id="739"/>
    </w:p>
    <w:p w14:paraId="0D169902" w14:textId="77777777" w:rsidR="005B3300" w:rsidRPr="00661924" w:rsidRDefault="005B3300" w:rsidP="005B3300">
      <w:pPr>
        <w:pStyle w:val="Heading4"/>
        <w:rPr>
          <w:lang w:eastAsia="zh-CN"/>
        </w:rPr>
      </w:pPr>
      <w:bookmarkStart w:id="740" w:name="_Toc21338197"/>
      <w:bookmarkStart w:id="741" w:name="_Toc29808305"/>
      <w:bookmarkStart w:id="742" w:name="_Toc37068224"/>
      <w:bookmarkStart w:id="743" w:name="_Toc37257177"/>
      <w:bookmarkStart w:id="744" w:name="_Toc45892308"/>
      <w:bookmarkStart w:id="745" w:name="_Toc53175934"/>
      <w:bookmarkStart w:id="746" w:name="_Toc61119899"/>
      <w:bookmarkStart w:id="747" w:name="_Toc67917115"/>
      <w:bookmarkStart w:id="748" w:name="_Toc76297154"/>
      <w:bookmarkStart w:id="749" w:name="_Toc76571095"/>
      <w:bookmarkStart w:id="750" w:name="_Toc83742635"/>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740"/>
      <w:bookmarkEnd w:id="741"/>
      <w:bookmarkEnd w:id="742"/>
      <w:bookmarkEnd w:id="743"/>
      <w:bookmarkEnd w:id="744"/>
      <w:bookmarkEnd w:id="745"/>
      <w:bookmarkEnd w:id="746"/>
      <w:bookmarkEnd w:id="747"/>
      <w:bookmarkEnd w:id="748"/>
      <w:bookmarkEnd w:id="749"/>
      <w:bookmarkEnd w:id="750"/>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751" w:name="_Toc21338198"/>
      <w:bookmarkStart w:id="752" w:name="_Toc29808306"/>
      <w:bookmarkStart w:id="753" w:name="_Toc37068225"/>
      <w:bookmarkStart w:id="754" w:name="_Toc37257178"/>
      <w:bookmarkStart w:id="755" w:name="_Toc45892309"/>
      <w:bookmarkStart w:id="756" w:name="_Toc53175935"/>
      <w:bookmarkStart w:id="757" w:name="_Toc61119900"/>
      <w:bookmarkStart w:id="758" w:name="_Toc67917116"/>
      <w:bookmarkStart w:id="759" w:name="_Toc76297155"/>
      <w:bookmarkStart w:id="760" w:name="_Toc76571096"/>
      <w:bookmarkStart w:id="761" w:name="_Toc83742636"/>
      <w:r w:rsidRPr="00661924">
        <w:rPr>
          <w:snapToGrid w:val="0"/>
        </w:rPr>
        <w:t>5.3.3.1.1</w:t>
      </w:r>
      <w:r w:rsidRPr="00661924">
        <w:rPr>
          <w:rFonts w:hint="eastAsia"/>
          <w:snapToGrid w:val="0"/>
          <w:lang w:eastAsia="zh-CN"/>
        </w:rPr>
        <w:tab/>
      </w:r>
      <w:r w:rsidRPr="00661924">
        <w:rPr>
          <w:snapToGrid w:val="0"/>
        </w:rPr>
        <w:t>1 Tx Antenna performances</w:t>
      </w:r>
      <w:bookmarkEnd w:id="751"/>
      <w:bookmarkEnd w:id="752"/>
      <w:bookmarkEnd w:id="753"/>
      <w:bookmarkEnd w:id="754"/>
      <w:bookmarkEnd w:id="755"/>
      <w:bookmarkEnd w:id="756"/>
      <w:bookmarkEnd w:id="757"/>
      <w:bookmarkEnd w:id="758"/>
      <w:bookmarkEnd w:id="759"/>
      <w:bookmarkEnd w:id="760"/>
      <w:bookmarkEnd w:id="761"/>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762" w:name="_Toc21338199"/>
      <w:bookmarkStart w:id="763" w:name="_Toc29808307"/>
      <w:bookmarkStart w:id="764" w:name="_Toc37068226"/>
      <w:bookmarkStart w:id="765" w:name="_Toc37257179"/>
      <w:bookmarkStart w:id="766" w:name="_Toc45892310"/>
      <w:bookmarkStart w:id="767" w:name="_Toc53175936"/>
      <w:bookmarkStart w:id="768" w:name="_Toc61119901"/>
      <w:bookmarkStart w:id="769" w:name="_Toc67917117"/>
      <w:bookmarkStart w:id="770" w:name="_Toc76297156"/>
      <w:bookmarkStart w:id="771" w:name="_Toc76571097"/>
      <w:bookmarkStart w:id="772" w:name="_Toc83742637"/>
      <w:r w:rsidRPr="00661924">
        <w:rPr>
          <w:snapToGrid w:val="0"/>
        </w:rPr>
        <w:t>5.3.3.1.2</w:t>
      </w:r>
      <w:r w:rsidRPr="00661924">
        <w:rPr>
          <w:rFonts w:hint="eastAsia"/>
          <w:snapToGrid w:val="0"/>
          <w:lang w:eastAsia="zh-CN"/>
        </w:rPr>
        <w:tab/>
      </w:r>
      <w:r w:rsidRPr="00661924">
        <w:rPr>
          <w:snapToGrid w:val="0"/>
        </w:rPr>
        <w:t>2 Tx Antenna performances</w:t>
      </w:r>
      <w:bookmarkEnd w:id="762"/>
      <w:bookmarkEnd w:id="763"/>
      <w:bookmarkEnd w:id="764"/>
      <w:bookmarkEnd w:id="765"/>
      <w:bookmarkEnd w:id="766"/>
      <w:bookmarkEnd w:id="767"/>
      <w:bookmarkEnd w:id="768"/>
      <w:bookmarkEnd w:id="769"/>
      <w:bookmarkEnd w:id="770"/>
      <w:bookmarkEnd w:id="771"/>
      <w:bookmarkEnd w:id="772"/>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773" w:name="_Toc21338200"/>
      <w:bookmarkStart w:id="774" w:name="_Toc29808308"/>
      <w:bookmarkStart w:id="775" w:name="_Toc37068227"/>
      <w:bookmarkStart w:id="776" w:name="_Toc37257180"/>
      <w:bookmarkStart w:id="777" w:name="_Toc45892311"/>
      <w:bookmarkStart w:id="778" w:name="_Toc53175937"/>
      <w:bookmarkStart w:id="779" w:name="_Toc61119902"/>
      <w:bookmarkStart w:id="780" w:name="_Toc67917118"/>
      <w:bookmarkStart w:id="781" w:name="_Toc76297157"/>
      <w:bookmarkStart w:id="782" w:name="_Toc76571098"/>
      <w:bookmarkStart w:id="783" w:name="_Toc83742638"/>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773"/>
      <w:bookmarkEnd w:id="774"/>
      <w:bookmarkEnd w:id="775"/>
      <w:bookmarkEnd w:id="776"/>
      <w:bookmarkEnd w:id="777"/>
      <w:bookmarkEnd w:id="778"/>
      <w:bookmarkEnd w:id="779"/>
      <w:bookmarkEnd w:id="780"/>
      <w:bookmarkEnd w:id="781"/>
      <w:bookmarkEnd w:id="782"/>
      <w:bookmarkEnd w:id="783"/>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784" w:name="_Toc21338201"/>
      <w:bookmarkStart w:id="785" w:name="_Toc29808309"/>
      <w:bookmarkStart w:id="786" w:name="_Toc37068228"/>
      <w:bookmarkStart w:id="787" w:name="_Toc37257181"/>
      <w:bookmarkStart w:id="788" w:name="_Toc45892312"/>
      <w:bookmarkStart w:id="789" w:name="_Toc53175938"/>
      <w:bookmarkStart w:id="790" w:name="_Toc61119903"/>
      <w:bookmarkStart w:id="791" w:name="_Toc67917119"/>
      <w:bookmarkStart w:id="792" w:name="_Toc76297158"/>
      <w:bookmarkStart w:id="793" w:name="_Toc76571099"/>
      <w:bookmarkStart w:id="794" w:name="_Toc83742639"/>
      <w:r w:rsidRPr="00661924">
        <w:rPr>
          <w:snapToGrid w:val="0"/>
        </w:rPr>
        <w:t>5.3.3.2.1</w:t>
      </w:r>
      <w:r w:rsidRPr="00661924">
        <w:rPr>
          <w:rFonts w:hint="eastAsia"/>
          <w:snapToGrid w:val="0"/>
          <w:lang w:eastAsia="zh-CN"/>
        </w:rPr>
        <w:tab/>
      </w:r>
      <w:r w:rsidRPr="00661924">
        <w:rPr>
          <w:snapToGrid w:val="0"/>
        </w:rPr>
        <w:t>1 Tx Antenna performances</w:t>
      </w:r>
      <w:bookmarkEnd w:id="784"/>
      <w:bookmarkEnd w:id="785"/>
      <w:bookmarkEnd w:id="786"/>
      <w:bookmarkEnd w:id="787"/>
      <w:bookmarkEnd w:id="788"/>
      <w:bookmarkEnd w:id="789"/>
      <w:bookmarkEnd w:id="790"/>
      <w:bookmarkEnd w:id="791"/>
      <w:bookmarkEnd w:id="792"/>
      <w:bookmarkEnd w:id="793"/>
      <w:bookmarkEnd w:id="794"/>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795" w:name="_Toc21338202"/>
      <w:bookmarkStart w:id="796" w:name="_Toc29808310"/>
      <w:bookmarkStart w:id="797" w:name="_Toc37068229"/>
      <w:bookmarkStart w:id="798" w:name="_Toc37257182"/>
      <w:bookmarkStart w:id="799" w:name="_Toc45892313"/>
      <w:bookmarkStart w:id="800" w:name="_Toc53175939"/>
      <w:bookmarkStart w:id="801" w:name="_Toc61119904"/>
      <w:bookmarkStart w:id="802" w:name="_Toc67917120"/>
      <w:bookmarkStart w:id="803" w:name="_Toc76297159"/>
      <w:bookmarkStart w:id="804" w:name="_Toc76571100"/>
      <w:bookmarkStart w:id="805" w:name="_Toc83742640"/>
      <w:r w:rsidRPr="00661924">
        <w:rPr>
          <w:snapToGrid w:val="0"/>
        </w:rPr>
        <w:t>5.3.3.2.2</w:t>
      </w:r>
      <w:r w:rsidRPr="00661924">
        <w:rPr>
          <w:rFonts w:hint="eastAsia"/>
          <w:snapToGrid w:val="0"/>
          <w:lang w:eastAsia="zh-CN"/>
        </w:rPr>
        <w:tab/>
      </w:r>
      <w:r w:rsidRPr="00661924">
        <w:rPr>
          <w:snapToGrid w:val="0"/>
        </w:rPr>
        <w:t>2 Tx Antenna performances</w:t>
      </w:r>
      <w:bookmarkEnd w:id="795"/>
      <w:bookmarkEnd w:id="796"/>
      <w:bookmarkEnd w:id="797"/>
      <w:bookmarkEnd w:id="798"/>
      <w:bookmarkEnd w:id="799"/>
      <w:bookmarkEnd w:id="800"/>
      <w:bookmarkEnd w:id="801"/>
      <w:bookmarkEnd w:id="802"/>
      <w:bookmarkEnd w:id="803"/>
      <w:bookmarkEnd w:id="804"/>
      <w:bookmarkEnd w:id="805"/>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806" w:name="_Toc21338203"/>
      <w:bookmarkStart w:id="807" w:name="_Toc29808311"/>
      <w:bookmarkStart w:id="808" w:name="_Toc37068230"/>
      <w:bookmarkStart w:id="809" w:name="_Toc37257183"/>
      <w:bookmarkStart w:id="810" w:name="_Toc45892314"/>
      <w:bookmarkStart w:id="811" w:name="_Toc53175940"/>
      <w:bookmarkStart w:id="812" w:name="_Toc61119905"/>
      <w:bookmarkStart w:id="813" w:name="_Toc67917121"/>
      <w:bookmarkStart w:id="814" w:name="_Toc76297160"/>
      <w:bookmarkStart w:id="815" w:name="_Toc76571101"/>
      <w:bookmarkStart w:id="816" w:name="_Toc83742641"/>
      <w:r w:rsidRPr="00661924">
        <w:t>5.</w:t>
      </w:r>
      <w:r w:rsidRPr="00661924">
        <w:rPr>
          <w:rFonts w:hint="eastAsia"/>
        </w:rPr>
        <w:t>4</w:t>
      </w:r>
      <w:r w:rsidRPr="00661924">
        <w:rPr>
          <w:rFonts w:hint="eastAsia"/>
          <w:lang w:eastAsia="zh-CN"/>
        </w:rPr>
        <w:tab/>
      </w:r>
      <w:r w:rsidRPr="00661924">
        <w:t>PBCH demodulation requirements</w:t>
      </w:r>
      <w:bookmarkEnd w:id="806"/>
      <w:bookmarkEnd w:id="807"/>
      <w:bookmarkEnd w:id="808"/>
      <w:bookmarkEnd w:id="809"/>
      <w:bookmarkEnd w:id="810"/>
      <w:bookmarkEnd w:id="811"/>
      <w:bookmarkEnd w:id="812"/>
      <w:bookmarkEnd w:id="813"/>
      <w:bookmarkEnd w:id="814"/>
      <w:bookmarkEnd w:id="815"/>
      <w:bookmarkEnd w:id="816"/>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817" w:name="_Toc21338204"/>
      <w:bookmarkStart w:id="818" w:name="_Toc29808312"/>
      <w:bookmarkStart w:id="819" w:name="_Toc37068231"/>
      <w:bookmarkStart w:id="820" w:name="_Toc37257184"/>
      <w:bookmarkStart w:id="821" w:name="_Toc45892315"/>
      <w:bookmarkStart w:id="822" w:name="_Toc53175941"/>
      <w:bookmarkStart w:id="823" w:name="_Toc61119906"/>
      <w:bookmarkStart w:id="824" w:name="_Toc67917122"/>
      <w:bookmarkStart w:id="825" w:name="_Toc76297161"/>
      <w:bookmarkStart w:id="826" w:name="_Toc76571102"/>
      <w:bookmarkStart w:id="827" w:name="_Toc83742642"/>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817"/>
      <w:bookmarkEnd w:id="818"/>
      <w:bookmarkEnd w:id="819"/>
      <w:bookmarkEnd w:id="820"/>
      <w:bookmarkEnd w:id="821"/>
      <w:bookmarkEnd w:id="822"/>
      <w:bookmarkEnd w:id="823"/>
      <w:bookmarkEnd w:id="824"/>
      <w:bookmarkEnd w:id="825"/>
      <w:bookmarkEnd w:id="826"/>
      <w:bookmarkEnd w:id="827"/>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828" w:name="_Toc21338205"/>
      <w:bookmarkStart w:id="829" w:name="_Toc29808313"/>
      <w:bookmarkStart w:id="830" w:name="_Toc37068232"/>
      <w:bookmarkStart w:id="831" w:name="_Toc37257185"/>
      <w:bookmarkStart w:id="832" w:name="_Toc45892316"/>
      <w:bookmarkStart w:id="833" w:name="_Toc53175942"/>
      <w:bookmarkStart w:id="834" w:name="_Toc61119907"/>
      <w:bookmarkStart w:id="835" w:name="_Toc67917123"/>
      <w:bookmarkStart w:id="836" w:name="_Toc76297162"/>
      <w:bookmarkStart w:id="837" w:name="_Toc76571103"/>
      <w:bookmarkStart w:id="838" w:name="_Toc83742643"/>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828"/>
      <w:bookmarkEnd w:id="829"/>
      <w:bookmarkEnd w:id="830"/>
      <w:bookmarkEnd w:id="831"/>
      <w:bookmarkEnd w:id="832"/>
      <w:bookmarkEnd w:id="833"/>
      <w:bookmarkEnd w:id="834"/>
      <w:bookmarkEnd w:id="835"/>
      <w:bookmarkEnd w:id="836"/>
      <w:bookmarkEnd w:id="837"/>
      <w:bookmarkEnd w:id="838"/>
    </w:p>
    <w:p w14:paraId="32E7EF38" w14:textId="77777777" w:rsidR="005B3300" w:rsidRPr="00661924" w:rsidRDefault="005B3300" w:rsidP="005B3300">
      <w:pPr>
        <w:pStyle w:val="Heading4"/>
        <w:rPr>
          <w:lang w:eastAsia="zh-CN"/>
        </w:rPr>
      </w:pPr>
      <w:bookmarkStart w:id="839" w:name="_Toc21338206"/>
      <w:bookmarkStart w:id="840" w:name="_Toc29808314"/>
      <w:bookmarkStart w:id="841" w:name="_Toc37068233"/>
      <w:bookmarkStart w:id="842" w:name="_Toc37257186"/>
      <w:bookmarkStart w:id="843" w:name="_Toc45892317"/>
      <w:bookmarkStart w:id="844" w:name="_Toc53175943"/>
      <w:bookmarkStart w:id="845" w:name="_Toc61119908"/>
      <w:bookmarkStart w:id="846" w:name="_Toc67917124"/>
      <w:bookmarkStart w:id="847" w:name="_Toc76297163"/>
      <w:bookmarkStart w:id="848" w:name="_Toc76571104"/>
      <w:bookmarkStart w:id="849" w:name="_Toc83742644"/>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839"/>
      <w:bookmarkEnd w:id="840"/>
      <w:bookmarkEnd w:id="841"/>
      <w:bookmarkEnd w:id="842"/>
      <w:bookmarkEnd w:id="843"/>
      <w:bookmarkEnd w:id="844"/>
      <w:bookmarkEnd w:id="845"/>
      <w:bookmarkEnd w:id="846"/>
      <w:bookmarkEnd w:id="847"/>
      <w:bookmarkEnd w:id="848"/>
      <w:bookmarkEnd w:id="84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850" w:name="_Toc21338207"/>
      <w:bookmarkStart w:id="851" w:name="_Toc29808315"/>
      <w:bookmarkStart w:id="852" w:name="_Toc37068234"/>
      <w:bookmarkStart w:id="853" w:name="_Toc37257187"/>
      <w:bookmarkStart w:id="854" w:name="_Toc45892318"/>
      <w:bookmarkStart w:id="855" w:name="_Toc53175944"/>
      <w:bookmarkStart w:id="856" w:name="_Toc61119909"/>
      <w:bookmarkStart w:id="857" w:name="_Toc67917125"/>
      <w:bookmarkStart w:id="858" w:name="_Toc76297164"/>
      <w:bookmarkStart w:id="859" w:name="_Toc76571105"/>
      <w:bookmarkStart w:id="860" w:name="_Toc83742645"/>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850"/>
      <w:bookmarkEnd w:id="851"/>
      <w:bookmarkEnd w:id="852"/>
      <w:bookmarkEnd w:id="853"/>
      <w:bookmarkEnd w:id="854"/>
      <w:bookmarkEnd w:id="855"/>
      <w:bookmarkEnd w:id="856"/>
      <w:bookmarkEnd w:id="857"/>
      <w:bookmarkEnd w:id="858"/>
      <w:bookmarkEnd w:id="859"/>
      <w:bookmarkEnd w:id="860"/>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C6105A">
            <w:pPr>
              <w:pStyle w:val="TAH"/>
            </w:pPr>
            <w:r w:rsidRPr="00661924">
              <w:t>Test number</w:t>
            </w:r>
          </w:p>
        </w:tc>
        <w:tc>
          <w:tcPr>
            <w:tcW w:w="0" w:type="auto"/>
            <w:vMerge w:val="restart"/>
          </w:tcPr>
          <w:p w14:paraId="3519124A" w14:textId="77777777" w:rsidR="005B3300" w:rsidRPr="00661924" w:rsidRDefault="005B3300" w:rsidP="00C6105A">
            <w:pPr>
              <w:pStyle w:val="TAH"/>
            </w:pPr>
            <w:r w:rsidRPr="00661924">
              <w:t>Bandwidth</w:t>
            </w:r>
            <w:r w:rsidRPr="00661924">
              <w:rPr>
                <w:rFonts w:eastAsia="Times New Roman" w:hint="eastAsia"/>
                <w:lang w:eastAsia="zh-CN"/>
              </w:rPr>
              <w:t xml:space="preserve"> (MHz) </w:t>
            </w:r>
            <w:r w:rsidRPr="00661924">
              <w:t>/</w:t>
            </w:r>
            <w:r w:rsidRPr="00661924">
              <w:rPr>
                <w:rFonts w:eastAsia="Times New Roman" w:hint="eastAsia"/>
                <w:lang w:eastAsia="zh-CN"/>
              </w:rPr>
              <w:t xml:space="preserve"> </w:t>
            </w:r>
            <w:r w:rsidRPr="00661924">
              <w:t>S</w:t>
            </w:r>
            <w:r w:rsidRPr="00661924">
              <w:rPr>
                <w:rFonts w:hint="eastAsia"/>
                <w:lang w:eastAsia="zh-CN"/>
              </w:rPr>
              <w:t>ub</w:t>
            </w:r>
            <w:r w:rsidRPr="00661924">
              <w:rPr>
                <w:lang w:eastAsia="zh-CN"/>
              </w:rPr>
              <w:t>carrier spacing</w:t>
            </w:r>
            <w:r w:rsidRPr="00661924">
              <w:rPr>
                <w:rFonts w:eastAsia="Times New Roman" w:hint="eastAsia"/>
                <w:lang w:eastAsia="zh-CN"/>
              </w:rPr>
              <w:t xml:space="preserve"> (kHz) </w:t>
            </w:r>
          </w:p>
        </w:tc>
        <w:tc>
          <w:tcPr>
            <w:tcW w:w="0" w:type="auto"/>
            <w:vMerge w:val="restart"/>
          </w:tcPr>
          <w:p w14:paraId="1DDF6392" w14:textId="77777777" w:rsidR="005B3300" w:rsidRPr="00661924" w:rsidRDefault="005B3300" w:rsidP="00C6105A">
            <w:pPr>
              <w:pStyle w:val="TAH"/>
            </w:pPr>
            <w:r w:rsidRPr="00661924">
              <w:t>Reference channel</w:t>
            </w:r>
          </w:p>
        </w:tc>
        <w:tc>
          <w:tcPr>
            <w:tcW w:w="0" w:type="auto"/>
            <w:vMerge w:val="restart"/>
          </w:tcPr>
          <w:p w14:paraId="1DFBA4D8" w14:textId="77777777" w:rsidR="005B3300" w:rsidRPr="00661924" w:rsidRDefault="005B3300" w:rsidP="00C6105A">
            <w:pPr>
              <w:pStyle w:val="TAH"/>
            </w:pPr>
            <w:r w:rsidRPr="00661924">
              <w:t>Propagation condition</w:t>
            </w:r>
          </w:p>
        </w:tc>
        <w:tc>
          <w:tcPr>
            <w:tcW w:w="0" w:type="auto"/>
            <w:vMerge w:val="restart"/>
          </w:tcPr>
          <w:p w14:paraId="59EFACE9" w14:textId="77777777" w:rsidR="005B3300" w:rsidRPr="00661924" w:rsidRDefault="005B3300" w:rsidP="00C6105A">
            <w:pPr>
              <w:pStyle w:val="TAH"/>
            </w:pPr>
            <w:r w:rsidRPr="00661924">
              <w:t>Antenna configuration and correlation matrix</w:t>
            </w:r>
          </w:p>
        </w:tc>
        <w:tc>
          <w:tcPr>
            <w:tcW w:w="0" w:type="auto"/>
            <w:gridSpan w:val="2"/>
          </w:tcPr>
          <w:p w14:paraId="5AC95A8F" w14:textId="77777777" w:rsidR="005B3300" w:rsidRPr="00661924" w:rsidRDefault="005B3300" w:rsidP="00C6105A">
            <w:pPr>
              <w:pStyle w:val="TAH"/>
            </w:pPr>
            <w:r w:rsidRPr="00661924">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C6105A">
            <w:pPr>
              <w:pStyle w:val="TAH"/>
            </w:pPr>
            <w:r w:rsidRPr="00661924">
              <w:t>Pm-bch (%)</w:t>
            </w:r>
          </w:p>
        </w:tc>
        <w:tc>
          <w:tcPr>
            <w:tcW w:w="0" w:type="auto"/>
          </w:tcPr>
          <w:p w14:paraId="2ACF96F6" w14:textId="77777777" w:rsidR="005B3300" w:rsidRPr="00661924" w:rsidRDefault="005B3300" w:rsidP="00C6105A">
            <w:pPr>
              <w:pStyle w:val="TAH"/>
            </w:pPr>
            <w:r w:rsidRPr="00661924">
              <w:t>SNR (dB)</w:t>
            </w:r>
          </w:p>
        </w:tc>
      </w:tr>
      <w:tr w:rsidR="005B3300" w:rsidRPr="00661924" w14:paraId="65866A28" w14:textId="77777777" w:rsidTr="000811C5">
        <w:trPr>
          <w:jc w:val="center"/>
        </w:trPr>
        <w:tc>
          <w:tcPr>
            <w:tcW w:w="0" w:type="auto"/>
          </w:tcPr>
          <w:p w14:paraId="23E11CC2" w14:textId="77777777" w:rsidR="005B3300" w:rsidRPr="00661924" w:rsidRDefault="005B3300" w:rsidP="00C6105A">
            <w:pPr>
              <w:pStyle w:val="TAC"/>
            </w:pPr>
            <w:r w:rsidRPr="00661924">
              <w:t>1</w:t>
            </w:r>
          </w:p>
        </w:tc>
        <w:tc>
          <w:tcPr>
            <w:tcW w:w="0" w:type="auto"/>
          </w:tcPr>
          <w:p w14:paraId="0E1909A2" w14:textId="77777777" w:rsidR="005B3300" w:rsidRPr="00661924" w:rsidRDefault="005B3300" w:rsidP="00C6105A">
            <w:pPr>
              <w:pStyle w:val="TAC"/>
            </w:pPr>
            <w:r w:rsidRPr="00661924">
              <w:t xml:space="preserve">40 </w:t>
            </w:r>
            <w:r w:rsidRPr="00661924">
              <w:rPr>
                <w:rFonts w:eastAsia="Times New Roman" w:hint="eastAsia"/>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C6105A">
            <w:pPr>
              <w:pStyle w:val="TAC"/>
            </w:pPr>
            <w:r w:rsidRPr="00661924">
              <w:t>TDLA30-10</w:t>
            </w:r>
          </w:p>
        </w:tc>
        <w:tc>
          <w:tcPr>
            <w:tcW w:w="0" w:type="auto"/>
          </w:tcPr>
          <w:p w14:paraId="07FF9585" w14:textId="77777777" w:rsidR="005B3300" w:rsidRPr="00661924" w:rsidRDefault="005B3300" w:rsidP="00C6105A">
            <w:pPr>
              <w:pStyle w:val="TAC"/>
            </w:pPr>
            <w:r w:rsidRPr="00661924">
              <w:t>1 x 2 Low</w:t>
            </w:r>
          </w:p>
        </w:tc>
        <w:tc>
          <w:tcPr>
            <w:tcW w:w="0" w:type="auto"/>
          </w:tcPr>
          <w:p w14:paraId="7317BB5F" w14:textId="77777777" w:rsidR="005B3300" w:rsidRPr="00661924" w:rsidRDefault="005B3300" w:rsidP="00C6105A">
            <w:pPr>
              <w:pStyle w:val="TAC"/>
            </w:pPr>
            <w:r w:rsidRPr="00661924">
              <w:t>1</w:t>
            </w:r>
          </w:p>
        </w:tc>
        <w:tc>
          <w:tcPr>
            <w:tcW w:w="0" w:type="auto"/>
          </w:tcPr>
          <w:p w14:paraId="707C2438" w14:textId="77777777" w:rsidR="005B3300" w:rsidRPr="00661924" w:rsidRDefault="005B3300" w:rsidP="00C6105A">
            <w:pPr>
              <w:pStyle w:val="TAC"/>
            </w:pPr>
            <w:r w:rsidRPr="00661924">
              <w:rPr>
                <w:rFonts w:eastAsia="DengXian"/>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861" w:name="_Toc21338208"/>
      <w:bookmarkStart w:id="862" w:name="_Toc29808316"/>
      <w:bookmarkStart w:id="863" w:name="_Toc37068235"/>
      <w:bookmarkStart w:id="864" w:name="_Toc37257188"/>
      <w:bookmarkStart w:id="865" w:name="_Toc45892319"/>
      <w:bookmarkStart w:id="866" w:name="_Toc53175945"/>
      <w:bookmarkStart w:id="867" w:name="_Toc61119910"/>
      <w:bookmarkStart w:id="868" w:name="_Toc67917126"/>
      <w:bookmarkStart w:id="869" w:name="_Toc76297165"/>
      <w:bookmarkStart w:id="870" w:name="_Toc76571106"/>
      <w:bookmarkStart w:id="871" w:name="_Toc83742646"/>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861"/>
      <w:bookmarkEnd w:id="862"/>
      <w:bookmarkEnd w:id="863"/>
      <w:bookmarkEnd w:id="864"/>
      <w:bookmarkEnd w:id="865"/>
      <w:bookmarkEnd w:id="866"/>
      <w:bookmarkEnd w:id="867"/>
      <w:bookmarkEnd w:id="868"/>
      <w:bookmarkEnd w:id="869"/>
      <w:bookmarkEnd w:id="870"/>
      <w:bookmarkEnd w:id="871"/>
    </w:p>
    <w:p w14:paraId="4098AF50" w14:textId="77777777" w:rsidR="005B3300" w:rsidRPr="00661924" w:rsidRDefault="005B3300" w:rsidP="005B3300">
      <w:pPr>
        <w:pStyle w:val="Heading4"/>
        <w:rPr>
          <w:lang w:eastAsia="zh-CN"/>
        </w:rPr>
      </w:pPr>
      <w:bookmarkStart w:id="872" w:name="_Toc21338209"/>
      <w:bookmarkStart w:id="873" w:name="_Toc29808317"/>
      <w:bookmarkStart w:id="874" w:name="_Toc37068236"/>
      <w:bookmarkStart w:id="875" w:name="_Toc37257189"/>
      <w:bookmarkStart w:id="876" w:name="_Toc45892320"/>
      <w:bookmarkStart w:id="877" w:name="_Toc53175946"/>
      <w:bookmarkStart w:id="878" w:name="_Toc61119911"/>
      <w:bookmarkStart w:id="879" w:name="_Toc67917127"/>
      <w:bookmarkStart w:id="880" w:name="_Toc76297166"/>
      <w:bookmarkStart w:id="881" w:name="_Toc76571107"/>
      <w:bookmarkStart w:id="882" w:name="_Toc83742647"/>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872"/>
      <w:bookmarkEnd w:id="873"/>
      <w:bookmarkEnd w:id="874"/>
      <w:bookmarkEnd w:id="875"/>
      <w:bookmarkEnd w:id="876"/>
      <w:bookmarkEnd w:id="877"/>
      <w:bookmarkEnd w:id="878"/>
      <w:bookmarkEnd w:id="879"/>
      <w:bookmarkEnd w:id="880"/>
      <w:bookmarkEnd w:id="881"/>
      <w:bookmarkEnd w:id="882"/>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883" w:name="_Toc21338210"/>
      <w:bookmarkStart w:id="884" w:name="_Toc29808318"/>
      <w:bookmarkStart w:id="885" w:name="_Toc37068237"/>
      <w:bookmarkStart w:id="886" w:name="_Toc37257190"/>
      <w:bookmarkStart w:id="887" w:name="_Toc45892321"/>
      <w:bookmarkStart w:id="888" w:name="_Toc53175947"/>
      <w:bookmarkStart w:id="889" w:name="_Toc61119912"/>
      <w:bookmarkStart w:id="890" w:name="_Toc67917128"/>
      <w:bookmarkStart w:id="891" w:name="_Toc76297167"/>
      <w:bookmarkStart w:id="892" w:name="_Toc76571108"/>
      <w:bookmarkStart w:id="893" w:name="_Toc83742648"/>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883"/>
      <w:bookmarkEnd w:id="884"/>
      <w:bookmarkEnd w:id="885"/>
      <w:bookmarkEnd w:id="886"/>
      <w:bookmarkEnd w:id="887"/>
      <w:bookmarkEnd w:id="888"/>
      <w:bookmarkEnd w:id="889"/>
      <w:bookmarkEnd w:id="890"/>
      <w:bookmarkEnd w:id="891"/>
      <w:bookmarkEnd w:id="892"/>
      <w:bookmarkEnd w:id="893"/>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894" w:name="_Toc21338211"/>
      <w:bookmarkStart w:id="895" w:name="_Toc29808319"/>
      <w:bookmarkStart w:id="896" w:name="_Toc37068238"/>
      <w:bookmarkStart w:id="897" w:name="_Toc37257191"/>
      <w:bookmarkStart w:id="898" w:name="_Toc45892322"/>
      <w:bookmarkStart w:id="899" w:name="_Toc53175948"/>
      <w:bookmarkStart w:id="900" w:name="_Toc61119913"/>
      <w:bookmarkStart w:id="901" w:name="_Toc67917129"/>
      <w:bookmarkStart w:id="902" w:name="_Toc76297168"/>
      <w:bookmarkStart w:id="903" w:name="_Toc76571109"/>
      <w:bookmarkStart w:id="904" w:name="_Toc83742649"/>
      <w:r w:rsidRPr="00661924">
        <w:rPr>
          <w:rFonts w:hint="eastAsia"/>
        </w:rPr>
        <w:t>5.5</w:t>
      </w:r>
      <w:r w:rsidRPr="00661924">
        <w:rPr>
          <w:rFonts w:hint="eastAsia"/>
          <w:lang w:eastAsia="zh-CN"/>
        </w:rPr>
        <w:tab/>
      </w:r>
      <w:r w:rsidRPr="00661924">
        <w:t>Sustained downlink data rate provided by lower layers</w:t>
      </w:r>
      <w:bookmarkEnd w:id="894"/>
      <w:bookmarkEnd w:id="895"/>
      <w:bookmarkEnd w:id="896"/>
      <w:bookmarkEnd w:id="897"/>
      <w:bookmarkEnd w:id="898"/>
      <w:bookmarkEnd w:id="899"/>
      <w:bookmarkEnd w:id="900"/>
      <w:bookmarkEnd w:id="901"/>
      <w:bookmarkEnd w:id="902"/>
      <w:bookmarkEnd w:id="903"/>
      <w:bookmarkEnd w:id="904"/>
    </w:p>
    <w:p w14:paraId="1460CD75" w14:textId="77777777" w:rsidR="005B3300" w:rsidRPr="00661924" w:rsidRDefault="005B3300" w:rsidP="005B3300">
      <w:pPr>
        <w:pStyle w:val="Heading3"/>
      </w:pPr>
      <w:bookmarkStart w:id="905" w:name="_Toc21338212"/>
      <w:bookmarkStart w:id="906" w:name="_Toc29808320"/>
      <w:bookmarkStart w:id="907" w:name="_Toc37068239"/>
      <w:bookmarkStart w:id="908" w:name="_Toc37257192"/>
      <w:bookmarkStart w:id="909" w:name="_Toc45892323"/>
      <w:bookmarkStart w:id="910" w:name="_Toc53175949"/>
      <w:bookmarkStart w:id="911" w:name="_Toc61119914"/>
      <w:bookmarkStart w:id="912" w:name="_Toc67917130"/>
      <w:bookmarkStart w:id="913" w:name="_Toc76297169"/>
      <w:bookmarkStart w:id="914" w:name="_Toc76571110"/>
      <w:bookmarkStart w:id="915" w:name="_Toc83742650"/>
      <w:r w:rsidRPr="00661924">
        <w:rPr>
          <w:rFonts w:hint="eastAsia"/>
        </w:rPr>
        <w:t>5.5</w:t>
      </w:r>
      <w:r w:rsidRPr="00661924">
        <w:t>.1</w:t>
      </w:r>
      <w:r w:rsidRPr="00661924">
        <w:rPr>
          <w:rFonts w:hint="eastAsia"/>
          <w:lang w:eastAsia="zh-CN"/>
        </w:rPr>
        <w:tab/>
      </w:r>
      <w:r w:rsidRPr="00661924">
        <w:t>FR1 single carrier requirements</w:t>
      </w:r>
      <w:bookmarkEnd w:id="905"/>
      <w:bookmarkEnd w:id="906"/>
      <w:bookmarkEnd w:id="907"/>
      <w:bookmarkEnd w:id="908"/>
      <w:bookmarkEnd w:id="909"/>
      <w:bookmarkEnd w:id="910"/>
      <w:bookmarkEnd w:id="911"/>
      <w:bookmarkEnd w:id="912"/>
      <w:bookmarkEnd w:id="913"/>
      <w:bookmarkEnd w:id="914"/>
      <w:bookmarkEnd w:id="915"/>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916" w:name="_Toc21338213"/>
      <w:bookmarkStart w:id="917" w:name="_Toc29808321"/>
      <w:bookmarkStart w:id="918" w:name="_Toc37068240"/>
      <w:bookmarkStart w:id="919" w:name="_Toc37257193"/>
      <w:bookmarkStart w:id="920" w:name="_Toc45892324"/>
      <w:bookmarkStart w:id="921" w:name="_Toc53175950"/>
      <w:bookmarkStart w:id="922" w:name="_Toc61119915"/>
      <w:bookmarkStart w:id="923" w:name="_Toc67917131"/>
      <w:bookmarkStart w:id="924" w:name="_Toc76297170"/>
      <w:bookmarkStart w:id="925" w:name="_Toc76571111"/>
      <w:bookmarkStart w:id="926" w:name="_Toc83742651"/>
      <w:r w:rsidRPr="00661924">
        <w:rPr>
          <w:rFonts w:hint="eastAsia"/>
        </w:rPr>
        <w:t>5.5</w:t>
      </w:r>
      <w:r w:rsidRPr="00661924">
        <w:t>A</w:t>
      </w:r>
      <w:r w:rsidRPr="00661924">
        <w:rPr>
          <w:rFonts w:hint="eastAsia"/>
          <w:lang w:eastAsia="zh-CN"/>
        </w:rPr>
        <w:tab/>
      </w:r>
      <w:r w:rsidRPr="00661924">
        <w:t>Sustained downlink data rate provided by lower layers</w:t>
      </w:r>
      <w:bookmarkEnd w:id="916"/>
      <w:bookmarkEnd w:id="917"/>
      <w:bookmarkEnd w:id="918"/>
      <w:bookmarkEnd w:id="919"/>
      <w:bookmarkEnd w:id="920"/>
      <w:bookmarkEnd w:id="921"/>
      <w:bookmarkEnd w:id="922"/>
      <w:bookmarkEnd w:id="923"/>
      <w:bookmarkEnd w:id="924"/>
      <w:bookmarkEnd w:id="925"/>
      <w:bookmarkEnd w:id="926"/>
    </w:p>
    <w:p w14:paraId="1158EE63" w14:textId="77777777" w:rsidR="005B3300" w:rsidRPr="00661924" w:rsidRDefault="005B3300" w:rsidP="005B3300">
      <w:pPr>
        <w:pStyle w:val="Heading3"/>
      </w:pPr>
      <w:bookmarkStart w:id="927" w:name="_Toc21338214"/>
      <w:bookmarkStart w:id="928" w:name="_Toc29808322"/>
      <w:bookmarkStart w:id="929" w:name="_Toc37068241"/>
      <w:bookmarkStart w:id="930" w:name="_Toc37257194"/>
      <w:bookmarkStart w:id="931" w:name="_Toc45892325"/>
      <w:bookmarkStart w:id="932" w:name="_Toc53175951"/>
      <w:bookmarkStart w:id="933" w:name="_Toc61119916"/>
      <w:bookmarkStart w:id="934" w:name="_Toc67917132"/>
      <w:bookmarkStart w:id="935" w:name="_Toc76297171"/>
      <w:bookmarkStart w:id="936" w:name="_Toc76571112"/>
      <w:bookmarkStart w:id="937" w:name="_Toc83742652"/>
      <w:r w:rsidRPr="00661924">
        <w:rPr>
          <w:rFonts w:hint="eastAsia"/>
        </w:rPr>
        <w:t>5.5</w:t>
      </w:r>
      <w:r w:rsidRPr="00661924">
        <w:t>A.1</w:t>
      </w:r>
      <w:r w:rsidRPr="00661924">
        <w:rPr>
          <w:rFonts w:hint="eastAsia"/>
          <w:lang w:eastAsia="zh-CN"/>
        </w:rPr>
        <w:tab/>
      </w:r>
      <w:r w:rsidRPr="00661924">
        <w:t>FR1 CA requirements</w:t>
      </w:r>
      <w:bookmarkEnd w:id="927"/>
      <w:bookmarkEnd w:id="928"/>
      <w:bookmarkEnd w:id="929"/>
      <w:bookmarkEnd w:id="930"/>
      <w:bookmarkEnd w:id="931"/>
      <w:bookmarkEnd w:id="932"/>
      <w:bookmarkEnd w:id="933"/>
      <w:bookmarkEnd w:id="934"/>
      <w:bookmarkEnd w:id="935"/>
      <w:bookmarkEnd w:id="936"/>
      <w:bookmarkEnd w:id="937"/>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938" w:name="_Hlk497144372"/>
      <w:bookmarkStart w:id="939" w:name="_Hlk505013260"/>
      <w:r w:rsidRPr="00661924">
        <w:t xml:space="preserve">Table 5.5A-4: </w:t>
      </w:r>
      <w:bookmarkEnd w:id="938"/>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939"/>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940" w:name="_Toc21338215"/>
      <w:bookmarkStart w:id="941" w:name="_Toc29808323"/>
      <w:bookmarkStart w:id="942" w:name="_Toc37068242"/>
      <w:bookmarkStart w:id="943" w:name="_Toc37257195"/>
      <w:bookmarkStart w:id="944" w:name="_Toc45892326"/>
      <w:bookmarkStart w:id="945" w:name="_Toc53175952"/>
      <w:bookmarkStart w:id="946" w:name="_Toc61119917"/>
      <w:bookmarkStart w:id="947" w:name="_Toc67917133"/>
      <w:bookmarkStart w:id="948" w:name="_Toc76297172"/>
      <w:bookmarkStart w:id="949" w:name="_Toc76571113"/>
      <w:bookmarkStart w:id="950" w:name="_Toc83742653"/>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940"/>
      <w:bookmarkEnd w:id="941"/>
      <w:bookmarkEnd w:id="942"/>
      <w:bookmarkEnd w:id="943"/>
      <w:bookmarkEnd w:id="944"/>
      <w:bookmarkEnd w:id="945"/>
      <w:bookmarkEnd w:id="946"/>
      <w:bookmarkEnd w:id="947"/>
      <w:bookmarkEnd w:id="948"/>
      <w:bookmarkEnd w:id="949"/>
      <w:bookmarkEnd w:id="950"/>
    </w:p>
    <w:p w14:paraId="755E0458" w14:textId="77777777" w:rsidR="005B3300" w:rsidRPr="00661924" w:rsidRDefault="005B3300" w:rsidP="005B3300">
      <w:pPr>
        <w:pStyle w:val="Heading2"/>
        <w:rPr>
          <w:lang w:eastAsia="zh-CN"/>
        </w:rPr>
      </w:pPr>
      <w:bookmarkStart w:id="951" w:name="_Toc21338216"/>
      <w:bookmarkStart w:id="952" w:name="_Toc29808324"/>
      <w:bookmarkStart w:id="953" w:name="_Toc37068243"/>
      <w:bookmarkStart w:id="954" w:name="_Toc37257196"/>
      <w:bookmarkStart w:id="955" w:name="_Toc45892327"/>
      <w:bookmarkStart w:id="956" w:name="_Toc53175953"/>
      <w:bookmarkStart w:id="957" w:name="_Toc61119918"/>
      <w:bookmarkStart w:id="958" w:name="_Toc67917134"/>
      <w:bookmarkStart w:id="959" w:name="_Toc76297173"/>
      <w:bookmarkStart w:id="960" w:name="_Toc76571114"/>
      <w:bookmarkStart w:id="961" w:name="_Toc83742654"/>
      <w:r w:rsidRPr="00661924">
        <w:t>6.1</w:t>
      </w:r>
      <w:r w:rsidRPr="00661924">
        <w:rPr>
          <w:rFonts w:hint="eastAsia"/>
          <w:lang w:eastAsia="zh-CN"/>
        </w:rPr>
        <w:tab/>
        <w:t>General</w:t>
      </w:r>
      <w:bookmarkEnd w:id="951"/>
      <w:bookmarkEnd w:id="952"/>
      <w:bookmarkEnd w:id="953"/>
      <w:bookmarkEnd w:id="954"/>
      <w:bookmarkEnd w:id="955"/>
      <w:bookmarkEnd w:id="956"/>
      <w:bookmarkEnd w:id="957"/>
      <w:bookmarkEnd w:id="958"/>
      <w:bookmarkEnd w:id="959"/>
      <w:bookmarkEnd w:id="960"/>
      <w:bookmarkEnd w:id="96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962" w:name="_Toc21338217"/>
      <w:bookmarkStart w:id="963" w:name="_Toc29808325"/>
      <w:bookmarkStart w:id="964" w:name="_Toc37068244"/>
      <w:bookmarkStart w:id="965" w:name="_Toc37257197"/>
      <w:bookmarkStart w:id="966" w:name="_Toc45892328"/>
      <w:bookmarkStart w:id="967" w:name="_Toc53175954"/>
      <w:bookmarkStart w:id="968" w:name="_Toc61119919"/>
      <w:bookmarkStart w:id="969" w:name="_Toc67917135"/>
      <w:bookmarkStart w:id="970" w:name="_Toc76297174"/>
      <w:bookmarkStart w:id="971" w:name="_Toc76571115"/>
      <w:bookmarkStart w:id="972" w:name="_Toc83742655"/>
      <w:r w:rsidRPr="00661924">
        <w:t>6.1.1</w:t>
      </w:r>
      <w:r w:rsidRPr="00661924">
        <w:rPr>
          <w:rFonts w:hint="eastAsia"/>
          <w:lang w:eastAsia="zh-CN"/>
        </w:rPr>
        <w:tab/>
      </w:r>
      <w:r w:rsidRPr="00661924">
        <w:rPr>
          <w:lang w:eastAsia="zh-CN"/>
        </w:rPr>
        <w:t>Applicability of requirements</w:t>
      </w:r>
      <w:bookmarkEnd w:id="962"/>
      <w:bookmarkEnd w:id="963"/>
      <w:bookmarkEnd w:id="964"/>
      <w:bookmarkEnd w:id="965"/>
      <w:bookmarkEnd w:id="966"/>
      <w:bookmarkEnd w:id="967"/>
      <w:bookmarkEnd w:id="968"/>
      <w:bookmarkEnd w:id="969"/>
      <w:bookmarkEnd w:id="970"/>
      <w:bookmarkEnd w:id="971"/>
      <w:bookmarkEnd w:id="972"/>
    </w:p>
    <w:p w14:paraId="0560CC54" w14:textId="77777777" w:rsidR="005B3300" w:rsidRPr="00661924" w:rsidRDefault="005B3300" w:rsidP="005B3300">
      <w:pPr>
        <w:pStyle w:val="Heading4"/>
      </w:pPr>
      <w:bookmarkStart w:id="973" w:name="_Toc21338218"/>
      <w:bookmarkStart w:id="974" w:name="_Toc29808326"/>
      <w:bookmarkStart w:id="975" w:name="_Toc37068245"/>
      <w:bookmarkStart w:id="976" w:name="_Toc37257198"/>
      <w:bookmarkStart w:id="977" w:name="_Toc45892329"/>
      <w:bookmarkStart w:id="978" w:name="_Toc53175955"/>
      <w:bookmarkStart w:id="979" w:name="_Toc61119920"/>
      <w:bookmarkStart w:id="980" w:name="_Toc67917136"/>
      <w:bookmarkStart w:id="981" w:name="_Toc76297175"/>
      <w:bookmarkStart w:id="982" w:name="_Toc76571116"/>
      <w:bookmarkStart w:id="983" w:name="_Toc83742656"/>
      <w:r w:rsidRPr="00661924">
        <w:rPr>
          <w:rFonts w:hint="eastAsia"/>
          <w:lang w:eastAsia="zh-CN"/>
        </w:rPr>
        <w:t>6</w:t>
      </w:r>
      <w:r w:rsidRPr="00661924">
        <w:t>.1.1.1</w:t>
      </w:r>
      <w:r w:rsidRPr="00661924">
        <w:rPr>
          <w:rFonts w:hint="eastAsia"/>
          <w:lang w:eastAsia="zh-CN"/>
        </w:rPr>
        <w:tab/>
      </w:r>
      <w:r w:rsidRPr="00661924">
        <w:t>General</w:t>
      </w:r>
      <w:bookmarkEnd w:id="973"/>
      <w:bookmarkEnd w:id="974"/>
      <w:bookmarkEnd w:id="975"/>
      <w:bookmarkEnd w:id="976"/>
      <w:bookmarkEnd w:id="977"/>
      <w:bookmarkEnd w:id="978"/>
      <w:bookmarkEnd w:id="979"/>
      <w:bookmarkEnd w:id="980"/>
      <w:bookmarkEnd w:id="981"/>
      <w:bookmarkEnd w:id="982"/>
      <w:bookmarkEnd w:id="983"/>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984" w:name="_Toc21338219"/>
      <w:bookmarkStart w:id="985" w:name="_Toc29808327"/>
      <w:bookmarkStart w:id="986" w:name="_Toc37068246"/>
      <w:bookmarkStart w:id="987" w:name="_Toc37257199"/>
      <w:bookmarkStart w:id="988" w:name="_Toc45892330"/>
      <w:bookmarkStart w:id="989" w:name="_Toc53175956"/>
      <w:bookmarkStart w:id="990" w:name="_Toc61119921"/>
      <w:bookmarkStart w:id="991" w:name="_Toc67917137"/>
      <w:bookmarkStart w:id="992" w:name="_Toc76297176"/>
      <w:bookmarkStart w:id="993" w:name="_Toc76571117"/>
      <w:bookmarkStart w:id="994" w:name="_Toc83742657"/>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984"/>
      <w:bookmarkEnd w:id="985"/>
      <w:bookmarkEnd w:id="986"/>
      <w:bookmarkEnd w:id="987"/>
      <w:bookmarkEnd w:id="988"/>
      <w:bookmarkEnd w:id="989"/>
      <w:bookmarkEnd w:id="990"/>
      <w:bookmarkEnd w:id="991"/>
      <w:bookmarkEnd w:id="992"/>
      <w:bookmarkEnd w:id="993"/>
      <w:bookmarkEnd w:id="994"/>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995" w:name="_Toc21338220"/>
      <w:bookmarkStart w:id="996" w:name="_Toc29808328"/>
      <w:bookmarkStart w:id="997" w:name="_Toc37068247"/>
      <w:bookmarkStart w:id="998" w:name="_Toc37257200"/>
      <w:bookmarkStart w:id="999" w:name="_Toc45892331"/>
      <w:bookmarkStart w:id="1000" w:name="_Toc53175957"/>
      <w:bookmarkStart w:id="1001" w:name="_Toc61119922"/>
      <w:bookmarkStart w:id="1002" w:name="_Toc67917138"/>
      <w:bookmarkStart w:id="1003" w:name="_Toc76297177"/>
      <w:bookmarkStart w:id="1004" w:name="_Toc76571118"/>
      <w:bookmarkStart w:id="1005" w:name="_Toc83742658"/>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995"/>
      <w:bookmarkEnd w:id="996"/>
      <w:bookmarkEnd w:id="997"/>
      <w:bookmarkEnd w:id="998"/>
      <w:bookmarkEnd w:id="999"/>
      <w:bookmarkEnd w:id="1000"/>
      <w:bookmarkEnd w:id="1001"/>
      <w:bookmarkEnd w:id="1002"/>
      <w:bookmarkEnd w:id="1003"/>
      <w:bookmarkEnd w:id="1004"/>
      <w:bookmarkEnd w:id="1005"/>
    </w:p>
    <w:p w14:paraId="7E2C8ED7" w14:textId="77777777" w:rsidR="005B3300" w:rsidRPr="00661924" w:rsidRDefault="005B3300" w:rsidP="005B3300">
      <w:pPr>
        <w:pStyle w:val="Heading4"/>
        <w:rPr>
          <w:lang w:eastAsia="zh-CN"/>
        </w:rPr>
      </w:pPr>
      <w:bookmarkStart w:id="1006" w:name="_Toc21338221"/>
      <w:bookmarkStart w:id="1007" w:name="_Toc29808329"/>
      <w:bookmarkStart w:id="1008" w:name="_Toc37068248"/>
      <w:bookmarkStart w:id="1009" w:name="_Toc37257201"/>
      <w:bookmarkStart w:id="1010" w:name="_Toc45892332"/>
      <w:bookmarkStart w:id="1011" w:name="_Toc53175958"/>
      <w:bookmarkStart w:id="1012" w:name="_Toc61119923"/>
      <w:bookmarkStart w:id="1013" w:name="_Toc67917139"/>
      <w:bookmarkStart w:id="1014" w:name="_Toc76297178"/>
      <w:bookmarkStart w:id="1015" w:name="_Toc76571119"/>
      <w:bookmarkStart w:id="1016" w:name="_Toc83742659"/>
      <w:r w:rsidRPr="00661924">
        <w:rPr>
          <w:lang w:eastAsia="zh-CN"/>
        </w:rPr>
        <w:t>6.1.1.4</w:t>
      </w:r>
      <w:r w:rsidRPr="00661924">
        <w:rPr>
          <w:lang w:eastAsia="zh-CN"/>
        </w:rPr>
        <w:tab/>
        <w:t>Applicability of requirements for mandatory UE features with capability signalling</w:t>
      </w:r>
      <w:bookmarkEnd w:id="1006"/>
      <w:bookmarkEnd w:id="1007"/>
      <w:bookmarkEnd w:id="1008"/>
      <w:bookmarkEnd w:id="1009"/>
      <w:bookmarkEnd w:id="1010"/>
      <w:bookmarkEnd w:id="1011"/>
      <w:bookmarkEnd w:id="1012"/>
      <w:bookmarkEnd w:id="1013"/>
      <w:bookmarkEnd w:id="1014"/>
      <w:bookmarkEnd w:id="1015"/>
      <w:bookmarkEnd w:id="1016"/>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1017" w:name="_Toc21338222"/>
      <w:bookmarkStart w:id="1018" w:name="_Toc29808330"/>
      <w:bookmarkStart w:id="1019" w:name="_Toc37068249"/>
      <w:bookmarkStart w:id="1020" w:name="_Toc37257202"/>
      <w:bookmarkStart w:id="1021" w:name="_Toc45892333"/>
      <w:bookmarkStart w:id="1022" w:name="_Toc53175959"/>
      <w:bookmarkStart w:id="1023" w:name="_Toc61119924"/>
      <w:bookmarkStart w:id="1024" w:name="_Toc67917140"/>
      <w:bookmarkStart w:id="1025" w:name="_Toc76297179"/>
      <w:bookmarkStart w:id="1026" w:name="_Toc76571120"/>
      <w:bookmarkStart w:id="1027" w:name="_Toc83742660"/>
      <w:r w:rsidRPr="00661924">
        <w:t>6.1.2</w:t>
      </w:r>
      <w:r w:rsidRPr="00661924">
        <w:rPr>
          <w:rFonts w:hint="eastAsia"/>
          <w:lang w:eastAsia="zh-CN"/>
        </w:rPr>
        <w:tab/>
      </w:r>
      <w:r w:rsidRPr="00661924">
        <w:rPr>
          <w:lang w:eastAsia="zh-CN"/>
        </w:rPr>
        <w:t>Common test parameters</w:t>
      </w:r>
      <w:bookmarkEnd w:id="1017"/>
      <w:bookmarkEnd w:id="1018"/>
      <w:bookmarkEnd w:id="1019"/>
      <w:bookmarkEnd w:id="1020"/>
      <w:bookmarkEnd w:id="1021"/>
      <w:bookmarkEnd w:id="1022"/>
      <w:bookmarkEnd w:id="1023"/>
      <w:bookmarkEnd w:id="1024"/>
      <w:bookmarkEnd w:id="1025"/>
      <w:bookmarkEnd w:id="1026"/>
      <w:bookmarkEnd w:id="1027"/>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1028" w:name="_Toc21338223"/>
      <w:bookmarkStart w:id="1029" w:name="_Toc29808331"/>
      <w:bookmarkStart w:id="1030" w:name="_Toc37068250"/>
      <w:bookmarkStart w:id="1031" w:name="_Toc37257203"/>
      <w:bookmarkStart w:id="1032" w:name="_Toc45892334"/>
      <w:bookmarkStart w:id="1033" w:name="_Toc53175960"/>
      <w:bookmarkStart w:id="1034" w:name="_Toc61119925"/>
      <w:bookmarkStart w:id="1035" w:name="_Toc67917141"/>
      <w:bookmarkStart w:id="1036" w:name="_Toc76297180"/>
      <w:bookmarkStart w:id="1037" w:name="_Toc76571121"/>
      <w:bookmarkStart w:id="1038" w:name="_Toc83742661"/>
      <w:r w:rsidRPr="00661924">
        <w:t>6.2</w:t>
      </w:r>
      <w:r w:rsidRPr="00661924">
        <w:rPr>
          <w:rFonts w:hint="eastAsia"/>
          <w:lang w:eastAsia="zh-CN"/>
        </w:rPr>
        <w:tab/>
      </w:r>
      <w:r w:rsidRPr="00661924">
        <w:rPr>
          <w:rFonts w:hint="eastAsia"/>
        </w:rPr>
        <w:t>Reporting of Channel Quality Indicator (CQI)</w:t>
      </w:r>
      <w:bookmarkEnd w:id="1028"/>
      <w:bookmarkEnd w:id="1029"/>
      <w:bookmarkEnd w:id="1030"/>
      <w:bookmarkEnd w:id="1031"/>
      <w:bookmarkEnd w:id="1032"/>
      <w:bookmarkEnd w:id="1033"/>
      <w:bookmarkEnd w:id="1034"/>
      <w:bookmarkEnd w:id="1035"/>
      <w:bookmarkEnd w:id="1036"/>
      <w:bookmarkEnd w:id="1037"/>
      <w:bookmarkEnd w:id="1038"/>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1039" w:name="_Toc21338224"/>
      <w:bookmarkStart w:id="1040" w:name="_Toc29808332"/>
      <w:bookmarkStart w:id="1041" w:name="_Toc37068251"/>
      <w:bookmarkStart w:id="1042" w:name="_Toc37257204"/>
      <w:bookmarkStart w:id="1043" w:name="_Toc45892335"/>
      <w:bookmarkStart w:id="1044" w:name="_Toc53175961"/>
      <w:bookmarkStart w:id="1045" w:name="_Toc61119926"/>
      <w:bookmarkStart w:id="1046" w:name="_Toc67917142"/>
      <w:bookmarkStart w:id="1047" w:name="_Toc76297181"/>
      <w:bookmarkStart w:id="1048" w:name="_Toc76571122"/>
      <w:bookmarkStart w:id="1049" w:name="_Toc83742662"/>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039"/>
      <w:bookmarkEnd w:id="1040"/>
      <w:bookmarkEnd w:id="1041"/>
      <w:bookmarkEnd w:id="1042"/>
      <w:bookmarkEnd w:id="1043"/>
      <w:bookmarkEnd w:id="1044"/>
      <w:bookmarkEnd w:id="1045"/>
      <w:bookmarkEnd w:id="1046"/>
      <w:bookmarkEnd w:id="1047"/>
      <w:bookmarkEnd w:id="1048"/>
      <w:bookmarkEnd w:id="1049"/>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1050" w:name="_Toc21338225"/>
      <w:bookmarkStart w:id="1051" w:name="_Toc29808333"/>
      <w:bookmarkStart w:id="1052" w:name="_Toc37068252"/>
      <w:bookmarkStart w:id="1053" w:name="_Toc37257205"/>
      <w:bookmarkStart w:id="1054" w:name="_Toc45892336"/>
      <w:bookmarkStart w:id="1055" w:name="_Toc53175962"/>
      <w:bookmarkStart w:id="1056" w:name="_Toc61119927"/>
      <w:bookmarkStart w:id="1057" w:name="_Toc67917143"/>
      <w:bookmarkStart w:id="1058" w:name="_Toc76297182"/>
      <w:bookmarkStart w:id="1059" w:name="_Toc76571123"/>
      <w:bookmarkStart w:id="1060" w:name="_Toc8374266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50"/>
      <w:bookmarkEnd w:id="1051"/>
      <w:bookmarkEnd w:id="1052"/>
      <w:bookmarkEnd w:id="1053"/>
      <w:bookmarkEnd w:id="1054"/>
      <w:bookmarkEnd w:id="1055"/>
      <w:bookmarkEnd w:id="1056"/>
      <w:bookmarkEnd w:id="1057"/>
      <w:bookmarkEnd w:id="1058"/>
      <w:bookmarkEnd w:id="1059"/>
      <w:bookmarkEnd w:id="1060"/>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1061" w:name="_Toc21338226"/>
      <w:bookmarkStart w:id="1062" w:name="_Toc29808334"/>
      <w:bookmarkStart w:id="1063" w:name="_Toc37068253"/>
      <w:bookmarkStart w:id="1064" w:name="_Toc37257206"/>
      <w:bookmarkStart w:id="1065" w:name="_Toc45892337"/>
      <w:bookmarkStart w:id="1066" w:name="_Toc53175963"/>
      <w:bookmarkStart w:id="1067" w:name="_Toc61119928"/>
      <w:bookmarkStart w:id="1068" w:name="_Toc67917144"/>
      <w:bookmarkStart w:id="1069" w:name="_Toc76297183"/>
      <w:bookmarkStart w:id="1070" w:name="_Toc76571124"/>
      <w:bookmarkStart w:id="1071" w:name="_Toc83742664"/>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61"/>
      <w:bookmarkEnd w:id="1062"/>
      <w:bookmarkEnd w:id="1063"/>
      <w:bookmarkEnd w:id="1064"/>
      <w:bookmarkEnd w:id="1065"/>
      <w:bookmarkEnd w:id="1066"/>
      <w:bookmarkEnd w:id="1067"/>
      <w:bookmarkEnd w:id="1068"/>
      <w:bookmarkEnd w:id="1069"/>
      <w:bookmarkEnd w:id="1070"/>
      <w:bookmarkEnd w:id="1071"/>
    </w:p>
    <w:p w14:paraId="16BB576E" w14:textId="77777777" w:rsidR="005B3300" w:rsidRPr="00661924" w:rsidRDefault="005B3300" w:rsidP="005B3300">
      <w:pPr>
        <w:pStyle w:val="Heading5"/>
        <w:rPr>
          <w:lang w:eastAsia="zh-CN"/>
        </w:rPr>
      </w:pPr>
      <w:bookmarkStart w:id="1072" w:name="_Toc21338227"/>
      <w:bookmarkStart w:id="1073" w:name="_Toc29808335"/>
      <w:bookmarkStart w:id="1074" w:name="_Toc37068254"/>
      <w:bookmarkStart w:id="1075" w:name="_Toc37257207"/>
      <w:bookmarkStart w:id="1076" w:name="_Toc45892338"/>
      <w:bookmarkStart w:id="1077" w:name="_Toc53175964"/>
      <w:bookmarkStart w:id="1078" w:name="_Toc61119929"/>
      <w:bookmarkStart w:id="1079" w:name="_Toc67917145"/>
      <w:bookmarkStart w:id="1080" w:name="_Toc76297184"/>
      <w:bookmarkStart w:id="1081" w:name="_Toc76571125"/>
      <w:bookmarkStart w:id="1082" w:name="_Toc83742665"/>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1072"/>
      <w:bookmarkEnd w:id="1073"/>
      <w:bookmarkEnd w:id="1074"/>
      <w:bookmarkEnd w:id="1075"/>
      <w:bookmarkEnd w:id="1076"/>
      <w:bookmarkEnd w:id="1077"/>
      <w:bookmarkEnd w:id="1078"/>
      <w:bookmarkEnd w:id="1079"/>
      <w:bookmarkEnd w:id="1080"/>
      <w:bookmarkEnd w:id="1081"/>
      <w:bookmarkEnd w:id="1082"/>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1083" w:name="_Toc21338228"/>
      <w:bookmarkStart w:id="1084" w:name="_Toc29808336"/>
      <w:bookmarkStart w:id="1085" w:name="_Toc37068255"/>
      <w:bookmarkStart w:id="1086" w:name="_Toc37257208"/>
      <w:bookmarkStart w:id="1087" w:name="_Toc45892339"/>
      <w:bookmarkStart w:id="1088" w:name="_Toc53175965"/>
      <w:bookmarkStart w:id="1089" w:name="_Toc61119930"/>
      <w:bookmarkStart w:id="1090" w:name="_Toc67917146"/>
      <w:bookmarkStart w:id="1091" w:name="_Toc76297185"/>
      <w:bookmarkStart w:id="1092" w:name="_Toc76571126"/>
      <w:bookmarkStart w:id="1093" w:name="_Toc83742666"/>
      <w:r w:rsidRPr="00661924">
        <w:rPr>
          <w:rFonts w:hint="eastAsia"/>
          <w:lang w:eastAsia="zh-CN"/>
        </w:rPr>
        <w:t>6.2.2.1.2</w:t>
      </w:r>
      <w:r w:rsidRPr="00661924">
        <w:rPr>
          <w:rFonts w:hint="eastAsia"/>
          <w:lang w:eastAsia="zh-CN"/>
        </w:rPr>
        <w:tab/>
        <w:t>CQI reporting under fading conditions</w:t>
      </w:r>
      <w:bookmarkEnd w:id="1083"/>
      <w:bookmarkEnd w:id="1084"/>
      <w:bookmarkEnd w:id="1085"/>
      <w:bookmarkEnd w:id="1086"/>
      <w:bookmarkEnd w:id="1087"/>
      <w:bookmarkEnd w:id="1088"/>
      <w:bookmarkEnd w:id="1089"/>
      <w:bookmarkEnd w:id="1090"/>
      <w:bookmarkEnd w:id="1091"/>
      <w:bookmarkEnd w:id="1092"/>
      <w:bookmarkEnd w:id="1093"/>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1094" w:name="_Toc21338229"/>
      <w:bookmarkStart w:id="1095" w:name="_Toc29808337"/>
      <w:bookmarkStart w:id="1096" w:name="_Toc37068256"/>
      <w:bookmarkStart w:id="1097" w:name="_Toc37257209"/>
      <w:bookmarkStart w:id="1098" w:name="_Toc45892340"/>
      <w:bookmarkStart w:id="1099" w:name="_Toc53175966"/>
      <w:bookmarkStart w:id="1100" w:name="_Toc61119931"/>
      <w:bookmarkStart w:id="1101" w:name="_Toc67917147"/>
      <w:bookmarkStart w:id="1102" w:name="_Toc76297186"/>
      <w:bookmarkStart w:id="1103" w:name="_Toc76571127"/>
      <w:bookmarkStart w:id="1104" w:name="_Toc8374266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94"/>
      <w:bookmarkEnd w:id="1095"/>
      <w:bookmarkEnd w:id="1096"/>
      <w:bookmarkEnd w:id="1097"/>
      <w:bookmarkEnd w:id="1098"/>
      <w:bookmarkEnd w:id="1099"/>
      <w:bookmarkEnd w:id="1100"/>
      <w:bookmarkEnd w:id="1101"/>
      <w:bookmarkEnd w:id="1102"/>
      <w:bookmarkEnd w:id="1103"/>
      <w:bookmarkEnd w:id="1104"/>
    </w:p>
    <w:p w14:paraId="3E3855A1" w14:textId="77777777" w:rsidR="005B3300" w:rsidRPr="00661924" w:rsidRDefault="005B3300" w:rsidP="005B3300">
      <w:pPr>
        <w:pStyle w:val="Heading5"/>
        <w:rPr>
          <w:lang w:eastAsia="zh-CN"/>
        </w:rPr>
      </w:pPr>
      <w:bookmarkStart w:id="1105" w:name="_Toc21338230"/>
      <w:bookmarkStart w:id="1106" w:name="_Toc29808338"/>
      <w:bookmarkStart w:id="1107" w:name="_Toc37068257"/>
      <w:bookmarkStart w:id="1108" w:name="_Toc37257210"/>
      <w:bookmarkStart w:id="1109" w:name="_Toc45892341"/>
      <w:bookmarkStart w:id="1110" w:name="_Toc53175967"/>
      <w:bookmarkStart w:id="1111" w:name="_Toc61119932"/>
      <w:bookmarkStart w:id="1112" w:name="_Toc67917148"/>
      <w:bookmarkStart w:id="1113" w:name="_Toc76297187"/>
      <w:bookmarkStart w:id="1114" w:name="_Toc76571128"/>
      <w:bookmarkStart w:id="1115" w:name="_Toc83742668"/>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1105"/>
      <w:bookmarkEnd w:id="1106"/>
      <w:bookmarkEnd w:id="1107"/>
      <w:bookmarkEnd w:id="1108"/>
      <w:bookmarkEnd w:id="1109"/>
      <w:bookmarkEnd w:id="1110"/>
      <w:bookmarkEnd w:id="1111"/>
      <w:bookmarkEnd w:id="1112"/>
      <w:bookmarkEnd w:id="1113"/>
      <w:bookmarkEnd w:id="1114"/>
      <w:bookmarkEnd w:id="1115"/>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1116" w:name="_Toc21338231"/>
      <w:bookmarkStart w:id="1117" w:name="_Toc29808339"/>
      <w:bookmarkStart w:id="1118" w:name="_Toc37068258"/>
      <w:bookmarkStart w:id="1119" w:name="_Toc37257211"/>
      <w:bookmarkStart w:id="1120" w:name="_Toc45892342"/>
      <w:bookmarkStart w:id="1121" w:name="_Toc53175968"/>
      <w:bookmarkStart w:id="1122" w:name="_Toc61119933"/>
      <w:bookmarkStart w:id="1123" w:name="_Toc67917149"/>
      <w:bookmarkStart w:id="1124" w:name="_Toc76297188"/>
      <w:bookmarkStart w:id="1125" w:name="_Toc76571129"/>
      <w:bookmarkStart w:id="1126" w:name="_Toc83742669"/>
      <w:r w:rsidRPr="00661924">
        <w:rPr>
          <w:rFonts w:hint="eastAsia"/>
          <w:lang w:eastAsia="zh-CN"/>
        </w:rPr>
        <w:t>6.2.2.2.2</w:t>
      </w:r>
      <w:r w:rsidRPr="00661924">
        <w:rPr>
          <w:rFonts w:hint="eastAsia"/>
          <w:lang w:eastAsia="zh-CN"/>
        </w:rPr>
        <w:tab/>
        <w:t>CQI reporting under fading conditions</w:t>
      </w:r>
      <w:bookmarkEnd w:id="1116"/>
      <w:bookmarkEnd w:id="1117"/>
      <w:bookmarkEnd w:id="1118"/>
      <w:bookmarkEnd w:id="1119"/>
      <w:bookmarkEnd w:id="1120"/>
      <w:bookmarkEnd w:id="1121"/>
      <w:bookmarkEnd w:id="1122"/>
      <w:bookmarkEnd w:id="1123"/>
      <w:bookmarkEnd w:id="1124"/>
      <w:bookmarkEnd w:id="1125"/>
      <w:bookmarkEnd w:id="1126"/>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1127" w:name="_Toc21338232"/>
      <w:bookmarkStart w:id="1128" w:name="_Toc29808340"/>
      <w:bookmarkStart w:id="1129" w:name="_Toc37068259"/>
      <w:bookmarkStart w:id="1130" w:name="_Toc37257212"/>
      <w:bookmarkStart w:id="1131" w:name="_Toc45892343"/>
      <w:bookmarkStart w:id="1132" w:name="_Toc53175969"/>
      <w:bookmarkStart w:id="1133" w:name="_Toc61119934"/>
      <w:bookmarkStart w:id="1134" w:name="_Toc67917150"/>
      <w:bookmarkStart w:id="1135" w:name="_Toc76297189"/>
      <w:bookmarkStart w:id="1136" w:name="_Toc76571130"/>
      <w:bookmarkStart w:id="1137" w:name="_Toc8374267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127"/>
      <w:bookmarkEnd w:id="1128"/>
      <w:bookmarkEnd w:id="1129"/>
      <w:bookmarkEnd w:id="1130"/>
      <w:bookmarkEnd w:id="1131"/>
      <w:bookmarkEnd w:id="1132"/>
      <w:bookmarkEnd w:id="1133"/>
      <w:bookmarkEnd w:id="1134"/>
      <w:bookmarkEnd w:id="1135"/>
      <w:bookmarkEnd w:id="1136"/>
      <w:bookmarkEnd w:id="1137"/>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1138" w:name="_Toc21338233"/>
      <w:bookmarkStart w:id="1139" w:name="_Toc29808341"/>
      <w:bookmarkStart w:id="1140" w:name="_Toc37068260"/>
      <w:bookmarkStart w:id="1141" w:name="_Toc37257213"/>
      <w:bookmarkStart w:id="1142" w:name="_Toc45892344"/>
      <w:bookmarkStart w:id="1143" w:name="_Toc53175970"/>
      <w:bookmarkStart w:id="1144" w:name="_Toc61119935"/>
      <w:bookmarkStart w:id="1145" w:name="_Toc67917151"/>
      <w:bookmarkStart w:id="1146" w:name="_Toc76297190"/>
      <w:bookmarkStart w:id="1147" w:name="_Toc76571131"/>
      <w:bookmarkStart w:id="1148" w:name="_Toc8374267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138"/>
      <w:bookmarkEnd w:id="1139"/>
      <w:bookmarkEnd w:id="1140"/>
      <w:bookmarkEnd w:id="1141"/>
      <w:bookmarkEnd w:id="1142"/>
      <w:bookmarkEnd w:id="1143"/>
      <w:bookmarkEnd w:id="1144"/>
      <w:bookmarkEnd w:id="1145"/>
      <w:bookmarkEnd w:id="1146"/>
      <w:bookmarkEnd w:id="1147"/>
      <w:bookmarkEnd w:id="1148"/>
    </w:p>
    <w:p w14:paraId="49746607" w14:textId="77777777" w:rsidR="005B3300" w:rsidRPr="00661924" w:rsidRDefault="005B3300" w:rsidP="005B3300">
      <w:pPr>
        <w:pStyle w:val="Heading5"/>
        <w:rPr>
          <w:lang w:eastAsia="zh-CN"/>
        </w:rPr>
      </w:pPr>
      <w:bookmarkStart w:id="1149" w:name="_Toc21338234"/>
      <w:bookmarkStart w:id="1150" w:name="_Toc29808342"/>
      <w:bookmarkStart w:id="1151" w:name="_Toc37068261"/>
      <w:bookmarkStart w:id="1152" w:name="_Toc37257214"/>
      <w:bookmarkStart w:id="1153" w:name="_Toc45892345"/>
      <w:bookmarkStart w:id="1154" w:name="_Toc53175971"/>
      <w:bookmarkStart w:id="1155" w:name="_Toc61119936"/>
      <w:bookmarkStart w:id="1156" w:name="_Toc67917152"/>
      <w:bookmarkStart w:id="1157" w:name="_Toc76297191"/>
      <w:bookmarkStart w:id="1158" w:name="_Toc76571132"/>
      <w:bookmarkStart w:id="1159" w:name="_Toc83742672"/>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1149"/>
      <w:bookmarkEnd w:id="1150"/>
      <w:bookmarkEnd w:id="1151"/>
      <w:bookmarkEnd w:id="1152"/>
      <w:bookmarkEnd w:id="1153"/>
      <w:bookmarkEnd w:id="1154"/>
      <w:bookmarkEnd w:id="1155"/>
      <w:bookmarkEnd w:id="1156"/>
      <w:bookmarkEnd w:id="1157"/>
      <w:bookmarkEnd w:id="1158"/>
      <w:bookmarkEnd w:id="1159"/>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1160" w:name="_Toc21338235"/>
      <w:bookmarkStart w:id="1161" w:name="_Toc29808343"/>
      <w:bookmarkStart w:id="1162" w:name="_Toc37068262"/>
      <w:bookmarkStart w:id="1163" w:name="_Toc37257215"/>
      <w:bookmarkStart w:id="1164" w:name="_Toc45892346"/>
      <w:bookmarkStart w:id="1165" w:name="_Toc53175972"/>
      <w:bookmarkStart w:id="1166" w:name="_Toc61119937"/>
      <w:bookmarkStart w:id="1167" w:name="_Toc67917153"/>
      <w:bookmarkStart w:id="1168" w:name="_Toc76297192"/>
      <w:bookmarkStart w:id="1169" w:name="_Toc76571133"/>
      <w:bookmarkStart w:id="1170" w:name="_Toc83742673"/>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1160"/>
      <w:bookmarkEnd w:id="1161"/>
      <w:bookmarkEnd w:id="1162"/>
      <w:bookmarkEnd w:id="1163"/>
      <w:bookmarkEnd w:id="1164"/>
      <w:bookmarkEnd w:id="1165"/>
      <w:bookmarkEnd w:id="1166"/>
      <w:bookmarkEnd w:id="1167"/>
      <w:bookmarkEnd w:id="1168"/>
      <w:bookmarkEnd w:id="1169"/>
      <w:bookmarkEnd w:id="1170"/>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1171"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1171"/>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1172" w:name="_Toc21338236"/>
      <w:bookmarkStart w:id="1173" w:name="_Toc29808344"/>
      <w:bookmarkStart w:id="1174" w:name="_Toc37068263"/>
      <w:bookmarkStart w:id="1175" w:name="_Toc37257216"/>
      <w:bookmarkStart w:id="1176" w:name="_Toc45892347"/>
      <w:bookmarkStart w:id="1177" w:name="_Toc53175973"/>
      <w:bookmarkStart w:id="1178" w:name="_Toc61119938"/>
      <w:bookmarkStart w:id="1179" w:name="_Toc67917154"/>
      <w:bookmarkStart w:id="1180" w:name="_Toc76297193"/>
      <w:bookmarkStart w:id="1181" w:name="_Toc76571134"/>
      <w:bookmarkStart w:id="1182" w:name="_Toc8374267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72"/>
      <w:bookmarkEnd w:id="1173"/>
      <w:bookmarkEnd w:id="1174"/>
      <w:bookmarkEnd w:id="1175"/>
      <w:bookmarkEnd w:id="1176"/>
      <w:bookmarkEnd w:id="1177"/>
      <w:bookmarkEnd w:id="1178"/>
      <w:bookmarkEnd w:id="1179"/>
      <w:bookmarkEnd w:id="1180"/>
      <w:bookmarkEnd w:id="1181"/>
      <w:bookmarkEnd w:id="1182"/>
    </w:p>
    <w:p w14:paraId="3B903B2A" w14:textId="77777777" w:rsidR="005B3300" w:rsidRPr="00661924" w:rsidRDefault="005B3300" w:rsidP="005B3300">
      <w:pPr>
        <w:pStyle w:val="Heading5"/>
        <w:rPr>
          <w:lang w:eastAsia="zh-CN"/>
        </w:rPr>
      </w:pPr>
      <w:bookmarkStart w:id="1183" w:name="_Toc21338237"/>
      <w:bookmarkStart w:id="1184" w:name="_Toc29808345"/>
      <w:bookmarkStart w:id="1185" w:name="_Toc37068264"/>
      <w:bookmarkStart w:id="1186" w:name="_Toc37257217"/>
      <w:bookmarkStart w:id="1187" w:name="_Toc45892348"/>
      <w:bookmarkStart w:id="1188" w:name="_Toc53175974"/>
      <w:bookmarkStart w:id="1189" w:name="_Toc61119939"/>
      <w:bookmarkStart w:id="1190" w:name="_Toc67917155"/>
      <w:bookmarkStart w:id="1191" w:name="_Toc76297194"/>
      <w:bookmarkStart w:id="1192" w:name="_Toc76571135"/>
      <w:bookmarkStart w:id="1193" w:name="_Toc8374267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1183"/>
      <w:bookmarkEnd w:id="1184"/>
      <w:bookmarkEnd w:id="1185"/>
      <w:bookmarkEnd w:id="1186"/>
      <w:bookmarkEnd w:id="1187"/>
      <w:bookmarkEnd w:id="1188"/>
      <w:bookmarkEnd w:id="1189"/>
      <w:bookmarkEnd w:id="1190"/>
      <w:bookmarkEnd w:id="1191"/>
      <w:bookmarkEnd w:id="1192"/>
      <w:bookmarkEnd w:id="1193"/>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1194" w:name="_Toc21338238"/>
      <w:bookmarkStart w:id="1195" w:name="_Toc29808346"/>
      <w:bookmarkStart w:id="1196" w:name="_Toc37068265"/>
      <w:bookmarkStart w:id="1197" w:name="_Toc37257218"/>
      <w:bookmarkStart w:id="1198" w:name="_Toc45892349"/>
      <w:bookmarkStart w:id="1199" w:name="_Toc53175975"/>
      <w:bookmarkStart w:id="1200" w:name="_Toc61119940"/>
      <w:bookmarkStart w:id="1201" w:name="_Toc67917156"/>
      <w:bookmarkStart w:id="1202" w:name="_Toc76297195"/>
      <w:bookmarkStart w:id="1203" w:name="_Toc76571136"/>
      <w:bookmarkStart w:id="1204" w:name="_Toc83742676"/>
      <w:r w:rsidRPr="00661924">
        <w:rPr>
          <w:rFonts w:hint="eastAsia"/>
          <w:lang w:eastAsia="zh-CN"/>
        </w:rPr>
        <w:t>6.2.3.2.2</w:t>
      </w:r>
      <w:r w:rsidRPr="00661924">
        <w:rPr>
          <w:rFonts w:hint="eastAsia"/>
          <w:lang w:eastAsia="zh-CN"/>
        </w:rPr>
        <w:tab/>
        <w:t>CQI reporting under fading conditions</w:t>
      </w:r>
      <w:bookmarkEnd w:id="1194"/>
      <w:bookmarkEnd w:id="1195"/>
      <w:bookmarkEnd w:id="1196"/>
      <w:bookmarkEnd w:id="1197"/>
      <w:bookmarkEnd w:id="1198"/>
      <w:bookmarkEnd w:id="1199"/>
      <w:bookmarkEnd w:id="1200"/>
      <w:bookmarkEnd w:id="1201"/>
      <w:bookmarkEnd w:id="1202"/>
      <w:bookmarkEnd w:id="1203"/>
      <w:bookmarkEnd w:id="1204"/>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1205" w:name="_Toc21338239"/>
      <w:bookmarkStart w:id="1206" w:name="_Toc29808347"/>
      <w:bookmarkStart w:id="1207" w:name="_Toc37068266"/>
      <w:bookmarkStart w:id="1208" w:name="_Toc37257219"/>
      <w:bookmarkStart w:id="1209" w:name="_Toc45892350"/>
      <w:bookmarkStart w:id="1210" w:name="_Toc53175976"/>
      <w:bookmarkStart w:id="1211" w:name="_Toc61119941"/>
      <w:bookmarkStart w:id="1212" w:name="_Toc67917157"/>
      <w:bookmarkStart w:id="1213" w:name="_Toc76297196"/>
      <w:bookmarkStart w:id="1214" w:name="_Toc76571137"/>
      <w:bookmarkStart w:id="1215" w:name="_Toc83742677"/>
      <w:r w:rsidRPr="00661924">
        <w:t>6.</w:t>
      </w:r>
      <w:r w:rsidRPr="00661924">
        <w:rPr>
          <w:rFonts w:hint="eastAsia"/>
          <w:lang w:eastAsia="zh-CN"/>
        </w:rPr>
        <w:t>3</w:t>
      </w:r>
      <w:r w:rsidRPr="00661924">
        <w:rPr>
          <w:rFonts w:hint="eastAsia"/>
          <w:lang w:eastAsia="zh-CN"/>
        </w:rPr>
        <w:tab/>
      </w:r>
      <w:r w:rsidRPr="00661924">
        <w:t>Reporting of Precoding Matrix Indicator (PMI)</w:t>
      </w:r>
      <w:bookmarkEnd w:id="1205"/>
      <w:bookmarkEnd w:id="1206"/>
      <w:bookmarkEnd w:id="1207"/>
      <w:bookmarkEnd w:id="1208"/>
      <w:bookmarkEnd w:id="1209"/>
      <w:bookmarkEnd w:id="1210"/>
      <w:bookmarkEnd w:id="1211"/>
      <w:bookmarkEnd w:id="1212"/>
      <w:bookmarkEnd w:id="1213"/>
      <w:bookmarkEnd w:id="1214"/>
      <w:bookmarkEnd w:id="1215"/>
    </w:p>
    <w:p w14:paraId="093F1086" w14:textId="77777777" w:rsidR="000B2BA0" w:rsidRPr="00661924" w:rsidRDefault="000B2BA0" w:rsidP="000B2BA0">
      <w:pPr>
        <w:rPr>
          <w:rFonts w:eastAsia="SimSun"/>
        </w:rPr>
      </w:pPr>
      <w:bookmarkStart w:id="1216"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216"/>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pt;height:36.5pt" o:ole="">
            <v:imagedata r:id="rId16" o:title=""/>
          </v:shape>
          <o:OLEObject Type="Embed" ProgID="Equation.3" ShapeID="_x0000_i1027" DrawAspect="Content" ObjectID="_1694562189"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9" type="#_x0000_t75" style="width:15.5pt;height:20pt" o:ole="">
            <v:imagedata r:id="rId18" o:title=""/>
          </v:shape>
          <o:OLEObject Type="Embed" ProgID="Equation.DSMT4" ShapeID="_x0000_i1029" DrawAspect="Content" ObjectID="_1694562190"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30" type="#_x0000_t75" style="width:30.5pt;height:20pt" o:ole="">
            <v:imagedata r:id="rId20" o:title=""/>
          </v:shape>
          <o:OLEObject Type="Embed" ProgID="Equation.DSMT4" ShapeID="_x0000_i1030" DrawAspect="Content" ObjectID="_1694562191"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2" type="#_x0000_t75" style="width:20pt;height:20pt" o:ole="">
            <v:imagedata r:id="rId22" o:title=""/>
          </v:shape>
          <o:OLEObject Type="Embed" ProgID="Equation.DSMT4" ShapeID="_x0000_i1032" DrawAspect="Content" ObjectID="_1694562192"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4" type="#_x0000_t75" style="width:30.5pt;height:20pt" o:ole="">
            <v:imagedata r:id="rId20" o:title=""/>
          </v:shape>
          <o:OLEObject Type="Embed" ProgID="Equation.DSMT4" ShapeID="_x0000_i1034" DrawAspect="Content" ObjectID="_1694562193"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217" w:name="_Toc21338240"/>
      <w:bookmarkStart w:id="1218" w:name="_Toc29808348"/>
      <w:bookmarkStart w:id="1219" w:name="_Toc37068267"/>
      <w:bookmarkStart w:id="1220" w:name="_Toc37257220"/>
      <w:bookmarkStart w:id="1221" w:name="_Toc45892351"/>
      <w:bookmarkStart w:id="1222" w:name="_Toc53175977"/>
      <w:bookmarkStart w:id="1223" w:name="_Toc61119942"/>
      <w:bookmarkStart w:id="1224" w:name="_Toc67917158"/>
      <w:bookmarkStart w:id="1225" w:name="_Toc76297197"/>
      <w:bookmarkStart w:id="1226" w:name="_Toc76571138"/>
      <w:bookmarkStart w:id="1227" w:name="_Toc83742678"/>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217"/>
      <w:bookmarkEnd w:id="1218"/>
      <w:bookmarkEnd w:id="1219"/>
      <w:bookmarkEnd w:id="1220"/>
      <w:bookmarkEnd w:id="1221"/>
      <w:bookmarkEnd w:id="1222"/>
      <w:bookmarkEnd w:id="1223"/>
      <w:bookmarkEnd w:id="1224"/>
      <w:bookmarkEnd w:id="1225"/>
      <w:bookmarkEnd w:id="1226"/>
      <w:bookmarkEnd w:id="1227"/>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228" w:name="_Toc21338241"/>
      <w:bookmarkStart w:id="1229" w:name="_Toc29808349"/>
      <w:bookmarkStart w:id="1230" w:name="_Toc37068268"/>
      <w:bookmarkStart w:id="1231" w:name="_Toc37257221"/>
      <w:bookmarkStart w:id="1232" w:name="_Toc45892352"/>
      <w:bookmarkStart w:id="1233" w:name="_Toc53175978"/>
      <w:bookmarkStart w:id="1234" w:name="_Toc61119943"/>
      <w:bookmarkStart w:id="1235" w:name="_Toc67917159"/>
      <w:bookmarkStart w:id="1236" w:name="_Toc76297198"/>
      <w:bookmarkStart w:id="1237" w:name="_Toc76571139"/>
      <w:bookmarkStart w:id="1238" w:name="_Toc8374267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28"/>
      <w:bookmarkEnd w:id="1229"/>
      <w:bookmarkEnd w:id="1230"/>
      <w:bookmarkEnd w:id="1231"/>
      <w:bookmarkEnd w:id="1232"/>
      <w:bookmarkEnd w:id="1233"/>
      <w:bookmarkEnd w:id="1234"/>
      <w:bookmarkEnd w:id="1235"/>
      <w:bookmarkEnd w:id="1236"/>
      <w:bookmarkEnd w:id="1237"/>
      <w:bookmarkEnd w:id="1238"/>
    </w:p>
    <w:p w14:paraId="0D680C4B" w14:textId="77777777" w:rsidR="005B3300" w:rsidRPr="00661924" w:rsidRDefault="005B3300" w:rsidP="005B3300">
      <w:pPr>
        <w:pStyle w:val="Heading4"/>
        <w:rPr>
          <w:lang w:eastAsia="zh-CN"/>
        </w:rPr>
      </w:pPr>
      <w:bookmarkStart w:id="1239" w:name="_Toc21338242"/>
      <w:bookmarkStart w:id="1240" w:name="_Toc29808350"/>
      <w:bookmarkStart w:id="1241" w:name="_Toc37068269"/>
      <w:bookmarkStart w:id="1242" w:name="_Toc37257222"/>
      <w:bookmarkStart w:id="1243" w:name="_Toc45892353"/>
      <w:bookmarkStart w:id="1244" w:name="_Toc53175979"/>
      <w:bookmarkStart w:id="1245" w:name="_Toc61119944"/>
      <w:bookmarkStart w:id="1246" w:name="_Toc67917160"/>
      <w:bookmarkStart w:id="1247" w:name="_Toc76297199"/>
      <w:bookmarkStart w:id="1248" w:name="_Toc76571140"/>
      <w:bookmarkStart w:id="1249" w:name="_Toc8374268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239"/>
      <w:bookmarkEnd w:id="1240"/>
      <w:bookmarkEnd w:id="1241"/>
      <w:bookmarkEnd w:id="1242"/>
      <w:bookmarkEnd w:id="1243"/>
      <w:bookmarkEnd w:id="1244"/>
      <w:bookmarkEnd w:id="1245"/>
      <w:bookmarkEnd w:id="1246"/>
      <w:bookmarkEnd w:id="1247"/>
      <w:bookmarkEnd w:id="1248"/>
      <w:bookmarkEnd w:id="1249"/>
    </w:p>
    <w:p w14:paraId="6BAC4ED1" w14:textId="77777777" w:rsidR="005B3300" w:rsidRPr="00661924" w:rsidRDefault="005B3300" w:rsidP="005B3300">
      <w:pPr>
        <w:pStyle w:val="Heading5"/>
        <w:rPr>
          <w:lang w:eastAsia="zh-CN"/>
        </w:rPr>
      </w:pPr>
      <w:bookmarkStart w:id="1250" w:name="_Toc21338243"/>
      <w:bookmarkStart w:id="1251" w:name="_Toc29808351"/>
      <w:bookmarkStart w:id="1252" w:name="_Toc37068270"/>
      <w:bookmarkStart w:id="1253" w:name="_Toc37257223"/>
      <w:bookmarkStart w:id="1254" w:name="_Toc45892354"/>
      <w:bookmarkStart w:id="1255" w:name="_Toc53175980"/>
      <w:bookmarkStart w:id="1256" w:name="_Toc61119945"/>
      <w:bookmarkStart w:id="1257" w:name="_Toc67917161"/>
      <w:bookmarkStart w:id="1258" w:name="_Toc76297200"/>
      <w:bookmarkStart w:id="1259" w:name="_Toc76571141"/>
      <w:bookmarkStart w:id="1260" w:name="_Toc83742681"/>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250"/>
      <w:bookmarkEnd w:id="1251"/>
      <w:bookmarkEnd w:id="1252"/>
      <w:bookmarkEnd w:id="1253"/>
      <w:bookmarkEnd w:id="1254"/>
      <w:bookmarkEnd w:id="1255"/>
      <w:bookmarkEnd w:id="1256"/>
      <w:bookmarkEnd w:id="1257"/>
      <w:bookmarkEnd w:id="1258"/>
      <w:bookmarkEnd w:id="1259"/>
      <w:bookmarkEnd w:id="1260"/>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261" w:name="_Toc21338244"/>
      <w:bookmarkStart w:id="1262" w:name="_Toc29808352"/>
      <w:bookmarkStart w:id="1263" w:name="_Toc37068271"/>
      <w:bookmarkStart w:id="1264" w:name="_Toc37257224"/>
      <w:bookmarkStart w:id="1265" w:name="_Toc45892355"/>
      <w:bookmarkStart w:id="1266" w:name="_Toc53175981"/>
      <w:bookmarkStart w:id="1267" w:name="_Toc61119946"/>
      <w:bookmarkStart w:id="1268" w:name="_Toc67917162"/>
      <w:bookmarkStart w:id="1269" w:name="_Toc76297201"/>
      <w:bookmarkStart w:id="1270" w:name="_Toc76571142"/>
      <w:bookmarkStart w:id="1271" w:name="_Toc83742682"/>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261"/>
      <w:bookmarkEnd w:id="1262"/>
      <w:bookmarkEnd w:id="1263"/>
      <w:bookmarkEnd w:id="1264"/>
      <w:bookmarkEnd w:id="1265"/>
      <w:bookmarkEnd w:id="1266"/>
      <w:bookmarkEnd w:id="1267"/>
      <w:bookmarkEnd w:id="1268"/>
      <w:bookmarkEnd w:id="1269"/>
      <w:bookmarkEnd w:id="1270"/>
      <w:bookmarkEnd w:id="1271"/>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272" w:name="_Toc21338245"/>
      <w:bookmarkStart w:id="1273" w:name="_Toc29808353"/>
      <w:bookmarkStart w:id="1274" w:name="_Toc37068272"/>
      <w:bookmarkStart w:id="1275" w:name="_Toc37257225"/>
      <w:bookmarkStart w:id="1276" w:name="_Toc45892356"/>
      <w:bookmarkStart w:id="1277" w:name="_Toc53175982"/>
      <w:bookmarkStart w:id="1278" w:name="_Toc61119947"/>
      <w:bookmarkStart w:id="1279" w:name="_Toc67917163"/>
      <w:bookmarkStart w:id="1280" w:name="_Toc76297202"/>
      <w:bookmarkStart w:id="1281" w:name="_Toc76571143"/>
      <w:bookmarkStart w:id="1282" w:name="_Toc8374268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72"/>
      <w:bookmarkEnd w:id="1273"/>
      <w:bookmarkEnd w:id="1274"/>
      <w:bookmarkEnd w:id="1275"/>
      <w:bookmarkEnd w:id="1276"/>
      <w:bookmarkEnd w:id="1277"/>
      <w:bookmarkEnd w:id="1278"/>
      <w:bookmarkEnd w:id="1279"/>
      <w:bookmarkEnd w:id="1280"/>
      <w:bookmarkEnd w:id="1281"/>
      <w:bookmarkEnd w:id="1282"/>
    </w:p>
    <w:p w14:paraId="2EA6AADD" w14:textId="77777777" w:rsidR="005B3300" w:rsidRPr="00661924" w:rsidRDefault="005B3300" w:rsidP="005B3300">
      <w:pPr>
        <w:pStyle w:val="Heading5"/>
        <w:rPr>
          <w:lang w:val="en-US" w:eastAsia="zh-CN"/>
        </w:rPr>
      </w:pPr>
      <w:bookmarkStart w:id="1283" w:name="_Toc21338246"/>
      <w:bookmarkStart w:id="1284" w:name="_Toc29808354"/>
      <w:bookmarkStart w:id="1285" w:name="_Toc37068273"/>
      <w:bookmarkStart w:id="1286" w:name="_Toc37257226"/>
      <w:bookmarkStart w:id="1287" w:name="_Toc45892357"/>
      <w:bookmarkStart w:id="1288" w:name="_Toc53175983"/>
      <w:bookmarkStart w:id="1289" w:name="_Toc61119948"/>
      <w:bookmarkStart w:id="1290" w:name="_Toc67917164"/>
      <w:bookmarkStart w:id="1291" w:name="_Toc76297203"/>
      <w:bookmarkStart w:id="1292" w:name="_Toc76571144"/>
      <w:bookmarkStart w:id="1293" w:name="_Toc83742684"/>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283"/>
      <w:bookmarkEnd w:id="1284"/>
      <w:bookmarkEnd w:id="1285"/>
      <w:bookmarkEnd w:id="1286"/>
      <w:bookmarkEnd w:id="1287"/>
      <w:bookmarkEnd w:id="1288"/>
      <w:bookmarkEnd w:id="1289"/>
      <w:bookmarkEnd w:id="1290"/>
      <w:bookmarkEnd w:id="1291"/>
      <w:bookmarkEnd w:id="1292"/>
      <w:bookmarkEnd w:id="1293"/>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294" w:name="_Toc21338247"/>
      <w:bookmarkStart w:id="1295" w:name="_Toc29808355"/>
      <w:bookmarkStart w:id="1296" w:name="_Toc37068274"/>
      <w:bookmarkStart w:id="1297" w:name="_Toc37257227"/>
      <w:bookmarkStart w:id="1298" w:name="_Toc45892358"/>
      <w:bookmarkStart w:id="1299" w:name="_Toc53175984"/>
      <w:bookmarkStart w:id="1300" w:name="_Toc61119949"/>
      <w:bookmarkStart w:id="1301" w:name="_Toc67917165"/>
      <w:bookmarkStart w:id="1302" w:name="_Toc76297204"/>
      <w:bookmarkStart w:id="1303" w:name="_Toc76571145"/>
      <w:bookmarkStart w:id="1304" w:name="_Toc83742685"/>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294"/>
      <w:bookmarkEnd w:id="1295"/>
      <w:bookmarkEnd w:id="1296"/>
      <w:bookmarkEnd w:id="1297"/>
      <w:bookmarkEnd w:id="1298"/>
      <w:bookmarkEnd w:id="1299"/>
      <w:bookmarkEnd w:id="1300"/>
      <w:bookmarkEnd w:id="1301"/>
      <w:bookmarkEnd w:id="1302"/>
      <w:bookmarkEnd w:id="1303"/>
      <w:bookmarkEnd w:id="1304"/>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305" w:name="_Toc21338248"/>
      <w:bookmarkStart w:id="1306" w:name="_Toc29808356"/>
      <w:bookmarkStart w:id="1307" w:name="_Toc37068275"/>
      <w:bookmarkStart w:id="1308" w:name="_Toc37257228"/>
      <w:bookmarkStart w:id="1309" w:name="_Toc45892359"/>
      <w:bookmarkStart w:id="1310" w:name="_Toc53175985"/>
      <w:bookmarkStart w:id="1311" w:name="_Toc61119950"/>
      <w:bookmarkStart w:id="1312" w:name="_Toc67917166"/>
      <w:bookmarkStart w:id="1313" w:name="_Toc76297205"/>
      <w:bookmarkStart w:id="1314" w:name="_Toc76571146"/>
      <w:bookmarkStart w:id="1315" w:name="_Toc8374268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05"/>
      <w:bookmarkEnd w:id="1306"/>
      <w:bookmarkEnd w:id="1307"/>
      <w:bookmarkEnd w:id="1308"/>
      <w:bookmarkEnd w:id="1309"/>
      <w:bookmarkEnd w:id="1310"/>
      <w:bookmarkEnd w:id="1311"/>
      <w:bookmarkEnd w:id="1312"/>
      <w:bookmarkEnd w:id="1313"/>
      <w:bookmarkEnd w:id="1314"/>
      <w:bookmarkEnd w:id="1315"/>
    </w:p>
    <w:p w14:paraId="79CABD98" w14:textId="77777777" w:rsidR="005B3300" w:rsidRPr="00661924" w:rsidRDefault="005B3300" w:rsidP="005B3300">
      <w:pPr>
        <w:pStyle w:val="Heading4"/>
        <w:rPr>
          <w:lang w:eastAsia="zh-CN"/>
        </w:rPr>
      </w:pPr>
      <w:bookmarkStart w:id="1316" w:name="_Toc21338249"/>
      <w:bookmarkStart w:id="1317" w:name="_Toc29808357"/>
      <w:bookmarkStart w:id="1318" w:name="_Toc37068276"/>
      <w:bookmarkStart w:id="1319" w:name="_Toc37257229"/>
      <w:bookmarkStart w:id="1320" w:name="_Toc45892360"/>
      <w:bookmarkStart w:id="1321" w:name="_Toc53175986"/>
      <w:bookmarkStart w:id="1322" w:name="_Toc61119951"/>
      <w:bookmarkStart w:id="1323" w:name="_Toc67917167"/>
      <w:bookmarkStart w:id="1324" w:name="_Toc76297206"/>
      <w:bookmarkStart w:id="1325" w:name="_Toc76571147"/>
      <w:bookmarkStart w:id="1326" w:name="_Toc8374268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316"/>
      <w:bookmarkEnd w:id="1317"/>
      <w:bookmarkEnd w:id="1318"/>
      <w:bookmarkEnd w:id="1319"/>
      <w:bookmarkEnd w:id="1320"/>
      <w:bookmarkEnd w:id="1321"/>
      <w:bookmarkEnd w:id="1322"/>
      <w:bookmarkEnd w:id="1323"/>
      <w:bookmarkEnd w:id="1324"/>
      <w:bookmarkEnd w:id="1325"/>
      <w:bookmarkEnd w:id="1326"/>
    </w:p>
    <w:p w14:paraId="71D85C30" w14:textId="77777777" w:rsidR="005B3300" w:rsidRPr="00661924" w:rsidRDefault="005B3300" w:rsidP="005B3300">
      <w:pPr>
        <w:pStyle w:val="Heading5"/>
        <w:rPr>
          <w:lang w:val="en-US" w:eastAsia="zh-CN"/>
        </w:rPr>
      </w:pPr>
      <w:bookmarkStart w:id="1327" w:name="_Toc21338250"/>
      <w:bookmarkStart w:id="1328" w:name="_Toc29808358"/>
      <w:bookmarkStart w:id="1329" w:name="_Toc37068277"/>
      <w:bookmarkStart w:id="1330" w:name="_Toc37257230"/>
      <w:bookmarkStart w:id="1331" w:name="_Toc45892361"/>
      <w:bookmarkStart w:id="1332" w:name="_Toc53175987"/>
      <w:bookmarkStart w:id="1333" w:name="_Toc61119952"/>
      <w:bookmarkStart w:id="1334" w:name="_Toc67917168"/>
      <w:bookmarkStart w:id="1335" w:name="_Toc76297207"/>
      <w:bookmarkStart w:id="1336" w:name="_Toc76571148"/>
      <w:bookmarkStart w:id="1337" w:name="_Toc83742688"/>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327"/>
      <w:bookmarkEnd w:id="1328"/>
      <w:bookmarkEnd w:id="1329"/>
      <w:bookmarkEnd w:id="1330"/>
      <w:bookmarkEnd w:id="1331"/>
      <w:bookmarkEnd w:id="1332"/>
      <w:bookmarkEnd w:id="1333"/>
      <w:bookmarkEnd w:id="1334"/>
      <w:bookmarkEnd w:id="1335"/>
      <w:bookmarkEnd w:id="1336"/>
      <w:bookmarkEnd w:id="1337"/>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338" w:name="_Toc21338251"/>
      <w:bookmarkStart w:id="1339" w:name="_Toc29808359"/>
      <w:bookmarkStart w:id="1340" w:name="_Toc37068278"/>
      <w:bookmarkStart w:id="1341" w:name="_Toc37257231"/>
      <w:bookmarkStart w:id="1342" w:name="_Toc45892362"/>
      <w:bookmarkStart w:id="1343" w:name="_Toc53175988"/>
      <w:bookmarkStart w:id="1344" w:name="_Toc61119953"/>
      <w:bookmarkStart w:id="1345" w:name="_Toc67917169"/>
      <w:bookmarkStart w:id="1346" w:name="_Toc76297208"/>
      <w:bookmarkStart w:id="1347" w:name="_Toc76571149"/>
      <w:bookmarkStart w:id="1348" w:name="_Toc83742689"/>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338"/>
      <w:bookmarkEnd w:id="1339"/>
      <w:bookmarkEnd w:id="1340"/>
      <w:bookmarkEnd w:id="1341"/>
      <w:bookmarkEnd w:id="1342"/>
      <w:bookmarkEnd w:id="1343"/>
      <w:bookmarkEnd w:id="1344"/>
      <w:bookmarkEnd w:id="1345"/>
      <w:bookmarkEnd w:id="1346"/>
      <w:bookmarkEnd w:id="1347"/>
      <w:bookmarkEnd w:id="134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349" w:name="_Toc21338252"/>
      <w:bookmarkStart w:id="1350" w:name="_Toc29808360"/>
      <w:bookmarkStart w:id="1351" w:name="_Toc37068279"/>
      <w:bookmarkStart w:id="1352" w:name="_Toc37257232"/>
      <w:bookmarkStart w:id="1353" w:name="_Toc45892363"/>
      <w:bookmarkStart w:id="1354" w:name="_Toc53175989"/>
      <w:bookmarkStart w:id="1355" w:name="_Toc61119954"/>
      <w:bookmarkStart w:id="1356" w:name="_Toc67917170"/>
      <w:bookmarkStart w:id="1357" w:name="_Toc76297209"/>
      <w:bookmarkStart w:id="1358" w:name="_Toc76571150"/>
      <w:bookmarkStart w:id="1359" w:name="_Toc8374269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349"/>
      <w:bookmarkEnd w:id="1350"/>
      <w:bookmarkEnd w:id="1351"/>
      <w:bookmarkEnd w:id="1352"/>
      <w:bookmarkEnd w:id="1353"/>
      <w:bookmarkEnd w:id="1354"/>
      <w:bookmarkEnd w:id="1355"/>
      <w:bookmarkEnd w:id="1356"/>
      <w:bookmarkEnd w:id="1357"/>
      <w:bookmarkEnd w:id="1358"/>
      <w:bookmarkEnd w:id="1359"/>
    </w:p>
    <w:p w14:paraId="35A8AE21" w14:textId="77777777" w:rsidR="005B3300" w:rsidRPr="00661924" w:rsidRDefault="005B3300" w:rsidP="005B3300">
      <w:pPr>
        <w:pStyle w:val="Heading5"/>
        <w:rPr>
          <w:lang w:val="en-US" w:eastAsia="zh-CN"/>
        </w:rPr>
      </w:pPr>
      <w:bookmarkStart w:id="1360" w:name="_Toc21338253"/>
      <w:bookmarkStart w:id="1361" w:name="_Toc29808361"/>
      <w:bookmarkStart w:id="1362" w:name="_Toc37068280"/>
      <w:bookmarkStart w:id="1363" w:name="_Toc37257233"/>
      <w:bookmarkStart w:id="1364" w:name="_Toc45892364"/>
      <w:bookmarkStart w:id="1365" w:name="_Toc53175990"/>
      <w:bookmarkStart w:id="1366" w:name="_Toc61119955"/>
      <w:bookmarkStart w:id="1367" w:name="_Toc67917171"/>
      <w:bookmarkStart w:id="1368" w:name="_Toc76297210"/>
      <w:bookmarkStart w:id="1369" w:name="_Toc76571151"/>
      <w:bookmarkStart w:id="1370" w:name="_Toc8374269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360"/>
      <w:bookmarkEnd w:id="1361"/>
      <w:bookmarkEnd w:id="1362"/>
      <w:bookmarkEnd w:id="1363"/>
      <w:bookmarkEnd w:id="1364"/>
      <w:bookmarkEnd w:id="1365"/>
      <w:bookmarkEnd w:id="1366"/>
      <w:bookmarkEnd w:id="1367"/>
      <w:bookmarkEnd w:id="1368"/>
      <w:bookmarkEnd w:id="1369"/>
      <w:bookmarkEnd w:id="1370"/>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371" w:name="_Toc21338254"/>
      <w:bookmarkStart w:id="1372" w:name="_Toc29808362"/>
      <w:bookmarkStart w:id="1373" w:name="_Toc37068281"/>
      <w:bookmarkStart w:id="1374" w:name="_Toc37257234"/>
      <w:bookmarkStart w:id="1375" w:name="_Toc45892365"/>
      <w:bookmarkStart w:id="1376" w:name="_Toc53175991"/>
      <w:bookmarkStart w:id="1377" w:name="_Toc61119956"/>
      <w:bookmarkStart w:id="1378" w:name="_Toc67917172"/>
      <w:bookmarkStart w:id="1379" w:name="_Toc76297211"/>
      <w:bookmarkStart w:id="1380" w:name="_Toc76571152"/>
      <w:bookmarkStart w:id="1381" w:name="_Toc83742692"/>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371"/>
      <w:bookmarkEnd w:id="1372"/>
      <w:bookmarkEnd w:id="1373"/>
      <w:bookmarkEnd w:id="1374"/>
      <w:bookmarkEnd w:id="1375"/>
      <w:bookmarkEnd w:id="1376"/>
      <w:bookmarkEnd w:id="1377"/>
      <w:bookmarkEnd w:id="1378"/>
      <w:bookmarkEnd w:id="1379"/>
      <w:bookmarkEnd w:id="1380"/>
      <w:bookmarkEnd w:id="1381"/>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382" w:name="_Toc21338255"/>
      <w:bookmarkStart w:id="1383" w:name="_Toc29808363"/>
      <w:bookmarkStart w:id="1384" w:name="_Toc37068282"/>
      <w:bookmarkStart w:id="1385" w:name="_Toc37257235"/>
      <w:bookmarkStart w:id="1386" w:name="_Toc45892366"/>
      <w:bookmarkStart w:id="1387" w:name="_Toc53175992"/>
      <w:bookmarkStart w:id="1388" w:name="_Toc61119957"/>
      <w:bookmarkStart w:id="1389" w:name="_Toc67917173"/>
      <w:bookmarkStart w:id="1390" w:name="_Toc76297212"/>
      <w:bookmarkStart w:id="1391" w:name="_Toc76571153"/>
      <w:bookmarkStart w:id="1392" w:name="_Toc83742693"/>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382"/>
      <w:bookmarkEnd w:id="1383"/>
      <w:bookmarkEnd w:id="1384"/>
      <w:bookmarkEnd w:id="1385"/>
      <w:bookmarkEnd w:id="1386"/>
      <w:bookmarkEnd w:id="1387"/>
      <w:bookmarkEnd w:id="1388"/>
      <w:bookmarkEnd w:id="1389"/>
      <w:bookmarkEnd w:id="1390"/>
      <w:bookmarkEnd w:id="1391"/>
      <w:bookmarkEnd w:id="1392"/>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393" w:name="_Toc21338256"/>
      <w:bookmarkStart w:id="1394" w:name="_Toc29808364"/>
      <w:bookmarkStart w:id="1395" w:name="_Toc37068283"/>
      <w:bookmarkStart w:id="1396" w:name="_Toc37257236"/>
      <w:bookmarkStart w:id="1397" w:name="_Toc45892367"/>
      <w:bookmarkStart w:id="1398" w:name="_Toc53175993"/>
      <w:bookmarkStart w:id="1399" w:name="_Toc61119958"/>
      <w:bookmarkStart w:id="1400" w:name="_Toc67917174"/>
      <w:bookmarkStart w:id="1401" w:name="_Toc76297213"/>
      <w:bookmarkStart w:id="1402" w:name="_Toc76571154"/>
      <w:bookmarkStart w:id="1403" w:name="_Toc83742694"/>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393"/>
      <w:bookmarkEnd w:id="1394"/>
      <w:bookmarkEnd w:id="1395"/>
      <w:bookmarkEnd w:id="1396"/>
      <w:bookmarkEnd w:id="1397"/>
      <w:bookmarkEnd w:id="1398"/>
      <w:bookmarkEnd w:id="1399"/>
      <w:bookmarkEnd w:id="1400"/>
      <w:bookmarkEnd w:id="1401"/>
      <w:bookmarkEnd w:id="1402"/>
      <w:bookmarkEnd w:id="1403"/>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404" w:name="_Toc21338257"/>
      <w:bookmarkStart w:id="1405" w:name="_Toc29808365"/>
      <w:bookmarkStart w:id="1406" w:name="_Toc37068284"/>
      <w:bookmarkStart w:id="1407" w:name="_Toc37257237"/>
      <w:bookmarkStart w:id="1408" w:name="_Toc45892368"/>
      <w:bookmarkStart w:id="1409" w:name="_Toc53175994"/>
      <w:bookmarkStart w:id="1410" w:name="_Toc61119959"/>
      <w:bookmarkStart w:id="1411" w:name="_Toc67917175"/>
      <w:bookmarkStart w:id="1412" w:name="_Toc76297214"/>
      <w:bookmarkStart w:id="1413" w:name="_Toc76571155"/>
      <w:bookmarkStart w:id="1414" w:name="_Toc8374269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404"/>
      <w:bookmarkEnd w:id="1405"/>
      <w:bookmarkEnd w:id="1406"/>
      <w:bookmarkEnd w:id="1407"/>
      <w:bookmarkEnd w:id="1408"/>
      <w:bookmarkEnd w:id="1409"/>
      <w:bookmarkEnd w:id="1410"/>
      <w:bookmarkEnd w:id="1411"/>
      <w:bookmarkEnd w:id="1412"/>
      <w:bookmarkEnd w:id="1413"/>
      <w:bookmarkEnd w:id="1414"/>
    </w:p>
    <w:p w14:paraId="68589E39" w14:textId="77777777" w:rsidR="005B3300" w:rsidRPr="00661924" w:rsidRDefault="005B3300" w:rsidP="005B3300">
      <w:pPr>
        <w:pStyle w:val="Heading4"/>
        <w:rPr>
          <w:lang w:eastAsia="zh-CN"/>
        </w:rPr>
      </w:pPr>
      <w:bookmarkStart w:id="1415" w:name="_Toc21338258"/>
      <w:bookmarkStart w:id="1416" w:name="_Toc29808366"/>
      <w:bookmarkStart w:id="1417" w:name="_Toc37068285"/>
      <w:bookmarkStart w:id="1418" w:name="_Toc37257238"/>
      <w:bookmarkStart w:id="1419" w:name="_Toc45892369"/>
      <w:bookmarkStart w:id="1420" w:name="_Toc53175995"/>
      <w:bookmarkStart w:id="1421" w:name="_Toc61119960"/>
      <w:bookmarkStart w:id="1422" w:name="_Toc67917176"/>
      <w:bookmarkStart w:id="1423" w:name="_Toc76297215"/>
      <w:bookmarkStart w:id="1424" w:name="_Toc76571156"/>
      <w:bookmarkStart w:id="1425" w:name="_Toc8374269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415"/>
      <w:bookmarkEnd w:id="1416"/>
      <w:bookmarkEnd w:id="1417"/>
      <w:bookmarkEnd w:id="1418"/>
      <w:bookmarkEnd w:id="1419"/>
      <w:bookmarkEnd w:id="1420"/>
      <w:bookmarkEnd w:id="1421"/>
      <w:bookmarkEnd w:id="1422"/>
      <w:bookmarkEnd w:id="1423"/>
      <w:bookmarkEnd w:id="1424"/>
      <w:bookmarkEnd w:id="1425"/>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426" w:name="_Toc21338259"/>
      <w:bookmarkStart w:id="1427" w:name="_Toc29808367"/>
      <w:bookmarkStart w:id="1428" w:name="_Toc37068286"/>
      <w:bookmarkStart w:id="1429" w:name="_Toc37257239"/>
      <w:bookmarkStart w:id="1430" w:name="_Toc45892370"/>
      <w:bookmarkStart w:id="1431" w:name="_Toc53175996"/>
      <w:bookmarkStart w:id="1432" w:name="_Toc61119961"/>
      <w:bookmarkStart w:id="1433" w:name="_Toc67917177"/>
      <w:bookmarkStart w:id="1434" w:name="_Toc76297216"/>
      <w:bookmarkStart w:id="1435" w:name="_Toc76571157"/>
      <w:bookmarkStart w:id="1436" w:name="_Toc8374269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426"/>
      <w:bookmarkEnd w:id="1427"/>
      <w:bookmarkEnd w:id="1428"/>
      <w:bookmarkEnd w:id="1429"/>
      <w:bookmarkEnd w:id="1430"/>
      <w:bookmarkEnd w:id="1431"/>
      <w:bookmarkEnd w:id="1432"/>
      <w:bookmarkEnd w:id="1433"/>
      <w:bookmarkEnd w:id="1434"/>
      <w:bookmarkEnd w:id="1435"/>
      <w:bookmarkEnd w:id="1436"/>
    </w:p>
    <w:p w14:paraId="0A440002" w14:textId="77777777" w:rsidR="005B3300" w:rsidRPr="00661924" w:rsidRDefault="005B3300" w:rsidP="005B3300">
      <w:pPr>
        <w:tabs>
          <w:tab w:val="left" w:pos="6096"/>
        </w:tabs>
        <w:rPr>
          <w:rFonts w:eastAsia="SimSun"/>
        </w:rPr>
      </w:pPr>
      <w:bookmarkStart w:id="1437"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437"/>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438" w:name="_Toc21338260"/>
      <w:bookmarkStart w:id="1439" w:name="_Toc29808368"/>
      <w:bookmarkStart w:id="1440" w:name="_Toc37068287"/>
      <w:bookmarkStart w:id="1441" w:name="_Toc37257240"/>
      <w:bookmarkStart w:id="1442" w:name="_Toc45892371"/>
      <w:bookmarkStart w:id="1443" w:name="_Toc53175997"/>
      <w:bookmarkStart w:id="1444" w:name="_Toc61119962"/>
      <w:bookmarkStart w:id="1445" w:name="_Toc67917178"/>
      <w:bookmarkStart w:id="1446" w:name="_Toc76297217"/>
      <w:bookmarkStart w:id="1447" w:name="_Toc76571158"/>
      <w:bookmarkStart w:id="1448" w:name="_Toc8374269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438"/>
      <w:bookmarkEnd w:id="1439"/>
      <w:bookmarkEnd w:id="1440"/>
      <w:bookmarkEnd w:id="1441"/>
      <w:bookmarkEnd w:id="1442"/>
      <w:bookmarkEnd w:id="1443"/>
      <w:bookmarkEnd w:id="1444"/>
      <w:bookmarkEnd w:id="1445"/>
      <w:bookmarkEnd w:id="1446"/>
      <w:bookmarkEnd w:id="1447"/>
      <w:bookmarkEnd w:id="1448"/>
    </w:p>
    <w:p w14:paraId="1A9931CC" w14:textId="77777777" w:rsidR="005B3300" w:rsidRPr="00661924" w:rsidRDefault="005B3300" w:rsidP="005B3300">
      <w:pPr>
        <w:pStyle w:val="Heading4"/>
        <w:rPr>
          <w:lang w:eastAsia="zh-CN"/>
        </w:rPr>
      </w:pPr>
      <w:bookmarkStart w:id="1449" w:name="_Toc21338261"/>
      <w:bookmarkStart w:id="1450" w:name="_Toc29808369"/>
      <w:bookmarkStart w:id="1451" w:name="_Toc37068288"/>
      <w:bookmarkStart w:id="1452" w:name="_Toc37257241"/>
      <w:bookmarkStart w:id="1453" w:name="_Toc45892372"/>
      <w:bookmarkStart w:id="1454" w:name="_Toc53175998"/>
      <w:bookmarkStart w:id="1455" w:name="_Toc61119963"/>
      <w:bookmarkStart w:id="1456" w:name="_Toc67917179"/>
      <w:bookmarkStart w:id="1457" w:name="_Toc76297218"/>
      <w:bookmarkStart w:id="1458" w:name="_Toc76571159"/>
      <w:bookmarkStart w:id="1459" w:name="_Toc8374269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449"/>
      <w:bookmarkEnd w:id="1450"/>
      <w:bookmarkEnd w:id="1451"/>
      <w:bookmarkEnd w:id="1452"/>
      <w:bookmarkEnd w:id="1453"/>
      <w:bookmarkEnd w:id="1454"/>
      <w:bookmarkEnd w:id="1455"/>
      <w:bookmarkEnd w:id="1456"/>
      <w:bookmarkEnd w:id="1457"/>
      <w:bookmarkEnd w:id="1458"/>
      <w:bookmarkEnd w:id="1459"/>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460" w:name="_Toc21338262"/>
      <w:bookmarkStart w:id="1461" w:name="_Toc29808370"/>
      <w:bookmarkStart w:id="1462" w:name="_Toc37068289"/>
      <w:bookmarkStart w:id="1463" w:name="_Toc37257242"/>
      <w:bookmarkStart w:id="1464" w:name="_Toc45892373"/>
      <w:bookmarkStart w:id="1465" w:name="_Toc53175999"/>
      <w:bookmarkStart w:id="1466" w:name="_Toc61119964"/>
      <w:bookmarkStart w:id="1467" w:name="_Toc67917180"/>
      <w:bookmarkStart w:id="1468" w:name="_Toc76297219"/>
      <w:bookmarkStart w:id="1469" w:name="_Toc76571160"/>
      <w:bookmarkStart w:id="1470" w:name="_Toc8374270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60"/>
      <w:bookmarkEnd w:id="1461"/>
      <w:bookmarkEnd w:id="1462"/>
      <w:bookmarkEnd w:id="1463"/>
      <w:bookmarkEnd w:id="1464"/>
      <w:bookmarkEnd w:id="1465"/>
      <w:bookmarkEnd w:id="1466"/>
      <w:bookmarkEnd w:id="1467"/>
      <w:bookmarkEnd w:id="1468"/>
      <w:bookmarkEnd w:id="1469"/>
      <w:bookmarkEnd w:id="1470"/>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471" w:name="_Toc21338263"/>
      <w:bookmarkStart w:id="1472" w:name="_Toc29808371"/>
      <w:bookmarkStart w:id="1473" w:name="_Toc37068290"/>
      <w:bookmarkStart w:id="1474" w:name="_Toc37257243"/>
      <w:bookmarkStart w:id="1475" w:name="_Toc45892374"/>
      <w:bookmarkStart w:id="1476" w:name="_Toc53176000"/>
      <w:bookmarkStart w:id="1477" w:name="_Toc61119965"/>
      <w:bookmarkStart w:id="1478" w:name="_Toc67917181"/>
      <w:bookmarkStart w:id="1479" w:name="_Toc76297220"/>
      <w:bookmarkStart w:id="1480" w:name="_Toc76571161"/>
      <w:bookmarkStart w:id="1481" w:name="_Toc83742701"/>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471"/>
      <w:bookmarkEnd w:id="1472"/>
      <w:bookmarkEnd w:id="1473"/>
      <w:bookmarkEnd w:id="1474"/>
      <w:bookmarkEnd w:id="1475"/>
      <w:bookmarkEnd w:id="1476"/>
      <w:bookmarkEnd w:id="1477"/>
      <w:bookmarkEnd w:id="1478"/>
      <w:bookmarkEnd w:id="1479"/>
      <w:bookmarkEnd w:id="1480"/>
      <w:bookmarkEnd w:id="1481"/>
    </w:p>
    <w:p w14:paraId="52F53CA8" w14:textId="77777777" w:rsidR="005B3300" w:rsidRPr="00661924" w:rsidRDefault="005B3300" w:rsidP="005B3300">
      <w:pPr>
        <w:pStyle w:val="Heading2"/>
      </w:pPr>
      <w:bookmarkStart w:id="1482" w:name="_Toc21338264"/>
      <w:bookmarkStart w:id="1483" w:name="_Toc29808372"/>
      <w:bookmarkStart w:id="1484" w:name="_Toc37068291"/>
      <w:bookmarkStart w:id="1485" w:name="_Toc37257244"/>
      <w:bookmarkStart w:id="1486" w:name="_Toc45892375"/>
      <w:bookmarkStart w:id="1487" w:name="_Toc53176001"/>
      <w:bookmarkStart w:id="1488" w:name="_Toc61119966"/>
      <w:bookmarkStart w:id="1489" w:name="_Toc67917182"/>
      <w:bookmarkStart w:id="1490" w:name="_Toc76297221"/>
      <w:bookmarkStart w:id="1491" w:name="_Toc76571162"/>
      <w:bookmarkStart w:id="1492" w:name="_Toc83742702"/>
      <w:r w:rsidRPr="00661924">
        <w:rPr>
          <w:rFonts w:hint="eastAsia"/>
          <w:lang w:eastAsia="zh-CN"/>
        </w:rPr>
        <w:t>7</w:t>
      </w:r>
      <w:r w:rsidRPr="00661924">
        <w:t>.1</w:t>
      </w:r>
      <w:r w:rsidRPr="00661924">
        <w:rPr>
          <w:rFonts w:hint="eastAsia"/>
          <w:lang w:eastAsia="zh-CN"/>
        </w:rPr>
        <w:tab/>
      </w:r>
      <w:r w:rsidRPr="00661924">
        <w:rPr>
          <w:rFonts w:hint="eastAsia"/>
        </w:rPr>
        <w:t>General</w:t>
      </w:r>
      <w:bookmarkEnd w:id="1482"/>
      <w:bookmarkEnd w:id="1483"/>
      <w:bookmarkEnd w:id="1484"/>
      <w:bookmarkEnd w:id="1485"/>
      <w:bookmarkEnd w:id="1486"/>
      <w:bookmarkEnd w:id="1487"/>
      <w:bookmarkEnd w:id="1488"/>
      <w:bookmarkEnd w:id="1489"/>
      <w:bookmarkEnd w:id="1490"/>
      <w:bookmarkEnd w:id="1491"/>
      <w:bookmarkEnd w:id="1492"/>
    </w:p>
    <w:p w14:paraId="2524D9FE" w14:textId="77777777" w:rsidR="005B3300" w:rsidRPr="00661924" w:rsidRDefault="005B3300" w:rsidP="005B3300">
      <w:pPr>
        <w:pStyle w:val="Heading3"/>
        <w:rPr>
          <w:lang w:eastAsia="zh-CN"/>
        </w:rPr>
      </w:pPr>
      <w:bookmarkStart w:id="1493" w:name="_Toc21338265"/>
      <w:bookmarkStart w:id="1494" w:name="_Toc29808373"/>
      <w:bookmarkStart w:id="1495" w:name="_Toc37068292"/>
      <w:bookmarkStart w:id="1496" w:name="_Toc37257245"/>
      <w:bookmarkStart w:id="1497" w:name="_Toc45892376"/>
      <w:bookmarkStart w:id="1498" w:name="_Toc53176002"/>
      <w:bookmarkStart w:id="1499" w:name="_Toc61119967"/>
      <w:bookmarkStart w:id="1500" w:name="_Toc67917183"/>
      <w:bookmarkStart w:id="1501" w:name="_Toc76297222"/>
      <w:bookmarkStart w:id="1502" w:name="_Toc76571163"/>
      <w:bookmarkStart w:id="1503" w:name="_Toc83742703"/>
      <w:r w:rsidRPr="00661924">
        <w:t>7.1.1</w:t>
      </w:r>
      <w:r w:rsidRPr="00661924">
        <w:rPr>
          <w:rFonts w:hint="eastAsia"/>
          <w:lang w:eastAsia="zh-CN"/>
        </w:rPr>
        <w:tab/>
      </w:r>
      <w:r w:rsidRPr="00661924">
        <w:rPr>
          <w:lang w:eastAsia="zh-CN"/>
        </w:rPr>
        <w:t>Applicability of requirements</w:t>
      </w:r>
      <w:bookmarkEnd w:id="1493"/>
      <w:bookmarkEnd w:id="1494"/>
      <w:bookmarkEnd w:id="1495"/>
      <w:bookmarkEnd w:id="1496"/>
      <w:bookmarkEnd w:id="1497"/>
      <w:bookmarkEnd w:id="1498"/>
      <w:bookmarkEnd w:id="1499"/>
      <w:bookmarkEnd w:id="1500"/>
      <w:bookmarkEnd w:id="1501"/>
      <w:bookmarkEnd w:id="1502"/>
      <w:bookmarkEnd w:id="1503"/>
    </w:p>
    <w:p w14:paraId="11CB9A67" w14:textId="77777777" w:rsidR="005B3300" w:rsidRPr="00661924" w:rsidRDefault="005B3300" w:rsidP="005B3300">
      <w:pPr>
        <w:pStyle w:val="Heading4"/>
      </w:pPr>
      <w:bookmarkStart w:id="1504" w:name="_Toc21338266"/>
      <w:bookmarkStart w:id="1505" w:name="_Toc29808374"/>
      <w:bookmarkStart w:id="1506" w:name="_Toc37068293"/>
      <w:bookmarkStart w:id="1507" w:name="_Toc37257246"/>
      <w:bookmarkStart w:id="1508" w:name="_Toc45892377"/>
      <w:bookmarkStart w:id="1509" w:name="_Toc53176003"/>
      <w:bookmarkStart w:id="1510" w:name="_Toc61119968"/>
      <w:bookmarkStart w:id="1511" w:name="_Toc67917184"/>
      <w:bookmarkStart w:id="1512" w:name="_Toc76297223"/>
      <w:bookmarkStart w:id="1513" w:name="_Toc76571164"/>
      <w:bookmarkStart w:id="1514" w:name="_Toc83742704"/>
      <w:r w:rsidRPr="00661924">
        <w:rPr>
          <w:rFonts w:hint="eastAsia"/>
          <w:lang w:eastAsia="zh-CN"/>
        </w:rPr>
        <w:t>7</w:t>
      </w:r>
      <w:r w:rsidRPr="00661924">
        <w:t>.1.1.1</w:t>
      </w:r>
      <w:r w:rsidRPr="00661924">
        <w:rPr>
          <w:rFonts w:hint="eastAsia"/>
          <w:lang w:eastAsia="zh-CN"/>
        </w:rPr>
        <w:tab/>
      </w:r>
      <w:r w:rsidRPr="00661924">
        <w:rPr>
          <w:rFonts w:hint="eastAsia"/>
        </w:rPr>
        <w:t>General</w:t>
      </w:r>
      <w:bookmarkEnd w:id="1504"/>
      <w:bookmarkEnd w:id="1505"/>
      <w:bookmarkEnd w:id="1506"/>
      <w:bookmarkEnd w:id="1507"/>
      <w:bookmarkEnd w:id="1508"/>
      <w:bookmarkEnd w:id="1509"/>
      <w:bookmarkEnd w:id="1510"/>
      <w:bookmarkEnd w:id="1511"/>
      <w:bookmarkEnd w:id="1512"/>
      <w:bookmarkEnd w:id="1513"/>
      <w:bookmarkEnd w:id="1514"/>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1515" w:name="_Toc21338267"/>
      <w:bookmarkStart w:id="1516" w:name="_Toc29808375"/>
      <w:bookmarkStart w:id="1517" w:name="_Toc37068294"/>
      <w:bookmarkStart w:id="1518" w:name="_Toc37257247"/>
      <w:bookmarkStart w:id="1519" w:name="_Toc45892378"/>
      <w:bookmarkStart w:id="1520" w:name="_Toc53176004"/>
      <w:bookmarkStart w:id="1521" w:name="_Toc61119969"/>
      <w:bookmarkStart w:id="1522"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1523" w:name="_Toc76297224"/>
      <w:bookmarkStart w:id="1524" w:name="_Toc76571165"/>
      <w:bookmarkStart w:id="1525" w:name="_Toc83742705"/>
      <w:r w:rsidRPr="00661924">
        <w:t>7.1.1.2</w:t>
      </w:r>
      <w:r w:rsidRPr="00661924">
        <w:rPr>
          <w:rFonts w:hint="eastAsia"/>
        </w:rPr>
        <w:tab/>
      </w:r>
      <w:r w:rsidRPr="00661924">
        <w:t>Applicability of requirements for different number of RX antenna ports</w:t>
      </w:r>
      <w:bookmarkEnd w:id="1515"/>
      <w:bookmarkEnd w:id="1516"/>
      <w:bookmarkEnd w:id="1517"/>
      <w:bookmarkEnd w:id="1518"/>
      <w:bookmarkEnd w:id="1519"/>
      <w:bookmarkEnd w:id="1520"/>
      <w:bookmarkEnd w:id="1521"/>
      <w:bookmarkEnd w:id="1522"/>
      <w:bookmarkEnd w:id="1523"/>
      <w:bookmarkEnd w:id="1524"/>
      <w:bookmarkEnd w:id="1525"/>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526" w:name="_Toc21338268"/>
      <w:bookmarkStart w:id="1527" w:name="_Toc29808376"/>
      <w:bookmarkStart w:id="1528" w:name="_Toc37068295"/>
      <w:bookmarkStart w:id="1529" w:name="_Toc37257248"/>
      <w:bookmarkStart w:id="1530" w:name="_Toc45892379"/>
      <w:bookmarkStart w:id="1531" w:name="_Toc53176005"/>
      <w:bookmarkStart w:id="1532" w:name="_Toc61119970"/>
      <w:bookmarkStart w:id="1533" w:name="_Toc67917186"/>
      <w:bookmarkStart w:id="1534" w:name="_Toc76297225"/>
      <w:bookmarkStart w:id="1535" w:name="_Toc76571166"/>
      <w:bookmarkStart w:id="1536" w:name="_Toc83742706"/>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526"/>
      <w:bookmarkEnd w:id="1527"/>
      <w:bookmarkEnd w:id="1528"/>
      <w:bookmarkEnd w:id="1529"/>
      <w:bookmarkEnd w:id="1530"/>
      <w:bookmarkEnd w:id="1531"/>
      <w:bookmarkEnd w:id="1532"/>
      <w:bookmarkEnd w:id="1533"/>
      <w:bookmarkEnd w:id="1534"/>
      <w:bookmarkEnd w:id="1535"/>
      <w:bookmarkEnd w:id="1536"/>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537" w:name="_Toc21338269"/>
      <w:bookmarkStart w:id="1538" w:name="_Toc29808377"/>
      <w:bookmarkStart w:id="1539" w:name="_Toc37068296"/>
      <w:bookmarkStart w:id="1540" w:name="_Toc37257249"/>
      <w:bookmarkStart w:id="1541" w:name="_Toc45892380"/>
      <w:bookmarkStart w:id="1542" w:name="_Toc53176006"/>
      <w:bookmarkStart w:id="1543" w:name="_Toc61119971"/>
      <w:bookmarkStart w:id="1544" w:name="_Toc67917187"/>
      <w:bookmarkStart w:id="1545" w:name="_Toc76297226"/>
      <w:bookmarkStart w:id="1546" w:name="_Toc76571167"/>
      <w:bookmarkStart w:id="1547" w:name="_Toc83742707"/>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537"/>
      <w:bookmarkEnd w:id="1538"/>
      <w:bookmarkEnd w:id="1539"/>
      <w:bookmarkEnd w:id="1540"/>
      <w:bookmarkEnd w:id="1541"/>
      <w:bookmarkEnd w:id="1542"/>
      <w:bookmarkEnd w:id="1543"/>
      <w:bookmarkEnd w:id="1544"/>
      <w:bookmarkEnd w:id="1545"/>
      <w:bookmarkEnd w:id="1546"/>
      <w:bookmarkEnd w:id="1547"/>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5C7B661F" w:rsidR="005B3300" w:rsidRPr="00661924" w:rsidRDefault="005B3300" w:rsidP="000811C5">
            <w:pPr>
              <w:pStyle w:val="TAC"/>
            </w:pPr>
            <w:r w:rsidRPr="00661924">
              <w:t xml:space="preserve">Number of PRB = </w:t>
            </w:r>
            <w:r w:rsidR="00D751EC">
              <w:t>ceil(</w:t>
            </w:r>
            <w:r w:rsidRPr="00661924">
              <w:t>BWP size</w:t>
            </w:r>
            <w:r w:rsidR="001D73A1">
              <w:rPr>
                <w:rFonts w:eastAsia="SimSun"/>
              </w:rPr>
              <w:t>/4)*4</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335D9BCF" w:rsidR="005B3300" w:rsidRPr="00661924" w:rsidRDefault="005B3300" w:rsidP="000811C5">
            <w:pPr>
              <w:pStyle w:val="TAC"/>
            </w:pPr>
            <w:r w:rsidRPr="00661924">
              <w:t xml:space="preserve">Number of PRB = </w:t>
            </w:r>
            <w:r w:rsidR="001A66FF">
              <w:t>ceil(</w:t>
            </w:r>
            <w:r w:rsidRPr="00661924">
              <w:t>BWP size</w:t>
            </w:r>
            <w:r w:rsidR="008E4614">
              <w:rPr>
                <w:rFonts w:eastAsia="SimSun"/>
              </w:rPr>
              <w:t>/4) *4</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48AEE1A7" w:rsidR="005B3300" w:rsidRPr="00661924" w:rsidRDefault="005B3300" w:rsidP="000811C5">
            <w:pPr>
              <w:pStyle w:val="TAC"/>
            </w:pPr>
            <w:r w:rsidRPr="00661924">
              <w:t xml:space="preserve">Number of PRB = </w:t>
            </w:r>
            <w:r w:rsidR="00B738B8">
              <w:t>ceil(</w:t>
            </w:r>
            <w:r w:rsidRPr="00661924">
              <w:t>BWP size</w:t>
            </w:r>
            <w:r w:rsidR="00883E98">
              <w:rPr>
                <w:rFonts w:eastAsia="SimSun"/>
              </w:rPr>
              <w:t>/4) *4</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D9414C" w:rsidRPr="00661924" w14:paraId="35201B90" w14:textId="77777777" w:rsidTr="000811C5">
        <w:trPr>
          <w:trHeight w:val="187"/>
          <w:jc w:val="center"/>
        </w:trPr>
        <w:tc>
          <w:tcPr>
            <w:tcW w:w="1004" w:type="pct"/>
            <w:vMerge/>
            <w:shd w:val="clear" w:color="auto" w:fill="auto"/>
            <w:vAlign w:val="center"/>
          </w:tcPr>
          <w:p w14:paraId="4FBC090D" w14:textId="77777777" w:rsidR="00D9414C" w:rsidRPr="00661924" w:rsidRDefault="00D9414C"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B42065" w14:textId="1EB6B66D" w:rsidR="00D9414C" w:rsidRPr="00661924" w:rsidRDefault="00597378" w:rsidP="000811C5">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84BB961" w14:textId="77777777" w:rsidR="00D9414C" w:rsidRPr="00661924" w:rsidRDefault="00D9414C"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88941D2" w14:textId="77777777" w:rsidR="00F769D7" w:rsidRPr="006858BE" w:rsidRDefault="00F769D7" w:rsidP="00F769D7">
            <w:pPr>
              <w:keepNext/>
              <w:keepLines/>
              <w:spacing w:after="0"/>
              <w:jc w:val="center"/>
              <w:rPr>
                <w:rFonts w:ascii="Arial" w:hAnsi="Arial"/>
                <w:sz w:val="18"/>
              </w:rPr>
            </w:pPr>
            <w:r w:rsidRPr="006858BE">
              <w:rPr>
                <w:rFonts w:ascii="Arial" w:hAnsi="Arial"/>
                <w:sz w:val="18"/>
              </w:rPr>
              <w:t>Start PRB 0</w:t>
            </w:r>
          </w:p>
          <w:p w14:paraId="1C138D4A" w14:textId="34AED79A" w:rsidR="00D9414C" w:rsidRPr="00661924" w:rsidRDefault="00F769D7" w:rsidP="00F769D7">
            <w:pPr>
              <w:pStyle w:val="TAC"/>
            </w:pPr>
            <w:r w:rsidRPr="006858BE">
              <w:t xml:space="preserve">Number of PRB = </w:t>
            </w:r>
            <w:r>
              <w:t>ceil(</w:t>
            </w:r>
            <w:r w:rsidRPr="006858BE">
              <w:t>BWP size</w:t>
            </w:r>
            <w:r>
              <w:rPr>
                <w:rFonts w:eastAsia="SimSun"/>
              </w:rPr>
              <w:t>/4)*4</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548" w:name="_Toc21338270"/>
      <w:bookmarkStart w:id="1549" w:name="_Toc29808378"/>
      <w:bookmarkStart w:id="1550" w:name="_Toc37068297"/>
      <w:bookmarkStart w:id="1551" w:name="_Toc37257250"/>
      <w:bookmarkStart w:id="1552" w:name="_Toc45892381"/>
      <w:bookmarkStart w:id="1553" w:name="_Toc53176007"/>
      <w:bookmarkStart w:id="1554" w:name="_Toc61119972"/>
      <w:bookmarkStart w:id="1555" w:name="_Toc67917188"/>
      <w:bookmarkStart w:id="1556" w:name="_Toc76297227"/>
      <w:bookmarkStart w:id="1557" w:name="_Toc76571168"/>
      <w:bookmarkStart w:id="1558" w:name="_Toc83742708"/>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548"/>
      <w:bookmarkEnd w:id="1549"/>
      <w:bookmarkEnd w:id="1550"/>
      <w:bookmarkEnd w:id="1551"/>
      <w:bookmarkEnd w:id="1552"/>
      <w:bookmarkEnd w:id="1553"/>
      <w:bookmarkEnd w:id="1554"/>
      <w:bookmarkEnd w:id="1555"/>
      <w:bookmarkEnd w:id="1556"/>
      <w:bookmarkEnd w:id="1557"/>
      <w:bookmarkEnd w:id="1558"/>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559" w:name="_Toc21338271"/>
      <w:bookmarkStart w:id="1560" w:name="_Toc29808379"/>
      <w:bookmarkStart w:id="1561" w:name="_Toc37068298"/>
      <w:bookmarkStart w:id="1562" w:name="_Toc37257251"/>
      <w:bookmarkStart w:id="1563" w:name="_Toc45892382"/>
      <w:bookmarkStart w:id="1564" w:name="_Toc53176008"/>
      <w:bookmarkStart w:id="1565" w:name="_Toc61119973"/>
      <w:bookmarkStart w:id="1566" w:name="_Toc67917189"/>
      <w:bookmarkStart w:id="1567" w:name="_Toc76297228"/>
      <w:bookmarkStart w:id="1568" w:name="_Toc76571169"/>
      <w:bookmarkStart w:id="1569" w:name="_Toc83742709"/>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559"/>
      <w:bookmarkEnd w:id="1560"/>
      <w:bookmarkEnd w:id="1561"/>
      <w:bookmarkEnd w:id="1562"/>
      <w:bookmarkEnd w:id="1563"/>
      <w:bookmarkEnd w:id="1564"/>
      <w:bookmarkEnd w:id="1565"/>
      <w:bookmarkEnd w:id="1566"/>
      <w:bookmarkEnd w:id="1567"/>
      <w:bookmarkEnd w:id="1568"/>
      <w:bookmarkEnd w:id="1569"/>
    </w:p>
    <w:p w14:paraId="0D0EE3E1" w14:textId="77777777" w:rsidR="005B3300" w:rsidRPr="00661924" w:rsidRDefault="005B3300" w:rsidP="005B3300">
      <w:pPr>
        <w:pStyle w:val="Heading4"/>
        <w:rPr>
          <w:lang w:eastAsia="zh-CN"/>
        </w:rPr>
      </w:pPr>
      <w:bookmarkStart w:id="1570" w:name="_Toc21338272"/>
      <w:bookmarkStart w:id="1571" w:name="_Toc29808380"/>
      <w:bookmarkStart w:id="1572" w:name="_Toc37068299"/>
      <w:bookmarkStart w:id="1573" w:name="_Toc37257252"/>
      <w:bookmarkStart w:id="1574" w:name="_Toc45892383"/>
      <w:bookmarkStart w:id="1575" w:name="_Toc53176009"/>
      <w:bookmarkStart w:id="1576" w:name="_Toc61119974"/>
      <w:bookmarkStart w:id="1577" w:name="_Toc67917190"/>
      <w:bookmarkStart w:id="1578" w:name="_Toc76297229"/>
      <w:bookmarkStart w:id="1579" w:name="_Toc76571170"/>
      <w:bookmarkStart w:id="1580" w:name="_Toc8374271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570"/>
      <w:bookmarkEnd w:id="1571"/>
      <w:bookmarkEnd w:id="1572"/>
      <w:bookmarkEnd w:id="1573"/>
      <w:bookmarkEnd w:id="1574"/>
      <w:bookmarkEnd w:id="1575"/>
      <w:bookmarkEnd w:id="1576"/>
      <w:bookmarkEnd w:id="1577"/>
      <w:bookmarkEnd w:id="1578"/>
      <w:bookmarkEnd w:id="1579"/>
      <w:bookmarkEnd w:id="1580"/>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581" w:name="_Toc21338273"/>
      <w:bookmarkStart w:id="1582" w:name="_Toc29808381"/>
      <w:bookmarkStart w:id="1583" w:name="_Toc37068300"/>
      <w:bookmarkStart w:id="1584" w:name="_Toc37257253"/>
      <w:bookmarkStart w:id="1585" w:name="_Toc45892384"/>
      <w:bookmarkStart w:id="1586" w:name="_Toc53176010"/>
      <w:bookmarkStart w:id="1587" w:name="_Toc61119975"/>
      <w:bookmarkStart w:id="1588" w:name="_Toc67917191"/>
      <w:bookmarkStart w:id="1589" w:name="_Toc76297230"/>
      <w:bookmarkStart w:id="1590" w:name="_Toc76571171"/>
      <w:bookmarkStart w:id="1591" w:name="_Toc83742711"/>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581"/>
      <w:bookmarkEnd w:id="1582"/>
      <w:bookmarkEnd w:id="1583"/>
      <w:bookmarkEnd w:id="1584"/>
      <w:bookmarkEnd w:id="1585"/>
      <w:bookmarkEnd w:id="1586"/>
      <w:bookmarkEnd w:id="1587"/>
      <w:bookmarkEnd w:id="1588"/>
      <w:bookmarkEnd w:id="1589"/>
      <w:bookmarkEnd w:id="1590"/>
      <w:bookmarkEnd w:id="1591"/>
    </w:p>
    <w:p w14:paraId="08F990B4" w14:textId="77777777" w:rsidR="005B3300" w:rsidRPr="00661924" w:rsidRDefault="005B3300" w:rsidP="005B3300">
      <w:pPr>
        <w:pStyle w:val="Heading5"/>
        <w:rPr>
          <w:lang w:eastAsia="zh-CN"/>
        </w:rPr>
      </w:pPr>
      <w:bookmarkStart w:id="1592" w:name="_Toc21338274"/>
      <w:bookmarkStart w:id="1593" w:name="_Toc29808382"/>
      <w:bookmarkStart w:id="1594" w:name="_Toc37068301"/>
      <w:bookmarkStart w:id="1595" w:name="_Toc37257254"/>
      <w:bookmarkStart w:id="1596" w:name="_Toc45892385"/>
      <w:bookmarkStart w:id="1597" w:name="_Toc53176011"/>
      <w:bookmarkStart w:id="1598" w:name="_Toc61119976"/>
      <w:bookmarkStart w:id="1599" w:name="_Toc67917192"/>
      <w:bookmarkStart w:id="1600" w:name="_Toc76297231"/>
      <w:bookmarkStart w:id="1601" w:name="_Toc76571172"/>
      <w:bookmarkStart w:id="1602" w:name="_Toc83742712"/>
      <w:r w:rsidRPr="00661924">
        <w:rPr>
          <w:lang w:eastAsia="zh-CN"/>
        </w:rPr>
        <w:t>7.2.2.2.1</w:t>
      </w:r>
      <w:r w:rsidRPr="00661924">
        <w:rPr>
          <w:rFonts w:hint="eastAsia"/>
          <w:lang w:eastAsia="zh-CN"/>
        </w:rPr>
        <w:tab/>
      </w:r>
      <w:r w:rsidRPr="00661924">
        <w:rPr>
          <w:lang w:eastAsia="zh-CN"/>
        </w:rPr>
        <w:t>Minimum requirements for PDSCH Mapping Type-A</w:t>
      </w:r>
      <w:bookmarkEnd w:id="1592"/>
      <w:bookmarkEnd w:id="1593"/>
      <w:bookmarkEnd w:id="1594"/>
      <w:bookmarkEnd w:id="1595"/>
      <w:bookmarkEnd w:id="1596"/>
      <w:bookmarkEnd w:id="1597"/>
      <w:bookmarkEnd w:id="1598"/>
      <w:bookmarkEnd w:id="1599"/>
      <w:bookmarkEnd w:id="1600"/>
      <w:bookmarkEnd w:id="1601"/>
      <w:bookmarkEnd w:id="1602"/>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603" w:name="_Toc21338275"/>
      <w:bookmarkStart w:id="1604" w:name="_Toc29808383"/>
      <w:bookmarkStart w:id="1605" w:name="_Toc37068302"/>
      <w:bookmarkStart w:id="1606" w:name="_Toc37257255"/>
      <w:bookmarkStart w:id="1607" w:name="_Toc45892386"/>
      <w:bookmarkStart w:id="1608" w:name="_Toc53176012"/>
      <w:bookmarkStart w:id="1609" w:name="_Toc61119977"/>
      <w:bookmarkStart w:id="1610" w:name="_Toc67917193"/>
      <w:bookmarkStart w:id="1611" w:name="_Toc76297232"/>
      <w:bookmarkStart w:id="1612" w:name="_Toc76571173"/>
      <w:bookmarkStart w:id="1613" w:name="_Toc83742713"/>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603"/>
      <w:bookmarkEnd w:id="1604"/>
      <w:bookmarkEnd w:id="1605"/>
      <w:bookmarkEnd w:id="1606"/>
      <w:bookmarkEnd w:id="1607"/>
      <w:bookmarkEnd w:id="1608"/>
      <w:bookmarkEnd w:id="1609"/>
      <w:bookmarkEnd w:id="1610"/>
      <w:bookmarkEnd w:id="1611"/>
      <w:bookmarkEnd w:id="1612"/>
      <w:bookmarkEnd w:id="1613"/>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5B3300" w:rsidRPr="00661924" w14:paraId="72895851" w14:textId="77777777" w:rsidTr="000E2508">
        <w:trPr>
          <w:trHeight w:val="58"/>
          <w:jc w:val="center"/>
        </w:trPr>
        <w:tc>
          <w:tcPr>
            <w:tcW w:w="4996"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614" w:name="_Toc21338276"/>
      <w:bookmarkStart w:id="1615" w:name="_Toc29808384"/>
      <w:bookmarkStart w:id="1616" w:name="_Toc37068303"/>
      <w:bookmarkStart w:id="1617" w:name="_Toc37257256"/>
      <w:bookmarkStart w:id="1618" w:name="_Toc45892387"/>
      <w:bookmarkStart w:id="1619" w:name="_Toc53176013"/>
      <w:bookmarkStart w:id="1620" w:name="_Toc61119978"/>
      <w:bookmarkStart w:id="1621" w:name="_Toc67917194"/>
      <w:bookmarkStart w:id="1622" w:name="_Toc76297233"/>
      <w:bookmarkStart w:id="1623" w:name="_Toc76571174"/>
      <w:bookmarkStart w:id="1624" w:name="_Toc83742714"/>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614"/>
      <w:bookmarkEnd w:id="1615"/>
      <w:bookmarkEnd w:id="1616"/>
      <w:bookmarkEnd w:id="1617"/>
      <w:bookmarkEnd w:id="1618"/>
      <w:bookmarkEnd w:id="1619"/>
      <w:bookmarkEnd w:id="1620"/>
      <w:bookmarkEnd w:id="1621"/>
      <w:bookmarkEnd w:id="1622"/>
      <w:bookmarkEnd w:id="1623"/>
      <w:bookmarkEnd w:id="1624"/>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625" w:name="_Toc21338277"/>
      <w:bookmarkStart w:id="1626" w:name="_Toc29808385"/>
      <w:bookmarkStart w:id="1627" w:name="_Toc37068304"/>
      <w:bookmarkStart w:id="1628" w:name="_Toc37257257"/>
      <w:bookmarkStart w:id="1629" w:name="_Toc45892388"/>
      <w:bookmarkStart w:id="1630" w:name="_Toc53176014"/>
      <w:bookmarkStart w:id="1631" w:name="_Toc61119979"/>
      <w:bookmarkStart w:id="1632" w:name="_Toc67917195"/>
      <w:bookmarkStart w:id="1633" w:name="_Toc76297234"/>
      <w:bookmarkStart w:id="1634" w:name="_Toc76571175"/>
      <w:bookmarkStart w:id="1635" w:name="_Toc8374271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25"/>
      <w:bookmarkEnd w:id="1626"/>
      <w:bookmarkEnd w:id="1627"/>
      <w:bookmarkEnd w:id="1628"/>
      <w:bookmarkEnd w:id="1629"/>
      <w:bookmarkEnd w:id="1630"/>
      <w:bookmarkEnd w:id="1631"/>
      <w:bookmarkEnd w:id="1632"/>
      <w:bookmarkEnd w:id="1633"/>
      <w:bookmarkEnd w:id="1634"/>
      <w:bookmarkEnd w:id="1635"/>
    </w:p>
    <w:p w14:paraId="6A1C0311" w14:textId="77777777" w:rsidR="005B3300" w:rsidRPr="00661924" w:rsidRDefault="005B3300" w:rsidP="005B3300">
      <w:pPr>
        <w:pStyle w:val="Heading4"/>
        <w:rPr>
          <w:lang w:eastAsia="zh-CN"/>
        </w:rPr>
      </w:pPr>
      <w:bookmarkStart w:id="1636" w:name="_Toc21338278"/>
      <w:bookmarkStart w:id="1637" w:name="_Toc29808386"/>
      <w:bookmarkStart w:id="1638" w:name="_Toc37068305"/>
      <w:bookmarkStart w:id="1639" w:name="_Toc37257258"/>
      <w:bookmarkStart w:id="1640" w:name="_Toc45892389"/>
      <w:bookmarkStart w:id="1641" w:name="_Toc53176015"/>
      <w:bookmarkStart w:id="1642" w:name="_Toc61119980"/>
      <w:bookmarkStart w:id="1643" w:name="_Toc67917196"/>
      <w:bookmarkStart w:id="1644" w:name="_Toc76297235"/>
      <w:bookmarkStart w:id="1645" w:name="_Toc76571176"/>
      <w:bookmarkStart w:id="1646" w:name="_Toc8374271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36"/>
      <w:bookmarkEnd w:id="1637"/>
      <w:bookmarkEnd w:id="1638"/>
      <w:bookmarkEnd w:id="1639"/>
      <w:bookmarkEnd w:id="1640"/>
      <w:bookmarkEnd w:id="1641"/>
      <w:bookmarkEnd w:id="1642"/>
      <w:bookmarkEnd w:id="1643"/>
      <w:bookmarkEnd w:id="1644"/>
      <w:bookmarkEnd w:id="1645"/>
      <w:bookmarkEnd w:id="1646"/>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647" w:name="_Toc21338279"/>
      <w:bookmarkStart w:id="1648" w:name="_Toc29808387"/>
      <w:bookmarkStart w:id="1649" w:name="_Toc37068306"/>
      <w:bookmarkStart w:id="1650" w:name="_Toc37257259"/>
      <w:bookmarkStart w:id="1651" w:name="_Toc45892390"/>
      <w:bookmarkStart w:id="1652" w:name="_Toc53176016"/>
      <w:bookmarkStart w:id="1653" w:name="_Toc61119981"/>
      <w:bookmarkStart w:id="1654" w:name="_Toc67917197"/>
      <w:bookmarkStart w:id="1655" w:name="_Toc76297236"/>
      <w:bookmarkStart w:id="1656" w:name="_Toc76571177"/>
      <w:bookmarkStart w:id="1657" w:name="_Toc8374271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647"/>
      <w:bookmarkEnd w:id="1648"/>
      <w:bookmarkEnd w:id="1649"/>
      <w:bookmarkEnd w:id="1650"/>
      <w:bookmarkEnd w:id="1651"/>
      <w:bookmarkEnd w:id="1652"/>
      <w:bookmarkEnd w:id="1653"/>
      <w:bookmarkEnd w:id="1654"/>
      <w:bookmarkEnd w:id="1655"/>
      <w:bookmarkEnd w:id="1656"/>
      <w:bookmarkEnd w:id="1657"/>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658" w:name="_Toc21338280"/>
      <w:bookmarkStart w:id="1659" w:name="_Toc29808388"/>
      <w:bookmarkStart w:id="1660" w:name="_Toc37068307"/>
      <w:bookmarkStart w:id="1661" w:name="_Toc37257260"/>
      <w:bookmarkStart w:id="1662" w:name="_Toc45892391"/>
      <w:bookmarkStart w:id="1663" w:name="_Toc53176017"/>
      <w:bookmarkStart w:id="1664" w:name="_Toc61119982"/>
      <w:bookmarkStart w:id="1665" w:name="_Toc67917198"/>
      <w:bookmarkStart w:id="1666" w:name="_Toc76297237"/>
      <w:bookmarkStart w:id="1667" w:name="_Toc76571178"/>
      <w:bookmarkStart w:id="1668" w:name="_Toc8374271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658"/>
      <w:bookmarkEnd w:id="1659"/>
      <w:bookmarkEnd w:id="1660"/>
      <w:bookmarkEnd w:id="1661"/>
      <w:bookmarkEnd w:id="1662"/>
      <w:bookmarkEnd w:id="1663"/>
      <w:bookmarkEnd w:id="1664"/>
      <w:bookmarkEnd w:id="1665"/>
      <w:bookmarkEnd w:id="1666"/>
      <w:bookmarkEnd w:id="1667"/>
      <w:bookmarkEnd w:id="1668"/>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669" w:name="_Toc21338281"/>
      <w:bookmarkStart w:id="1670" w:name="_Toc29808389"/>
      <w:bookmarkStart w:id="1671" w:name="_Toc37068308"/>
      <w:bookmarkStart w:id="1672" w:name="_Toc37257261"/>
      <w:bookmarkStart w:id="1673" w:name="_Toc45892392"/>
      <w:bookmarkStart w:id="1674" w:name="_Toc53176018"/>
      <w:bookmarkStart w:id="1675" w:name="_Toc61119983"/>
      <w:bookmarkStart w:id="1676" w:name="_Toc67917199"/>
      <w:bookmarkStart w:id="1677" w:name="_Toc76297238"/>
      <w:bookmarkStart w:id="1678" w:name="_Toc76571179"/>
      <w:bookmarkStart w:id="1679" w:name="_Toc83742719"/>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669"/>
      <w:bookmarkEnd w:id="1670"/>
      <w:bookmarkEnd w:id="1671"/>
      <w:bookmarkEnd w:id="1672"/>
      <w:bookmarkEnd w:id="1673"/>
      <w:bookmarkEnd w:id="1674"/>
      <w:bookmarkEnd w:id="1675"/>
      <w:bookmarkEnd w:id="1676"/>
      <w:bookmarkEnd w:id="1677"/>
      <w:bookmarkEnd w:id="1678"/>
      <w:bookmarkEnd w:id="1679"/>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680" w:name="_Toc21338282"/>
      <w:bookmarkStart w:id="1681" w:name="_Toc29808390"/>
      <w:bookmarkStart w:id="1682" w:name="_Toc37068309"/>
      <w:bookmarkStart w:id="1683" w:name="_Toc37257262"/>
      <w:bookmarkStart w:id="1684" w:name="_Toc45892393"/>
      <w:bookmarkStart w:id="1685" w:name="_Toc53176019"/>
      <w:bookmarkStart w:id="1686" w:name="_Toc61119984"/>
      <w:bookmarkStart w:id="1687" w:name="_Toc67917200"/>
      <w:bookmarkStart w:id="1688" w:name="_Toc76297239"/>
      <w:bookmarkStart w:id="1689" w:name="_Toc76571180"/>
      <w:bookmarkStart w:id="1690" w:name="_Toc83742720"/>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680"/>
      <w:bookmarkEnd w:id="1681"/>
      <w:bookmarkEnd w:id="1682"/>
      <w:bookmarkEnd w:id="1683"/>
      <w:bookmarkEnd w:id="1684"/>
      <w:bookmarkEnd w:id="1685"/>
      <w:bookmarkEnd w:id="1686"/>
      <w:bookmarkEnd w:id="1687"/>
      <w:bookmarkEnd w:id="1688"/>
      <w:bookmarkEnd w:id="1689"/>
      <w:bookmarkEnd w:id="1690"/>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691" w:name="_Toc21338283"/>
      <w:bookmarkStart w:id="1692" w:name="_Toc29808391"/>
      <w:bookmarkStart w:id="1693" w:name="_Toc37068310"/>
      <w:bookmarkStart w:id="1694" w:name="_Toc37257263"/>
      <w:bookmarkStart w:id="1695" w:name="_Toc45892394"/>
      <w:bookmarkStart w:id="1696" w:name="_Toc53176020"/>
      <w:bookmarkStart w:id="1697" w:name="_Toc61119985"/>
      <w:bookmarkStart w:id="1698" w:name="_Toc67917201"/>
      <w:bookmarkStart w:id="1699" w:name="_Toc76297240"/>
      <w:bookmarkStart w:id="1700" w:name="_Toc76571181"/>
      <w:bookmarkStart w:id="1701" w:name="_Toc83742721"/>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691"/>
      <w:bookmarkEnd w:id="1692"/>
      <w:bookmarkEnd w:id="1693"/>
      <w:bookmarkEnd w:id="1694"/>
      <w:bookmarkEnd w:id="1695"/>
      <w:bookmarkEnd w:id="1696"/>
      <w:bookmarkEnd w:id="1697"/>
      <w:bookmarkEnd w:id="1698"/>
      <w:bookmarkEnd w:id="1699"/>
      <w:bookmarkEnd w:id="1700"/>
      <w:bookmarkEnd w:id="1701"/>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1702" w:name="_Toc21338284"/>
      <w:bookmarkStart w:id="1703" w:name="_Toc29808392"/>
      <w:bookmarkStart w:id="1704" w:name="_Toc37068311"/>
      <w:bookmarkStart w:id="1705" w:name="_Toc37257264"/>
      <w:bookmarkStart w:id="1706" w:name="_Toc45892395"/>
      <w:bookmarkStart w:id="1707" w:name="_Toc53176021"/>
      <w:bookmarkStart w:id="1708" w:name="_Toc61119986"/>
      <w:bookmarkStart w:id="1709" w:name="_Toc67917202"/>
      <w:bookmarkStart w:id="1710" w:name="_Toc76297241"/>
      <w:bookmarkStart w:id="1711" w:name="_Toc76571182"/>
      <w:bookmarkStart w:id="1712" w:name="_Toc8374272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702"/>
      <w:bookmarkEnd w:id="1703"/>
      <w:bookmarkEnd w:id="1704"/>
      <w:bookmarkEnd w:id="1705"/>
      <w:bookmarkEnd w:id="1706"/>
      <w:bookmarkEnd w:id="1707"/>
      <w:bookmarkEnd w:id="1708"/>
      <w:bookmarkEnd w:id="1709"/>
      <w:bookmarkEnd w:id="1710"/>
      <w:bookmarkEnd w:id="1711"/>
      <w:bookmarkEnd w:id="1712"/>
    </w:p>
    <w:p w14:paraId="0CA6E88B" w14:textId="77777777" w:rsidR="005B3300" w:rsidRPr="00661924" w:rsidRDefault="005B3300" w:rsidP="005B3300">
      <w:pPr>
        <w:pStyle w:val="Heading4"/>
        <w:rPr>
          <w:lang w:eastAsia="zh-CN"/>
        </w:rPr>
      </w:pPr>
      <w:bookmarkStart w:id="1713" w:name="_Toc21338285"/>
      <w:bookmarkStart w:id="1714" w:name="_Toc29808393"/>
      <w:bookmarkStart w:id="1715" w:name="_Toc37068312"/>
      <w:bookmarkStart w:id="1716" w:name="_Toc37257265"/>
      <w:bookmarkStart w:id="1717" w:name="_Toc45892396"/>
      <w:bookmarkStart w:id="1718" w:name="_Toc53176022"/>
      <w:bookmarkStart w:id="1719" w:name="_Toc61119987"/>
      <w:bookmarkStart w:id="1720" w:name="_Toc67917203"/>
      <w:bookmarkStart w:id="1721" w:name="_Toc76297242"/>
      <w:bookmarkStart w:id="1722" w:name="_Toc76571183"/>
      <w:bookmarkStart w:id="1723" w:name="_Toc8374272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713"/>
      <w:bookmarkEnd w:id="1714"/>
      <w:bookmarkEnd w:id="1715"/>
      <w:bookmarkEnd w:id="1716"/>
      <w:bookmarkEnd w:id="1717"/>
      <w:bookmarkEnd w:id="1718"/>
      <w:bookmarkEnd w:id="1719"/>
      <w:bookmarkEnd w:id="1720"/>
      <w:bookmarkEnd w:id="1721"/>
      <w:bookmarkEnd w:id="1722"/>
      <w:bookmarkEnd w:id="1723"/>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1724" w:name="_Toc21338286"/>
      <w:bookmarkStart w:id="1725" w:name="_Toc29808394"/>
      <w:bookmarkStart w:id="1726" w:name="_Toc37068313"/>
      <w:bookmarkStart w:id="1727" w:name="_Toc37257266"/>
      <w:bookmarkStart w:id="1728" w:name="_Toc45892397"/>
      <w:bookmarkStart w:id="1729" w:name="_Toc53176023"/>
      <w:bookmarkStart w:id="1730" w:name="_Toc61119988"/>
      <w:bookmarkStart w:id="1731" w:name="_Toc67917204"/>
      <w:bookmarkStart w:id="1732" w:name="_Toc76297243"/>
      <w:bookmarkStart w:id="1733" w:name="_Toc76571184"/>
      <w:bookmarkStart w:id="1734" w:name="_Toc83742724"/>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24"/>
      <w:bookmarkEnd w:id="1725"/>
      <w:bookmarkEnd w:id="1726"/>
      <w:bookmarkEnd w:id="1727"/>
      <w:bookmarkEnd w:id="1728"/>
      <w:bookmarkEnd w:id="1729"/>
      <w:bookmarkEnd w:id="1730"/>
      <w:bookmarkEnd w:id="1731"/>
      <w:bookmarkEnd w:id="1732"/>
      <w:bookmarkEnd w:id="1733"/>
      <w:bookmarkEnd w:id="1734"/>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1735" w:name="_Toc21338287"/>
      <w:bookmarkStart w:id="1736" w:name="_Toc29808395"/>
      <w:bookmarkStart w:id="1737" w:name="_Toc37068314"/>
      <w:bookmarkStart w:id="1738" w:name="_Toc37257267"/>
      <w:bookmarkStart w:id="1739" w:name="_Toc45892398"/>
      <w:bookmarkStart w:id="1740" w:name="_Toc53176024"/>
      <w:bookmarkStart w:id="1741" w:name="_Toc61119989"/>
      <w:bookmarkStart w:id="1742" w:name="_Toc67917205"/>
      <w:bookmarkStart w:id="1743" w:name="_Toc76297244"/>
      <w:bookmarkStart w:id="1744" w:name="_Toc76571185"/>
      <w:bookmarkStart w:id="1745" w:name="_Toc83742725"/>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1735"/>
      <w:bookmarkEnd w:id="1736"/>
      <w:bookmarkEnd w:id="1737"/>
      <w:bookmarkEnd w:id="1738"/>
      <w:bookmarkEnd w:id="1739"/>
      <w:bookmarkEnd w:id="1740"/>
      <w:bookmarkEnd w:id="1741"/>
      <w:bookmarkEnd w:id="1742"/>
      <w:bookmarkEnd w:id="1743"/>
      <w:bookmarkEnd w:id="1744"/>
      <w:bookmarkEnd w:id="1745"/>
    </w:p>
    <w:p w14:paraId="6D14E91F" w14:textId="77777777" w:rsidR="005B3300" w:rsidRPr="00661924" w:rsidRDefault="005B3300" w:rsidP="005B3300">
      <w:pPr>
        <w:pStyle w:val="Heading3"/>
      </w:pPr>
      <w:bookmarkStart w:id="1746" w:name="_Toc21338288"/>
      <w:bookmarkStart w:id="1747" w:name="_Toc29808396"/>
      <w:bookmarkStart w:id="1748" w:name="_Toc37068315"/>
      <w:bookmarkStart w:id="1749" w:name="_Toc37257268"/>
      <w:bookmarkStart w:id="1750" w:name="_Toc45892399"/>
      <w:bookmarkStart w:id="1751" w:name="_Toc53176025"/>
      <w:bookmarkStart w:id="1752" w:name="_Toc61119990"/>
      <w:bookmarkStart w:id="1753" w:name="_Toc67917206"/>
      <w:bookmarkStart w:id="1754" w:name="_Toc76297245"/>
      <w:bookmarkStart w:id="1755" w:name="_Toc76571186"/>
      <w:bookmarkStart w:id="1756" w:name="_Toc83742726"/>
      <w:r w:rsidRPr="00661924">
        <w:t>7</w:t>
      </w:r>
      <w:r w:rsidRPr="00661924">
        <w:rPr>
          <w:rFonts w:hint="eastAsia"/>
        </w:rPr>
        <w:t>.5</w:t>
      </w:r>
      <w:r w:rsidRPr="00661924">
        <w:t>.1</w:t>
      </w:r>
      <w:r w:rsidRPr="00661924">
        <w:rPr>
          <w:rFonts w:hint="eastAsia"/>
          <w:lang w:eastAsia="zh-CN"/>
        </w:rPr>
        <w:tab/>
      </w:r>
      <w:r w:rsidRPr="00661924">
        <w:t>FR2 single carrier requirements</w:t>
      </w:r>
      <w:bookmarkEnd w:id="1746"/>
      <w:bookmarkEnd w:id="1747"/>
      <w:bookmarkEnd w:id="1748"/>
      <w:bookmarkEnd w:id="1749"/>
      <w:bookmarkEnd w:id="1750"/>
      <w:bookmarkEnd w:id="1751"/>
      <w:bookmarkEnd w:id="1752"/>
      <w:bookmarkEnd w:id="1753"/>
      <w:bookmarkEnd w:id="1754"/>
      <w:bookmarkEnd w:id="1755"/>
      <w:bookmarkEnd w:id="1756"/>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1757" w:name="_Toc21338289"/>
      <w:bookmarkStart w:id="1758" w:name="_Toc29808397"/>
      <w:bookmarkStart w:id="1759" w:name="_Toc37068316"/>
      <w:bookmarkStart w:id="1760" w:name="_Toc37257269"/>
      <w:bookmarkStart w:id="1761" w:name="_Toc45892400"/>
      <w:bookmarkStart w:id="1762" w:name="_Toc53176026"/>
      <w:bookmarkStart w:id="1763" w:name="_Toc61119991"/>
      <w:bookmarkStart w:id="1764" w:name="_Toc67917207"/>
      <w:bookmarkStart w:id="1765" w:name="_Toc76297246"/>
      <w:bookmarkStart w:id="1766" w:name="_Toc76571187"/>
      <w:bookmarkStart w:id="1767" w:name="_Toc83742727"/>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1757"/>
      <w:bookmarkEnd w:id="1758"/>
      <w:bookmarkEnd w:id="1759"/>
      <w:bookmarkEnd w:id="1760"/>
      <w:bookmarkEnd w:id="1761"/>
      <w:bookmarkEnd w:id="1762"/>
      <w:bookmarkEnd w:id="1763"/>
      <w:bookmarkEnd w:id="1764"/>
      <w:bookmarkEnd w:id="1765"/>
      <w:bookmarkEnd w:id="1766"/>
      <w:bookmarkEnd w:id="1767"/>
    </w:p>
    <w:p w14:paraId="7EA648F7" w14:textId="77777777" w:rsidR="005B3300" w:rsidRPr="00661924" w:rsidRDefault="005B3300" w:rsidP="005B3300">
      <w:pPr>
        <w:pStyle w:val="Heading3"/>
      </w:pPr>
      <w:bookmarkStart w:id="1768" w:name="_Toc21338290"/>
      <w:bookmarkStart w:id="1769" w:name="_Toc29808398"/>
      <w:bookmarkStart w:id="1770" w:name="_Toc37068317"/>
      <w:bookmarkStart w:id="1771" w:name="_Toc37257270"/>
      <w:bookmarkStart w:id="1772" w:name="_Toc45892401"/>
      <w:bookmarkStart w:id="1773" w:name="_Toc53176027"/>
      <w:bookmarkStart w:id="1774" w:name="_Toc61119992"/>
      <w:bookmarkStart w:id="1775" w:name="_Toc67917208"/>
      <w:bookmarkStart w:id="1776" w:name="_Toc76297247"/>
      <w:bookmarkStart w:id="1777" w:name="_Toc76571188"/>
      <w:bookmarkStart w:id="1778" w:name="_Toc83742728"/>
      <w:r w:rsidRPr="00661924">
        <w:t>7</w:t>
      </w:r>
      <w:r w:rsidRPr="00661924">
        <w:rPr>
          <w:rFonts w:hint="eastAsia"/>
        </w:rPr>
        <w:t>.5</w:t>
      </w:r>
      <w:r w:rsidRPr="00661924">
        <w:t>A.1</w:t>
      </w:r>
      <w:r w:rsidRPr="00661924">
        <w:rPr>
          <w:rFonts w:hint="eastAsia"/>
          <w:lang w:eastAsia="zh-CN"/>
        </w:rPr>
        <w:tab/>
      </w:r>
      <w:r w:rsidRPr="00661924">
        <w:t>FR2 CA requirements</w:t>
      </w:r>
      <w:bookmarkEnd w:id="1768"/>
      <w:bookmarkEnd w:id="1769"/>
      <w:bookmarkEnd w:id="1770"/>
      <w:bookmarkEnd w:id="1771"/>
      <w:bookmarkEnd w:id="1772"/>
      <w:bookmarkEnd w:id="1773"/>
      <w:bookmarkEnd w:id="1774"/>
      <w:bookmarkEnd w:id="1775"/>
      <w:bookmarkEnd w:id="1776"/>
      <w:bookmarkEnd w:id="1777"/>
      <w:bookmarkEnd w:id="1778"/>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1779" w:name="_Toc21338291"/>
      <w:bookmarkStart w:id="1780" w:name="_Toc29808399"/>
      <w:bookmarkStart w:id="1781" w:name="_Toc37068318"/>
      <w:bookmarkStart w:id="1782" w:name="_Toc37257271"/>
      <w:bookmarkStart w:id="1783" w:name="_Toc45892402"/>
      <w:bookmarkStart w:id="1784" w:name="_Toc53176028"/>
      <w:bookmarkStart w:id="1785" w:name="_Toc61119993"/>
      <w:bookmarkStart w:id="1786" w:name="_Toc67917209"/>
      <w:bookmarkStart w:id="1787" w:name="_Toc76297248"/>
      <w:bookmarkStart w:id="1788" w:name="_Toc76571189"/>
      <w:bookmarkStart w:id="1789" w:name="_Toc83742729"/>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779"/>
      <w:bookmarkEnd w:id="1780"/>
      <w:bookmarkEnd w:id="1781"/>
      <w:bookmarkEnd w:id="1782"/>
      <w:bookmarkEnd w:id="1783"/>
      <w:bookmarkEnd w:id="1784"/>
      <w:bookmarkEnd w:id="1785"/>
      <w:bookmarkEnd w:id="1786"/>
      <w:bookmarkEnd w:id="1787"/>
      <w:bookmarkEnd w:id="1788"/>
      <w:bookmarkEnd w:id="1789"/>
    </w:p>
    <w:p w14:paraId="2C6EC7AF" w14:textId="77777777" w:rsidR="005B3300" w:rsidRPr="00661924" w:rsidRDefault="005B3300" w:rsidP="005B3300">
      <w:pPr>
        <w:pStyle w:val="Heading2"/>
        <w:rPr>
          <w:lang w:eastAsia="zh-CN"/>
        </w:rPr>
      </w:pPr>
      <w:bookmarkStart w:id="1790" w:name="_Toc21338292"/>
      <w:bookmarkStart w:id="1791" w:name="_Toc29808400"/>
      <w:bookmarkStart w:id="1792" w:name="_Toc37068319"/>
      <w:bookmarkStart w:id="1793" w:name="_Toc37257272"/>
      <w:bookmarkStart w:id="1794" w:name="_Toc45892403"/>
      <w:bookmarkStart w:id="1795" w:name="_Toc53176029"/>
      <w:bookmarkStart w:id="1796" w:name="_Toc61119994"/>
      <w:bookmarkStart w:id="1797" w:name="_Toc67917210"/>
      <w:bookmarkStart w:id="1798" w:name="_Toc76297249"/>
      <w:bookmarkStart w:id="1799" w:name="_Toc76571190"/>
      <w:bookmarkStart w:id="1800" w:name="_Toc83742730"/>
      <w:r w:rsidRPr="00661924">
        <w:rPr>
          <w:rFonts w:hint="eastAsia"/>
          <w:lang w:eastAsia="zh-CN"/>
        </w:rPr>
        <w:t>8</w:t>
      </w:r>
      <w:r w:rsidRPr="00661924">
        <w:t>.1</w:t>
      </w:r>
      <w:r w:rsidRPr="00661924">
        <w:rPr>
          <w:rFonts w:hint="eastAsia"/>
          <w:lang w:eastAsia="zh-CN"/>
        </w:rPr>
        <w:tab/>
        <w:t>General</w:t>
      </w:r>
      <w:bookmarkEnd w:id="1790"/>
      <w:bookmarkEnd w:id="1791"/>
      <w:bookmarkEnd w:id="1792"/>
      <w:bookmarkEnd w:id="1793"/>
      <w:bookmarkEnd w:id="1794"/>
      <w:bookmarkEnd w:id="1795"/>
      <w:bookmarkEnd w:id="1796"/>
      <w:bookmarkEnd w:id="1797"/>
      <w:bookmarkEnd w:id="1798"/>
      <w:bookmarkEnd w:id="1799"/>
      <w:bookmarkEnd w:id="1800"/>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1801" w:name="_Toc21338293"/>
      <w:bookmarkStart w:id="1802" w:name="_Toc29808401"/>
      <w:bookmarkStart w:id="1803" w:name="_Toc37068320"/>
      <w:bookmarkStart w:id="1804" w:name="_Toc37257273"/>
      <w:bookmarkStart w:id="1805" w:name="_Toc45892404"/>
      <w:bookmarkStart w:id="1806" w:name="_Toc53176030"/>
      <w:bookmarkStart w:id="1807" w:name="_Toc61119995"/>
      <w:bookmarkStart w:id="1808" w:name="_Toc67917211"/>
      <w:bookmarkStart w:id="1809" w:name="_Toc76297250"/>
      <w:bookmarkStart w:id="1810" w:name="_Toc76571191"/>
      <w:bookmarkStart w:id="1811" w:name="_Toc83742731"/>
      <w:r w:rsidRPr="00661924">
        <w:t>8.1.1</w:t>
      </w:r>
      <w:r w:rsidRPr="00661924">
        <w:rPr>
          <w:rFonts w:hint="eastAsia"/>
          <w:lang w:eastAsia="zh-CN"/>
        </w:rPr>
        <w:tab/>
      </w:r>
      <w:r w:rsidRPr="00661924">
        <w:rPr>
          <w:lang w:eastAsia="zh-CN"/>
        </w:rPr>
        <w:t>Applicability of requirements</w:t>
      </w:r>
      <w:bookmarkEnd w:id="1801"/>
      <w:bookmarkEnd w:id="1802"/>
      <w:bookmarkEnd w:id="1803"/>
      <w:bookmarkEnd w:id="1804"/>
      <w:bookmarkEnd w:id="1805"/>
      <w:bookmarkEnd w:id="1806"/>
      <w:bookmarkEnd w:id="1807"/>
      <w:bookmarkEnd w:id="1808"/>
      <w:bookmarkEnd w:id="1809"/>
      <w:bookmarkEnd w:id="1810"/>
      <w:bookmarkEnd w:id="1811"/>
    </w:p>
    <w:p w14:paraId="3CBB9B2D" w14:textId="77777777" w:rsidR="005B3300" w:rsidRPr="00661924" w:rsidRDefault="005B3300" w:rsidP="005B3300">
      <w:pPr>
        <w:pStyle w:val="Heading4"/>
        <w:rPr>
          <w:lang w:eastAsia="zh-CN"/>
        </w:rPr>
      </w:pPr>
      <w:bookmarkStart w:id="1812" w:name="_Toc21338294"/>
      <w:bookmarkStart w:id="1813" w:name="_Toc29808402"/>
      <w:bookmarkStart w:id="1814" w:name="_Toc37068321"/>
      <w:bookmarkStart w:id="1815" w:name="_Toc37257274"/>
      <w:bookmarkStart w:id="1816" w:name="_Toc45892405"/>
      <w:bookmarkStart w:id="1817" w:name="_Toc53176031"/>
      <w:bookmarkStart w:id="1818" w:name="_Toc61119996"/>
      <w:bookmarkStart w:id="1819" w:name="_Toc67917212"/>
      <w:bookmarkStart w:id="1820" w:name="_Toc76297251"/>
      <w:bookmarkStart w:id="1821" w:name="_Toc76571192"/>
      <w:bookmarkStart w:id="1822" w:name="_Toc83742732"/>
      <w:r w:rsidRPr="00661924">
        <w:rPr>
          <w:lang w:eastAsia="zh-CN"/>
        </w:rPr>
        <w:t>8.1.1.1</w:t>
      </w:r>
      <w:r w:rsidRPr="00661924">
        <w:rPr>
          <w:lang w:eastAsia="zh-CN"/>
        </w:rPr>
        <w:tab/>
        <w:t>General</w:t>
      </w:r>
      <w:bookmarkEnd w:id="1812"/>
      <w:bookmarkEnd w:id="1813"/>
      <w:bookmarkEnd w:id="1814"/>
      <w:bookmarkEnd w:id="1815"/>
      <w:bookmarkEnd w:id="1816"/>
      <w:bookmarkEnd w:id="1817"/>
      <w:bookmarkEnd w:id="1818"/>
      <w:bookmarkEnd w:id="1819"/>
      <w:bookmarkEnd w:id="1820"/>
      <w:bookmarkEnd w:id="1821"/>
      <w:bookmarkEnd w:id="1822"/>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1823" w:name="_Toc21338295"/>
      <w:bookmarkStart w:id="1824" w:name="_Toc29808403"/>
      <w:bookmarkStart w:id="1825" w:name="_Toc37068322"/>
      <w:bookmarkStart w:id="1826" w:name="_Toc37257275"/>
      <w:bookmarkStart w:id="1827" w:name="_Toc45892406"/>
      <w:bookmarkStart w:id="1828" w:name="_Toc53176032"/>
      <w:bookmarkStart w:id="1829" w:name="_Toc61119997"/>
      <w:bookmarkStart w:id="1830"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1831" w:name="_Toc76297252"/>
      <w:bookmarkStart w:id="1832" w:name="_Toc76571193"/>
      <w:bookmarkStart w:id="1833" w:name="_Toc83742733"/>
      <w:r w:rsidRPr="00661924">
        <w:rPr>
          <w:lang w:eastAsia="zh-CN"/>
        </w:rPr>
        <w:t>8.1.1.2</w:t>
      </w:r>
      <w:r w:rsidRPr="00661924">
        <w:rPr>
          <w:lang w:eastAsia="zh-CN"/>
        </w:rPr>
        <w:tab/>
        <w:t>Applicability of requirements for different number of RX antenna ports</w:t>
      </w:r>
      <w:bookmarkEnd w:id="1823"/>
      <w:bookmarkEnd w:id="1824"/>
      <w:bookmarkEnd w:id="1825"/>
      <w:bookmarkEnd w:id="1826"/>
      <w:bookmarkEnd w:id="1827"/>
      <w:bookmarkEnd w:id="1828"/>
      <w:bookmarkEnd w:id="1829"/>
      <w:bookmarkEnd w:id="1830"/>
      <w:bookmarkEnd w:id="1831"/>
      <w:bookmarkEnd w:id="1832"/>
      <w:bookmarkEnd w:id="1833"/>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834" w:name="_Toc21338296"/>
      <w:bookmarkStart w:id="1835" w:name="_Toc29808404"/>
      <w:bookmarkStart w:id="1836" w:name="_Toc37068323"/>
      <w:bookmarkStart w:id="1837" w:name="_Toc37257276"/>
      <w:bookmarkStart w:id="1838" w:name="_Toc45892407"/>
      <w:bookmarkStart w:id="1839" w:name="_Toc53176033"/>
      <w:bookmarkStart w:id="1840" w:name="_Toc61119998"/>
      <w:bookmarkStart w:id="1841" w:name="_Toc67917214"/>
      <w:bookmarkStart w:id="1842" w:name="_Toc76297253"/>
      <w:bookmarkStart w:id="1843" w:name="_Toc76571194"/>
      <w:bookmarkStart w:id="1844" w:name="_Toc83742734"/>
      <w:r w:rsidRPr="00661924">
        <w:rPr>
          <w:lang w:eastAsia="zh-CN"/>
        </w:rPr>
        <w:t>8.1.1.3</w:t>
      </w:r>
      <w:r w:rsidRPr="00661924">
        <w:rPr>
          <w:lang w:eastAsia="zh-CN"/>
        </w:rPr>
        <w:tab/>
        <w:t>Applicability of requirements for optional UE features</w:t>
      </w:r>
      <w:bookmarkEnd w:id="1834"/>
      <w:bookmarkEnd w:id="1835"/>
      <w:bookmarkEnd w:id="1836"/>
      <w:bookmarkEnd w:id="1837"/>
      <w:bookmarkEnd w:id="1838"/>
      <w:bookmarkEnd w:id="1839"/>
      <w:bookmarkEnd w:id="1840"/>
      <w:bookmarkEnd w:id="1841"/>
      <w:bookmarkEnd w:id="1842"/>
      <w:bookmarkEnd w:id="1843"/>
      <w:bookmarkEnd w:id="1844"/>
    </w:p>
    <w:p w14:paraId="1B8AE0DF" w14:textId="77777777" w:rsidR="005B3300" w:rsidRPr="00661924" w:rsidRDefault="005B3300" w:rsidP="005B3300">
      <w:pPr>
        <w:pStyle w:val="Heading4"/>
        <w:rPr>
          <w:lang w:eastAsia="zh-CN"/>
        </w:rPr>
      </w:pPr>
      <w:bookmarkStart w:id="1845" w:name="_Toc21338297"/>
      <w:bookmarkStart w:id="1846" w:name="_Toc29808405"/>
      <w:bookmarkStart w:id="1847" w:name="_Toc37068324"/>
      <w:bookmarkStart w:id="1848" w:name="_Toc37257277"/>
      <w:bookmarkStart w:id="1849" w:name="_Toc45892408"/>
      <w:bookmarkStart w:id="1850" w:name="_Toc53176034"/>
      <w:bookmarkStart w:id="1851" w:name="_Toc61119999"/>
      <w:bookmarkStart w:id="1852" w:name="_Toc67917215"/>
      <w:bookmarkStart w:id="1853" w:name="_Toc76297254"/>
      <w:bookmarkStart w:id="1854" w:name="_Toc76571195"/>
      <w:bookmarkStart w:id="1855" w:name="_Toc83742735"/>
      <w:r w:rsidRPr="00661924">
        <w:rPr>
          <w:lang w:eastAsia="zh-CN"/>
        </w:rPr>
        <w:t>8.1.1.4</w:t>
      </w:r>
      <w:r w:rsidRPr="00661924">
        <w:rPr>
          <w:lang w:eastAsia="zh-CN"/>
        </w:rPr>
        <w:tab/>
        <w:t>Applicability of requirements for mandatory UE features with capability signalling</w:t>
      </w:r>
      <w:bookmarkEnd w:id="1845"/>
      <w:bookmarkEnd w:id="1846"/>
      <w:bookmarkEnd w:id="1847"/>
      <w:bookmarkEnd w:id="1848"/>
      <w:bookmarkEnd w:id="1849"/>
      <w:bookmarkEnd w:id="1850"/>
      <w:bookmarkEnd w:id="1851"/>
      <w:bookmarkEnd w:id="1852"/>
      <w:bookmarkEnd w:id="1853"/>
      <w:bookmarkEnd w:id="1854"/>
      <w:bookmarkEnd w:id="1855"/>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1856" w:name="_Toc21338298"/>
      <w:bookmarkStart w:id="1857" w:name="_Toc29808406"/>
      <w:bookmarkStart w:id="1858" w:name="_Toc37068325"/>
      <w:bookmarkStart w:id="1859" w:name="_Toc37257278"/>
      <w:bookmarkStart w:id="1860" w:name="_Toc45892409"/>
      <w:bookmarkStart w:id="1861" w:name="_Toc53176035"/>
      <w:bookmarkStart w:id="1862" w:name="_Toc61120000"/>
      <w:bookmarkStart w:id="1863" w:name="_Toc67917216"/>
      <w:bookmarkStart w:id="1864" w:name="_Toc76297255"/>
      <w:bookmarkStart w:id="1865" w:name="_Toc76571196"/>
      <w:bookmarkStart w:id="1866" w:name="_Toc83742736"/>
      <w:r w:rsidRPr="00661924">
        <w:t>8.1.2</w:t>
      </w:r>
      <w:r w:rsidRPr="00661924">
        <w:rPr>
          <w:rFonts w:hint="eastAsia"/>
          <w:lang w:eastAsia="zh-CN"/>
        </w:rPr>
        <w:tab/>
      </w:r>
      <w:r w:rsidRPr="00661924">
        <w:rPr>
          <w:lang w:eastAsia="zh-CN"/>
        </w:rPr>
        <w:t>Common test parameters</w:t>
      </w:r>
      <w:bookmarkEnd w:id="1856"/>
      <w:bookmarkEnd w:id="1857"/>
      <w:bookmarkEnd w:id="1858"/>
      <w:bookmarkEnd w:id="1859"/>
      <w:bookmarkEnd w:id="1860"/>
      <w:bookmarkEnd w:id="1861"/>
      <w:bookmarkEnd w:id="1862"/>
      <w:bookmarkEnd w:id="1863"/>
      <w:bookmarkEnd w:id="1864"/>
      <w:bookmarkEnd w:id="1865"/>
      <w:bookmarkEnd w:id="1866"/>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1867" w:name="_Toc21338299"/>
      <w:bookmarkStart w:id="1868" w:name="_Toc29808407"/>
      <w:bookmarkStart w:id="1869" w:name="_Toc37068326"/>
      <w:bookmarkStart w:id="1870" w:name="_Toc37257279"/>
      <w:bookmarkStart w:id="1871" w:name="_Toc45892410"/>
      <w:bookmarkStart w:id="1872" w:name="_Toc53176036"/>
      <w:bookmarkStart w:id="1873" w:name="_Toc61120001"/>
      <w:bookmarkStart w:id="1874" w:name="_Toc67917217"/>
      <w:bookmarkStart w:id="1875" w:name="_Toc76297256"/>
      <w:bookmarkStart w:id="1876" w:name="_Toc76571197"/>
      <w:bookmarkStart w:id="1877" w:name="_Toc83742737"/>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1867"/>
      <w:bookmarkEnd w:id="1868"/>
      <w:bookmarkEnd w:id="1869"/>
      <w:bookmarkEnd w:id="1870"/>
      <w:bookmarkEnd w:id="1871"/>
      <w:bookmarkEnd w:id="1872"/>
      <w:bookmarkEnd w:id="1873"/>
      <w:bookmarkEnd w:id="1874"/>
      <w:bookmarkEnd w:id="1875"/>
      <w:bookmarkEnd w:id="1876"/>
      <w:bookmarkEnd w:id="1877"/>
    </w:p>
    <w:p w14:paraId="313D332E" w14:textId="77777777" w:rsidR="005B3300" w:rsidRPr="00661924" w:rsidRDefault="005B3300" w:rsidP="005B3300">
      <w:pPr>
        <w:pStyle w:val="Heading3"/>
        <w:rPr>
          <w:lang w:eastAsia="zh-CN"/>
        </w:rPr>
      </w:pPr>
      <w:bookmarkStart w:id="1878" w:name="_Toc21338300"/>
      <w:bookmarkStart w:id="1879" w:name="_Toc29808408"/>
      <w:bookmarkStart w:id="1880" w:name="_Toc37068327"/>
      <w:bookmarkStart w:id="1881" w:name="_Toc37257280"/>
      <w:bookmarkStart w:id="1882" w:name="_Toc45892411"/>
      <w:bookmarkStart w:id="1883" w:name="_Toc53176037"/>
      <w:bookmarkStart w:id="1884" w:name="_Toc61120002"/>
      <w:bookmarkStart w:id="1885" w:name="_Toc67917218"/>
      <w:bookmarkStart w:id="1886" w:name="_Toc76297257"/>
      <w:bookmarkStart w:id="1887" w:name="_Toc76571198"/>
      <w:bookmarkStart w:id="1888" w:name="_Toc83742738"/>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878"/>
      <w:bookmarkEnd w:id="1879"/>
      <w:bookmarkEnd w:id="1880"/>
      <w:bookmarkEnd w:id="1881"/>
      <w:bookmarkEnd w:id="1882"/>
      <w:bookmarkEnd w:id="1883"/>
      <w:bookmarkEnd w:id="1884"/>
      <w:bookmarkEnd w:id="1885"/>
      <w:bookmarkEnd w:id="1886"/>
      <w:bookmarkEnd w:id="1887"/>
      <w:bookmarkEnd w:id="1888"/>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1889" w:name="_Toc21338301"/>
      <w:bookmarkStart w:id="1890" w:name="_Toc29808409"/>
      <w:bookmarkStart w:id="1891" w:name="_Toc37068328"/>
      <w:bookmarkStart w:id="1892" w:name="_Toc37257281"/>
      <w:bookmarkStart w:id="1893" w:name="_Toc45892412"/>
      <w:bookmarkStart w:id="1894" w:name="_Toc53176038"/>
      <w:bookmarkStart w:id="1895" w:name="_Toc61120003"/>
      <w:bookmarkStart w:id="1896" w:name="_Toc67917219"/>
      <w:bookmarkStart w:id="1897" w:name="_Toc76297258"/>
      <w:bookmarkStart w:id="1898" w:name="_Toc76571199"/>
      <w:bookmarkStart w:id="1899" w:name="_Toc83742739"/>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889"/>
      <w:bookmarkEnd w:id="1890"/>
      <w:bookmarkEnd w:id="1891"/>
      <w:bookmarkEnd w:id="1892"/>
      <w:bookmarkEnd w:id="1893"/>
      <w:bookmarkEnd w:id="1894"/>
      <w:bookmarkEnd w:id="1895"/>
      <w:bookmarkEnd w:id="1896"/>
      <w:bookmarkEnd w:id="1897"/>
      <w:bookmarkEnd w:id="1898"/>
      <w:bookmarkEnd w:id="1899"/>
    </w:p>
    <w:p w14:paraId="2059E925" w14:textId="77777777" w:rsidR="005B3300" w:rsidRPr="00661924" w:rsidRDefault="005B3300" w:rsidP="005B3300">
      <w:pPr>
        <w:pStyle w:val="Heading4"/>
        <w:rPr>
          <w:lang w:eastAsia="zh-CN"/>
        </w:rPr>
      </w:pPr>
      <w:bookmarkStart w:id="1900" w:name="_Toc21338302"/>
      <w:bookmarkStart w:id="1901" w:name="_Toc29808410"/>
      <w:bookmarkStart w:id="1902" w:name="_Toc37068329"/>
      <w:bookmarkStart w:id="1903" w:name="_Toc37257282"/>
      <w:bookmarkStart w:id="1904" w:name="_Toc45892413"/>
      <w:bookmarkStart w:id="1905" w:name="_Toc53176039"/>
      <w:bookmarkStart w:id="1906" w:name="_Toc61120004"/>
      <w:bookmarkStart w:id="1907" w:name="_Toc67917220"/>
      <w:bookmarkStart w:id="1908" w:name="_Toc76297259"/>
      <w:bookmarkStart w:id="1909" w:name="_Toc76571200"/>
      <w:bookmarkStart w:id="1910" w:name="_Toc83742740"/>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900"/>
      <w:bookmarkEnd w:id="1901"/>
      <w:bookmarkEnd w:id="1902"/>
      <w:bookmarkEnd w:id="1903"/>
      <w:bookmarkEnd w:id="1904"/>
      <w:bookmarkEnd w:id="1905"/>
      <w:bookmarkEnd w:id="1906"/>
      <w:bookmarkEnd w:id="1907"/>
      <w:bookmarkEnd w:id="1908"/>
      <w:bookmarkEnd w:id="1909"/>
      <w:bookmarkEnd w:id="1910"/>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1911" w:name="_Toc21338303"/>
      <w:bookmarkStart w:id="1912" w:name="_Toc29808411"/>
      <w:bookmarkStart w:id="1913" w:name="_Toc37068330"/>
      <w:bookmarkStart w:id="1914" w:name="_Toc37257283"/>
      <w:bookmarkStart w:id="1915" w:name="_Toc45892414"/>
      <w:bookmarkStart w:id="1916" w:name="_Toc53176040"/>
      <w:bookmarkStart w:id="1917" w:name="_Toc61120005"/>
      <w:bookmarkStart w:id="1918" w:name="_Toc67917221"/>
      <w:bookmarkStart w:id="1919" w:name="_Toc76297260"/>
      <w:bookmarkStart w:id="1920" w:name="_Toc76571201"/>
      <w:bookmarkStart w:id="1921" w:name="_Toc83742741"/>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911"/>
      <w:bookmarkEnd w:id="1912"/>
      <w:bookmarkEnd w:id="1913"/>
      <w:bookmarkEnd w:id="1914"/>
      <w:bookmarkEnd w:id="1915"/>
      <w:bookmarkEnd w:id="1916"/>
      <w:bookmarkEnd w:id="1917"/>
      <w:bookmarkEnd w:id="1918"/>
      <w:bookmarkEnd w:id="1919"/>
      <w:bookmarkEnd w:id="1920"/>
      <w:bookmarkEnd w:id="1921"/>
    </w:p>
    <w:p w14:paraId="686BF02A" w14:textId="77777777" w:rsidR="005B3300" w:rsidRPr="00661924" w:rsidRDefault="005B3300" w:rsidP="005B3300">
      <w:pPr>
        <w:pStyle w:val="Heading5"/>
        <w:rPr>
          <w:lang w:eastAsia="zh-CN"/>
        </w:rPr>
      </w:pPr>
      <w:bookmarkStart w:id="1922" w:name="_Toc21338304"/>
      <w:bookmarkStart w:id="1923" w:name="_Toc29808412"/>
      <w:bookmarkStart w:id="1924" w:name="_Toc37068331"/>
      <w:bookmarkStart w:id="1925" w:name="_Toc37257284"/>
      <w:bookmarkStart w:id="1926" w:name="_Toc45892415"/>
      <w:bookmarkStart w:id="1927" w:name="_Toc53176041"/>
      <w:bookmarkStart w:id="1928" w:name="_Toc61120006"/>
      <w:bookmarkStart w:id="1929" w:name="_Toc67917222"/>
      <w:bookmarkStart w:id="1930" w:name="_Toc76297261"/>
      <w:bookmarkStart w:id="1931" w:name="_Toc76571202"/>
      <w:bookmarkStart w:id="1932" w:name="_Toc83742742"/>
      <w:r w:rsidRPr="00661924">
        <w:rPr>
          <w:lang w:eastAsia="zh-CN"/>
        </w:rPr>
        <w:t>8.2.2.2.1</w:t>
      </w:r>
      <w:r w:rsidRPr="00661924">
        <w:rPr>
          <w:rFonts w:hint="eastAsia"/>
          <w:lang w:eastAsia="zh-CN"/>
        </w:rPr>
        <w:tab/>
      </w:r>
      <w:r w:rsidRPr="00661924">
        <w:rPr>
          <w:lang w:eastAsia="zh-CN"/>
        </w:rPr>
        <w:t>CQI reporting under AWGN conditions</w:t>
      </w:r>
      <w:bookmarkEnd w:id="1922"/>
      <w:bookmarkEnd w:id="1923"/>
      <w:bookmarkEnd w:id="1924"/>
      <w:bookmarkEnd w:id="1925"/>
      <w:bookmarkEnd w:id="1926"/>
      <w:bookmarkEnd w:id="1927"/>
      <w:bookmarkEnd w:id="1928"/>
      <w:bookmarkEnd w:id="1929"/>
      <w:bookmarkEnd w:id="1930"/>
      <w:bookmarkEnd w:id="1931"/>
      <w:bookmarkEnd w:id="1932"/>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1933" w:name="_Toc21338305"/>
      <w:bookmarkStart w:id="1934" w:name="_Toc29808413"/>
      <w:bookmarkStart w:id="1935" w:name="_Toc37068332"/>
      <w:bookmarkStart w:id="1936" w:name="_Toc37257285"/>
      <w:bookmarkStart w:id="1937" w:name="_Toc45892416"/>
      <w:bookmarkStart w:id="1938" w:name="_Toc53176042"/>
      <w:bookmarkStart w:id="1939" w:name="_Toc61120007"/>
      <w:bookmarkStart w:id="1940" w:name="_Toc67917223"/>
      <w:bookmarkStart w:id="1941" w:name="_Toc76297262"/>
      <w:bookmarkStart w:id="1942" w:name="_Toc76571203"/>
      <w:bookmarkStart w:id="1943" w:name="_Toc83742743"/>
      <w:r w:rsidRPr="00661924">
        <w:rPr>
          <w:lang w:eastAsia="zh-CN"/>
        </w:rPr>
        <w:t>8.2.2.2.2</w:t>
      </w:r>
      <w:r w:rsidRPr="00661924">
        <w:rPr>
          <w:rFonts w:hint="eastAsia"/>
          <w:lang w:eastAsia="zh-CN"/>
        </w:rPr>
        <w:tab/>
      </w:r>
      <w:r w:rsidRPr="00661924">
        <w:rPr>
          <w:lang w:eastAsia="zh-CN"/>
        </w:rPr>
        <w:t>CQI reporting under fading conditions</w:t>
      </w:r>
      <w:bookmarkEnd w:id="1933"/>
      <w:bookmarkEnd w:id="1934"/>
      <w:bookmarkEnd w:id="1935"/>
      <w:bookmarkEnd w:id="1936"/>
      <w:bookmarkEnd w:id="1937"/>
      <w:bookmarkEnd w:id="1938"/>
      <w:bookmarkEnd w:id="1939"/>
      <w:bookmarkEnd w:id="1940"/>
      <w:bookmarkEnd w:id="1941"/>
      <w:bookmarkEnd w:id="1942"/>
      <w:bookmarkEnd w:id="1943"/>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1944" w:name="_Toc21338306"/>
      <w:bookmarkStart w:id="1945" w:name="_Toc29808414"/>
      <w:bookmarkStart w:id="1946" w:name="_Toc37068333"/>
      <w:bookmarkStart w:id="1947" w:name="_Toc37257286"/>
      <w:bookmarkStart w:id="1948" w:name="_Toc45892417"/>
      <w:bookmarkStart w:id="1949" w:name="_Toc53176043"/>
      <w:bookmarkStart w:id="1950" w:name="_Toc61120008"/>
      <w:bookmarkStart w:id="1951" w:name="_Toc67917224"/>
      <w:bookmarkStart w:id="1952" w:name="_Toc76297263"/>
      <w:bookmarkStart w:id="1953" w:name="_Toc76571204"/>
      <w:bookmarkStart w:id="1954" w:name="_Toc83742744"/>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944"/>
      <w:bookmarkEnd w:id="1945"/>
      <w:bookmarkEnd w:id="1946"/>
      <w:bookmarkEnd w:id="1947"/>
      <w:bookmarkEnd w:id="1948"/>
      <w:bookmarkEnd w:id="1949"/>
      <w:bookmarkEnd w:id="1950"/>
      <w:bookmarkEnd w:id="1951"/>
      <w:bookmarkEnd w:id="1952"/>
      <w:bookmarkEnd w:id="1953"/>
      <w:bookmarkEnd w:id="195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6" type="#_x0000_t75" style="width:48.5pt;height:35pt" o:ole="">
            <v:imagedata r:id="rId16" o:title=""/>
          </v:shape>
          <o:OLEObject Type="Embed" ProgID="Equation.3" ShapeID="_x0000_i1036" DrawAspect="Content" ObjectID="_1694562194"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7" type="#_x0000_t75" style="width:14.5pt;height:19.5pt" o:ole="">
            <v:imagedata r:id="rId18" o:title=""/>
          </v:shape>
          <o:OLEObject Type="Embed" ProgID="Equation.DSMT4" ShapeID="_x0000_i1037" DrawAspect="Content" ObjectID="_1694562195"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8" type="#_x0000_t75" style="width:30.5pt;height:19.5pt" o:ole="">
            <v:imagedata r:id="rId20" o:title=""/>
          </v:shape>
          <o:OLEObject Type="Embed" ProgID="Equation.DSMT4" ShapeID="_x0000_i1038" DrawAspect="Content" ObjectID="_1694562196"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9" type="#_x0000_t75" style="width:19.5pt;height:19.5pt" o:ole="">
            <v:imagedata r:id="rId22" o:title=""/>
          </v:shape>
          <o:OLEObject Type="Embed" ProgID="Equation.DSMT4" ShapeID="_x0000_i1039" DrawAspect="Content" ObjectID="_1694562197"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40" type="#_x0000_t75" style="width:30.5pt;height:19.5pt" o:ole="">
            <v:imagedata r:id="rId20" o:title=""/>
          </v:shape>
          <o:OLEObject Type="Embed" ProgID="Equation.DSMT4" ShapeID="_x0000_i1040" DrawAspect="Content" ObjectID="_1694562198"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1955" w:name="_Toc21338307"/>
      <w:bookmarkStart w:id="1956" w:name="_Toc29808415"/>
      <w:bookmarkStart w:id="1957" w:name="_Toc37068334"/>
      <w:bookmarkStart w:id="1958" w:name="_Toc37257287"/>
      <w:bookmarkStart w:id="1959" w:name="_Toc45892418"/>
      <w:bookmarkStart w:id="1960" w:name="_Toc53176044"/>
      <w:bookmarkStart w:id="1961" w:name="_Toc61120009"/>
      <w:bookmarkStart w:id="1962" w:name="_Toc67917225"/>
      <w:bookmarkStart w:id="1963" w:name="_Toc76297264"/>
      <w:bookmarkStart w:id="1964" w:name="_Toc76571205"/>
      <w:bookmarkStart w:id="1965" w:name="_Toc83742745"/>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1955"/>
      <w:bookmarkEnd w:id="1956"/>
      <w:bookmarkEnd w:id="1957"/>
      <w:bookmarkEnd w:id="1958"/>
      <w:bookmarkEnd w:id="1959"/>
      <w:bookmarkEnd w:id="1960"/>
      <w:bookmarkEnd w:id="1961"/>
      <w:bookmarkEnd w:id="1962"/>
      <w:bookmarkEnd w:id="1963"/>
      <w:bookmarkEnd w:id="1964"/>
      <w:bookmarkEnd w:id="1965"/>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1966" w:name="_Toc21338308"/>
      <w:bookmarkStart w:id="1967" w:name="_Toc29808416"/>
      <w:bookmarkStart w:id="1968" w:name="_Toc37068335"/>
      <w:bookmarkStart w:id="1969" w:name="_Toc37257288"/>
      <w:bookmarkStart w:id="1970" w:name="_Toc45892419"/>
      <w:bookmarkStart w:id="1971" w:name="_Toc53176045"/>
      <w:bookmarkStart w:id="1972" w:name="_Toc61120010"/>
      <w:bookmarkStart w:id="1973" w:name="_Toc67917226"/>
      <w:bookmarkStart w:id="1974" w:name="_Toc76297265"/>
      <w:bookmarkStart w:id="1975" w:name="_Toc76571206"/>
      <w:bookmarkStart w:id="1976" w:name="_Toc83742746"/>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966"/>
      <w:bookmarkEnd w:id="1967"/>
      <w:bookmarkEnd w:id="1968"/>
      <w:bookmarkEnd w:id="1969"/>
      <w:bookmarkEnd w:id="1970"/>
      <w:bookmarkEnd w:id="1971"/>
      <w:bookmarkEnd w:id="1972"/>
      <w:bookmarkEnd w:id="1973"/>
      <w:bookmarkEnd w:id="1974"/>
      <w:bookmarkEnd w:id="1975"/>
      <w:bookmarkEnd w:id="1976"/>
    </w:p>
    <w:p w14:paraId="0D3B3408" w14:textId="77777777" w:rsidR="005B3300" w:rsidRPr="00661924" w:rsidRDefault="005B3300" w:rsidP="005B3300">
      <w:pPr>
        <w:pStyle w:val="Heading4"/>
        <w:rPr>
          <w:lang w:eastAsia="zh-CN"/>
        </w:rPr>
      </w:pPr>
      <w:bookmarkStart w:id="1977" w:name="_Toc21338309"/>
      <w:bookmarkStart w:id="1978" w:name="_Toc29808417"/>
      <w:bookmarkStart w:id="1979" w:name="_Toc37068336"/>
      <w:bookmarkStart w:id="1980" w:name="_Toc37257289"/>
      <w:bookmarkStart w:id="1981" w:name="_Toc45892420"/>
      <w:bookmarkStart w:id="1982" w:name="_Toc53176046"/>
      <w:bookmarkStart w:id="1983" w:name="_Toc61120011"/>
      <w:bookmarkStart w:id="1984" w:name="_Toc67917227"/>
      <w:bookmarkStart w:id="1985" w:name="_Toc76297266"/>
      <w:bookmarkStart w:id="1986" w:name="_Toc76571207"/>
      <w:bookmarkStart w:id="1987" w:name="_Toc83742747"/>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977"/>
      <w:bookmarkEnd w:id="1978"/>
      <w:bookmarkEnd w:id="1979"/>
      <w:bookmarkEnd w:id="1980"/>
      <w:bookmarkEnd w:id="1981"/>
      <w:bookmarkEnd w:id="1982"/>
      <w:bookmarkEnd w:id="1983"/>
      <w:bookmarkEnd w:id="1984"/>
      <w:bookmarkEnd w:id="1985"/>
      <w:bookmarkEnd w:id="1986"/>
      <w:bookmarkEnd w:id="1987"/>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1988" w:name="_Toc21338310"/>
      <w:bookmarkStart w:id="1989" w:name="_Toc29808418"/>
      <w:bookmarkStart w:id="1990" w:name="_Toc37068337"/>
      <w:bookmarkStart w:id="1991" w:name="_Toc37257290"/>
      <w:bookmarkStart w:id="1992" w:name="_Toc45892421"/>
      <w:bookmarkStart w:id="1993" w:name="_Toc53176047"/>
      <w:bookmarkStart w:id="1994" w:name="_Toc61120012"/>
      <w:bookmarkStart w:id="1995" w:name="_Toc67917228"/>
      <w:bookmarkStart w:id="1996" w:name="_Toc76297267"/>
      <w:bookmarkStart w:id="1997" w:name="_Toc76571208"/>
      <w:bookmarkStart w:id="1998" w:name="_Toc83742748"/>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988"/>
      <w:bookmarkEnd w:id="1989"/>
      <w:bookmarkEnd w:id="1990"/>
      <w:bookmarkEnd w:id="1991"/>
      <w:bookmarkEnd w:id="1992"/>
      <w:bookmarkEnd w:id="1993"/>
      <w:bookmarkEnd w:id="1994"/>
      <w:bookmarkEnd w:id="1995"/>
      <w:bookmarkEnd w:id="1996"/>
      <w:bookmarkEnd w:id="1997"/>
      <w:bookmarkEnd w:id="1998"/>
    </w:p>
    <w:p w14:paraId="4518AF7D" w14:textId="77777777" w:rsidR="005B3300" w:rsidRPr="00661924" w:rsidRDefault="005B3300" w:rsidP="005B3300">
      <w:pPr>
        <w:pStyle w:val="Heading5"/>
        <w:rPr>
          <w:lang w:val="en-US" w:eastAsia="zh-CN"/>
        </w:rPr>
      </w:pPr>
      <w:bookmarkStart w:id="1999" w:name="_Toc21338311"/>
      <w:bookmarkStart w:id="2000" w:name="_Toc29808419"/>
      <w:bookmarkStart w:id="2001" w:name="_Toc37068338"/>
      <w:bookmarkStart w:id="2002" w:name="_Toc37257291"/>
      <w:bookmarkStart w:id="2003" w:name="_Toc45892422"/>
      <w:bookmarkStart w:id="2004" w:name="_Toc53176048"/>
      <w:bookmarkStart w:id="2005" w:name="_Toc61120013"/>
      <w:bookmarkStart w:id="2006" w:name="_Toc67917229"/>
      <w:bookmarkStart w:id="2007" w:name="_Toc76297268"/>
      <w:bookmarkStart w:id="2008" w:name="_Toc76571209"/>
      <w:bookmarkStart w:id="2009" w:name="_Toc83742749"/>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1999"/>
      <w:bookmarkEnd w:id="2000"/>
      <w:bookmarkEnd w:id="2001"/>
      <w:bookmarkEnd w:id="2002"/>
      <w:bookmarkEnd w:id="2003"/>
      <w:bookmarkEnd w:id="2004"/>
      <w:bookmarkEnd w:id="2005"/>
      <w:bookmarkEnd w:id="2006"/>
      <w:bookmarkEnd w:id="2007"/>
      <w:bookmarkEnd w:id="2008"/>
      <w:bookmarkEnd w:id="2009"/>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2010" w:name="_Toc21338312"/>
      <w:bookmarkStart w:id="2011" w:name="_Toc29808420"/>
      <w:bookmarkStart w:id="2012" w:name="_Toc37068339"/>
      <w:bookmarkStart w:id="2013" w:name="_Toc37257292"/>
      <w:bookmarkStart w:id="2014" w:name="_Toc45892423"/>
      <w:bookmarkStart w:id="2015" w:name="_Toc53176049"/>
      <w:bookmarkStart w:id="2016" w:name="_Toc61120014"/>
      <w:bookmarkStart w:id="2017" w:name="_Toc67917230"/>
      <w:bookmarkStart w:id="2018" w:name="_Toc76297269"/>
      <w:bookmarkStart w:id="2019" w:name="_Toc76571210"/>
      <w:bookmarkStart w:id="2020" w:name="_Toc83742750"/>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010"/>
      <w:bookmarkEnd w:id="2011"/>
      <w:bookmarkEnd w:id="2012"/>
      <w:bookmarkEnd w:id="2013"/>
      <w:bookmarkEnd w:id="2014"/>
      <w:bookmarkEnd w:id="2015"/>
      <w:bookmarkEnd w:id="2016"/>
      <w:bookmarkEnd w:id="2017"/>
      <w:bookmarkEnd w:id="2018"/>
      <w:bookmarkEnd w:id="2019"/>
      <w:bookmarkEnd w:id="2020"/>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2021" w:name="_Toc21338313"/>
      <w:bookmarkStart w:id="2022" w:name="_Toc29808421"/>
      <w:bookmarkStart w:id="2023" w:name="_Toc37068340"/>
      <w:bookmarkStart w:id="2024" w:name="_Toc37257293"/>
      <w:bookmarkStart w:id="2025" w:name="_Toc45892424"/>
      <w:bookmarkStart w:id="2026" w:name="_Toc53176050"/>
      <w:bookmarkStart w:id="2027" w:name="_Toc61120015"/>
      <w:bookmarkStart w:id="2028" w:name="_Toc67917231"/>
      <w:bookmarkStart w:id="2029" w:name="_Toc76297270"/>
      <w:bookmarkStart w:id="2030" w:name="_Toc76571211"/>
      <w:bookmarkStart w:id="2031" w:name="_Toc83742751"/>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2021"/>
      <w:bookmarkEnd w:id="2022"/>
      <w:bookmarkEnd w:id="2023"/>
      <w:bookmarkEnd w:id="2024"/>
      <w:bookmarkEnd w:id="2025"/>
      <w:bookmarkEnd w:id="2026"/>
      <w:bookmarkEnd w:id="2027"/>
      <w:bookmarkEnd w:id="2028"/>
      <w:bookmarkEnd w:id="2029"/>
      <w:bookmarkEnd w:id="2030"/>
      <w:bookmarkEnd w:id="2031"/>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2032" w:name="_Toc21338314"/>
      <w:bookmarkStart w:id="2033" w:name="_Toc29808422"/>
      <w:bookmarkStart w:id="2034" w:name="_Toc37068341"/>
      <w:bookmarkStart w:id="2035" w:name="_Toc37257294"/>
      <w:bookmarkStart w:id="2036" w:name="_Toc45892425"/>
      <w:bookmarkStart w:id="2037" w:name="_Toc53176051"/>
      <w:bookmarkStart w:id="2038" w:name="_Toc61120016"/>
      <w:bookmarkStart w:id="2039" w:name="_Toc67917232"/>
      <w:bookmarkStart w:id="2040" w:name="_Toc76297271"/>
      <w:bookmarkStart w:id="2041" w:name="_Toc76571212"/>
      <w:bookmarkStart w:id="2042" w:name="_Toc83742752"/>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032"/>
      <w:bookmarkEnd w:id="2033"/>
      <w:bookmarkEnd w:id="2034"/>
      <w:bookmarkEnd w:id="2035"/>
      <w:bookmarkEnd w:id="2036"/>
      <w:bookmarkEnd w:id="2037"/>
      <w:bookmarkEnd w:id="2038"/>
      <w:bookmarkEnd w:id="2039"/>
      <w:bookmarkEnd w:id="2040"/>
      <w:bookmarkEnd w:id="2041"/>
      <w:bookmarkEnd w:id="2042"/>
    </w:p>
    <w:p w14:paraId="4B81CCC4" w14:textId="77777777" w:rsidR="005B3300" w:rsidRPr="00661924" w:rsidRDefault="005B3300" w:rsidP="005B3300">
      <w:pPr>
        <w:pStyle w:val="Heading4"/>
        <w:rPr>
          <w:lang w:eastAsia="zh-CN"/>
        </w:rPr>
      </w:pPr>
      <w:bookmarkStart w:id="2043" w:name="_Toc21338315"/>
      <w:bookmarkStart w:id="2044" w:name="_Toc29808423"/>
      <w:bookmarkStart w:id="2045" w:name="_Toc37068342"/>
      <w:bookmarkStart w:id="2046" w:name="_Toc37257295"/>
      <w:bookmarkStart w:id="2047" w:name="_Toc45892426"/>
      <w:bookmarkStart w:id="2048" w:name="_Toc53176052"/>
      <w:bookmarkStart w:id="2049" w:name="_Toc61120017"/>
      <w:bookmarkStart w:id="2050" w:name="_Toc67917233"/>
      <w:bookmarkStart w:id="2051" w:name="_Toc76297272"/>
      <w:bookmarkStart w:id="2052" w:name="_Toc76571213"/>
      <w:bookmarkStart w:id="2053" w:name="_Toc83742753"/>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043"/>
      <w:bookmarkEnd w:id="2044"/>
      <w:bookmarkEnd w:id="2045"/>
      <w:bookmarkEnd w:id="2046"/>
      <w:bookmarkEnd w:id="2047"/>
      <w:bookmarkEnd w:id="2048"/>
      <w:bookmarkEnd w:id="2049"/>
      <w:bookmarkEnd w:id="2050"/>
      <w:bookmarkEnd w:id="2051"/>
      <w:bookmarkEnd w:id="2052"/>
      <w:bookmarkEnd w:id="2053"/>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2054" w:name="_Toc21338316"/>
      <w:bookmarkStart w:id="2055" w:name="_Toc29808424"/>
      <w:bookmarkStart w:id="2056" w:name="_Toc37068343"/>
      <w:bookmarkStart w:id="2057" w:name="_Toc37257296"/>
      <w:bookmarkStart w:id="2058" w:name="_Toc45892427"/>
      <w:bookmarkStart w:id="2059" w:name="_Toc53176053"/>
      <w:bookmarkStart w:id="2060" w:name="_Toc61120018"/>
      <w:bookmarkStart w:id="2061" w:name="_Toc67917234"/>
      <w:bookmarkStart w:id="2062" w:name="_Toc76297273"/>
      <w:bookmarkStart w:id="2063" w:name="_Toc76571214"/>
      <w:bookmarkStart w:id="2064" w:name="_Toc83742754"/>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054"/>
      <w:bookmarkEnd w:id="2055"/>
      <w:bookmarkEnd w:id="2056"/>
      <w:bookmarkEnd w:id="2057"/>
      <w:bookmarkEnd w:id="2058"/>
      <w:bookmarkEnd w:id="2059"/>
      <w:bookmarkEnd w:id="2060"/>
      <w:bookmarkEnd w:id="2061"/>
      <w:bookmarkEnd w:id="2062"/>
      <w:bookmarkEnd w:id="2063"/>
      <w:bookmarkEnd w:id="206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2065" w:name="_Toc21338317"/>
      <w:bookmarkStart w:id="2066" w:name="_Toc29808425"/>
      <w:bookmarkStart w:id="2067" w:name="_Toc37068344"/>
      <w:bookmarkStart w:id="2068" w:name="_Toc37257297"/>
      <w:bookmarkStart w:id="2069" w:name="_Toc45892428"/>
      <w:bookmarkStart w:id="2070" w:name="_Toc53176054"/>
      <w:bookmarkStart w:id="2071" w:name="_Toc61120019"/>
      <w:bookmarkStart w:id="2072" w:name="_Toc67917235"/>
      <w:bookmarkStart w:id="2073" w:name="_Toc76297274"/>
      <w:bookmarkStart w:id="2074" w:name="_Toc76571215"/>
      <w:bookmarkStart w:id="2075" w:name="_Toc83742755"/>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2065"/>
      <w:bookmarkEnd w:id="2066"/>
      <w:bookmarkEnd w:id="2067"/>
      <w:bookmarkEnd w:id="2068"/>
      <w:bookmarkEnd w:id="2069"/>
      <w:bookmarkEnd w:id="2070"/>
      <w:bookmarkEnd w:id="2071"/>
      <w:bookmarkEnd w:id="2072"/>
      <w:bookmarkEnd w:id="2073"/>
      <w:bookmarkEnd w:id="2074"/>
      <w:bookmarkEnd w:id="2075"/>
    </w:p>
    <w:p w14:paraId="4BF58301" w14:textId="77777777" w:rsidR="005B3300" w:rsidRPr="00661924" w:rsidRDefault="005B3300" w:rsidP="005B3300">
      <w:pPr>
        <w:pStyle w:val="Heading2"/>
      </w:pPr>
      <w:bookmarkStart w:id="2076" w:name="_Toc21338318"/>
      <w:bookmarkStart w:id="2077" w:name="_Toc29808426"/>
      <w:bookmarkStart w:id="2078" w:name="_Toc37068345"/>
      <w:bookmarkStart w:id="2079" w:name="_Toc37257298"/>
      <w:bookmarkStart w:id="2080" w:name="_Toc45892429"/>
      <w:bookmarkStart w:id="2081" w:name="_Toc53176055"/>
      <w:bookmarkStart w:id="2082" w:name="_Toc61120020"/>
      <w:bookmarkStart w:id="2083" w:name="_Toc67917236"/>
      <w:bookmarkStart w:id="2084" w:name="_Toc76297275"/>
      <w:bookmarkStart w:id="2085" w:name="_Toc76571216"/>
      <w:bookmarkStart w:id="2086" w:name="_Toc83742756"/>
      <w:r w:rsidRPr="00661924">
        <w:rPr>
          <w:rFonts w:hint="eastAsia"/>
        </w:rPr>
        <w:t>9.1</w:t>
      </w:r>
      <w:r w:rsidRPr="00661924">
        <w:rPr>
          <w:rFonts w:hint="eastAsia"/>
          <w:lang w:eastAsia="zh-CN"/>
        </w:rPr>
        <w:tab/>
      </w:r>
      <w:r w:rsidRPr="00661924">
        <w:rPr>
          <w:rFonts w:hint="eastAsia"/>
        </w:rPr>
        <w:t>General</w:t>
      </w:r>
      <w:bookmarkEnd w:id="2076"/>
      <w:bookmarkEnd w:id="2077"/>
      <w:bookmarkEnd w:id="2078"/>
      <w:bookmarkEnd w:id="2079"/>
      <w:bookmarkEnd w:id="2080"/>
      <w:bookmarkEnd w:id="2081"/>
      <w:bookmarkEnd w:id="2082"/>
      <w:bookmarkEnd w:id="2083"/>
      <w:bookmarkEnd w:id="2084"/>
      <w:bookmarkEnd w:id="2085"/>
      <w:bookmarkEnd w:id="2086"/>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2087" w:name="_Toc21338319"/>
      <w:bookmarkStart w:id="2088" w:name="_Toc29808427"/>
      <w:bookmarkStart w:id="2089" w:name="_Toc37068346"/>
      <w:bookmarkStart w:id="2090" w:name="_Toc37257299"/>
      <w:bookmarkStart w:id="2091" w:name="_Toc45892430"/>
      <w:bookmarkStart w:id="2092" w:name="_Toc53176056"/>
      <w:bookmarkStart w:id="2093" w:name="_Toc61120021"/>
      <w:bookmarkStart w:id="2094" w:name="_Toc67917237"/>
      <w:bookmarkStart w:id="2095" w:name="_Toc76297276"/>
      <w:bookmarkStart w:id="2096" w:name="_Toc76571217"/>
      <w:bookmarkStart w:id="2097" w:name="_Toc83742757"/>
      <w:r w:rsidRPr="00661924">
        <w:t>9.1.1</w:t>
      </w:r>
      <w:r w:rsidRPr="00661924">
        <w:rPr>
          <w:rFonts w:hint="eastAsia"/>
          <w:lang w:eastAsia="zh-CN"/>
        </w:rPr>
        <w:tab/>
      </w:r>
      <w:r w:rsidRPr="00661924">
        <w:rPr>
          <w:lang w:eastAsia="zh-CN"/>
        </w:rPr>
        <w:t>Applicability of requirements</w:t>
      </w:r>
      <w:bookmarkEnd w:id="2087"/>
      <w:bookmarkEnd w:id="2088"/>
      <w:bookmarkEnd w:id="2089"/>
      <w:bookmarkEnd w:id="2090"/>
      <w:bookmarkEnd w:id="2091"/>
      <w:bookmarkEnd w:id="2092"/>
      <w:bookmarkEnd w:id="2093"/>
      <w:bookmarkEnd w:id="2094"/>
      <w:bookmarkEnd w:id="2095"/>
      <w:bookmarkEnd w:id="2096"/>
      <w:bookmarkEnd w:id="2097"/>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2098" w:name="_Toc21338320"/>
      <w:bookmarkStart w:id="2099" w:name="_Toc29808428"/>
      <w:bookmarkStart w:id="2100" w:name="_Toc37068347"/>
      <w:bookmarkStart w:id="2101" w:name="_Toc37257300"/>
      <w:bookmarkStart w:id="2102" w:name="_Toc45892431"/>
      <w:bookmarkStart w:id="2103" w:name="_Toc53176057"/>
      <w:bookmarkStart w:id="2104" w:name="_Toc61120022"/>
      <w:bookmarkStart w:id="2105" w:name="_Toc67917238"/>
      <w:bookmarkStart w:id="2106" w:name="_Toc76297277"/>
      <w:bookmarkStart w:id="2107" w:name="_Toc76571218"/>
      <w:bookmarkStart w:id="2108" w:name="_Toc83742758"/>
      <w:r w:rsidRPr="00661924">
        <w:t>9.1.1.1</w:t>
      </w:r>
      <w:r w:rsidRPr="00661924">
        <w:rPr>
          <w:rFonts w:hint="eastAsia"/>
        </w:rPr>
        <w:tab/>
      </w:r>
      <w:r w:rsidRPr="00661924">
        <w:t>Applicability of requirements for optional UE features</w:t>
      </w:r>
      <w:bookmarkEnd w:id="2098"/>
      <w:bookmarkEnd w:id="2099"/>
      <w:bookmarkEnd w:id="2100"/>
      <w:bookmarkEnd w:id="2101"/>
      <w:bookmarkEnd w:id="2102"/>
      <w:bookmarkEnd w:id="2103"/>
      <w:bookmarkEnd w:id="2104"/>
      <w:bookmarkEnd w:id="2105"/>
      <w:bookmarkEnd w:id="2106"/>
      <w:bookmarkEnd w:id="2107"/>
      <w:bookmarkEnd w:id="2108"/>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2109" w:name="_Toc21338321"/>
      <w:bookmarkStart w:id="2110" w:name="_Toc29808429"/>
      <w:bookmarkStart w:id="2111" w:name="_Toc37068348"/>
      <w:bookmarkStart w:id="2112" w:name="_Toc37257301"/>
      <w:bookmarkStart w:id="2113" w:name="_Toc45892432"/>
      <w:bookmarkStart w:id="2114" w:name="_Toc53176058"/>
      <w:bookmarkStart w:id="2115" w:name="_Toc61120023"/>
      <w:bookmarkStart w:id="2116" w:name="_Toc67917239"/>
      <w:bookmarkStart w:id="2117" w:name="_Toc76297278"/>
      <w:bookmarkStart w:id="2118" w:name="_Toc76571219"/>
      <w:bookmarkStart w:id="2119" w:name="_Toc83742759"/>
      <w:r w:rsidRPr="00661924">
        <w:t>9.1.1.2</w:t>
      </w:r>
      <w:r w:rsidRPr="00661924">
        <w:rPr>
          <w:rFonts w:hint="eastAsia"/>
        </w:rPr>
        <w:tab/>
      </w:r>
      <w:r w:rsidRPr="00661924">
        <w:t>Applicability of requirements for mandatory UE features with capability signalling</w:t>
      </w:r>
      <w:bookmarkEnd w:id="2109"/>
      <w:bookmarkEnd w:id="2110"/>
      <w:bookmarkEnd w:id="2111"/>
      <w:bookmarkEnd w:id="2112"/>
      <w:bookmarkEnd w:id="2113"/>
      <w:bookmarkEnd w:id="2114"/>
      <w:bookmarkEnd w:id="2115"/>
      <w:bookmarkEnd w:id="2116"/>
      <w:bookmarkEnd w:id="2117"/>
      <w:bookmarkEnd w:id="2118"/>
      <w:bookmarkEnd w:id="2119"/>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2120" w:name="_Toc21338322"/>
      <w:bookmarkStart w:id="2121" w:name="_Toc29808430"/>
      <w:bookmarkStart w:id="2122" w:name="_Toc37068349"/>
      <w:bookmarkStart w:id="2123" w:name="_Toc37257302"/>
      <w:bookmarkStart w:id="2124" w:name="_Toc45892433"/>
      <w:bookmarkStart w:id="2125" w:name="_Toc53176059"/>
      <w:bookmarkStart w:id="2126" w:name="_Toc61120024"/>
      <w:bookmarkStart w:id="2127" w:name="_Toc67917240"/>
      <w:bookmarkStart w:id="2128" w:name="_Toc76297279"/>
      <w:bookmarkStart w:id="2129" w:name="_Toc76571220"/>
      <w:bookmarkStart w:id="2130" w:name="_Toc83742760"/>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2120"/>
      <w:bookmarkEnd w:id="2121"/>
      <w:bookmarkEnd w:id="2122"/>
      <w:bookmarkEnd w:id="2123"/>
      <w:bookmarkEnd w:id="2124"/>
      <w:bookmarkEnd w:id="2125"/>
      <w:bookmarkEnd w:id="2126"/>
      <w:bookmarkEnd w:id="2127"/>
      <w:bookmarkEnd w:id="2128"/>
      <w:bookmarkEnd w:id="2129"/>
      <w:bookmarkEnd w:id="2130"/>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2131" w:name="_Toc21338323"/>
      <w:bookmarkStart w:id="2132" w:name="_Toc29808431"/>
      <w:bookmarkStart w:id="2133" w:name="_Toc37068350"/>
      <w:bookmarkStart w:id="2134" w:name="_Toc37257303"/>
      <w:bookmarkStart w:id="2135" w:name="_Toc45892434"/>
      <w:bookmarkStart w:id="2136" w:name="_Toc53176060"/>
      <w:bookmarkStart w:id="2137" w:name="_Toc61120025"/>
      <w:bookmarkStart w:id="2138" w:name="_Toc67917241"/>
      <w:bookmarkStart w:id="2139" w:name="_Toc76297280"/>
      <w:bookmarkStart w:id="2140" w:name="_Toc76571221"/>
      <w:bookmarkStart w:id="2141" w:name="_Toc83742761"/>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2131"/>
      <w:bookmarkEnd w:id="2132"/>
      <w:bookmarkEnd w:id="2133"/>
      <w:bookmarkEnd w:id="2134"/>
      <w:bookmarkEnd w:id="2135"/>
      <w:bookmarkEnd w:id="2136"/>
      <w:bookmarkEnd w:id="2137"/>
      <w:bookmarkEnd w:id="2138"/>
      <w:bookmarkEnd w:id="2139"/>
      <w:bookmarkEnd w:id="2140"/>
      <w:bookmarkEnd w:id="2141"/>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2142" w:name="_Toc21338324"/>
      <w:bookmarkStart w:id="2143" w:name="_Toc29808432"/>
      <w:bookmarkStart w:id="2144" w:name="_Toc37068351"/>
      <w:bookmarkStart w:id="2145" w:name="_Toc37257304"/>
      <w:bookmarkStart w:id="2146" w:name="_Toc45892435"/>
      <w:bookmarkStart w:id="2147" w:name="_Toc53176061"/>
      <w:bookmarkStart w:id="2148" w:name="_Toc61120026"/>
      <w:bookmarkStart w:id="2149" w:name="_Toc67917242"/>
      <w:bookmarkStart w:id="2150" w:name="_Toc76297281"/>
      <w:bookmarkStart w:id="2151" w:name="_Toc76571222"/>
      <w:bookmarkStart w:id="2152" w:name="_Toc83742762"/>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2142"/>
      <w:bookmarkEnd w:id="2143"/>
      <w:bookmarkEnd w:id="2144"/>
      <w:bookmarkEnd w:id="2145"/>
      <w:bookmarkEnd w:id="2146"/>
      <w:bookmarkEnd w:id="2147"/>
      <w:bookmarkEnd w:id="2148"/>
      <w:bookmarkEnd w:id="2149"/>
      <w:bookmarkEnd w:id="2150"/>
      <w:bookmarkEnd w:id="2151"/>
      <w:bookmarkEnd w:id="2152"/>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2153" w:name="_Toc21338325"/>
      <w:bookmarkStart w:id="2154" w:name="_Toc29808433"/>
      <w:bookmarkStart w:id="2155" w:name="_Toc37068352"/>
      <w:bookmarkStart w:id="2156" w:name="_Toc37257305"/>
      <w:bookmarkStart w:id="2157" w:name="_Toc45892436"/>
      <w:bookmarkStart w:id="2158" w:name="_Toc53176062"/>
      <w:bookmarkStart w:id="2159" w:name="_Toc61120027"/>
      <w:bookmarkStart w:id="2160" w:name="_Toc67917243"/>
      <w:bookmarkStart w:id="2161" w:name="_Toc76297282"/>
      <w:bookmarkStart w:id="2162" w:name="_Toc76571223"/>
      <w:bookmarkStart w:id="2163" w:name="_Toc83742763"/>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2153"/>
      <w:bookmarkEnd w:id="2154"/>
      <w:bookmarkEnd w:id="2155"/>
      <w:bookmarkEnd w:id="2156"/>
      <w:bookmarkEnd w:id="2157"/>
      <w:bookmarkEnd w:id="2158"/>
      <w:bookmarkEnd w:id="2159"/>
      <w:bookmarkEnd w:id="2160"/>
      <w:bookmarkEnd w:id="2161"/>
      <w:bookmarkEnd w:id="2162"/>
      <w:bookmarkEnd w:id="2163"/>
    </w:p>
    <w:p w14:paraId="3999705C" w14:textId="77777777" w:rsidR="005B3300" w:rsidRPr="00661924" w:rsidRDefault="005B3300" w:rsidP="005B3300">
      <w:pPr>
        <w:pStyle w:val="Heading2"/>
        <w:rPr>
          <w:lang w:eastAsia="zh-CN"/>
        </w:rPr>
      </w:pPr>
      <w:bookmarkStart w:id="2164" w:name="_Toc21338326"/>
      <w:bookmarkStart w:id="2165" w:name="_Toc29808434"/>
      <w:bookmarkStart w:id="2166" w:name="_Toc37068353"/>
      <w:bookmarkStart w:id="2167" w:name="_Toc37257306"/>
      <w:bookmarkStart w:id="2168" w:name="_Toc45892437"/>
      <w:bookmarkStart w:id="2169" w:name="_Toc53176063"/>
      <w:bookmarkStart w:id="2170" w:name="_Toc61120028"/>
      <w:bookmarkStart w:id="2171" w:name="_Toc67917244"/>
      <w:bookmarkStart w:id="2172" w:name="_Toc76297283"/>
      <w:bookmarkStart w:id="2173" w:name="_Toc76571224"/>
      <w:bookmarkStart w:id="2174" w:name="_Toc83742764"/>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2164"/>
      <w:bookmarkEnd w:id="2165"/>
      <w:bookmarkEnd w:id="2166"/>
      <w:bookmarkEnd w:id="2167"/>
      <w:bookmarkEnd w:id="2168"/>
      <w:bookmarkEnd w:id="2169"/>
      <w:bookmarkEnd w:id="2170"/>
      <w:bookmarkEnd w:id="2171"/>
      <w:bookmarkEnd w:id="2172"/>
      <w:bookmarkEnd w:id="2173"/>
      <w:bookmarkEnd w:id="2174"/>
    </w:p>
    <w:p w14:paraId="4E78398F" w14:textId="77777777" w:rsidR="005B3300" w:rsidRPr="00661924" w:rsidRDefault="005B3300" w:rsidP="005B3300">
      <w:pPr>
        <w:pStyle w:val="Heading3"/>
        <w:rPr>
          <w:lang w:eastAsia="zh-CN"/>
        </w:rPr>
      </w:pPr>
      <w:bookmarkStart w:id="2175" w:name="_Toc21338327"/>
      <w:bookmarkStart w:id="2176" w:name="_Toc29808435"/>
      <w:bookmarkStart w:id="2177" w:name="_Toc37068354"/>
      <w:bookmarkStart w:id="2178" w:name="_Toc37257307"/>
      <w:bookmarkStart w:id="2179" w:name="_Toc45892438"/>
      <w:bookmarkStart w:id="2180" w:name="_Toc53176064"/>
      <w:bookmarkStart w:id="2181" w:name="_Toc61120029"/>
      <w:bookmarkStart w:id="2182" w:name="_Toc67917245"/>
      <w:bookmarkStart w:id="2183" w:name="_Toc76297284"/>
      <w:bookmarkStart w:id="2184" w:name="_Toc76571225"/>
      <w:bookmarkStart w:id="2185" w:name="_Toc83742765"/>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2175"/>
      <w:bookmarkEnd w:id="2176"/>
      <w:bookmarkEnd w:id="2177"/>
      <w:bookmarkEnd w:id="2178"/>
      <w:bookmarkEnd w:id="2179"/>
      <w:bookmarkEnd w:id="2180"/>
      <w:bookmarkEnd w:id="2181"/>
      <w:bookmarkEnd w:id="2182"/>
      <w:bookmarkEnd w:id="2183"/>
      <w:bookmarkEnd w:id="2184"/>
      <w:bookmarkEnd w:id="2185"/>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2186" w:name="_Toc21338328"/>
      <w:bookmarkStart w:id="2187" w:name="_Toc29808436"/>
      <w:bookmarkStart w:id="2188" w:name="_Toc37068355"/>
      <w:bookmarkStart w:id="2189" w:name="_Toc37257308"/>
      <w:bookmarkStart w:id="2190" w:name="_Toc45892439"/>
      <w:bookmarkStart w:id="2191" w:name="_Toc53176065"/>
      <w:bookmarkStart w:id="2192" w:name="_Toc61120030"/>
      <w:bookmarkStart w:id="2193" w:name="_Toc67917246"/>
      <w:bookmarkStart w:id="2194" w:name="_Toc76297285"/>
      <w:bookmarkStart w:id="2195" w:name="_Toc76571226"/>
      <w:bookmarkStart w:id="2196" w:name="_Toc83742766"/>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2186"/>
      <w:bookmarkEnd w:id="2187"/>
      <w:bookmarkEnd w:id="2188"/>
      <w:bookmarkEnd w:id="2189"/>
      <w:bookmarkEnd w:id="2190"/>
      <w:bookmarkEnd w:id="2191"/>
      <w:bookmarkEnd w:id="2192"/>
      <w:bookmarkEnd w:id="2193"/>
      <w:bookmarkEnd w:id="2194"/>
      <w:bookmarkEnd w:id="2195"/>
      <w:bookmarkEnd w:id="2196"/>
    </w:p>
    <w:p w14:paraId="388CBE83" w14:textId="77777777" w:rsidR="005B3300" w:rsidRPr="00661924" w:rsidRDefault="005B3300" w:rsidP="005B3300">
      <w:pPr>
        <w:pStyle w:val="Heading3"/>
        <w:rPr>
          <w:lang w:val="sv-FI" w:eastAsia="zh-CN"/>
        </w:rPr>
      </w:pPr>
      <w:bookmarkStart w:id="2197" w:name="_Toc21338329"/>
      <w:bookmarkStart w:id="2198" w:name="_Toc29808437"/>
      <w:bookmarkStart w:id="2199" w:name="_Toc37068356"/>
      <w:bookmarkStart w:id="2200" w:name="_Toc37257309"/>
      <w:bookmarkStart w:id="2201" w:name="_Toc45892440"/>
      <w:bookmarkStart w:id="2202" w:name="_Toc53176066"/>
      <w:bookmarkStart w:id="2203" w:name="_Toc61120031"/>
      <w:bookmarkStart w:id="2204" w:name="_Toc67917247"/>
      <w:bookmarkStart w:id="2205" w:name="_Toc76297286"/>
      <w:bookmarkStart w:id="2206" w:name="_Toc76571227"/>
      <w:bookmarkStart w:id="2207" w:name="_Toc83742767"/>
      <w:r w:rsidRPr="00661924">
        <w:rPr>
          <w:rFonts w:hint="eastAsia"/>
          <w:lang w:val="sv-FI" w:eastAsia="zh-CN"/>
        </w:rPr>
        <w:t>9.2B.1</w:t>
      </w:r>
      <w:r w:rsidRPr="00661924">
        <w:rPr>
          <w:rFonts w:hint="eastAsia"/>
          <w:lang w:val="sv-FI" w:eastAsia="zh-CN"/>
        </w:rPr>
        <w:tab/>
        <w:t>EN-DC</w:t>
      </w:r>
      <w:bookmarkEnd w:id="2197"/>
      <w:bookmarkEnd w:id="2198"/>
      <w:bookmarkEnd w:id="2199"/>
      <w:bookmarkEnd w:id="2200"/>
      <w:bookmarkEnd w:id="2201"/>
      <w:bookmarkEnd w:id="2202"/>
      <w:bookmarkEnd w:id="2203"/>
      <w:bookmarkEnd w:id="2204"/>
      <w:bookmarkEnd w:id="2205"/>
      <w:bookmarkEnd w:id="2206"/>
      <w:bookmarkEnd w:id="2207"/>
    </w:p>
    <w:p w14:paraId="0A756DA7" w14:textId="77777777" w:rsidR="005B3300" w:rsidRPr="00661924" w:rsidRDefault="005B3300" w:rsidP="005B3300">
      <w:pPr>
        <w:pStyle w:val="Heading4"/>
        <w:rPr>
          <w:lang w:eastAsia="zh-CN"/>
        </w:rPr>
      </w:pPr>
      <w:bookmarkStart w:id="2208" w:name="_Toc21338330"/>
      <w:bookmarkStart w:id="2209" w:name="_Toc29808438"/>
      <w:bookmarkStart w:id="2210" w:name="_Toc37068357"/>
      <w:bookmarkStart w:id="2211" w:name="_Toc37257310"/>
      <w:bookmarkStart w:id="2212" w:name="_Toc45892441"/>
      <w:bookmarkStart w:id="2213" w:name="_Toc53176067"/>
      <w:bookmarkStart w:id="2214" w:name="_Toc61120032"/>
      <w:bookmarkStart w:id="2215" w:name="_Toc67917248"/>
      <w:bookmarkStart w:id="2216" w:name="_Toc76297287"/>
      <w:bookmarkStart w:id="2217" w:name="_Toc76571228"/>
      <w:bookmarkStart w:id="2218" w:name="_Toc83742768"/>
      <w:r w:rsidRPr="00661924">
        <w:rPr>
          <w:rFonts w:hint="eastAsia"/>
          <w:lang w:eastAsia="zh-CN"/>
        </w:rPr>
        <w:t>9.2B.1.1</w:t>
      </w:r>
      <w:r w:rsidRPr="00661924">
        <w:rPr>
          <w:rFonts w:hint="eastAsia"/>
          <w:lang w:eastAsia="zh-CN"/>
        </w:rPr>
        <w:tab/>
        <w:t>EN-DC within FR1</w:t>
      </w:r>
      <w:bookmarkEnd w:id="2208"/>
      <w:bookmarkEnd w:id="2209"/>
      <w:bookmarkEnd w:id="2210"/>
      <w:bookmarkEnd w:id="2211"/>
      <w:bookmarkEnd w:id="2212"/>
      <w:bookmarkEnd w:id="2213"/>
      <w:bookmarkEnd w:id="2214"/>
      <w:bookmarkEnd w:id="2215"/>
      <w:bookmarkEnd w:id="2216"/>
      <w:bookmarkEnd w:id="2217"/>
      <w:bookmarkEnd w:id="2218"/>
    </w:p>
    <w:p w14:paraId="55FC4CC6" w14:textId="77777777" w:rsidR="005B3300" w:rsidRPr="00661924" w:rsidRDefault="005B3300" w:rsidP="005B3300">
      <w:pPr>
        <w:pStyle w:val="Heading5"/>
        <w:rPr>
          <w:lang w:eastAsia="zh-CN"/>
        </w:rPr>
      </w:pPr>
      <w:bookmarkStart w:id="2219" w:name="_Toc21338331"/>
      <w:bookmarkStart w:id="2220" w:name="_Toc29808439"/>
      <w:bookmarkStart w:id="2221" w:name="_Toc37068358"/>
      <w:bookmarkStart w:id="2222" w:name="_Toc37257311"/>
      <w:bookmarkStart w:id="2223" w:name="_Toc45892442"/>
      <w:bookmarkStart w:id="2224" w:name="_Toc53176068"/>
      <w:bookmarkStart w:id="2225" w:name="_Toc61120033"/>
      <w:bookmarkStart w:id="2226" w:name="_Toc67917249"/>
      <w:bookmarkStart w:id="2227" w:name="_Toc76297288"/>
      <w:bookmarkStart w:id="2228" w:name="_Toc76571229"/>
      <w:bookmarkStart w:id="2229" w:name="_Toc83742769"/>
      <w:r w:rsidRPr="00661924">
        <w:rPr>
          <w:rFonts w:hint="eastAsia"/>
          <w:lang w:eastAsia="zh-CN"/>
        </w:rPr>
        <w:t>9.2B.1.1.1</w:t>
      </w:r>
      <w:r w:rsidRPr="00661924">
        <w:rPr>
          <w:rFonts w:hint="eastAsia"/>
          <w:lang w:eastAsia="zh-CN"/>
        </w:rPr>
        <w:tab/>
        <w:t>PDSCH</w:t>
      </w:r>
      <w:bookmarkEnd w:id="2219"/>
      <w:bookmarkEnd w:id="2220"/>
      <w:bookmarkEnd w:id="2221"/>
      <w:bookmarkEnd w:id="2222"/>
      <w:bookmarkEnd w:id="2223"/>
      <w:bookmarkEnd w:id="2224"/>
      <w:bookmarkEnd w:id="2225"/>
      <w:bookmarkEnd w:id="2226"/>
      <w:bookmarkEnd w:id="2227"/>
      <w:bookmarkEnd w:id="2228"/>
      <w:bookmarkEnd w:id="2229"/>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2230" w:name="_Toc21338332"/>
      <w:bookmarkStart w:id="2231" w:name="_Toc29808440"/>
      <w:bookmarkStart w:id="2232" w:name="_Toc37068359"/>
      <w:bookmarkStart w:id="2233" w:name="_Toc37257312"/>
      <w:bookmarkStart w:id="2234" w:name="_Toc45892443"/>
      <w:bookmarkStart w:id="2235" w:name="_Toc53176069"/>
      <w:bookmarkStart w:id="2236" w:name="_Toc61120034"/>
      <w:bookmarkStart w:id="2237" w:name="_Toc67917250"/>
      <w:bookmarkStart w:id="2238" w:name="_Toc76297289"/>
      <w:bookmarkStart w:id="2239" w:name="_Toc76571230"/>
      <w:bookmarkStart w:id="2240" w:name="_Toc83742770"/>
      <w:r w:rsidRPr="00661924">
        <w:rPr>
          <w:rFonts w:hint="eastAsia"/>
          <w:lang w:eastAsia="zh-CN"/>
        </w:rPr>
        <w:t>9.2B.1.2</w:t>
      </w:r>
      <w:r w:rsidRPr="00661924">
        <w:rPr>
          <w:rFonts w:hint="eastAsia"/>
          <w:lang w:eastAsia="zh-CN"/>
        </w:rPr>
        <w:tab/>
        <w:t>EN-DC including FR2 NR carrier only</w:t>
      </w:r>
      <w:bookmarkEnd w:id="2230"/>
      <w:bookmarkEnd w:id="2231"/>
      <w:bookmarkEnd w:id="2232"/>
      <w:bookmarkEnd w:id="2233"/>
      <w:bookmarkEnd w:id="2234"/>
      <w:bookmarkEnd w:id="2235"/>
      <w:bookmarkEnd w:id="2236"/>
      <w:bookmarkEnd w:id="2237"/>
      <w:bookmarkEnd w:id="2238"/>
      <w:bookmarkEnd w:id="2239"/>
      <w:bookmarkEnd w:id="2240"/>
    </w:p>
    <w:p w14:paraId="50382216" w14:textId="77777777" w:rsidR="005B3300" w:rsidRPr="00661924" w:rsidRDefault="005B3300" w:rsidP="005B3300">
      <w:pPr>
        <w:pStyle w:val="Heading5"/>
        <w:rPr>
          <w:lang w:eastAsia="zh-CN"/>
        </w:rPr>
      </w:pPr>
      <w:bookmarkStart w:id="2241" w:name="_Toc21338333"/>
      <w:bookmarkStart w:id="2242" w:name="_Toc29808441"/>
      <w:bookmarkStart w:id="2243" w:name="_Toc37068360"/>
      <w:bookmarkStart w:id="2244" w:name="_Toc37257313"/>
      <w:bookmarkStart w:id="2245" w:name="_Toc45892444"/>
      <w:bookmarkStart w:id="2246" w:name="_Toc53176070"/>
      <w:bookmarkStart w:id="2247" w:name="_Toc61120035"/>
      <w:bookmarkStart w:id="2248" w:name="_Toc67917251"/>
      <w:bookmarkStart w:id="2249" w:name="_Toc76297290"/>
      <w:bookmarkStart w:id="2250" w:name="_Toc76571231"/>
      <w:bookmarkStart w:id="2251" w:name="_Toc83742771"/>
      <w:r w:rsidRPr="00661924">
        <w:rPr>
          <w:rFonts w:hint="eastAsia"/>
          <w:lang w:eastAsia="zh-CN"/>
        </w:rPr>
        <w:t>9.2B.1.2.1</w:t>
      </w:r>
      <w:r w:rsidRPr="00661924">
        <w:rPr>
          <w:rFonts w:hint="eastAsia"/>
          <w:lang w:eastAsia="zh-CN"/>
        </w:rPr>
        <w:tab/>
        <w:t>PDSCH</w:t>
      </w:r>
      <w:bookmarkEnd w:id="2241"/>
      <w:bookmarkEnd w:id="2242"/>
      <w:bookmarkEnd w:id="2243"/>
      <w:bookmarkEnd w:id="2244"/>
      <w:bookmarkEnd w:id="2245"/>
      <w:bookmarkEnd w:id="2246"/>
      <w:bookmarkEnd w:id="2247"/>
      <w:bookmarkEnd w:id="2248"/>
      <w:bookmarkEnd w:id="2249"/>
      <w:bookmarkEnd w:id="2250"/>
      <w:bookmarkEnd w:id="2251"/>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2252" w:name="_Toc21338334"/>
      <w:bookmarkStart w:id="2253" w:name="_Toc29808442"/>
      <w:bookmarkStart w:id="2254" w:name="_Toc37068361"/>
      <w:bookmarkStart w:id="2255" w:name="_Toc37257314"/>
      <w:bookmarkStart w:id="2256" w:name="_Toc45892445"/>
      <w:bookmarkStart w:id="2257" w:name="_Toc53176071"/>
      <w:bookmarkStart w:id="2258" w:name="_Toc61120036"/>
      <w:bookmarkStart w:id="2259" w:name="_Toc67917252"/>
      <w:bookmarkStart w:id="2260" w:name="_Toc76297291"/>
      <w:bookmarkStart w:id="2261" w:name="_Toc76571232"/>
      <w:bookmarkStart w:id="2262" w:name="_Toc83742772"/>
      <w:r w:rsidRPr="00661924">
        <w:rPr>
          <w:rFonts w:hint="eastAsia"/>
          <w:lang w:eastAsia="zh-CN"/>
        </w:rPr>
        <w:t>9.2B.1.3</w:t>
      </w:r>
      <w:r w:rsidRPr="00661924">
        <w:rPr>
          <w:rFonts w:hint="eastAsia"/>
          <w:lang w:eastAsia="zh-CN"/>
        </w:rPr>
        <w:tab/>
        <w:t>EN-DC including FR1 and FR2 NR carriers</w:t>
      </w:r>
      <w:bookmarkEnd w:id="2252"/>
      <w:bookmarkEnd w:id="2253"/>
      <w:bookmarkEnd w:id="2254"/>
      <w:bookmarkEnd w:id="2255"/>
      <w:bookmarkEnd w:id="2256"/>
      <w:bookmarkEnd w:id="2257"/>
      <w:bookmarkEnd w:id="2258"/>
      <w:bookmarkEnd w:id="2259"/>
      <w:bookmarkEnd w:id="2260"/>
      <w:bookmarkEnd w:id="2261"/>
      <w:bookmarkEnd w:id="2262"/>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2263"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2264" w:name="_Toc29808443"/>
      <w:bookmarkStart w:id="2265" w:name="_Toc37068362"/>
      <w:bookmarkStart w:id="2266" w:name="_Toc37257315"/>
      <w:bookmarkStart w:id="2267" w:name="_Toc45892446"/>
      <w:bookmarkStart w:id="2268" w:name="_Toc53176072"/>
      <w:bookmarkStart w:id="2269" w:name="_Toc61120037"/>
      <w:bookmarkStart w:id="2270" w:name="_Toc67917253"/>
      <w:bookmarkStart w:id="2271" w:name="_Toc76297292"/>
      <w:bookmarkStart w:id="2272" w:name="_Toc76571233"/>
      <w:bookmarkStart w:id="2273" w:name="_Toc83742773"/>
      <w:r w:rsidRPr="00661924">
        <w:rPr>
          <w:rFonts w:hint="eastAsia"/>
          <w:lang w:eastAsia="zh-CN"/>
        </w:rPr>
        <w:t>9.2B.2</w:t>
      </w:r>
      <w:r w:rsidRPr="00661924">
        <w:rPr>
          <w:rFonts w:hint="eastAsia"/>
          <w:lang w:eastAsia="zh-CN"/>
        </w:rPr>
        <w:tab/>
        <w:t>NR DC between FR1 and FR2</w:t>
      </w:r>
      <w:bookmarkEnd w:id="2263"/>
      <w:bookmarkEnd w:id="2264"/>
      <w:bookmarkEnd w:id="2265"/>
      <w:bookmarkEnd w:id="2266"/>
      <w:bookmarkEnd w:id="2267"/>
      <w:bookmarkEnd w:id="2268"/>
      <w:bookmarkEnd w:id="2269"/>
      <w:bookmarkEnd w:id="2270"/>
      <w:bookmarkEnd w:id="2271"/>
      <w:bookmarkEnd w:id="2272"/>
      <w:bookmarkEnd w:id="2273"/>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2274" w:name="_Toc21338336"/>
      <w:bookmarkStart w:id="2275" w:name="_Toc29808444"/>
      <w:bookmarkStart w:id="2276" w:name="_Toc37068363"/>
      <w:bookmarkStart w:id="2277" w:name="_Toc37257316"/>
      <w:bookmarkStart w:id="2278" w:name="_Toc45892447"/>
      <w:bookmarkStart w:id="2279" w:name="_Toc53176073"/>
      <w:bookmarkStart w:id="2280" w:name="_Toc61120038"/>
      <w:bookmarkStart w:id="2281" w:name="_Toc67917254"/>
      <w:bookmarkStart w:id="2282" w:name="_Toc76297293"/>
      <w:bookmarkStart w:id="2283" w:name="_Toc76571234"/>
      <w:bookmarkStart w:id="2284" w:name="_Toc83742774"/>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2274"/>
      <w:bookmarkEnd w:id="2275"/>
      <w:bookmarkEnd w:id="2276"/>
      <w:bookmarkEnd w:id="2277"/>
      <w:bookmarkEnd w:id="2278"/>
      <w:bookmarkEnd w:id="2279"/>
      <w:bookmarkEnd w:id="2280"/>
      <w:bookmarkEnd w:id="2281"/>
      <w:bookmarkEnd w:id="2282"/>
      <w:bookmarkEnd w:id="2283"/>
      <w:bookmarkEnd w:id="2284"/>
    </w:p>
    <w:p w14:paraId="70F8F67D" w14:textId="77777777" w:rsidR="005B3300" w:rsidRPr="00661924" w:rsidRDefault="005B3300" w:rsidP="005B3300">
      <w:pPr>
        <w:pStyle w:val="Heading2"/>
        <w:rPr>
          <w:lang w:eastAsia="zh-CN"/>
        </w:rPr>
      </w:pPr>
      <w:bookmarkStart w:id="2285" w:name="_Toc21338337"/>
      <w:bookmarkStart w:id="2286" w:name="_Toc29808445"/>
      <w:bookmarkStart w:id="2287" w:name="_Toc37068364"/>
      <w:bookmarkStart w:id="2288" w:name="_Toc37257317"/>
      <w:bookmarkStart w:id="2289" w:name="_Toc45892448"/>
      <w:bookmarkStart w:id="2290" w:name="_Toc53176074"/>
      <w:bookmarkStart w:id="2291" w:name="_Toc61120039"/>
      <w:bookmarkStart w:id="2292" w:name="_Toc67917255"/>
      <w:bookmarkStart w:id="2293" w:name="_Toc76297294"/>
      <w:bookmarkStart w:id="2294" w:name="_Toc76571235"/>
      <w:bookmarkStart w:id="2295" w:name="_Toc83742775"/>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2285"/>
      <w:bookmarkEnd w:id="2286"/>
      <w:bookmarkEnd w:id="2287"/>
      <w:bookmarkEnd w:id="2288"/>
      <w:bookmarkEnd w:id="2289"/>
      <w:bookmarkEnd w:id="2290"/>
      <w:bookmarkEnd w:id="2291"/>
      <w:bookmarkEnd w:id="2292"/>
      <w:bookmarkEnd w:id="2293"/>
      <w:bookmarkEnd w:id="2294"/>
      <w:bookmarkEnd w:id="2295"/>
    </w:p>
    <w:p w14:paraId="1A1506BC" w14:textId="77777777" w:rsidR="005B3300" w:rsidRPr="00661924" w:rsidRDefault="005B3300" w:rsidP="005B3300">
      <w:pPr>
        <w:pStyle w:val="Heading3"/>
        <w:rPr>
          <w:lang w:eastAsia="zh-CN"/>
        </w:rPr>
      </w:pPr>
      <w:bookmarkStart w:id="2296" w:name="_Toc21338338"/>
      <w:bookmarkStart w:id="2297" w:name="_Toc29808446"/>
      <w:bookmarkStart w:id="2298" w:name="_Toc37068365"/>
      <w:bookmarkStart w:id="2299" w:name="_Toc37257318"/>
      <w:bookmarkStart w:id="2300" w:name="_Toc45892449"/>
      <w:bookmarkStart w:id="2301" w:name="_Toc53176075"/>
      <w:bookmarkStart w:id="2302" w:name="_Toc61120040"/>
      <w:bookmarkStart w:id="2303" w:name="_Toc67917256"/>
      <w:bookmarkStart w:id="2304" w:name="_Toc76297295"/>
      <w:bookmarkStart w:id="2305" w:name="_Toc76571236"/>
      <w:bookmarkStart w:id="2306" w:name="_Toc83742776"/>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2296"/>
      <w:bookmarkEnd w:id="2297"/>
      <w:bookmarkEnd w:id="2298"/>
      <w:bookmarkEnd w:id="2299"/>
      <w:bookmarkEnd w:id="2300"/>
      <w:bookmarkEnd w:id="2301"/>
      <w:bookmarkEnd w:id="2302"/>
      <w:bookmarkEnd w:id="2303"/>
      <w:bookmarkEnd w:id="2304"/>
      <w:bookmarkEnd w:id="2305"/>
      <w:bookmarkEnd w:id="2306"/>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2307" w:name="_Toc21338339"/>
      <w:bookmarkStart w:id="2308" w:name="_Toc29808447"/>
      <w:bookmarkStart w:id="2309" w:name="_Toc37068366"/>
      <w:bookmarkStart w:id="2310" w:name="_Toc37257319"/>
      <w:bookmarkStart w:id="2311" w:name="_Toc45892450"/>
      <w:bookmarkStart w:id="2312" w:name="_Toc53176076"/>
      <w:bookmarkStart w:id="2313" w:name="_Toc61120041"/>
      <w:bookmarkStart w:id="2314" w:name="_Toc67917257"/>
      <w:bookmarkStart w:id="2315" w:name="_Toc76297296"/>
      <w:bookmarkStart w:id="2316" w:name="_Toc76571237"/>
      <w:bookmarkStart w:id="2317" w:name="_Toc83742777"/>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2307"/>
      <w:bookmarkEnd w:id="2308"/>
      <w:bookmarkEnd w:id="2309"/>
      <w:bookmarkEnd w:id="2310"/>
      <w:bookmarkEnd w:id="2311"/>
      <w:bookmarkEnd w:id="2312"/>
      <w:bookmarkEnd w:id="2313"/>
      <w:bookmarkEnd w:id="2314"/>
      <w:bookmarkEnd w:id="2315"/>
      <w:bookmarkEnd w:id="2316"/>
      <w:bookmarkEnd w:id="2317"/>
    </w:p>
    <w:p w14:paraId="7C27DA75" w14:textId="77777777" w:rsidR="005B3300" w:rsidRPr="00661924" w:rsidRDefault="005B3300" w:rsidP="005B3300">
      <w:pPr>
        <w:pStyle w:val="Heading3"/>
        <w:rPr>
          <w:lang w:val="sv-FI" w:eastAsia="zh-CN"/>
        </w:rPr>
      </w:pPr>
      <w:bookmarkStart w:id="2318" w:name="_Toc21338340"/>
      <w:bookmarkStart w:id="2319" w:name="_Toc29808448"/>
      <w:bookmarkStart w:id="2320" w:name="_Toc37068367"/>
      <w:bookmarkStart w:id="2321" w:name="_Toc37257320"/>
      <w:bookmarkStart w:id="2322" w:name="_Toc45892451"/>
      <w:bookmarkStart w:id="2323" w:name="_Toc53176077"/>
      <w:bookmarkStart w:id="2324" w:name="_Toc61120042"/>
      <w:bookmarkStart w:id="2325" w:name="_Toc67917258"/>
      <w:bookmarkStart w:id="2326" w:name="_Toc76297297"/>
      <w:bookmarkStart w:id="2327" w:name="_Toc76571238"/>
      <w:bookmarkStart w:id="2328" w:name="_Toc83742778"/>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2318"/>
      <w:bookmarkEnd w:id="2319"/>
      <w:bookmarkEnd w:id="2320"/>
      <w:bookmarkEnd w:id="2321"/>
      <w:bookmarkEnd w:id="2322"/>
      <w:bookmarkEnd w:id="2323"/>
      <w:bookmarkEnd w:id="2324"/>
      <w:bookmarkEnd w:id="2325"/>
      <w:bookmarkEnd w:id="2326"/>
      <w:bookmarkEnd w:id="2327"/>
      <w:bookmarkEnd w:id="2328"/>
    </w:p>
    <w:p w14:paraId="1FF4B217" w14:textId="77777777" w:rsidR="005B3300" w:rsidRPr="00661924" w:rsidRDefault="005B3300" w:rsidP="005B3300">
      <w:pPr>
        <w:pStyle w:val="Heading4"/>
        <w:rPr>
          <w:lang w:val="sv-FI" w:eastAsia="zh-CN"/>
        </w:rPr>
      </w:pPr>
      <w:bookmarkStart w:id="2329" w:name="_Toc21338341"/>
      <w:bookmarkStart w:id="2330" w:name="_Toc29808449"/>
      <w:bookmarkStart w:id="2331" w:name="_Toc37068368"/>
      <w:bookmarkStart w:id="2332" w:name="_Toc37257321"/>
      <w:bookmarkStart w:id="2333" w:name="_Toc45892452"/>
      <w:bookmarkStart w:id="2334" w:name="_Toc53176078"/>
      <w:bookmarkStart w:id="2335" w:name="_Toc61120043"/>
      <w:bookmarkStart w:id="2336" w:name="_Toc67917259"/>
      <w:bookmarkStart w:id="2337" w:name="_Toc76297298"/>
      <w:bookmarkStart w:id="2338" w:name="_Toc76571239"/>
      <w:bookmarkStart w:id="2339" w:name="_Toc83742779"/>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2329"/>
      <w:bookmarkEnd w:id="2330"/>
      <w:bookmarkEnd w:id="2331"/>
      <w:bookmarkEnd w:id="2332"/>
      <w:bookmarkEnd w:id="2333"/>
      <w:bookmarkEnd w:id="2334"/>
      <w:bookmarkEnd w:id="2335"/>
      <w:bookmarkEnd w:id="2336"/>
      <w:bookmarkEnd w:id="2337"/>
      <w:bookmarkEnd w:id="2338"/>
      <w:bookmarkEnd w:id="2339"/>
    </w:p>
    <w:p w14:paraId="0960F24D" w14:textId="77777777" w:rsidR="005B3300" w:rsidRPr="00661924" w:rsidRDefault="005B3300" w:rsidP="005B3300">
      <w:pPr>
        <w:pStyle w:val="Heading5"/>
        <w:rPr>
          <w:lang w:val="sv-FI" w:eastAsia="zh-CN"/>
        </w:rPr>
      </w:pPr>
      <w:bookmarkStart w:id="2340" w:name="_Toc21338342"/>
      <w:bookmarkStart w:id="2341" w:name="_Toc29808450"/>
      <w:bookmarkStart w:id="2342" w:name="_Toc37068369"/>
      <w:bookmarkStart w:id="2343" w:name="_Toc37257322"/>
      <w:bookmarkStart w:id="2344" w:name="_Toc45892453"/>
      <w:bookmarkStart w:id="2345" w:name="_Toc53176079"/>
      <w:bookmarkStart w:id="2346" w:name="_Toc61120044"/>
      <w:bookmarkStart w:id="2347" w:name="_Toc67917260"/>
      <w:bookmarkStart w:id="2348" w:name="_Toc76297299"/>
      <w:bookmarkStart w:id="2349" w:name="_Toc76571240"/>
      <w:bookmarkStart w:id="2350" w:name="_Toc83742780"/>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2340"/>
      <w:bookmarkEnd w:id="2341"/>
      <w:bookmarkEnd w:id="2342"/>
      <w:bookmarkEnd w:id="2343"/>
      <w:bookmarkEnd w:id="2344"/>
      <w:bookmarkEnd w:id="2345"/>
      <w:bookmarkEnd w:id="2346"/>
      <w:bookmarkEnd w:id="2347"/>
      <w:bookmarkEnd w:id="2348"/>
      <w:bookmarkEnd w:id="2349"/>
      <w:bookmarkEnd w:id="2350"/>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2351" w:name="_Toc21338343"/>
      <w:bookmarkStart w:id="2352" w:name="_Toc29808451"/>
      <w:bookmarkStart w:id="2353" w:name="_Toc37068370"/>
      <w:bookmarkStart w:id="2354" w:name="_Toc37257323"/>
      <w:bookmarkStart w:id="2355" w:name="_Toc45892454"/>
      <w:bookmarkStart w:id="2356" w:name="_Toc53176080"/>
      <w:bookmarkStart w:id="2357" w:name="_Toc61120045"/>
      <w:bookmarkStart w:id="2358" w:name="_Toc67917261"/>
      <w:bookmarkStart w:id="2359" w:name="_Toc76297300"/>
      <w:bookmarkStart w:id="2360" w:name="_Toc76571241"/>
      <w:bookmarkStart w:id="2361" w:name="_Toc83742781"/>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2351"/>
      <w:bookmarkEnd w:id="2352"/>
      <w:bookmarkEnd w:id="2353"/>
      <w:bookmarkEnd w:id="2354"/>
      <w:bookmarkEnd w:id="2355"/>
      <w:bookmarkEnd w:id="2356"/>
      <w:bookmarkEnd w:id="2357"/>
      <w:bookmarkEnd w:id="2358"/>
      <w:bookmarkEnd w:id="2359"/>
      <w:bookmarkEnd w:id="2360"/>
      <w:bookmarkEnd w:id="2361"/>
    </w:p>
    <w:p w14:paraId="5D1ED008" w14:textId="77777777" w:rsidR="005B3300" w:rsidRPr="00661924" w:rsidRDefault="005B3300" w:rsidP="005B3300">
      <w:pPr>
        <w:pStyle w:val="Heading5"/>
        <w:rPr>
          <w:lang w:eastAsia="zh-CN"/>
        </w:rPr>
      </w:pPr>
      <w:bookmarkStart w:id="2362" w:name="_Toc21338344"/>
      <w:bookmarkStart w:id="2363" w:name="_Toc29808452"/>
      <w:bookmarkStart w:id="2364" w:name="_Toc37068371"/>
      <w:bookmarkStart w:id="2365" w:name="_Toc37257324"/>
      <w:bookmarkStart w:id="2366" w:name="_Toc45892455"/>
      <w:bookmarkStart w:id="2367" w:name="_Toc53176081"/>
      <w:bookmarkStart w:id="2368" w:name="_Toc61120046"/>
      <w:bookmarkStart w:id="2369" w:name="_Toc67917262"/>
      <w:bookmarkStart w:id="2370" w:name="_Toc76297301"/>
      <w:bookmarkStart w:id="2371" w:name="_Toc76571242"/>
      <w:bookmarkStart w:id="2372" w:name="_Toc83742782"/>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2362"/>
      <w:bookmarkEnd w:id="2363"/>
      <w:bookmarkEnd w:id="2364"/>
      <w:bookmarkEnd w:id="2365"/>
      <w:bookmarkEnd w:id="2366"/>
      <w:bookmarkEnd w:id="2367"/>
      <w:bookmarkEnd w:id="2368"/>
      <w:bookmarkEnd w:id="2369"/>
      <w:bookmarkEnd w:id="2370"/>
      <w:bookmarkEnd w:id="2371"/>
      <w:bookmarkEnd w:id="2372"/>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2373" w:name="_Toc21338345"/>
      <w:bookmarkStart w:id="2374" w:name="_Toc29808453"/>
      <w:bookmarkStart w:id="2375" w:name="_Toc37068372"/>
      <w:bookmarkStart w:id="2376" w:name="_Toc37257325"/>
      <w:bookmarkStart w:id="2377" w:name="_Toc45892456"/>
      <w:bookmarkStart w:id="2378" w:name="_Toc53176082"/>
      <w:bookmarkStart w:id="2379" w:name="_Toc61120047"/>
      <w:bookmarkStart w:id="2380" w:name="_Toc67917263"/>
      <w:bookmarkStart w:id="2381" w:name="_Toc76297302"/>
      <w:bookmarkStart w:id="2382" w:name="_Toc76571243"/>
      <w:bookmarkStart w:id="2383" w:name="_Toc83742783"/>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2373"/>
      <w:bookmarkEnd w:id="2374"/>
      <w:bookmarkEnd w:id="2375"/>
      <w:bookmarkEnd w:id="2376"/>
      <w:bookmarkEnd w:id="2377"/>
      <w:bookmarkEnd w:id="2378"/>
      <w:bookmarkEnd w:id="2379"/>
      <w:bookmarkEnd w:id="2380"/>
      <w:bookmarkEnd w:id="2381"/>
      <w:bookmarkEnd w:id="2382"/>
      <w:bookmarkEnd w:id="2383"/>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2384"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2385" w:name="_Toc29808454"/>
      <w:bookmarkStart w:id="2386" w:name="_Toc37068373"/>
      <w:bookmarkStart w:id="2387" w:name="_Toc37257326"/>
      <w:bookmarkStart w:id="2388" w:name="_Toc45892457"/>
      <w:bookmarkStart w:id="2389" w:name="_Toc53176083"/>
      <w:bookmarkStart w:id="2390" w:name="_Toc61120048"/>
      <w:bookmarkStart w:id="2391" w:name="_Toc67917264"/>
      <w:bookmarkStart w:id="2392" w:name="_Toc76297303"/>
      <w:bookmarkStart w:id="2393" w:name="_Toc76571244"/>
      <w:bookmarkStart w:id="2394" w:name="_Toc83742784"/>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2384"/>
      <w:bookmarkEnd w:id="2385"/>
      <w:bookmarkEnd w:id="2386"/>
      <w:bookmarkEnd w:id="2387"/>
      <w:bookmarkEnd w:id="2388"/>
      <w:bookmarkEnd w:id="2389"/>
      <w:bookmarkEnd w:id="2390"/>
      <w:bookmarkEnd w:id="2391"/>
      <w:bookmarkEnd w:id="2392"/>
      <w:bookmarkEnd w:id="2393"/>
      <w:bookmarkEnd w:id="2394"/>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2395" w:name="_Toc21338347"/>
      <w:bookmarkStart w:id="2396" w:name="_Toc29808455"/>
      <w:bookmarkStart w:id="2397" w:name="_Toc37068374"/>
      <w:bookmarkStart w:id="2398" w:name="_Toc37257327"/>
      <w:bookmarkStart w:id="2399" w:name="_Toc45892458"/>
      <w:bookmarkStart w:id="2400" w:name="_Toc53176084"/>
      <w:bookmarkStart w:id="2401" w:name="_Toc61120049"/>
      <w:bookmarkStart w:id="2402" w:name="_Toc67917265"/>
      <w:bookmarkStart w:id="2403" w:name="_Toc76297304"/>
      <w:bookmarkStart w:id="2404" w:name="_Toc76571245"/>
      <w:bookmarkStart w:id="2405" w:name="_Toc83742785"/>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2395"/>
      <w:bookmarkEnd w:id="2396"/>
      <w:bookmarkEnd w:id="2397"/>
      <w:bookmarkEnd w:id="2398"/>
      <w:bookmarkEnd w:id="2399"/>
      <w:bookmarkEnd w:id="2400"/>
      <w:bookmarkEnd w:id="2401"/>
      <w:bookmarkEnd w:id="2402"/>
      <w:bookmarkEnd w:id="2403"/>
      <w:bookmarkEnd w:id="2404"/>
      <w:bookmarkEnd w:id="2405"/>
    </w:p>
    <w:p w14:paraId="28DFD547" w14:textId="77777777" w:rsidR="005B3300" w:rsidRPr="00661924" w:rsidRDefault="005B3300" w:rsidP="005B3300">
      <w:pPr>
        <w:pStyle w:val="Heading2"/>
        <w:rPr>
          <w:lang w:eastAsia="zh-CN"/>
        </w:rPr>
      </w:pPr>
      <w:bookmarkStart w:id="2406" w:name="_Toc21338348"/>
      <w:bookmarkStart w:id="2407" w:name="_Toc29808456"/>
      <w:bookmarkStart w:id="2408" w:name="_Toc37068375"/>
      <w:bookmarkStart w:id="2409" w:name="_Toc37257328"/>
      <w:bookmarkStart w:id="2410" w:name="_Toc45892459"/>
      <w:bookmarkStart w:id="2411" w:name="_Toc53176085"/>
      <w:bookmarkStart w:id="2412" w:name="_Toc61120050"/>
      <w:bookmarkStart w:id="2413" w:name="_Toc67917266"/>
      <w:bookmarkStart w:id="2414" w:name="_Toc76297305"/>
      <w:bookmarkStart w:id="2415" w:name="_Toc76571246"/>
      <w:bookmarkStart w:id="2416" w:name="_Toc83742786"/>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2406"/>
      <w:bookmarkEnd w:id="2407"/>
      <w:bookmarkEnd w:id="2408"/>
      <w:bookmarkEnd w:id="2409"/>
      <w:bookmarkEnd w:id="2410"/>
      <w:bookmarkEnd w:id="2411"/>
      <w:bookmarkEnd w:id="2412"/>
      <w:bookmarkEnd w:id="2413"/>
      <w:bookmarkEnd w:id="2414"/>
      <w:bookmarkEnd w:id="2415"/>
      <w:bookmarkEnd w:id="2416"/>
    </w:p>
    <w:p w14:paraId="2E05C05D" w14:textId="77777777" w:rsidR="005B3300" w:rsidRPr="00661924" w:rsidRDefault="005B3300" w:rsidP="005B3300">
      <w:pPr>
        <w:pStyle w:val="Heading3"/>
        <w:rPr>
          <w:lang w:eastAsia="zh-CN"/>
        </w:rPr>
      </w:pPr>
      <w:bookmarkStart w:id="2417" w:name="_Toc21338349"/>
      <w:bookmarkStart w:id="2418" w:name="_Toc29808457"/>
      <w:bookmarkStart w:id="2419" w:name="_Toc37068376"/>
      <w:bookmarkStart w:id="2420" w:name="_Toc37257329"/>
      <w:bookmarkStart w:id="2421" w:name="_Toc45892460"/>
      <w:bookmarkStart w:id="2422" w:name="_Toc53176086"/>
      <w:bookmarkStart w:id="2423" w:name="_Toc61120051"/>
      <w:bookmarkStart w:id="2424" w:name="_Toc67917267"/>
      <w:bookmarkStart w:id="2425" w:name="_Toc76297306"/>
      <w:bookmarkStart w:id="2426" w:name="_Toc76571247"/>
      <w:bookmarkStart w:id="2427" w:name="_Toc83742787"/>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2417"/>
      <w:bookmarkEnd w:id="2418"/>
      <w:bookmarkEnd w:id="2419"/>
      <w:bookmarkEnd w:id="2420"/>
      <w:bookmarkEnd w:id="2421"/>
      <w:bookmarkEnd w:id="2422"/>
      <w:bookmarkEnd w:id="2423"/>
      <w:bookmarkEnd w:id="2424"/>
      <w:bookmarkEnd w:id="2425"/>
      <w:bookmarkEnd w:id="2426"/>
      <w:bookmarkEnd w:id="2427"/>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2428" w:name="_Toc21338350"/>
      <w:bookmarkStart w:id="2429" w:name="_Toc29808458"/>
      <w:bookmarkStart w:id="2430" w:name="_Toc37068377"/>
      <w:bookmarkStart w:id="2431" w:name="_Toc37257330"/>
      <w:bookmarkStart w:id="2432" w:name="_Toc45892461"/>
      <w:bookmarkStart w:id="2433" w:name="_Toc53176087"/>
      <w:bookmarkStart w:id="2434" w:name="_Toc61120052"/>
      <w:bookmarkStart w:id="2435" w:name="_Toc67917268"/>
      <w:bookmarkStart w:id="2436" w:name="_Toc76297307"/>
      <w:bookmarkStart w:id="2437" w:name="_Toc76571248"/>
      <w:bookmarkStart w:id="2438" w:name="_Toc83742788"/>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2428"/>
      <w:bookmarkEnd w:id="2429"/>
      <w:bookmarkEnd w:id="2430"/>
      <w:bookmarkEnd w:id="2431"/>
      <w:bookmarkEnd w:id="2432"/>
      <w:bookmarkEnd w:id="2433"/>
      <w:bookmarkEnd w:id="2434"/>
      <w:bookmarkEnd w:id="2435"/>
      <w:bookmarkEnd w:id="2436"/>
      <w:bookmarkEnd w:id="2437"/>
      <w:bookmarkEnd w:id="2438"/>
    </w:p>
    <w:p w14:paraId="5193A52C" w14:textId="77777777" w:rsidR="005B3300" w:rsidRPr="00661924" w:rsidRDefault="005B3300" w:rsidP="005B3300">
      <w:pPr>
        <w:pStyle w:val="Heading3"/>
        <w:rPr>
          <w:lang w:eastAsia="zh-CN"/>
        </w:rPr>
      </w:pPr>
      <w:bookmarkStart w:id="2439" w:name="_Toc21338351"/>
      <w:bookmarkStart w:id="2440" w:name="_Toc29808459"/>
      <w:bookmarkStart w:id="2441" w:name="_Toc37068378"/>
      <w:bookmarkStart w:id="2442" w:name="_Toc37257331"/>
      <w:bookmarkStart w:id="2443" w:name="_Toc45892462"/>
      <w:bookmarkStart w:id="2444" w:name="_Toc53176088"/>
      <w:bookmarkStart w:id="2445" w:name="_Toc61120053"/>
      <w:bookmarkStart w:id="2446" w:name="_Toc67917269"/>
      <w:bookmarkStart w:id="2447" w:name="_Toc76297308"/>
      <w:bookmarkStart w:id="2448" w:name="_Toc76571249"/>
      <w:bookmarkStart w:id="2449" w:name="_Toc83742789"/>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2439"/>
      <w:bookmarkEnd w:id="2440"/>
      <w:bookmarkEnd w:id="2441"/>
      <w:bookmarkEnd w:id="2442"/>
      <w:bookmarkEnd w:id="2443"/>
      <w:bookmarkEnd w:id="2444"/>
      <w:bookmarkEnd w:id="2445"/>
      <w:bookmarkEnd w:id="2446"/>
      <w:bookmarkEnd w:id="2447"/>
      <w:bookmarkEnd w:id="2448"/>
      <w:bookmarkEnd w:id="2449"/>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2450" w:name="_Toc21338352"/>
      <w:bookmarkStart w:id="2451" w:name="_Toc29808460"/>
      <w:bookmarkStart w:id="2452" w:name="_Toc37068379"/>
      <w:bookmarkStart w:id="2453" w:name="_Toc37257332"/>
      <w:bookmarkStart w:id="2454" w:name="_Toc45892463"/>
      <w:bookmarkStart w:id="2455" w:name="_Toc53176089"/>
      <w:bookmarkStart w:id="2456" w:name="_Toc61120054"/>
      <w:bookmarkStart w:id="2457" w:name="_Toc67917270"/>
      <w:bookmarkStart w:id="2458" w:name="_Toc76297309"/>
      <w:bookmarkStart w:id="2459" w:name="_Toc76571250"/>
      <w:bookmarkStart w:id="2460" w:name="_Toc83742790"/>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2450"/>
      <w:bookmarkEnd w:id="2451"/>
      <w:bookmarkEnd w:id="2452"/>
      <w:bookmarkEnd w:id="2453"/>
      <w:bookmarkEnd w:id="2454"/>
      <w:bookmarkEnd w:id="2455"/>
      <w:bookmarkEnd w:id="2456"/>
      <w:bookmarkEnd w:id="2457"/>
      <w:bookmarkEnd w:id="2458"/>
      <w:bookmarkEnd w:id="2459"/>
      <w:bookmarkEnd w:id="2460"/>
    </w:p>
    <w:p w14:paraId="3EFFF283" w14:textId="77777777" w:rsidR="005B3300" w:rsidRPr="00661924" w:rsidRDefault="005B3300" w:rsidP="005B3300">
      <w:pPr>
        <w:pStyle w:val="Heading5"/>
        <w:rPr>
          <w:lang w:eastAsia="zh-CN"/>
        </w:rPr>
      </w:pPr>
      <w:bookmarkStart w:id="2461" w:name="_Hlk11311706"/>
      <w:bookmarkStart w:id="2462" w:name="_Toc21338353"/>
      <w:bookmarkStart w:id="2463" w:name="_Toc29808461"/>
      <w:bookmarkStart w:id="2464" w:name="_Toc37068380"/>
      <w:bookmarkStart w:id="2465" w:name="_Toc37257333"/>
      <w:bookmarkStart w:id="2466" w:name="_Toc45892464"/>
      <w:bookmarkStart w:id="2467" w:name="_Toc53176090"/>
      <w:bookmarkStart w:id="2468" w:name="_Toc61120055"/>
      <w:bookmarkStart w:id="2469" w:name="_Toc67917271"/>
      <w:bookmarkStart w:id="2470" w:name="_Toc76297310"/>
      <w:bookmarkStart w:id="2471" w:name="_Toc76571251"/>
      <w:bookmarkStart w:id="2472" w:name="_Toc83742791"/>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2461"/>
      <w:r w:rsidRPr="00661924">
        <w:rPr>
          <w:rFonts w:hint="eastAsia"/>
          <w:lang w:eastAsia="zh-CN"/>
        </w:rPr>
        <w:tab/>
        <w:t>SDR test</w:t>
      </w:r>
      <w:bookmarkEnd w:id="2462"/>
      <w:bookmarkEnd w:id="2463"/>
      <w:bookmarkEnd w:id="2464"/>
      <w:bookmarkEnd w:id="2465"/>
      <w:bookmarkEnd w:id="2466"/>
      <w:bookmarkEnd w:id="2467"/>
      <w:bookmarkEnd w:id="2468"/>
      <w:bookmarkEnd w:id="2469"/>
      <w:bookmarkEnd w:id="2470"/>
      <w:bookmarkEnd w:id="2471"/>
      <w:bookmarkEnd w:id="2472"/>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2473"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2473"/>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41" type="#_x0000_t75" style="width:14pt;height:14pt" o:ole="">
                  <v:imagedata r:id="rId33" o:title=""/>
                </v:shape>
                <o:OLEObject Type="Embed" ProgID="Equation.3" ShapeID="_x0000_i1041" DrawAspect="Content" ObjectID="_1694562199" r:id="rId34"/>
              </w:object>
            </w:r>
            <w:r w:rsidRPr="00661924">
              <w:t xml:space="preserve"> = -3dB, </w:t>
            </w:r>
            <w:r w:rsidRPr="00661924">
              <w:rPr>
                <w:bCs/>
              </w:rPr>
              <w:object w:dxaOrig="320" w:dyaOrig="340" w14:anchorId="67AC0A79">
                <v:shape id="_x0000_i1042" type="#_x0000_t75" style="width:11pt;height:14pt" o:ole="">
                  <v:imagedata r:id="rId35" o:title=""/>
                </v:shape>
                <o:OLEObject Type="Embed" ProgID="Equation.3" ShapeID="_x0000_i1042" DrawAspect="Content" ObjectID="_1694562200"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43" type="#_x0000_t75" style="width:14pt;height:14pt" o:ole="">
                  <v:imagedata r:id="rId33" o:title=""/>
                </v:shape>
                <o:OLEObject Type="Embed" ProgID="Equation.3" ShapeID="_x0000_i1043" DrawAspect="Content" ObjectID="_1694562201" r:id="rId37"/>
              </w:object>
            </w:r>
            <w:r w:rsidRPr="00661924">
              <w:t xml:space="preserve"> = -6dB, </w:t>
            </w:r>
            <w:r w:rsidRPr="00661924">
              <w:rPr>
                <w:bCs/>
              </w:rPr>
              <w:object w:dxaOrig="320" w:dyaOrig="340" w14:anchorId="0EC2093D">
                <v:shape id="_x0000_i1044" type="#_x0000_t75" style="width:11pt;height:14pt" o:ole="">
                  <v:imagedata r:id="rId35" o:title=""/>
                </v:shape>
                <o:OLEObject Type="Embed" ProgID="Equation.3" ShapeID="_x0000_i1044" DrawAspect="Content" ObjectID="_1694562202"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2474" w:name="_Toc21338354"/>
      <w:bookmarkStart w:id="2475" w:name="_Toc29808462"/>
      <w:bookmarkStart w:id="2476" w:name="_Toc37068381"/>
      <w:bookmarkStart w:id="2477" w:name="_Toc37257334"/>
      <w:bookmarkStart w:id="2478" w:name="_Toc45892465"/>
      <w:bookmarkStart w:id="2479" w:name="_Toc53176091"/>
      <w:bookmarkStart w:id="2480" w:name="_Toc61120056"/>
      <w:bookmarkStart w:id="2481" w:name="_Toc67917272"/>
      <w:bookmarkStart w:id="2482" w:name="_Toc76297311"/>
      <w:bookmarkStart w:id="2483" w:name="_Toc76571252"/>
      <w:bookmarkStart w:id="2484" w:name="_Toc83742792"/>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2474"/>
      <w:bookmarkEnd w:id="2475"/>
      <w:bookmarkEnd w:id="2476"/>
      <w:bookmarkEnd w:id="2477"/>
      <w:bookmarkEnd w:id="2478"/>
      <w:bookmarkEnd w:id="2479"/>
      <w:bookmarkEnd w:id="2480"/>
      <w:bookmarkEnd w:id="2481"/>
      <w:bookmarkEnd w:id="2482"/>
      <w:bookmarkEnd w:id="2483"/>
      <w:bookmarkEnd w:id="2484"/>
    </w:p>
    <w:p w14:paraId="5FFE706D" w14:textId="77777777" w:rsidR="005B3300" w:rsidRPr="00661924" w:rsidRDefault="005B3300" w:rsidP="005B3300">
      <w:pPr>
        <w:pStyle w:val="Heading5"/>
        <w:rPr>
          <w:lang w:eastAsia="zh-CN"/>
        </w:rPr>
      </w:pPr>
      <w:bookmarkStart w:id="2485" w:name="_Toc21338355"/>
      <w:bookmarkStart w:id="2486" w:name="_Toc29808463"/>
      <w:bookmarkStart w:id="2487" w:name="_Toc37068382"/>
      <w:bookmarkStart w:id="2488" w:name="_Toc37257335"/>
      <w:bookmarkStart w:id="2489" w:name="_Toc45892466"/>
      <w:bookmarkStart w:id="2490" w:name="_Toc53176092"/>
      <w:bookmarkStart w:id="2491" w:name="_Toc61120057"/>
      <w:bookmarkStart w:id="2492" w:name="_Toc67917273"/>
      <w:bookmarkStart w:id="2493" w:name="_Toc76297312"/>
      <w:bookmarkStart w:id="2494" w:name="_Toc76571253"/>
      <w:bookmarkStart w:id="2495" w:name="_Toc83742793"/>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2485"/>
      <w:bookmarkEnd w:id="2486"/>
      <w:bookmarkEnd w:id="2487"/>
      <w:bookmarkEnd w:id="2488"/>
      <w:bookmarkEnd w:id="2489"/>
      <w:bookmarkEnd w:id="2490"/>
      <w:bookmarkEnd w:id="2491"/>
      <w:bookmarkEnd w:id="2492"/>
      <w:bookmarkEnd w:id="2493"/>
      <w:bookmarkEnd w:id="2494"/>
      <w:bookmarkEnd w:id="2495"/>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2496" w:name="_Toc21338356"/>
      <w:bookmarkStart w:id="2497" w:name="_Toc29808464"/>
      <w:bookmarkStart w:id="2498" w:name="_Toc37068383"/>
      <w:bookmarkStart w:id="2499" w:name="_Toc37257336"/>
      <w:bookmarkStart w:id="2500" w:name="_Toc45892467"/>
      <w:bookmarkStart w:id="2501" w:name="_Toc53176093"/>
      <w:bookmarkStart w:id="2502" w:name="_Toc61120058"/>
      <w:bookmarkStart w:id="2503" w:name="_Toc67917274"/>
      <w:bookmarkStart w:id="2504" w:name="_Toc76297313"/>
      <w:bookmarkStart w:id="2505" w:name="_Toc76571254"/>
      <w:bookmarkStart w:id="2506" w:name="_Toc83742794"/>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2496"/>
      <w:bookmarkEnd w:id="2497"/>
      <w:bookmarkEnd w:id="2498"/>
      <w:bookmarkEnd w:id="2499"/>
      <w:bookmarkEnd w:id="2500"/>
      <w:bookmarkEnd w:id="2501"/>
      <w:bookmarkEnd w:id="2502"/>
      <w:bookmarkEnd w:id="2503"/>
      <w:bookmarkEnd w:id="2504"/>
      <w:bookmarkEnd w:id="2505"/>
      <w:bookmarkEnd w:id="2506"/>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2507" w:name="_Toc13090864"/>
      <w:bookmarkStart w:id="2508"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2507"/>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2509" w:name="_Toc29808465"/>
      <w:bookmarkStart w:id="2510" w:name="_Toc37068384"/>
      <w:bookmarkStart w:id="2511" w:name="_Toc37257337"/>
      <w:bookmarkStart w:id="2512" w:name="_Toc45892468"/>
      <w:bookmarkStart w:id="2513" w:name="_Toc53176094"/>
      <w:bookmarkStart w:id="2514" w:name="_Toc61120059"/>
      <w:bookmarkStart w:id="2515" w:name="_Toc67917275"/>
      <w:bookmarkStart w:id="2516" w:name="_Toc76297314"/>
      <w:bookmarkStart w:id="2517" w:name="_Toc76571255"/>
      <w:bookmarkStart w:id="2518" w:name="_Toc83742795"/>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2509"/>
      <w:bookmarkEnd w:id="2510"/>
      <w:bookmarkEnd w:id="2511"/>
      <w:bookmarkEnd w:id="2512"/>
      <w:bookmarkEnd w:id="2513"/>
      <w:bookmarkEnd w:id="2514"/>
      <w:bookmarkEnd w:id="2515"/>
      <w:bookmarkEnd w:id="2516"/>
      <w:bookmarkEnd w:id="2517"/>
      <w:bookmarkEnd w:id="2518"/>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2519" w:name="_Toc29808466"/>
      <w:bookmarkStart w:id="2520" w:name="_Toc37068385"/>
      <w:bookmarkStart w:id="2521" w:name="_Toc37257338"/>
      <w:bookmarkStart w:id="2522" w:name="_Toc45892469"/>
      <w:bookmarkStart w:id="2523" w:name="_Toc53176095"/>
      <w:bookmarkStart w:id="2524" w:name="_Toc61120060"/>
      <w:bookmarkStart w:id="2525" w:name="_Toc67917276"/>
      <w:bookmarkStart w:id="2526" w:name="_Toc76297315"/>
      <w:bookmarkStart w:id="2527" w:name="_Toc76571256"/>
      <w:bookmarkStart w:id="2528" w:name="_Toc83742796"/>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2508"/>
      <w:bookmarkEnd w:id="2519"/>
      <w:bookmarkEnd w:id="2520"/>
      <w:bookmarkEnd w:id="2521"/>
      <w:bookmarkEnd w:id="2522"/>
      <w:bookmarkEnd w:id="2523"/>
      <w:bookmarkEnd w:id="2524"/>
      <w:bookmarkEnd w:id="2525"/>
      <w:bookmarkEnd w:id="2526"/>
      <w:bookmarkEnd w:id="2527"/>
      <w:bookmarkEnd w:id="2528"/>
    </w:p>
    <w:p w14:paraId="201236C1" w14:textId="77777777" w:rsidR="005B3300" w:rsidRPr="00661924" w:rsidRDefault="005B3300" w:rsidP="005B3300">
      <w:pPr>
        <w:pStyle w:val="Heading2"/>
        <w:rPr>
          <w:lang w:eastAsia="zh-CN"/>
        </w:rPr>
      </w:pPr>
      <w:bookmarkStart w:id="2529" w:name="_Toc21338359"/>
      <w:bookmarkStart w:id="2530" w:name="_Toc29808467"/>
      <w:bookmarkStart w:id="2531" w:name="_Toc37068386"/>
      <w:bookmarkStart w:id="2532" w:name="_Toc37257339"/>
      <w:bookmarkStart w:id="2533" w:name="_Toc45892470"/>
      <w:bookmarkStart w:id="2534" w:name="_Toc53176096"/>
      <w:bookmarkStart w:id="2535" w:name="_Toc61120061"/>
      <w:bookmarkStart w:id="2536" w:name="_Toc67917277"/>
      <w:bookmarkStart w:id="2537" w:name="_Toc76297316"/>
      <w:bookmarkStart w:id="2538" w:name="_Toc76571257"/>
      <w:bookmarkStart w:id="2539" w:name="_Toc83742797"/>
      <w:r w:rsidRPr="00661924">
        <w:rPr>
          <w:rFonts w:hint="eastAsia"/>
          <w:lang w:eastAsia="zh-CN"/>
        </w:rPr>
        <w:t>10.1</w:t>
      </w:r>
      <w:r w:rsidRPr="00661924">
        <w:rPr>
          <w:rFonts w:hint="eastAsia"/>
          <w:lang w:eastAsia="zh-CN"/>
        </w:rPr>
        <w:tab/>
        <w:t>General</w:t>
      </w:r>
      <w:bookmarkEnd w:id="2529"/>
      <w:bookmarkEnd w:id="2530"/>
      <w:bookmarkEnd w:id="2531"/>
      <w:bookmarkEnd w:id="2532"/>
      <w:bookmarkEnd w:id="2533"/>
      <w:bookmarkEnd w:id="2534"/>
      <w:bookmarkEnd w:id="2535"/>
      <w:bookmarkEnd w:id="2536"/>
      <w:bookmarkEnd w:id="2537"/>
      <w:bookmarkEnd w:id="2538"/>
      <w:bookmarkEnd w:id="2539"/>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2540" w:name="_Toc21338360"/>
      <w:bookmarkStart w:id="2541" w:name="_Toc29808468"/>
      <w:bookmarkStart w:id="2542" w:name="_Toc37068387"/>
      <w:bookmarkStart w:id="2543" w:name="_Toc37257340"/>
      <w:bookmarkStart w:id="2544" w:name="_Toc45892471"/>
      <w:bookmarkStart w:id="2545" w:name="_Toc53176097"/>
      <w:bookmarkStart w:id="2546" w:name="_Toc61120062"/>
      <w:bookmarkStart w:id="2547" w:name="_Toc67917278"/>
      <w:bookmarkStart w:id="2548" w:name="_Toc76297317"/>
      <w:bookmarkStart w:id="2549" w:name="_Toc76571258"/>
      <w:bookmarkStart w:id="2550" w:name="_Toc83742798"/>
      <w:r w:rsidRPr="00661924">
        <w:t>10.1.1</w:t>
      </w:r>
      <w:r w:rsidRPr="00661924">
        <w:rPr>
          <w:rFonts w:hint="eastAsia"/>
          <w:lang w:eastAsia="zh-CN"/>
        </w:rPr>
        <w:tab/>
      </w:r>
      <w:r w:rsidRPr="00661924">
        <w:rPr>
          <w:lang w:eastAsia="zh-CN"/>
        </w:rPr>
        <w:t>Applicability of requirements</w:t>
      </w:r>
      <w:bookmarkEnd w:id="2540"/>
      <w:bookmarkEnd w:id="2541"/>
      <w:bookmarkEnd w:id="2542"/>
      <w:bookmarkEnd w:id="2543"/>
      <w:bookmarkEnd w:id="2544"/>
      <w:bookmarkEnd w:id="2545"/>
      <w:bookmarkEnd w:id="2546"/>
      <w:bookmarkEnd w:id="2547"/>
      <w:bookmarkEnd w:id="2548"/>
      <w:bookmarkEnd w:id="2549"/>
      <w:bookmarkEnd w:id="2550"/>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2551" w:name="_Toc21338361"/>
      <w:bookmarkStart w:id="2552" w:name="_Toc29808469"/>
      <w:bookmarkStart w:id="2553" w:name="_Toc37068388"/>
      <w:bookmarkStart w:id="2554" w:name="_Toc37257341"/>
      <w:bookmarkStart w:id="2555" w:name="_Toc45892472"/>
      <w:bookmarkStart w:id="2556" w:name="_Toc53176098"/>
      <w:bookmarkStart w:id="2557" w:name="_Toc61120063"/>
      <w:bookmarkStart w:id="2558" w:name="_Toc67917279"/>
      <w:bookmarkStart w:id="2559" w:name="_Toc76297318"/>
      <w:bookmarkStart w:id="2560" w:name="_Toc76571259"/>
      <w:bookmarkStart w:id="2561" w:name="_Toc83742799"/>
      <w:r w:rsidRPr="00661924">
        <w:t>10.1.1.1</w:t>
      </w:r>
      <w:r w:rsidRPr="00661924">
        <w:rPr>
          <w:rFonts w:hint="eastAsia"/>
        </w:rPr>
        <w:tab/>
      </w:r>
      <w:r w:rsidRPr="00661924">
        <w:t>Applicability of requirements for optional UE features</w:t>
      </w:r>
      <w:bookmarkEnd w:id="2551"/>
      <w:bookmarkEnd w:id="2552"/>
      <w:bookmarkEnd w:id="2553"/>
      <w:bookmarkEnd w:id="2554"/>
      <w:bookmarkEnd w:id="2555"/>
      <w:bookmarkEnd w:id="2556"/>
      <w:bookmarkEnd w:id="2557"/>
      <w:bookmarkEnd w:id="2558"/>
      <w:bookmarkEnd w:id="2559"/>
      <w:bookmarkEnd w:id="2560"/>
      <w:bookmarkEnd w:id="2561"/>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2562" w:name="_Toc21338362"/>
      <w:bookmarkStart w:id="2563" w:name="_Toc29808470"/>
      <w:bookmarkStart w:id="2564" w:name="_Toc37068389"/>
      <w:bookmarkStart w:id="2565" w:name="_Toc37257342"/>
      <w:bookmarkStart w:id="2566" w:name="_Toc45892473"/>
      <w:bookmarkStart w:id="2567" w:name="_Toc53176099"/>
      <w:bookmarkStart w:id="2568" w:name="_Toc61120064"/>
      <w:bookmarkStart w:id="2569" w:name="_Toc67917280"/>
      <w:bookmarkStart w:id="2570" w:name="_Toc76297319"/>
      <w:bookmarkStart w:id="2571" w:name="_Toc76571260"/>
      <w:bookmarkStart w:id="2572" w:name="_Toc83742800"/>
      <w:r w:rsidRPr="00661924">
        <w:t>10.1.1.2</w:t>
      </w:r>
      <w:r w:rsidRPr="00661924">
        <w:rPr>
          <w:rFonts w:hint="eastAsia"/>
        </w:rPr>
        <w:tab/>
      </w:r>
      <w:r w:rsidRPr="00661924">
        <w:t>Applicability of requirements for mandatory UE features with capability signalling</w:t>
      </w:r>
      <w:bookmarkEnd w:id="2562"/>
      <w:bookmarkEnd w:id="2563"/>
      <w:bookmarkEnd w:id="2564"/>
      <w:bookmarkEnd w:id="2565"/>
      <w:bookmarkEnd w:id="2566"/>
      <w:bookmarkEnd w:id="2567"/>
      <w:bookmarkEnd w:id="2568"/>
      <w:bookmarkEnd w:id="2569"/>
      <w:bookmarkEnd w:id="2570"/>
      <w:bookmarkEnd w:id="2571"/>
      <w:bookmarkEnd w:id="2572"/>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2573" w:name="_Toc21338363"/>
      <w:bookmarkStart w:id="2574" w:name="_Toc29808471"/>
      <w:bookmarkStart w:id="2575" w:name="_Toc37068390"/>
      <w:bookmarkStart w:id="2576" w:name="_Toc37257343"/>
      <w:bookmarkStart w:id="2577" w:name="_Toc45892474"/>
      <w:bookmarkStart w:id="2578" w:name="_Toc53176100"/>
      <w:bookmarkStart w:id="2579" w:name="_Toc61120065"/>
      <w:bookmarkStart w:id="2580" w:name="_Toc67917281"/>
      <w:bookmarkStart w:id="2581" w:name="_Toc76297320"/>
      <w:bookmarkStart w:id="2582" w:name="_Toc76571261"/>
      <w:bookmarkStart w:id="2583" w:name="_Toc83742801"/>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2573"/>
      <w:bookmarkEnd w:id="2574"/>
      <w:bookmarkEnd w:id="2575"/>
      <w:bookmarkEnd w:id="2576"/>
      <w:bookmarkEnd w:id="2577"/>
      <w:bookmarkEnd w:id="2578"/>
      <w:bookmarkEnd w:id="2579"/>
      <w:bookmarkEnd w:id="2580"/>
      <w:bookmarkEnd w:id="2581"/>
      <w:bookmarkEnd w:id="2582"/>
      <w:bookmarkEnd w:id="2583"/>
    </w:p>
    <w:p w14:paraId="0B1A19CB" w14:textId="77777777" w:rsidR="005B3300" w:rsidRPr="00661924" w:rsidRDefault="005B3300" w:rsidP="005B3300">
      <w:pPr>
        <w:pStyle w:val="Heading2"/>
        <w:rPr>
          <w:lang w:eastAsia="zh-CN"/>
        </w:rPr>
      </w:pPr>
      <w:bookmarkStart w:id="2584" w:name="_Toc21338364"/>
      <w:bookmarkStart w:id="2585" w:name="_Toc29808472"/>
      <w:bookmarkStart w:id="2586" w:name="_Toc37068391"/>
      <w:bookmarkStart w:id="2587" w:name="_Toc37257344"/>
      <w:bookmarkStart w:id="2588" w:name="_Toc45892475"/>
      <w:bookmarkStart w:id="2589" w:name="_Toc53176101"/>
      <w:bookmarkStart w:id="2590" w:name="_Toc61120066"/>
      <w:bookmarkStart w:id="2591" w:name="_Toc67917282"/>
      <w:bookmarkStart w:id="2592" w:name="_Toc76297321"/>
      <w:bookmarkStart w:id="2593" w:name="_Toc76571262"/>
      <w:bookmarkStart w:id="2594" w:name="_Toc83742802"/>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2584"/>
      <w:bookmarkEnd w:id="2585"/>
      <w:bookmarkEnd w:id="2586"/>
      <w:bookmarkEnd w:id="2587"/>
      <w:bookmarkEnd w:id="2588"/>
      <w:bookmarkEnd w:id="2589"/>
      <w:bookmarkEnd w:id="2590"/>
      <w:bookmarkEnd w:id="2591"/>
      <w:bookmarkEnd w:id="2592"/>
      <w:bookmarkEnd w:id="2593"/>
      <w:bookmarkEnd w:id="2594"/>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2595" w:name="_Toc21338365"/>
      <w:bookmarkStart w:id="2596" w:name="_Toc29808473"/>
      <w:bookmarkStart w:id="2597" w:name="_Toc37068392"/>
      <w:bookmarkStart w:id="2598" w:name="_Toc37257345"/>
      <w:bookmarkStart w:id="2599" w:name="_Toc45892476"/>
      <w:bookmarkStart w:id="2600" w:name="_Toc53176102"/>
      <w:bookmarkStart w:id="2601" w:name="_Toc61120067"/>
      <w:bookmarkStart w:id="2602" w:name="_Toc67917283"/>
      <w:bookmarkStart w:id="2603" w:name="_Toc76297322"/>
      <w:bookmarkStart w:id="2604" w:name="_Toc76571263"/>
      <w:bookmarkStart w:id="2605" w:name="_Toc83742803"/>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2595"/>
      <w:bookmarkEnd w:id="2596"/>
      <w:bookmarkEnd w:id="2597"/>
      <w:bookmarkEnd w:id="2598"/>
      <w:bookmarkEnd w:id="2599"/>
      <w:bookmarkEnd w:id="2600"/>
      <w:bookmarkEnd w:id="2601"/>
      <w:bookmarkEnd w:id="2602"/>
      <w:bookmarkEnd w:id="2603"/>
      <w:bookmarkEnd w:id="2604"/>
      <w:bookmarkEnd w:id="2605"/>
    </w:p>
    <w:p w14:paraId="6A21E04C" w14:textId="77777777" w:rsidR="005B3300" w:rsidRPr="00661924" w:rsidRDefault="005B3300" w:rsidP="005B3300">
      <w:pPr>
        <w:pStyle w:val="Heading3"/>
        <w:rPr>
          <w:lang w:eastAsia="zh-CN"/>
        </w:rPr>
      </w:pPr>
      <w:bookmarkStart w:id="2606" w:name="_Toc21338366"/>
      <w:bookmarkStart w:id="2607" w:name="_Toc29808474"/>
      <w:bookmarkStart w:id="2608" w:name="_Toc37068393"/>
      <w:bookmarkStart w:id="2609" w:name="_Toc37257346"/>
      <w:bookmarkStart w:id="2610" w:name="_Toc45892477"/>
      <w:bookmarkStart w:id="2611" w:name="_Toc53176103"/>
      <w:bookmarkStart w:id="2612" w:name="_Toc61120068"/>
      <w:bookmarkStart w:id="2613" w:name="_Toc67917284"/>
      <w:bookmarkStart w:id="2614" w:name="_Toc76297323"/>
      <w:bookmarkStart w:id="2615" w:name="_Toc76571264"/>
      <w:bookmarkStart w:id="2616" w:name="_Toc83742804"/>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2606"/>
      <w:bookmarkEnd w:id="2607"/>
      <w:bookmarkEnd w:id="2608"/>
      <w:bookmarkEnd w:id="2609"/>
      <w:bookmarkEnd w:id="2610"/>
      <w:bookmarkEnd w:id="2611"/>
      <w:bookmarkEnd w:id="2612"/>
      <w:bookmarkEnd w:id="2613"/>
      <w:bookmarkEnd w:id="2614"/>
      <w:bookmarkEnd w:id="2615"/>
      <w:bookmarkEnd w:id="2616"/>
    </w:p>
    <w:p w14:paraId="30A6B953" w14:textId="77777777" w:rsidR="005B3300" w:rsidRPr="00661924" w:rsidRDefault="005B3300" w:rsidP="005B3300">
      <w:pPr>
        <w:pStyle w:val="Heading4"/>
        <w:rPr>
          <w:lang w:eastAsia="zh-CN"/>
        </w:rPr>
      </w:pPr>
      <w:bookmarkStart w:id="2617" w:name="_Toc21338367"/>
      <w:bookmarkStart w:id="2618" w:name="_Toc29808475"/>
      <w:bookmarkStart w:id="2619" w:name="_Toc37068394"/>
      <w:bookmarkStart w:id="2620" w:name="_Toc37257347"/>
      <w:bookmarkStart w:id="2621" w:name="_Toc45892478"/>
      <w:bookmarkStart w:id="2622" w:name="_Toc53176104"/>
      <w:bookmarkStart w:id="2623" w:name="_Toc61120069"/>
      <w:bookmarkStart w:id="2624" w:name="_Toc67917285"/>
      <w:bookmarkStart w:id="2625" w:name="_Toc76297324"/>
      <w:bookmarkStart w:id="2626" w:name="_Toc76571265"/>
      <w:bookmarkStart w:id="2627" w:name="_Toc83742805"/>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2617"/>
      <w:bookmarkEnd w:id="2618"/>
      <w:bookmarkEnd w:id="2619"/>
      <w:bookmarkEnd w:id="2620"/>
      <w:bookmarkEnd w:id="2621"/>
      <w:bookmarkEnd w:id="2622"/>
      <w:bookmarkEnd w:id="2623"/>
      <w:bookmarkEnd w:id="2624"/>
      <w:bookmarkEnd w:id="2625"/>
      <w:bookmarkEnd w:id="2626"/>
      <w:bookmarkEnd w:id="2627"/>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2628" w:name="_Toc21338368"/>
      <w:bookmarkStart w:id="2629" w:name="_Toc29808476"/>
      <w:bookmarkStart w:id="2630" w:name="_Toc37068395"/>
      <w:bookmarkStart w:id="2631" w:name="_Toc37257348"/>
      <w:bookmarkStart w:id="2632" w:name="_Toc45892479"/>
      <w:bookmarkStart w:id="2633" w:name="_Toc53176105"/>
      <w:bookmarkStart w:id="2634" w:name="_Toc61120070"/>
      <w:bookmarkStart w:id="2635" w:name="_Toc67917286"/>
      <w:bookmarkStart w:id="2636" w:name="_Toc76297325"/>
      <w:bookmarkStart w:id="2637" w:name="_Toc76571266"/>
      <w:bookmarkStart w:id="2638" w:name="_Toc83742806"/>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2628"/>
      <w:bookmarkEnd w:id="2629"/>
      <w:bookmarkEnd w:id="2630"/>
      <w:bookmarkEnd w:id="2631"/>
      <w:bookmarkEnd w:id="2632"/>
      <w:bookmarkEnd w:id="2633"/>
      <w:bookmarkEnd w:id="2634"/>
      <w:bookmarkEnd w:id="2635"/>
      <w:bookmarkEnd w:id="2636"/>
      <w:bookmarkEnd w:id="2637"/>
      <w:bookmarkEnd w:id="2638"/>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2639" w:name="_Toc21338369"/>
      <w:bookmarkStart w:id="2640" w:name="_Toc29808477"/>
      <w:bookmarkStart w:id="2641" w:name="_Toc37068396"/>
      <w:bookmarkStart w:id="2642" w:name="_Toc37257349"/>
      <w:bookmarkStart w:id="2643" w:name="_Toc45892480"/>
      <w:bookmarkStart w:id="2644" w:name="_Toc53176106"/>
      <w:bookmarkStart w:id="2645" w:name="_Toc61120071"/>
      <w:bookmarkStart w:id="2646" w:name="_Toc67917287"/>
      <w:bookmarkStart w:id="2647" w:name="_Toc76297326"/>
      <w:bookmarkStart w:id="2648" w:name="_Toc76571267"/>
      <w:bookmarkStart w:id="2649" w:name="_Toc83742807"/>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2639"/>
      <w:bookmarkEnd w:id="2640"/>
      <w:bookmarkEnd w:id="2641"/>
      <w:bookmarkEnd w:id="2642"/>
      <w:bookmarkEnd w:id="2643"/>
      <w:bookmarkEnd w:id="2644"/>
      <w:bookmarkEnd w:id="2645"/>
      <w:bookmarkEnd w:id="2646"/>
      <w:bookmarkEnd w:id="2647"/>
      <w:bookmarkEnd w:id="2648"/>
      <w:bookmarkEnd w:id="2649"/>
    </w:p>
    <w:p w14:paraId="21E1ABF3" w14:textId="77777777" w:rsidR="005B3300" w:rsidRPr="00661924" w:rsidRDefault="005B3300" w:rsidP="005B3300">
      <w:pPr>
        <w:overflowPunct w:val="0"/>
        <w:autoSpaceDE w:val="0"/>
        <w:autoSpaceDN w:val="0"/>
        <w:adjustRightInd w:val="0"/>
        <w:textAlignment w:val="baseline"/>
        <w:rPr>
          <w:lang w:eastAsia="zh-CN"/>
        </w:rPr>
      </w:pPr>
      <w:bookmarkStart w:id="2650"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2651" w:name="_Toc29808478"/>
      <w:bookmarkStart w:id="2652" w:name="_Toc37068397"/>
      <w:bookmarkStart w:id="2653" w:name="_Toc37257350"/>
      <w:bookmarkStart w:id="2654" w:name="_Toc45892481"/>
      <w:bookmarkStart w:id="2655" w:name="_Toc53176107"/>
      <w:bookmarkStart w:id="2656" w:name="_Toc61120072"/>
      <w:bookmarkStart w:id="2657" w:name="_Toc67917288"/>
      <w:bookmarkStart w:id="2658" w:name="_Toc76297327"/>
      <w:bookmarkStart w:id="2659" w:name="_Toc76571268"/>
      <w:bookmarkStart w:id="2660" w:name="_Toc83742808"/>
      <w:r w:rsidRPr="00661924">
        <w:rPr>
          <w:rFonts w:hint="eastAsia"/>
          <w:lang w:eastAsia="zh-CN"/>
        </w:rPr>
        <w:t>10.2B.2</w:t>
      </w:r>
      <w:r w:rsidRPr="00661924">
        <w:rPr>
          <w:rFonts w:hint="eastAsia"/>
          <w:lang w:eastAsia="zh-CN"/>
        </w:rPr>
        <w:tab/>
        <w:t>NR DC between FR1 and FR2</w:t>
      </w:r>
      <w:bookmarkEnd w:id="2650"/>
      <w:bookmarkEnd w:id="2651"/>
      <w:bookmarkEnd w:id="2652"/>
      <w:bookmarkEnd w:id="2653"/>
      <w:bookmarkEnd w:id="2654"/>
      <w:bookmarkEnd w:id="2655"/>
      <w:bookmarkEnd w:id="2656"/>
      <w:bookmarkEnd w:id="2657"/>
      <w:bookmarkEnd w:id="2658"/>
      <w:bookmarkEnd w:id="2659"/>
      <w:bookmarkEnd w:id="2660"/>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2661" w:name="_Toc21338371"/>
      <w:bookmarkStart w:id="2662" w:name="_Toc29808479"/>
      <w:bookmarkStart w:id="2663" w:name="_Toc37068398"/>
      <w:bookmarkStart w:id="2664" w:name="_Toc37257351"/>
      <w:bookmarkStart w:id="2665" w:name="_Toc45892482"/>
      <w:bookmarkStart w:id="2666" w:name="_Toc53176108"/>
      <w:bookmarkStart w:id="2667" w:name="_Toc61120073"/>
      <w:bookmarkStart w:id="2668" w:name="_Toc67917289"/>
      <w:bookmarkStart w:id="2669" w:name="_Toc76297328"/>
      <w:bookmarkStart w:id="2670" w:name="_Toc76571269"/>
      <w:bookmarkStart w:id="2671" w:name="_Toc83742809"/>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661"/>
      <w:bookmarkEnd w:id="2662"/>
      <w:bookmarkEnd w:id="2663"/>
      <w:bookmarkEnd w:id="2664"/>
      <w:bookmarkEnd w:id="2665"/>
      <w:bookmarkEnd w:id="2666"/>
      <w:bookmarkEnd w:id="2667"/>
      <w:bookmarkEnd w:id="2668"/>
      <w:bookmarkEnd w:id="2669"/>
      <w:bookmarkEnd w:id="2670"/>
      <w:bookmarkEnd w:id="2671"/>
    </w:p>
    <w:p w14:paraId="24F3329E" w14:textId="77777777" w:rsidR="005B3300" w:rsidRPr="00661924" w:rsidRDefault="005B3300" w:rsidP="005B3300">
      <w:pPr>
        <w:pStyle w:val="Heading2"/>
        <w:rPr>
          <w:lang w:eastAsia="zh-CN"/>
        </w:rPr>
      </w:pPr>
      <w:bookmarkStart w:id="2672" w:name="_Toc21338372"/>
      <w:bookmarkStart w:id="2673" w:name="_Toc29808480"/>
      <w:bookmarkStart w:id="2674" w:name="_Toc37068399"/>
      <w:bookmarkStart w:id="2675" w:name="_Toc37257352"/>
      <w:bookmarkStart w:id="2676" w:name="_Toc45892483"/>
      <w:bookmarkStart w:id="2677" w:name="_Toc53176109"/>
      <w:bookmarkStart w:id="2678" w:name="_Toc61120074"/>
      <w:bookmarkStart w:id="2679" w:name="_Toc67917290"/>
      <w:bookmarkStart w:id="2680" w:name="_Toc76297329"/>
      <w:bookmarkStart w:id="2681" w:name="_Toc76571270"/>
      <w:bookmarkStart w:id="2682" w:name="_Toc83742810"/>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2672"/>
      <w:bookmarkEnd w:id="2673"/>
      <w:bookmarkEnd w:id="2674"/>
      <w:bookmarkEnd w:id="2675"/>
      <w:bookmarkEnd w:id="2676"/>
      <w:bookmarkEnd w:id="2677"/>
      <w:bookmarkEnd w:id="2678"/>
      <w:bookmarkEnd w:id="2679"/>
      <w:bookmarkEnd w:id="2680"/>
      <w:bookmarkEnd w:id="2681"/>
      <w:bookmarkEnd w:id="2682"/>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2683" w:name="_Toc21338373"/>
      <w:bookmarkStart w:id="2684" w:name="_Toc29808481"/>
      <w:bookmarkStart w:id="2685" w:name="_Toc37068400"/>
      <w:bookmarkStart w:id="2686" w:name="_Toc37257353"/>
      <w:bookmarkStart w:id="2687" w:name="_Toc45892484"/>
      <w:bookmarkStart w:id="2688" w:name="_Toc53176110"/>
      <w:bookmarkStart w:id="2689" w:name="_Toc61120075"/>
      <w:bookmarkStart w:id="2690" w:name="_Toc67917291"/>
      <w:bookmarkStart w:id="2691" w:name="_Toc76297330"/>
      <w:bookmarkStart w:id="2692" w:name="_Toc76571271"/>
      <w:bookmarkStart w:id="2693" w:name="_Toc83742811"/>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2683"/>
      <w:bookmarkEnd w:id="2684"/>
      <w:bookmarkEnd w:id="2685"/>
      <w:bookmarkEnd w:id="2686"/>
      <w:bookmarkEnd w:id="2687"/>
      <w:bookmarkEnd w:id="2688"/>
      <w:bookmarkEnd w:id="2689"/>
      <w:bookmarkEnd w:id="2690"/>
      <w:bookmarkEnd w:id="2691"/>
      <w:bookmarkEnd w:id="2692"/>
      <w:bookmarkEnd w:id="2693"/>
    </w:p>
    <w:p w14:paraId="6E3BAB14" w14:textId="77777777" w:rsidR="005B3300" w:rsidRPr="00661924" w:rsidRDefault="005B3300" w:rsidP="005B3300">
      <w:pPr>
        <w:pStyle w:val="Heading3"/>
        <w:rPr>
          <w:lang w:eastAsia="zh-CN"/>
        </w:rPr>
      </w:pPr>
      <w:bookmarkStart w:id="2694" w:name="_Toc21338374"/>
      <w:bookmarkStart w:id="2695" w:name="_Toc29808482"/>
      <w:bookmarkStart w:id="2696" w:name="_Toc37068401"/>
      <w:bookmarkStart w:id="2697" w:name="_Toc37257354"/>
      <w:bookmarkStart w:id="2698" w:name="_Toc45892485"/>
      <w:bookmarkStart w:id="2699" w:name="_Toc53176111"/>
      <w:bookmarkStart w:id="2700" w:name="_Toc61120076"/>
      <w:bookmarkStart w:id="2701" w:name="_Toc67917292"/>
      <w:bookmarkStart w:id="2702" w:name="_Toc76297331"/>
      <w:bookmarkStart w:id="2703" w:name="_Toc76571272"/>
      <w:bookmarkStart w:id="2704" w:name="_Toc83742812"/>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2694"/>
      <w:bookmarkEnd w:id="2695"/>
      <w:bookmarkEnd w:id="2696"/>
      <w:bookmarkEnd w:id="2697"/>
      <w:bookmarkEnd w:id="2698"/>
      <w:bookmarkEnd w:id="2699"/>
      <w:bookmarkEnd w:id="2700"/>
      <w:bookmarkEnd w:id="2701"/>
      <w:bookmarkEnd w:id="2702"/>
      <w:bookmarkEnd w:id="2703"/>
      <w:bookmarkEnd w:id="2704"/>
    </w:p>
    <w:p w14:paraId="021F1B53" w14:textId="77777777" w:rsidR="005B3300" w:rsidRPr="00661924" w:rsidRDefault="005B3300" w:rsidP="005B3300">
      <w:pPr>
        <w:pStyle w:val="Heading4"/>
        <w:rPr>
          <w:lang w:eastAsia="zh-CN"/>
        </w:rPr>
      </w:pPr>
      <w:bookmarkStart w:id="2705" w:name="_Toc21338375"/>
      <w:bookmarkStart w:id="2706" w:name="_Toc29808483"/>
      <w:bookmarkStart w:id="2707" w:name="_Toc37068402"/>
      <w:bookmarkStart w:id="2708" w:name="_Toc37257355"/>
      <w:bookmarkStart w:id="2709" w:name="_Toc45892486"/>
      <w:bookmarkStart w:id="2710" w:name="_Toc53176112"/>
      <w:bookmarkStart w:id="2711" w:name="_Toc61120077"/>
      <w:bookmarkStart w:id="2712" w:name="_Toc67917293"/>
      <w:bookmarkStart w:id="2713" w:name="_Toc76297332"/>
      <w:bookmarkStart w:id="2714" w:name="_Toc76571273"/>
      <w:bookmarkStart w:id="2715" w:name="_Toc83742813"/>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2705"/>
      <w:bookmarkEnd w:id="2706"/>
      <w:bookmarkEnd w:id="2707"/>
      <w:bookmarkEnd w:id="2708"/>
      <w:bookmarkEnd w:id="2709"/>
      <w:bookmarkEnd w:id="2710"/>
      <w:bookmarkEnd w:id="2711"/>
      <w:bookmarkEnd w:id="2712"/>
      <w:bookmarkEnd w:id="2713"/>
      <w:bookmarkEnd w:id="2714"/>
      <w:bookmarkEnd w:id="2715"/>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2716" w:name="_Toc21338376"/>
      <w:bookmarkStart w:id="2717" w:name="_Toc29808484"/>
      <w:bookmarkStart w:id="2718" w:name="_Toc37068403"/>
      <w:bookmarkStart w:id="2719" w:name="_Toc37257356"/>
      <w:bookmarkStart w:id="2720" w:name="_Toc45892487"/>
      <w:bookmarkStart w:id="2721" w:name="_Toc53176113"/>
      <w:bookmarkStart w:id="2722" w:name="_Toc61120078"/>
      <w:bookmarkStart w:id="2723" w:name="_Toc67917294"/>
      <w:bookmarkStart w:id="2724" w:name="_Toc76297333"/>
      <w:bookmarkStart w:id="2725" w:name="_Toc76571274"/>
      <w:bookmarkStart w:id="2726" w:name="_Toc83742814"/>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2716"/>
      <w:bookmarkEnd w:id="2717"/>
      <w:bookmarkEnd w:id="2718"/>
      <w:bookmarkEnd w:id="2719"/>
      <w:bookmarkEnd w:id="2720"/>
      <w:bookmarkEnd w:id="2721"/>
      <w:bookmarkEnd w:id="2722"/>
      <w:bookmarkEnd w:id="2723"/>
      <w:bookmarkEnd w:id="2724"/>
      <w:bookmarkEnd w:id="2725"/>
      <w:bookmarkEnd w:id="2726"/>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2727" w:name="_Toc21338377"/>
      <w:bookmarkStart w:id="2728" w:name="_Toc29808485"/>
      <w:bookmarkStart w:id="2729" w:name="_Toc37068404"/>
      <w:bookmarkStart w:id="2730" w:name="_Toc37257357"/>
      <w:bookmarkStart w:id="2731" w:name="_Toc45892488"/>
      <w:bookmarkStart w:id="2732" w:name="_Toc53176114"/>
      <w:bookmarkStart w:id="2733" w:name="_Toc61120079"/>
      <w:bookmarkStart w:id="2734" w:name="_Toc67917295"/>
      <w:bookmarkStart w:id="2735" w:name="_Toc76297334"/>
      <w:bookmarkStart w:id="2736" w:name="_Toc76571275"/>
      <w:bookmarkStart w:id="2737" w:name="_Toc83742815"/>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2727"/>
      <w:bookmarkEnd w:id="2728"/>
      <w:bookmarkEnd w:id="2729"/>
      <w:bookmarkEnd w:id="2730"/>
      <w:bookmarkEnd w:id="2731"/>
      <w:bookmarkEnd w:id="2732"/>
      <w:bookmarkEnd w:id="2733"/>
      <w:bookmarkEnd w:id="2734"/>
      <w:bookmarkEnd w:id="2735"/>
      <w:bookmarkEnd w:id="2736"/>
      <w:bookmarkEnd w:id="2737"/>
    </w:p>
    <w:p w14:paraId="2EAF6D98" w14:textId="77777777" w:rsidR="005B3300" w:rsidRPr="00661924" w:rsidRDefault="005B3300" w:rsidP="005B3300">
      <w:pPr>
        <w:overflowPunct w:val="0"/>
        <w:autoSpaceDE w:val="0"/>
        <w:autoSpaceDN w:val="0"/>
        <w:adjustRightInd w:val="0"/>
        <w:textAlignment w:val="baseline"/>
        <w:rPr>
          <w:lang w:eastAsia="zh-CN"/>
        </w:rPr>
      </w:pPr>
      <w:bookmarkStart w:id="2738"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2739" w:name="_Toc29808486"/>
      <w:bookmarkStart w:id="2740" w:name="_Toc37068405"/>
      <w:bookmarkStart w:id="2741" w:name="_Toc37257358"/>
      <w:bookmarkStart w:id="2742" w:name="_Toc45892489"/>
      <w:bookmarkStart w:id="2743" w:name="_Toc53176115"/>
      <w:bookmarkStart w:id="2744" w:name="_Toc61120080"/>
      <w:bookmarkStart w:id="2745" w:name="_Toc67917296"/>
      <w:bookmarkStart w:id="2746" w:name="_Toc76297335"/>
      <w:bookmarkStart w:id="2747" w:name="_Toc76571276"/>
      <w:bookmarkStart w:id="2748" w:name="_Toc83742816"/>
      <w:r w:rsidRPr="00661924">
        <w:rPr>
          <w:rFonts w:hint="eastAsia"/>
          <w:lang w:eastAsia="zh-CN"/>
        </w:rPr>
        <w:t>10.3B.2</w:t>
      </w:r>
      <w:r w:rsidRPr="00661924">
        <w:rPr>
          <w:rFonts w:hint="eastAsia"/>
          <w:lang w:eastAsia="zh-CN"/>
        </w:rPr>
        <w:tab/>
        <w:t>NR DC between FR1 and FR2</w:t>
      </w:r>
      <w:bookmarkEnd w:id="2738"/>
      <w:bookmarkEnd w:id="2739"/>
      <w:bookmarkEnd w:id="2740"/>
      <w:bookmarkEnd w:id="2741"/>
      <w:bookmarkEnd w:id="2742"/>
      <w:bookmarkEnd w:id="2743"/>
      <w:bookmarkEnd w:id="2744"/>
      <w:bookmarkEnd w:id="2745"/>
      <w:bookmarkEnd w:id="2746"/>
      <w:bookmarkEnd w:id="2747"/>
      <w:bookmarkEnd w:id="2748"/>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2749" w:name="_Toc21338379"/>
      <w:bookmarkStart w:id="2750" w:name="_Toc29808487"/>
      <w:bookmarkStart w:id="2751" w:name="_Toc37068406"/>
      <w:bookmarkStart w:id="2752" w:name="_Toc37257359"/>
      <w:bookmarkStart w:id="2753" w:name="_Toc45892490"/>
      <w:bookmarkStart w:id="2754" w:name="_Toc53176116"/>
      <w:bookmarkStart w:id="2755" w:name="_Toc61120081"/>
      <w:bookmarkStart w:id="2756" w:name="_Toc67917297"/>
      <w:bookmarkStart w:id="2757" w:name="_Toc76297336"/>
      <w:bookmarkStart w:id="2758" w:name="_Toc76571277"/>
      <w:bookmarkStart w:id="2759" w:name="_Toc83742817"/>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749"/>
      <w:bookmarkEnd w:id="2750"/>
      <w:bookmarkEnd w:id="2751"/>
      <w:bookmarkEnd w:id="2752"/>
      <w:bookmarkEnd w:id="2753"/>
      <w:bookmarkEnd w:id="2754"/>
      <w:bookmarkEnd w:id="2755"/>
      <w:bookmarkEnd w:id="2756"/>
      <w:bookmarkEnd w:id="2757"/>
      <w:bookmarkEnd w:id="2758"/>
      <w:bookmarkEnd w:id="2759"/>
    </w:p>
    <w:p w14:paraId="263A4195" w14:textId="77777777" w:rsidR="005B3300" w:rsidRPr="00661924" w:rsidRDefault="005B3300" w:rsidP="005B3300">
      <w:pPr>
        <w:pStyle w:val="Heading2"/>
        <w:rPr>
          <w:lang w:eastAsia="zh-CN"/>
        </w:rPr>
      </w:pPr>
      <w:bookmarkStart w:id="2760" w:name="_Toc21338380"/>
      <w:bookmarkStart w:id="2761" w:name="_Toc29808488"/>
      <w:bookmarkStart w:id="2762" w:name="_Toc37068407"/>
      <w:bookmarkStart w:id="2763" w:name="_Toc37257360"/>
      <w:bookmarkStart w:id="2764" w:name="_Toc45892491"/>
      <w:bookmarkStart w:id="2765" w:name="_Toc53176117"/>
      <w:bookmarkStart w:id="2766" w:name="_Toc61120082"/>
      <w:bookmarkStart w:id="2767" w:name="_Toc67917298"/>
      <w:bookmarkStart w:id="2768" w:name="_Toc76297337"/>
      <w:bookmarkStart w:id="2769" w:name="_Toc76571278"/>
      <w:bookmarkStart w:id="2770" w:name="_Toc83742818"/>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2760"/>
      <w:bookmarkEnd w:id="2761"/>
      <w:bookmarkEnd w:id="2762"/>
      <w:bookmarkEnd w:id="2763"/>
      <w:bookmarkEnd w:id="2764"/>
      <w:bookmarkEnd w:id="2765"/>
      <w:bookmarkEnd w:id="2766"/>
      <w:bookmarkEnd w:id="2767"/>
      <w:bookmarkEnd w:id="2768"/>
      <w:bookmarkEnd w:id="2769"/>
      <w:bookmarkEnd w:id="2770"/>
    </w:p>
    <w:p w14:paraId="23F2B0BF" w14:textId="77777777" w:rsidR="005B3300" w:rsidRPr="00661924" w:rsidRDefault="005B3300" w:rsidP="005B3300">
      <w:pPr>
        <w:pStyle w:val="Heading2"/>
        <w:rPr>
          <w:lang w:eastAsia="zh-CN"/>
        </w:rPr>
      </w:pPr>
      <w:bookmarkStart w:id="2771" w:name="_Toc21338381"/>
      <w:bookmarkStart w:id="2772" w:name="_Toc29808489"/>
      <w:bookmarkStart w:id="2773" w:name="_Toc37068408"/>
      <w:bookmarkStart w:id="2774" w:name="_Toc37257361"/>
      <w:bookmarkStart w:id="2775" w:name="_Toc45892492"/>
      <w:bookmarkStart w:id="2776" w:name="_Toc53176118"/>
      <w:bookmarkStart w:id="2777" w:name="_Toc61120083"/>
      <w:bookmarkStart w:id="2778" w:name="_Toc67917299"/>
      <w:bookmarkStart w:id="2779" w:name="_Toc76297338"/>
      <w:bookmarkStart w:id="2780" w:name="_Toc76571279"/>
      <w:bookmarkStart w:id="2781" w:name="_Toc83742819"/>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2771"/>
      <w:bookmarkEnd w:id="2772"/>
      <w:bookmarkEnd w:id="2773"/>
      <w:bookmarkEnd w:id="2774"/>
      <w:bookmarkEnd w:id="2775"/>
      <w:bookmarkEnd w:id="2776"/>
      <w:bookmarkEnd w:id="2777"/>
      <w:bookmarkEnd w:id="2778"/>
      <w:bookmarkEnd w:id="2779"/>
      <w:bookmarkEnd w:id="2780"/>
      <w:bookmarkEnd w:id="2781"/>
    </w:p>
    <w:p w14:paraId="30734B08" w14:textId="77777777" w:rsidR="005B3300" w:rsidRPr="00661924" w:rsidRDefault="005B3300" w:rsidP="005B3300">
      <w:pPr>
        <w:pStyle w:val="Heading3"/>
        <w:rPr>
          <w:lang w:eastAsia="zh-CN"/>
        </w:rPr>
      </w:pPr>
      <w:bookmarkStart w:id="2782" w:name="_Toc21338382"/>
      <w:bookmarkStart w:id="2783" w:name="_Toc29808490"/>
      <w:bookmarkStart w:id="2784" w:name="_Toc37068409"/>
      <w:bookmarkStart w:id="2785" w:name="_Toc37257362"/>
      <w:bookmarkStart w:id="2786" w:name="_Toc45892493"/>
      <w:bookmarkStart w:id="2787" w:name="_Toc53176119"/>
      <w:bookmarkStart w:id="2788" w:name="_Toc61120084"/>
      <w:bookmarkStart w:id="2789" w:name="_Toc67917300"/>
      <w:bookmarkStart w:id="2790" w:name="_Toc76297339"/>
      <w:bookmarkStart w:id="2791" w:name="_Toc76571280"/>
      <w:bookmarkStart w:id="2792" w:name="_Toc83742820"/>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2782"/>
      <w:bookmarkEnd w:id="2783"/>
      <w:bookmarkEnd w:id="2784"/>
      <w:bookmarkEnd w:id="2785"/>
      <w:bookmarkEnd w:id="2786"/>
      <w:bookmarkEnd w:id="2787"/>
      <w:bookmarkEnd w:id="2788"/>
      <w:bookmarkEnd w:id="2789"/>
      <w:bookmarkEnd w:id="2790"/>
      <w:bookmarkEnd w:id="2791"/>
      <w:bookmarkEnd w:id="2792"/>
    </w:p>
    <w:p w14:paraId="52123BDC" w14:textId="77777777" w:rsidR="005B3300" w:rsidRPr="00661924" w:rsidRDefault="005B3300" w:rsidP="005B3300">
      <w:pPr>
        <w:pStyle w:val="Heading4"/>
        <w:rPr>
          <w:lang w:eastAsia="zh-CN"/>
        </w:rPr>
      </w:pPr>
      <w:bookmarkStart w:id="2793" w:name="_Toc21338383"/>
      <w:bookmarkStart w:id="2794" w:name="_Toc29808491"/>
      <w:bookmarkStart w:id="2795" w:name="_Toc37068410"/>
      <w:bookmarkStart w:id="2796" w:name="_Toc37257363"/>
      <w:bookmarkStart w:id="2797" w:name="_Toc45892494"/>
      <w:bookmarkStart w:id="2798" w:name="_Toc53176120"/>
      <w:bookmarkStart w:id="2799" w:name="_Toc61120085"/>
      <w:bookmarkStart w:id="2800" w:name="_Toc67917301"/>
      <w:bookmarkStart w:id="2801" w:name="_Toc76297340"/>
      <w:bookmarkStart w:id="2802" w:name="_Toc76571281"/>
      <w:bookmarkStart w:id="2803" w:name="_Toc83742821"/>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2793"/>
      <w:bookmarkEnd w:id="2794"/>
      <w:bookmarkEnd w:id="2795"/>
      <w:bookmarkEnd w:id="2796"/>
      <w:bookmarkEnd w:id="2797"/>
      <w:bookmarkEnd w:id="2798"/>
      <w:bookmarkEnd w:id="2799"/>
      <w:bookmarkEnd w:id="2800"/>
      <w:bookmarkEnd w:id="2801"/>
      <w:bookmarkEnd w:id="2802"/>
      <w:bookmarkEnd w:id="2803"/>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2804" w:name="_Toc21338384"/>
      <w:bookmarkStart w:id="2805" w:name="_Toc29808492"/>
      <w:bookmarkStart w:id="2806" w:name="_Toc37068411"/>
      <w:bookmarkStart w:id="2807" w:name="_Toc37257364"/>
      <w:bookmarkStart w:id="2808" w:name="_Toc45892495"/>
      <w:bookmarkStart w:id="2809" w:name="_Toc53176121"/>
      <w:bookmarkStart w:id="2810" w:name="_Toc61120086"/>
      <w:bookmarkStart w:id="2811" w:name="_Toc67917302"/>
      <w:bookmarkStart w:id="2812" w:name="_Toc76297341"/>
      <w:bookmarkStart w:id="2813" w:name="_Toc76571282"/>
      <w:bookmarkStart w:id="2814" w:name="_Toc83742822"/>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2804"/>
      <w:bookmarkEnd w:id="2805"/>
      <w:bookmarkEnd w:id="2806"/>
      <w:bookmarkEnd w:id="2807"/>
      <w:bookmarkEnd w:id="2808"/>
      <w:bookmarkEnd w:id="2809"/>
      <w:bookmarkEnd w:id="2810"/>
      <w:bookmarkEnd w:id="2811"/>
      <w:bookmarkEnd w:id="2812"/>
      <w:bookmarkEnd w:id="2813"/>
      <w:bookmarkEnd w:id="2814"/>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2815" w:name="_Toc21338385"/>
      <w:bookmarkStart w:id="2816" w:name="_Toc29808493"/>
      <w:bookmarkStart w:id="2817" w:name="_Toc37068412"/>
      <w:bookmarkStart w:id="2818" w:name="_Toc37257365"/>
      <w:bookmarkStart w:id="2819" w:name="_Toc45892496"/>
      <w:bookmarkStart w:id="2820" w:name="_Toc53176122"/>
      <w:bookmarkStart w:id="2821" w:name="_Toc61120087"/>
      <w:bookmarkStart w:id="2822" w:name="_Toc67917303"/>
      <w:bookmarkStart w:id="2823" w:name="_Toc76297342"/>
      <w:bookmarkStart w:id="2824" w:name="_Toc76571283"/>
      <w:bookmarkStart w:id="2825" w:name="_Toc83742823"/>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2815"/>
      <w:bookmarkEnd w:id="2816"/>
      <w:bookmarkEnd w:id="2817"/>
      <w:bookmarkEnd w:id="2818"/>
      <w:bookmarkEnd w:id="2819"/>
      <w:bookmarkEnd w:id="2820"/>
      <w:bookmarkEnd w:id="2821"/>
      <w:bookmarkEnd w:id="2822"/>
      <w:bookmarkEnd w:id="2823"/>
      <w:bookmarkEnd w:id="2824"/>
      <w:bookmarkEnd w:id="2825"/>
    </w:p>
    <w:p w14:paraId="4E0EF0AA" w14:textId="77777777" w:rsidR="005B3300" w:rsidRPr="00661924" w:rsidRDefault="005B3300" w:rsidP="005B3300">
      <w:bookmarkStart w:id="2826"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2827" w:name="_Toc29808494"/>
      <w:bookmarkStart w:id="2828" w:name="_Toc37068413"/>
      <w:bookmarkStart w:id="2829" w:name="_Toc37257366"/>
      <w:bookmarkStart w:id="2830" w:name="_Toc45892497"/>
      <w:bookmarkStart w:id="2831" w:name="_Toc53176123"/>
      <w:bookmarkStart w:id="2832" w:name="_Toc61120088"/>
      <w:bookmarkStart w:id="2833" w:name="_Toc67917304"/>
      <w:bookmarkStart w:id="2834" w:name="_Toc76297343"/>
      <w:bookmarkStart w:id="2835" w:name="_Toc76571284"/>
      <w:bookmarkStart w:id="2836" w:name="_Toc83742824"/>
      <w:r w:rsidRPr="00661924">
        <w:rPr>
          <w:rFonts w:hint="eastAsia"/>
          <w:lang w:eastAsia="zh-CN"/>
        </w:rPr>
        <w:t>10.4B.2</w:t>
      </w:r>
      <w:r w:rsidRPr="00661924">
        <w:rPr>
          <w:rFonts w:hint="eastAsia"/>
          <w:lang w:eastAsia="zh-CN"/>
        </w:rPr>
        <w:tab/>
        <w:t>NR DC between FR1 and FR2</w:t>
      </w:r>
      <w:bookmarkEnd w:id="2826"/>
      <w:bookmarkEnd w:id="2827"/>
      <w:bookmarkEnd w:id="2828"/>
      <w:bookmarkEnd w:id="2829"/>
      <w:bookmarkEnd w:id="2830"/>
      <w:bookmarkEnd w:id="2831"/>
      <w:bookmarkEnd w:id="2832"/>
      <w:bookmarkEnd w:id="2833"/>
      <w:bookmarkEnd w:id="2834"/>
      <w:bookmarkEnd w:id="2835"/>
      <w:bookmarkEnd w:id="2836"/>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2837" w:name="_Toc21338387"/>
      <w:bookmarkStart w:id="2838" w:name="_Toc29808495"/>
      <w:bookmarkStart w:id="2839" w:name="_Toc37068414"/>
      <w:bookmarkStart w:id="2840" w:name="_Toc37257367"/>
      <w:bookmarkStart w:id="2841" w:name="_Toc45892498"/>
      <w:bookmarkStart w:id="2842" w:name="_Toc53176124"/>
      <w:bookmarkStart w:id="2843" w:name="_Toc61120089"/>
      <w:bookmarkStart w:id="2844" w:name="_Toc67917305"/>
      <w:bookmarkStart w:id="2845" w:name="_Toc76297344"/>
      <w:bookmarkStart w:id="2846" w:name="_Toc76571285"/>
      <w:bookmarkStart w:id="2847" w:name="_Toc83742825"/>
      <w:r w:rsidRPr="00661924">
        <w:t>Annex A (normative):</w:t>
      </w:r>
      <w:r w:rsidRPr="00661924">
        <w:br/>
        <w:t>Measurement channels</w:t>
      </w:r>
      <w:bookmarkEnd w:id="2837"/>
      <w:bookmarkEnd w:id="2838"/>
      <w:bookmarkEnd w:id="2839"/>
      <w:bookmarkEnd w:id="2840"/>
      <w:bookmarkEnd w:id="2841"/>
      <w:bookmarkEnd w:id="2842"/>
      <w:bookmarkEnd w:id="2843"/>
      <w:bookmarkEnd w:id="2844"/>
      <w:bookmarkEnd w:id="2845"/>
      <w:bookmarkEnd w:id="2846"/>
      <w:bookmarkEnd w:id="2847"/>
    </w:p>
    <w:p w14:paraId="03766428" w14:textId="77777777" w:rsidR="005B3300" w:rsidRPr="00661924" w:rsidRDefault="005B3300" w:rsidP="005B3300">
      <w:pPr>
        <w:pStyle w:val="Heading1"/>
        <w:rPr>
          <w:lang w:eastAsia="zh-CN"/>
        </w:rPr>
      </w:pPr>
      <w:bookmarkStart w:id="2848" w:name="_Toc21338388"/>
      <w:bookmarkStart w:id="2849" w:name="_Toc29808496"/>
      <w:bookmarkStart w:id="2850" w:name="_Toc37068415"/>
      <w:bookmarkStart w:id="2851" w:name="_Toc37257368"/>
      <w:bookmarkStart w:id="2852" w:name="_Toc45892499"/>
      <w:bookmarkStart w:id="2853" w:name="_Toc53176125"/>
      <w:bookmarkStart w:id="2854" w:name="_Toc61120090"/>
      <w:bookmarkStart w:id="2855" w:name="_Toc67917306"/>
      <w:bookmarkStart w:id="2856" w:name="_Toc76297345"/>
      <w:bookmarkStart w:id="2857" w:name="_Toc76571286"/>
      <w:bookmarkStart w:id="2858" w:name="_Toc83742826"/>
      <w:r w:rsidRPr="00661924">
        <w:rPr>
          <w:lang w:eastAsia="zh-CN"/>
        </w:rPr>
        <w:t>A.1</w:t>
      </w:r>
      <w:r w:rsidRPr="00661924">
        <w:rPr>
          <w:rFonts w:hint="eastAsia"/>
          <w:snapToGrid w:val="0"/>
          <w:lang w:eastAsia="zh-CN"/>
        </w:rPr>
        <w:tab/>
      </w:r>
      <w:r w:rsidRPr="00661924">
        <w:rPr>
          <w:lang w:eastAsia="zh-CN"/>
        </w:rPr>
        <w:t>General</w:t>
      </w:r>
      <w:bookmarkEnd w:id="2848"/>
      <w:bookmarkEnd w:id="2849"/>
      <w:bookmarkEnd w:id="2850"/>
      <w:bookmarkEnd w:id="2851"/>
      <w:bookmarkEnd w:id="2852"/>
      <w:bookmarkEnd w:id="2853"/>
      <w:bookmarkEnd w:id="2854"/>
      <w:bookmarkEnd w:id="2855"/>
      <w:bookmarkEnd w:id="2856"/>
      <w:bookmarkEnd w:id="2857"/>
      <w:bookmarkEnd w:id="2858"/>
    </w:p>
    <w:p w14:paraId="6FECF3DF" w14:textId="77777777" w:rsidR="005B3300" w:rsidRPr="00661924" w:rsidRDefault="005B3300" w:rsidP="005B3300">
      <w:pPr>
        <w:pStyle w:val="Heading2"/>
        <w:rPr>
          <w:snapToGrid w:val="0"/>
        </w:rPr>
      </w:pPr>
      <w:bookmarkStart w:id="2859" w:name="_Toc21338389"/>
      <w:bookmarkStart w:id="2860" w:name="_Toc29808497"/>
      <w:bookmarkStart w:id="2861" w:name="_Toc37068416"/>
      <w:bookmarkStart w:id="2862" w:name="_Toc37257369"/>
      <w:bookmarkStart w:id="2863" w:name="_Toc45892500"/>
      <w:bookmarkStart w:id="2864" w:name="_Toc53176126"/>
      <w:bookmarkStart w:id="2865" w:name="_Toc61120091"/>
      <w:bookmarkStart w:id="2866" w:name="_Toc67917307"/>
      <w:bookmarkStart w:id="2867" w:name="_Toc76297346"/>
      <w:bookmarkStart w:id="2868" w:name="_Toc76571287"/>
      <w:bookmarkStart w:id="2869" w:name="_Toc83742827"/>
      <w:r w:rsidRPr="00661924">
        <w:rPr>
          <w:snapToGrid w:val="0"/>
        </w:rPr>
        <w:t>A.1.1</w:t>
      </w:r>
      <w:r w:rsidRPr="00661924">
        <w:rPr>
          <w:snapToGrid w:val="0"/>
        </w:rPr>
        <w:tab/>
        <w:t>Throughput definition</w:t>
      </w:r>
      <w:bookmarkEnd w:id="2859"/>
      <w:bookmarkEnd w:id="2860"/>
      <w:bookmarkEnd w:id="2861"/>
      <w:bookmarkEnd w:id="2862"/>
      <w:bookmarkEnd w:id="2863"/>
      <w:bookmarkEnd w:id="2864"/>
      <w:bookmarkEnd w:id="2865"/>
      <w:bookmarkEnd w:id="2866"/>
      <w:bookmarkEnd w:id="2867"/>
      <w:bookmarkEnd w:id="2868"/>
      <w:bookmarkEnd w:id="2869"/>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2870" w:name="_Toc21338390"/>
      <w:bookmarkStart w:id="2871" w:name="_Toc29808498"/>
      <w:bookmarkStart w:id="2872" w:name="_Toc37068417"/>
      <w:bookmarkStart w:id="2873" w:name="_Toc37257370"/>
      <w:bookmarkStart w:id="2874" w:name="_Toc45892501"/>
      <w:bookmarkStart w:id="2875" w:name="_Toc53176127"/>
      <w:bookmarkStart w:id="2876" w:name="_Toc61120092"/>
      <w:bookmarkStart w:id="2877" w:name="_Toc67917308"/>
      <w:bookmarkStart w:id="2878" w:name="_Toc76297347"/>
      <w:bookmarkStart w:id="2879" w:name="_Toc76571288"/>
      <w:bookmarkStart w:id="2880" w:name="_Toc83742828"/>
      <w:r w:rsidRPr="00661924">
        <w:rPr>
          <w:snapToGrid w:val="0"/>
        </w:rPr>
        <w:t>A.1.2</w:t>
      </w:r>
      <w:r w:rsidRPr="00661924">
        <w:rPr>
          <w:snapToGrid w:val="0"/>
        </w:rPr>
        <w:tab/>
        <w:t>TDD UL-DL configurations for FR1</w:t>
      </w:r>
      <w:bookmarkEnd w:id="2870"/>
      <w:bookmarkEnd w:id="2871"/>
      <w:bookmarkEnd w:id="2872"/>
      <w:bookmarkEnd w:id="2873"/>
      <w:bookmarkEnd w:id="2874"/>
      <w:bookmarkEnd w:id="2875"/>
      <w:bookmarkEnd w:id="2876"/>
      <w:bookmarkEnd w:id="2877"/>
      <w:bookmarkEnd w:id="2878"/>
      <w:bookmarkEnd w:id="2879"/>
      <w:bookmarkEnd w:id="2880"/>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2881" w:name="_Toc21338391"/>
      <w:bookmarkStart w:id="2882" w:name="_Toc29808499"/>
      <w:bookmarkStart w:id="2883" w:name="_Toc37068418"/>
      <w:bookmarkStart w:id="2884" w:name="_Toc37257371"/>
      <w:bookmarkStart w:id="2885" w:name="_Toc45892502"/>
      <w:bookmarkStart w:id="2886" w:name="_Toc53176128"/>
      <w:bookmarkStart w:id="2887" w:name="_Toc61120093"/>
      <w:bookmarkStart w:id="2888" w:name="_Toc67917309"/>
      <w:bookmarkStart w:id="2889" w:name="_Toc76297348"/>
      <w:bookmarkStart w:id="2890" w:name="_Toc76571289"/>
      <w:bookmarkStart w:id="2891" w:name="_Toc83742829"/>
      <w:r w:rsidRPr="00661924">
        <w:rPr>
          <w:lang w:eastAsia="zh-CN"/>
        </w:rPr>
        <w:t>A.1.3</w:t>
      </w:r>
      <w:r w:rsidRPr="00661924">
        <w:rPr>
          <w:rFonts w:hint="eastAsia"/>
          <w:snapToGrid w:val="0"/>
          <w:lang w:eastAsia="zh-CN"/>
        </w:rPr>
        <w:tab/>
      </w:r>
      <w:bookmarkEnd w:id="2881"/>
      <w:bookmarkEnd w:id="2882"/>
      <w:bookmarkEnd w:id="2883"/>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2884"/>
      <w:bookmarkEnd w:id="2885"/>
      <w:bookmarkEnd w:id="2886"/>
      <w:bookmarkEnd w:id="2887"/>
      <w:bookmarkEnd w:id="2888"/>
      <w:bookmarkEnd w:id="2889"/>
      <w:bookmarkEnd w:id="2890"/>
      <w:bookmarkEnd w:id="2891"/>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2892" w:name="_Toc21338392"/>
      <w:bookmarkStart w:id="2893" w:name="_Toc29808500"/>
      <w:bookmarkStart w:id="2894" w:name="_Toc37068419"/>
      <w:bookmarkStart w:id="2895" w:name="_Toc37257372"/>
      <w:bookmarkStart w:id="2896" w:name="_Toc45892503"/>
      <w:bookmarkStart w:id="2897" w:name="_Toc53176129"/>
      <w:bookmarkStart w:id="2898" w:name="_Toc61120094"/>
      <w:bookmarkStart w:id="2899" w:name="_Toc67917310"/>
      <w:bookmarkStart w:id="2900" w:name="_Toc76297349"/>
      <w:bookmarkStart w:id="2901" w:name="_Toc76571290"/>
      <w:bookmarkStart w:id="2902" w:name="_Toc83742830"/>
      <w:r w:rsidRPr="00661924">
        <w:rPr>
          <w:lang w:eastAsia="zh-CN"/>
        </w:rPr>
        <w:t>A.2</w:t>
      </w:r>
      <w:r w:rsidRPr="00661924">
        <w:rPr>
          <w:rFonts w:hint="eastAsia"/>
          <w:snapToGrid w:val="0"/>
          <w:lang w:eastAsia="zh-CN"/>
        </w:rPr>
        <w:tab/>
      </w:r>
      <w:r w:rsidRPr="00661924">
        <w:rPr>
          <w:lang w:eastAsia="zh-CN"/>
        </w:rPr>
        <w:t>Void</w:t>
      </w:r>
      <w:bookmarkEnd w:id="2892"/>
      <w:bookmarkEnd w:id="2893"/>
      <w:bookmarkEnd w:id="2894"/>
      <w:bookmarkEnd w:id="2895"/>
      <w:bookmarkEnd w:id="2896"/>
      <w:bookmarkEnd w:id="2897"/>
      <w:bookmarkEnd w:id="2898"/>
      <w:bookmarkEnd w:id="2899"/>
      <w:bookmarkEnd w:id="2900"/>
      <w:bookmarkEnd w:id="2901"/>
      <w:bookmarkEnd w:id="2902"/>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2903" w:name="_Toc21338393"/>
      <w:bookmarkStart w:id="2904" w:name="_Toc29808501"/>
      <w:bookmarkStart w:id="2905" w:name="_Toc37068420"/>
      <w:bookmarkStart w:id="2906" w:name="_Toc37257373"/>
      <w:bookmarkStart w:id="2907" w:name="_Toc45892504"/>
      <w:bookmarkStart w:id="2908" w:name="_Toc53176130"/>
      <w:bookmarkStart w:id="2909" w:name="_Toc61120095"/>
      <w:bookmarkStart w:id="2910" w:name="_Toc67917311"/>
      <w:bookmarkStart w:id="2911" w:name="_Toc76297350"/>
      <w:bookmarkStart w:id="2912" w:name="_Toc76571291"/>
      <w:bookmarkStart w:id="2913" w:name="_Toc83742831"/>
      <w:r w:rsidRPr="00661924">
        <w:rPr>
          <w:lang w:eastAsia="zh-CN"/>
        </w:rPr>
        <w:t>A.3</w:t>
      </w:r>
      <w:r w:rsidRPr="00661924">
        <w:rPr>
          <w:rFonts w:hint="eastAsia"/>
          <w:snapToGrid w:val="0"/>
          <w:lang w:eastAsia="zh-CN"/>
        </w:rPr>
        <w:tab/>
      </w:r>
      <w:r w:rsidRPr="00661924">
        <w:rPr>
          <w:lang w:eastAsia="zh-CN"/>
        </w:rPr>
        <w:t>DL reference measurement channels</w:t>
      </w:r>
      <w:bookmarkEnd w:id="2903"/>
      <w:bookmarkEnd w:id="2904"/>
      <w:bookmarkEnd w:id="2905"/>
      <w:bookmarkEnd w:id="2906"/>
      <w:bookmarkEnd w:id="2907"/>
      <w:bookmarkEnd w:id="2908"/>
      <w:bookmarkEnd w:id="2909"/>
      <w:bookmarkEnd w:id="2910"/>
      <w:bookmarkEnd w:id="2911"/>
      <w:bookmarkEnd w:id="2912"/>
      <w:bookmarkEnd w:id="2913"/>
    </w:p>
    <w:p w14:paraId="67D714D3" w14:textId="77777777" w:rsidR="005B3300" w:rsidRPr="00661924" w:rsidRDefault="005B3300" w:rsidP="005B3300">
      <w:pPr>
        <w:pStyle w:val="Heading2"/>
        <w:rPr>
          <w:lang w:eastAsia="zh-CN"/>
        </w:rPr>
      </w:pPr>
      <w:bookmarkStart w:id="2914" w:name="_Toc21338394"/>
      <w:bookmarkStart w:id="2915" w:name="_Toc29808502"/>
      <w:bookmarkStart w:id="2916" w:name="_Toc37068421"/>
      <w:bookmarkStart w:id="2917" w:name="_Toc37257374"/>
      <w:bookmarkStart w:id="2918" w:name="_Toc45892505"/>
      <w:bookmarkStart w:id="2919" w:name="_Toc53176131"/>
      <w:bookmarkStart w:id="2920" w:name="_Toc61120096"/>
      <w:bookmarkStart w:id="2921" w:name="_Toc67917312"/>
      <w:bookmarkStart w:id="2922" w:name="_Toc76297351"/>
      <w:bookmarkStart w:id="2923" w:name="_Toc76571292"/>
      <w:bookmarkStart w:id="2924" w:name="_Toc83742832"/>
      <w:r w:rsidRPr="00661924">
        <w:rPr>
          <w:lang w:eastAsia="zh-CN"/>
        </w:rPr>
        <w:t>A.3.1</w:t>
      </w:r>
      <w:r w:rsidRPr="00661924">
        <w:rPr>
          <w:rFonts w:hint="eastAsia"/>
          <w:snapToGrid w:val="0"/>
          <w:lang w:eastAsia="zh-CN"/>
        </w:rPr>
        <w:tab/>
      </w:r>
      <w:r w:rsidRPr="00661924">
        <w:rPr>
          <w:lang w:eastAsia="zh-CN"/>
        </w:rPr>
        <w:t>General</w:t>
      </w:r>
      <w:bookmarkEnd w:id="2914"/>
      <w:bookmarkEnd w:id="2915"/>
      <w:bookmarkEnd w:id="2916"/>
      <w:bookmarkEnd w:id="2917"/>
      <w:bookmarkEnd w:id="2918"/>
      <w:bookmarkEnd w:id="2919"/>
      <w:bookmarkEnd w:id="2920"/>
      <w:bookmarkEnd w:id="2921"/>
      <w:bookmarkEnd w:id="2922"/>
      <w:bookmarkEnd w:id="2923"/>
      <w:bookmarkEnd w:id="2924"/>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2925" w:name="_Toc21338395"/>
      <w:bookmarkStart w:id="2926" w:name="_Toc29808503"/>
      <w:bookmarkStart w:id="2927" w:name="_Toc37068422"/>
      <w:bookmarkStart w:id="2928" w:name="_Toc37257375"/>
      <w:bookmarkStart w:id="2929" w:name="_Toc45892506"/>
      <w:bookmarkStart w:id="2930" w:name="_Toc53176132"/>
      <w:bookmarkStart w:id="2931" w:name="_Toc61120097"/>
      <w:bookmarkStart w:id="2932" w:name="_Toc67917313"/>
      <w:bookmarkStart w:id="2933" w:name="_Toc76297352"/>
      <w:bookmarkStart w:id="2934" w:name="_Toc76571293"/>
      <w:bookmarkStart w:id="2935" w:name="_Toc83742833"/>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2925"/>
      <w:bookmarkEnd w:id="2926"/>
      <w:bookmarkEnd w:id="2927"/>
      <w:bookmarkEnd w:id="2928"/>
      <w:bookmarkEnd w:id="2929"/>
      <w:bookmarkEnd w:id="2930"/>
      <w:bookmarkEnd w:id="2931"/>
      <w:bookmarkEnd w:id="2932"/>
      <w:bookmarkEnd w:id="2933"/>
      <w:bookmarkEnd w:id="2934"/>
      <w:bookmarkEnd w:id="2935"/>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2936" w:name="_Toc21338396"/>
      <w:bookmarkStart w:id="2937" w:name="_Toc29808504"/>
      <w:bookmarkStart w:id="2938" w:name="_Toc37068423"/>
      <w:bookmarkStart w:id="2939" w:name="_Toc37257376"/>
      <w:bookmarkStart w:id="2940" w:name="_Toc45892507"/>
      <w:bookmarkStart w:id="2941" w:name="_Toc53176133"/>
      <w:bookmarkStart w:id="2942" w:name="_Toc61120098"/>
      <w:bookmarkStart w:id="2943" w:name="_Toc67917314"/>
      <w:bookmarkStart w:id="2944" w:name="_Toc76297353"/>
      <w:bookmarkStart w:id="2945" w:name="_Toc76571294"/>
      <w:bookmarkStart w:id="2946" w:name="_Toc83742834"/>
      <w:r w:rsidRPr="00661924">
        <w:rPr>
          <w:lang w:eastAsia="zh-CN"/>
        </w:rPr>
        <w:t>A.3.2.1</w:t>
      </w:r>
      <w:r w:rsidRPr="00661924">
        <w:rPr>
          <w:rFonts w:hint="eastAsia"/>
          <w:snapToGrid w:val="0"/>
          <w:lang w:eastAsia="zh-CN"/>
        </w:rPr>
        <w:tab/>
      </w:r>
      <w:r w:rsidRPr="00661924">
        <w:rPr>
          <w:lang w:eastAsia="zh-CN"/>
        </w:rPr>
        <w:t>FDD</w:t>
      </w:r>
      <w:bookmarkEnd w:id="2936"/>
      <w:bookmarkEnd w:id="2937"/>
      <w:bookmarkEnd w:id="2938"/>
      <w:bookmarkEnd w:id="2939"/>
      <w:bookmarkEnd w:id="2940"/>
      <w:bookmarkEnd w:id="2941"/>
      <w:bookmarkEnd w:id="2942"/>
      <w:bookmarkEnd w:id="2943"/>
      <w:bookmarkEnd w:id="2944"/>
      <w:bookmarkEnd w:id="2945"/>
      <w:bookmarkEnd w:id="2946"/>
    </w:p>
    <w:p w14:paraId="16FEA8BA" w14:textId="77777777" w:rsidR="005B3300" w:rsidRPr="00661924" w:rsidRDefault="005B3300" w:rsidP="005B3300">
      <w:pPr>
        <w:pStyle w:val="Heading4"/>
        <w:rPr>
          <w:lang w:eastAsia="zh-CN"/>
        </w:rPr>
      </w:pPr>
      <w:bookmarkStart w:id="2947" w:name="_Toc21338397"/>
      <w:bookmarkStart w:id="2948" w:name="_Toc29808505"/>
      <w:bookmarkStart w:id="2949" w:name="_Toc37068424"/>
      <w:bookmarkStart w:id="2950" w:name="_Toc37257377"/>
      <w:bookmarkStart w:id="2951" w:name="_Toc45892508"/>
      <w:bookmarkStart w:id="2952" w:name="_Toc53176134"/>
      <w:bookmarkStart w:id="2953" w:name="_Toc61120099"/>
      <w:bookmarkStart w:id="2954" w:name="_Toc67917315"/>
      <w:bookmarkStart w:id="2955" w:name="_Toc76297354"/>
      <w:bookmarkStart w:id="2956" w:name="_Toc76571295"/>
      <w:bookmarkStart w:id="2957" w:name="_Toc83742835"/>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2947"/>
      <w:bookmarkEnd w:id="2948"/>
      <w:bookmarkEnd w:id="2949"/>
      <w:bookmarkEnd w:id="2950"/>
      <w:bookmarkEnd w:id="2951"/>
      <w:bookmarkEnd w:id="2952"/>
      <w:bookmarkEnd w:id="2953"/>
      <w:bookmarkEnd w:id="2954"/>
      <w:bookmarkEnd w:id="2955"/>
      <w:bookmarkEnd w:id="2956"/>
      <w:bookmarkEnd w:id="2957"/>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2958" w:name="_Toc21338398"/>
      <w:bookmarkStart w:id="2959" w:name="_Toc29808506"/>
      <w:bookmarkStart w:id="2960" w:name="_Toc37068425"/>
      <w:bookmarkStart w:id="2961" w:name="_Toc37257378"/>
      <w:bookmarkStart w:id="2962" w:name="_Toc45892509"/>
      <w:bookmarkStart w:id="2963" w:name="_Toc53176135"/>
      <w:bookmarkStart w:id="2964" w:name="_Toc61120100"/>
      <w:bookmarkStart w:id="2965" w:name="_Toc67917316"/>
      <w:bookmarkStart w:id="2966" w:name="_Toc76297355"/>
      <w:bookmarkStart w:id="2967" w:name="_Toc76571296"/>
      <w:bookmarkStart w:id="2968" w:name="_Toc83742836"/>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2958"/>
      <w:bookmarkEnd w:id="2959"/>
      <w:bookmarkEnd w:id="2960"/>
      <w:bookmarkEnd w:id="2961"/>
      <w:bookmarkEnd w:id="2962"/>
      <w:bookmarkEnd w:id="2963"/>
      <w:bookmarkEnd w:id="2964"/>
      <w:bookmarkEnd w:id="2965"/>
      <w:bookmarkEnd w:id="2966"/>
      <w:bookmarkEnd w:id="2967"/>
      <w:bookmarkEnd w:id="2968"/>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2969" w:name="_Toc21338399"/>
      <w:bookmarkStart w:id="2970" w:name="_Toc29808507"/>
      <w:bookmarkStart w:id="2971" w:name="_Toc37068426"/>
      <w:bookmarkStart w:id="2972" w:name="_Toc37257379"/>
      <w:bookmarkStart w:id="2973" w:name="_Toc45892510"/>
      <w:bookmarkStart w:id="2974" w:name="_Toc53176136"/>
      <w:bookmarkStart w:id="2975" w:name="_Toc61120101"/>
      <w:bookmarkStart w:id="2976" w:name="_Toc67917317"/>
      <w:bookmarkStart w:id="2977" w:name="_Toc76297356"/>
      <w:bookmarkStart w:id="2978" w:name="_Toc76571297"/>
      <w:bookmarkStart w:id="2979" w:name="_Toc83742837"/>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2969"/>
      <w:bookmarkEnd w:id="2970"/>
      <w:bookmarkEnd w:id="2971"/>
      <w:bookmarkEnd w:id="2972"/>
      <w:bookmarkEnd w:id="2973"/>
      <w:bookmarkEnd w:id="2974"/>
      <w:bookmarkEnd w:id="2975"/>
      <w:bookmarkEnd w:id="2976"/>
      <w:bookmarkEnd w:id="2977"/>
      <w:bookmarkEnd w:id="2978"/>
      <w:bookmarkEnd w:id="2979"/>
    </w:p>
    <w:p w14:paraId="3E32CE3B" w14:textId="77777777" w:rsidR="005B3300" w:rsidRPr="00661924" w:rsidRDefault="005B3300" w:rsidP="005B3300">
      <w:pPr>
        <w:pStyle w:val="Heading4"/>
        <w:rPr>
          <w:lang w:eastAsia="zh-CN"/>
        </w:rPr>
      </w:pPr>
      <w:bookmarkStart w:id="2980" w:name="_Toc21338400"/>
      <w:bookmarkStart w:id="2981" w:name="_Toc29808508"/>
      <w:bookmarkStart w:id="2982" w:name="_Toc37068427"/>
      <w:bookmarkStart w:id="2983" w:name="_Toc37257380"/>
      <w:bookmarkStart w:id="2984" w:name="_Toc45892511"/>
      <w:bookmarkStart w:id="2985" w:name="_Toc53176137"/>
      <w:bookmarkStart w:id="2986" w:name="_Toc61120102"/>
      <w:bookmarkStart w:id="2987" w:name="_Toc67917318"/>
      <w:bookmarkStart w:id="2988" w:name="_Toc76297357"/>
      <w:bookmarkStart w:id="2989" w:name="_Toc76571298"/>
      <w:bookmarkStart w:id="2990" w:name="_Toc83742838"/>
      <w:r w:rsidRPr="00661924">
        <w:rPr>
          <w:lang w:eastAsia="zh-CN"/>
        </w:rPr>
        <w:t>A.3.2.1.4</w:t>
      </w:r>
      <w:r w:rsidRPr="00661924">
        <w:rPr>
          <w:rFonts w:hint="eastAsia"/>
          <w:snapToGrid w:val="0"/>
          <w:lang w:eastAsia="zh-CN"/>
        </w:rPr>
        <w:tab/>
      </w:r>
      <w:r w:rsidRPr="00661924">
        <w:rPr>
          <w:lang w:eastAsia="zh-CN"/>
        </w:rPr>
        <w:t>Reference measurement channels for E-UTRA</w:t>
      </w:r>
      <w:bookmarkEnd w:id="2980"/>
      <w:bookmarkEnd w:id="2981"/>
      <w:bookmarkEnd w:id="2982"/>
      <w:bookmarkEnd w:id="2983"/>
      <w:bookmarkEnd w:id="2984"/>
      <w:bookmarkEnd w:id="2985"/>
      <w:bookmarkEnd w:id="2986"/>
      <w:bookmarkEnd w:id="2987"/>
      <w:bookmarkEnd w:id="2988"/>
      <w:bookmarkEnd w:id="2989"/>
      <w:bookmarkEnd w:id="2990"/>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2991" w:name="_Toc21338401"/>
      <w:bookmarkStart w:id="2992" w:name="_Toc29808509"/>
      <w:bookmarkStart w:id="2993" w:name="_Toc37068428"/>
      <w:bookmarkStart w:id="2994" w:name="_Toc37257381"/>
      <w:bookmarkStart w:id="2995" w:name="_Toc45892512"/>
      <w:bookmarkStart w:id="2996" w:name="_Toc53176138"/>
      <w:bookmarkStart w:id="2997" w:name="_Toc61120103"/>
      <w:bookmarkStart w:id="2998" w:name="_Toc67917319"/>
      <w:bookmarkStart w:id="2999" w:name="_Toc76297358"/>
      <w:bookmarkStart w:id="3000" w:name="_Toc76571299"/>
      <w:bookmarkStart w:id="3001" w:name="_Toc83742839"/>
      <w:r w:rsidRPr="00661924">
        <w:rPr>
          <w:lang w:eastAsia="zh-CN"/>
        </w:rPr>
        <w:t>A.3.2.2</w:t>
      </w:r>
      <w:r w:rsidRPr="00661924">
        <w:rPr>
          <w:rFonts w:hint="eastAsia"/>
          <w:lang w:eastAsia="zh-CN"/>
        </w:rPr>
        <w:tab/>
      </w:r>
      <w:r w:rsidRPr="00661924">
        <w:rPr>
          <w:lang w:eastAsia="zh-CN"/>
        </w:rPr>
        <w:t>TDD</w:t>
      </w:r>
      <w:bookmarkEnd w:id="2991"/>
      <w:bookmarkEnd w:id="2992"/>
      <w:bookmarkEnd w:id="2993"/>
      <w:bookmarkEnd w:id="2994"/>
      <w:bookmarkEnd w:id="2995"/>
      <w:bookmarkEnd w:id="2996"/>
      <w:bookmarkEnd w:id="2997"/>
      <w:bookmarkEnd w:id="2998"/>
      <w:bookmarkEnd w:id="2999"/>
      <w:bookmarkEnd w:id="3000"/>
      <w:bookmarkEnd w:id="3001"/>
    </w:p>
    <w:p w14:paraId="09592152" w14:textId="77777777" w:rsidR="005B3300" w:rsidRPr="00661924" w:rsidRDefault="005B3300" w:rsidP="005B3300">
      <w:pPr>
        <w:pStyle w:val="Heading4"/>
        <w:rPr>
          <w:lang w:eastAsia="zh-CN"/>
        </w:rPr>
      </w:pPr>
      <w:bookmarkStart w:id="3002" w:name="_Toc21338402"/>
      <w:bookmarkStart w:id="3003" w:name="_Toc29808510"/>
      <w:bookmarkStart w:id="3004" w:name="_Toc37068429"/>
      <w:bookmarkStart w:id="3005" w:name="_Toc37257382"/>
      <w:bookmarkStart w:id="3006" w:name="_Toc45892513"/>
      <w:bookmarkStart w:id="3007" w:name="_Toc53176139"/>
      <w:bookmarkStart w:id="3008" w:name="_Toc61120104"/>
      <w:bookmarkStart w:id="3009" w:name="_Toc67917320"/>
      <w:bookmarkStart w:id="3010" w:name="_Toc76297359"/>
      <w:bookmarkStart w:id="3011" w:name="_Toc76571300"/>
      <w:bookmarkStart w:id="3012" w:name="_Toc83742840"/>
      <w:r w:rsidRPr="00661924">
        <w:rPr>
          <w:lang w:eastAsia="zh-CN"/>
        </w:rPr>
        <w:t>A.3.2.2.1</w:t>
      </w:r>
      <w:r w:rsidRPr="00661924">
        <w:rPr>
          <w:rFonts w:hint="eastAsia"/>
          <w:lang w:eastAsia="zh-CN"/>
        </w:rPr>
        <w:tab/>
      </w:r>
      <w:r w:rsidRPr="00661924">
        <w:rPr>
          <w:lang w:eastAsia="zh-CN"/>
        </w:rPr>
        <w:t>Reference measurement channels for SCS 15 kHz FR1</w:t>
      </w:r>
      <w:bookmarkEnd w:id="3002"/>
      <w:bookmarkEnd w:id="3003"/>
      <w:bookmarkEnd w:id="3004"/>
      <w:bookmarkEnd w:id="3005"/>
      <w:bookmarkEnd w:id="3006"/>
      <w:bookmarkEnd w:id="3007"/>
      <w:bookmarkEnd w:id="3008"/>
      <w:bookmarkEnd w:id="3009"/>
      <w:bookmarkEnd w:id="3010"/>
      <w:bookmarkEnd w:id="3011"/>
      <w:bookmarkEnd w:id="3012"/>
    </w:p>
    <w:p w14:paraId="3B5FFF6F" w14:textId="77777777" w:rsidR="005B3300" w:rsidRPr="00661924" w:rsidRDefault="005B3300" w:rsidP="005B3300">
      <w:pPr>
        <w:pStyle w:val="Heading4"/>
        <w:rPr>
          <w:lang w:eastAsia="zh-CN"/>
        </w:rPr>
      </w:pPr>
      <w:bookmarkStart w:id="3013" w:name="_Toc21338403"/>
      <w:bookmarkStart w:id="3014" w:name="_Toc29808511"/>
      <w:bookmarkStart w:id="3015" w:name="_Toc37068430"/>
      <w:bookmarkStart w:id="3016" w:name="_Toc37257383"/>
      <w:bookmarkStart w:id="3017" w:name="_Toc45892514"/>
      <w:bookmarkStart w:id="3018" w:name="_Toc53176140"/>
      <w:bookmarkStart w:id="3019" w:name="_Toc61120105"/>
      <w:bookmarkStart w:id="3020" w:name="_Toc67917321"/>
      <w:bookmarkStart w:id="3021" w:name="_Toc76297360"/>
      <w:bookmarkStart w:id="3022" w:name="_Toc76571301"/>
      <w:bookmarkStart w:id="3023" w:name="_Toc83742841"/>
      <w:r w:rsidRPr="00661924">
        <w:rPr>
          <w:lang w:eastAsia="zh-CN"/>
        </w:rPr>
        <w:t>A.3.2.2.2</w:t>
      </w:r>
      <w:r w:rsidRPr="00661924">
        <w:rPr>
          <w:rFonts w:hint="eastAsia"/>
          <w:lang w:eastAsia="zh-CN"/>
        </w:rPr>
        <w:tab/>
      </w:r>
      <w:r w:rsidRPr="00661924">
        <w:rPr>
          <w:lang w:eastAsia="zh-CN"/>
        </w:rPr>
        <w:t>Reference measurement channels for SCS 30 kHz FR1</w:t>
      </w:r>
      <w:bookmarkEnd w:id="3013"/>
      <w:bookmarkEnd w:id="3014"/>
      <w:bookmarkEnd w:id="3015"/>
      <w:bookmarkEnd w:id="3016"/>
      <w:bookmarkEnd w:id="3017"/>
      <w:bookmarkEnd w:id="3018"/>
      <w:bookmarkEnd w:id="3019"/>
      <w:bookmarkEnd w:id="3020"/>
      <w:bookmarkEnd w:id="3021"/>
      <w:bookmarkEnd w:id="3022"/>
      <w:bookmarkEnd w:id="3023"/>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3024" w:name="_Toc21338404"/>
      <w:bookmarkStart w:id="3025" w:name="_Toc29808512"/>
      <w:bookmarkStart w:id="3026" w:name="_Toc37068431"/>
      <w:bookmarkStart w:id="3027" w:name="_Toc37257384"/>
      <w:bookmarkStart w:id="3028" w:name="_Toc45892515"/>
      <w:bookmarkStart w:id="3029" w:name="_Toc53176141"/>
      <w:bookmarkStart w:id="3030" w:name="_Toc61120106"/>
      <w:bookmarkStart w:id="3031" w:name="_Toc67917322"/>
      <w:bookmarkStart w:id="3032" w:name="_Toc76297361"/>
      <w:bookmarkStart w:id="3033" w:name="_Toc76571302"/>
      <w:bookmarkStart w:id="3034" w:name="_Toc83742842"/>
      <w:r w:rsidRPr="00661924">
        <w:rPr>
          <w:lang w:eastAsia="zh-CN"/>
        </w:rPr>
        <w:t>A.3.2.2.3</w:t>
      </w:r>
      <w:r w:rsidRPr="00661924">
        <w:rPr>
          <w:rFonts w:hint="eastAsia"/>
          <w:lang w:eastAsia="zh-CN"/>
        </w:rPr>
        <w:tab/>
      </w:r>
      <w:r w:rsidRPr="00661924">
        <w:rPr>
          <w:lang w:eastAsia="zh-CN"/>
        </w:rPr>
        <w:t>Reference measurement channels for SCS 60 kHz FR1</w:t>
      </w:r>
      <w:bookmarkEnd w:id="3024"/>
      <w:bookmarkEnd w:id="3025"/>
      <w:bookmarkEnd w:id="3026"/>
      <w:bookmarkEnd w:id="3027"/>
      <w:bookmarkEnd w:id="3028"/>
      <w:bookmarkEnd w:id="3029"/>
      <w:bookmarkEnd w:id="3030"/>
      <w:bookmarkEnd w:id="3031"/>
      <w:bookmarkEnd w:id="3032"/>
      <w:bookmarkEnd w:id="3033"/>
      <w:bookmarkEnd w:id="3034"/>
    </w:p>
    <w:p w14:paraId="45A38050" w14:textId="77777777" w:rsidR="005B3300" w:rsidRPr="00661924" w:rsidRDefault="005B3300" w:rsidP="005B3300">
      <w:pPr>
        <w:pStyle w:val="Heading4"/>
        <w:rPr>
          <w:lang w:eastAsia="zh-CN"/>
        </w:rPr>
      </w:pPr>
      <w:bookmarkStart w:id="3035" w:name="_Toc21338405"/>
      <w:bookmarkStart w:id="3036" w:name="_Toc29808513"/>
      <w:bookmarkStart w:id="3037" w:name="_Toc37068432"/>
      <w:bookmarkStart w:id="3038" w:name="_Toc37257385"/>
      <w:bookmarkStart w:id="3039" w:name="_Toc45892516"/>
      <w:bookmarkStart w:id="3040" w:name="_Toc53176142"/>
      <w:bookmarkStart w:id="3041" w:name="_Toc61120107"/>
      <w:bookmarkStart w:id="3042" w:name="_Toc67917323"/>
      <w:bookmarkStart w:id="3043" w:name="_Toc76297362"/>
      <w:bookmarkStart w:id="3044" w:name="_Toc76571303"/>
      <w:bookmarkStart w:id="3045" w:name="_Toc83742843"/>
      <w:r w:rsidRPr="00661924">
        <w:rPr>
          <w:lang w:eastAsia="zh-CN"/>
        </w:rPr>
        <w:t>A.3.2.2.4</w:t>
      </w:r>
      <w:r w:rsidRPr="00661924">
        <w:rPr>
          <w:rFonts w:hint="eastAsia"/>
          <w:lang w:eastAsia="zh-CN"/>
        </w:rPr>
        <w:tab/>
      </w:r>
      <w:r w:rsidRPr="00661924">
        <w:rPr>
          <w:lang w:eastAsia="zh-CN"/>
        </w:rPr>
        <w:t>Reference measurement channels for SCS 60 kHz FR2</w:t>
      </w:r>
      <w:bookmarkEnd w:id="3035"/>
      <w:bookmarkEnd w:id="3036"/>
      <w:bookmarkEnd w:id="3037"/>
      <w:bookmarkEnd w:id="3038"/>
      <w:bookmarkEnd w:id="3039"/>
      <w:bookmarkEnd w:id="3040"/>
      <w:bookmarkEnd w:id="3041"/>
      <w:bookmarkEnd w:id="3042"/>
      <w:bookmarkEnd w:id="3043"/>
      <w:bookmarkEnd w:id="3044"/>
      <w:bookmarkEnd w:id="3045"/>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3046" w:name="_Toc21338406"/>
      <w:bookmarkStart w:id="3047" w:name="_Toc29808514"/>
      <w:bookmarkStart w:id="3048" w:name="_Toc37068433"/>
      <w:bookmarkStart w:id="3049" w:name="_Toc37257386"/>
      <w:bookmarkStart w:id="3050" w:name="_Toc45892517"/>
      <w:bookmarkStart w:id="3051" w:name="_Toc53176143"/>
      <w:bookmarkStart w:id="3052" w:name="_Toc61120108"/>
      <w:bookmarkStart w:id="3053" w:name="_Toc67917324"/>
      <w:bookmarkStart w:id="3054" w:name="_Toc76297363"/>
      <w:bookmarkStart w:id="3055" w:name="_Toc76571304"/>
      <w:bookmarkStart w:id="3056" w:name="_Toc83742844"/>
      <w:r w:rsidRPr="00661924">
        <w:rPr>
          <w:lang w:eastAsia="zh-CN"/>
        </w:rPr>
        <w:t>A.3.2.2.5</w:t>
      </w:r>
      <w:r w:rsidRPr="00661924">
        <w:rPr>
          <w:rFonts w:hint="eastAsia"/>
          <w:lang w:eastAsia="zh-CN"/>
        </w:rPr>
        <w:tab/>
      </w:r>
      <w:r w:rsidRPr="00661924">
        <w:rPr>
          <w:lang w:eastAsia="zh-CN"/>
        </w:rPr>
        <w:t>Reference measurement channels for SCS 120 kHz FR2</w:t>
      </w:r>
      <w:bookmarkEnd w:id="3046"/>
      <w:bookmarkEnd w:id="3047"/>
      <w:bookmarkEnd w:id="3048"/>
      <w:bookmarkEnd w:id="3049"/>
      <w:bookmarkEnd w:id="3050"/>
      <w:bookmarkEnd w:id="3051"/>
      <w:bookmarkEnd w:id="3052"/>
      <w:bookmarkEnd w:id="3053"/>
      <w:bookmarkEnd w:id="3054"/>
      <w:bookmarkEnd w:id="3055"/>
      <w:bookmarkEnd w:id="3056"/>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3057" w:name="_Toc21338407"/>
      <w:bookmarkStart w:id="3058" w:name="_Toc29808515"/>
      <w:bookmarkStart w:id="3059" w:name="_Toc37068434"/>
      <w:bookmarkStart w:id="3060" w:name="_Toc37257387"/>
      <w:bookmarkStart w:id="3061" w:name="_Toc45892518"/>
      <w:bookmarkStart w:id="3062" w:name="_Toc53176144"/>
      <w:bookmarkStart w:id="3063" w:name="_Toc61120109"/>
      <w:bookmarkStart w:id="3064" w:name="_Toc67917325"/>
      <w:bookmarkStart w:id="3065" w:name="_Toc76297364"/>
      <w:bookmarkStart w:id="3066" w:name="_Toc76571305"/>
      <w:bookmarkStart w:id="3067" w:name="_Toc83742845"/>
      <w:r w:rsidRPr="00661924">
        <w:rPr>
          <w:lang w:eastAsia="zh-CN"/>
        </w:rPr>
        <w:t>A.3.2.2.6</w:t>
      </w:r>
      <w:r w:rsidRPr="00661924">
        <w:rPr>
          <w:rFonts w:hint="eastAsia"/>
          <w:lang w:eastAsia="zh-CN"/>
        </w:rPr>
        <w:tab/>
      </w:r>
      <w:r w:rsidRPr="00661924">
        <w:rPr>
          <w:lang w:eastAsia="zh-CN"/>
        </w:rPr>
        <w:t>Reference measurement channels for E-UTRA</w:t>
      </w:r>
      <w:bookmarkEnd w:id="3057"/>
      <w:bookmarkEnd w:id="3058"/>
      <w:bookmarkEnd w:id="3059"/>
      <w:bookmarkEnd w:id="3060"/>
      <w:bookmarkEnd w:id="3061"/>
      <w:bookmarkEnd w:id="3062"/>
      <w:bookmarkEnd w:id="3063"/>
      <w:bookmarkEnd w:id="3064"/>
      <w:bookmarkEnd w:id="3065"/>
      <w:bookmarkEnd w:id="3066"/>
      <w:bookmarkEnd w:id="3067"/>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3068" w:name="_Toc21338408"/>
      <w:bookmarkStart w:id="3069" w:name="_Toc29808516"/>
      <w:bookmarkStart w:id="3070" w:name="_Toc37068435"/>
      <w:bookmarkStart w:id="3071" w:name="_Toc37257388"/>
      <w:bookmarkStart w:id="3072" w:name="_Toc45892519"/>
      <w:bookmarkStart w:id="3073" w:name="_Toc53176145"/>
      <w:bookmarkStart w:id="3074" w:name="_Toc61120110"/>
      <w:bookmarkStart w:id="3075" w:name="_Toc67917326"/>
      <w:bookmarkStart w:id="3076" w:name="_Toc76297365"/>
      <w:bookmarkStart w:id="3077" w:name="_Toc76571306"/>
      <w:bookmarkStart w:id="3078" w:name="_Toc83742846"/>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3068"/>
      <w:bookmarkEnd w:id="3069"/>
      <w:bookmarkEnd w:id="3070"/>
      <w:bookmarkEnd w:id="3071"/>
      <w:bookmarkEnd w:id="3072"/>
      <w:bookmarkEnd w:id="3073"/>
      <w:bookmarkEnd w:id="3074"/>
      <w:bookmarkEnd w:id="3075"/>
      <w:bookmarkEnd w:id="3076"/>
      <w:bookmarkEnd w:id="3077"/>
      <w:bookmarkEnd w:id="3078"/>
    </w:p>
    <w:p w14:paraId="5C883F93" w14:textId="77777777" w:rsidR="005B3300" w:rsidRPr="00661924" w:rsidRDefault="005B3300" w:rsidP="005B3300">
      <w:pPr>
        <w:pStyle w:val="Heading3"/>
        <w:rPr>
          <w:lang w:eastAsia="zh-CN"/>
        </w:rPr>
      </w:pPr>
      <w:bookmarkStart w:id="3079" w:name="_Toc21338409"/>
      <w:bookmarkStart w:id="3080" w:name="_Toc29808517"/>
      <w:bookmarkStart w:id="3081" w:name="_Toc37068436"/>
      <w:bookmarkStart w:id="3082" w:name="_Toc37257389"/>
      <w:bookmarkStart w:id="3083" w:name="_Toc45892520"/>
      <w:bookmarkStart w:id="3084" w:name="_Toc53176146"/>
      <w:bookmarkStart w:id="3085" w:name="_Toc61120111"/>
      <w:bookmarkStart w:id="3086" w:name="_Toc67917327"/>
      <w:bookmarkStart w:id="3087" w:name="_Toc76297366"/>
      <w:bookmarkStart w:id="3088" w:name="_Toc76571307"/>
      <w:bookmarkStart w:id="3089" w:name="_Toc83742847"/>
      <w:r w:rsidRPr="00661924">
        <w:rPr>
          <w:lang w:eastAsia="zh-CN"/>
        </w:rPr>
        <w:t>A.3.3.1</w:t>
      </w:r>
      <w:r w:rsidRPr="00661924">
        <w:rPr>
          <w:rFonts w:hint="eastAsia"/>
          <w:lang w:eastAsia="zh-CN"/>
        </w:rPr>
        <w:tab/>
      </w:r>
      <w:r w:rsidRPr="00661924">
        <w:rPr>
          <w:lang w:eastAsia="zh-CN"/>
        </w:rPr>
        <w:t>FDD</w:t>
      </w:r>
      <w:bookmarkEnd w:id="3079"/>
      <w:bookmarkEnd w:id="3080"/>
      <w:bookmarkEnd w:id="3081"/>
      <w:bookmarkEnd w:id="3082"/>
      <w:bookmarkEnd w:id="3083"/>
      <w:bookmarkEnd w:id="3084"/>
      <w:bookmarkEnd w:id="3085"/>
      <w:bookmarkEnd w:id="3086"/>
      <w:bookmarkEnd w:id="3087"/>
      <w:bookmarkEnd w:id="3088"/>
      <w:bookmarkEnd w:id="3089"/>
    </w:p>
    <w:p w14:paraId="71FBE31C" w14:textId="77777777" w:rsidR="005B3300" w:rsidRPr="00661924" w:rsidRDefault="005B3300" w:rsidP="005B3300">
      <w:pPr>
        <w:pStyle w:val="Heading4"/>
        <w:rPr>
          <w:lang w:eastAsia="zh-CN"/>
        </w:rPr>
      </w:pPr>
      <w:bookmarkStart w:id="3090" w:name="_Toc21338410"/>
      <w:bookmarkStart w:id="3091" w:name="_Toc29808518"/>
      <w:bookmarkStart w:id="3092" w:name="_Toc37068437"/>
      <w:bookmarkStart w:id="3093" w:name="_Toc37257390"/>
      <w:bookmarkStart w:id="3094" w:name="_Toc45892521"/>
      <w:bookmarkStart w:id="3095" w:name="_Toc53176147"/>
      <w:bookmarkStart w:id="3096" w:name="_Toc61120112"/>
      <w:bookmarkStart w:id="3097" w:name="_Toc67917328"/>
      <w:bookmarkStart w:id="3098" w:name="_Toc76297367"/>
      <w:bookmarkStart w:id="3099" w:name="_Toc76571308"/>
      <w:bookmarkStart w:id="3100" w:name="_Toc83742848"/>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3090"/>
      <w:bookmarkEnd w:id="3091"/>
      <w:bookmarkEnd w:id="3092"/>
      <w:bookmarkEnd w:id="3093"/>
      <w:bookmarkEnd w:id="3094"/>
      <w:bookmarkEnd w:id="3095"/>
      <w:bookmarkEnd w:id="3096"/>
      <w:bookmarkEnd w:id="3097"/>
      <w:bookmarkEnd w:id="3098"/>
      <w:bookmarkEnd w:id="3099"/>
      <w:bookmarkEnd w:id="3100"/>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3101" w:name="_Toc21338411"/>
      <w:bookmarkStart w:id="3102" w:name="_Toc29808519"/>
      <w:bookmarkStart w:id="3103" w:name="_Toc37068438"/>
      <w:bookmarkStart w:id="3104" w:name="_Toc37257391"/>
      <w:bookmarkStart w:id="3105" w:name="_Toc45892522"/>
      <w:bookmarkStart w:id="3106" w:name="_Toc53176148"/>
      <w:bookmarkStart w:id="3107" w:name="_Toc61120113"/>
      <w:bookmarkStart w:id="3108" w:name="_Toc67917329"/>
      <w:bookmarkStart w:id="3109" w:name="_Toc76297368"/>
      <w:bookmarkStart w:id="3110" w:name="_Toc76571309"/>
      <w:bookmarkStart w:id="3111" w:name="_Toc83742849"/>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101"/>
      <w:bookmarkEnd w:id="3102"/>
      <w:bookmarkEnd w:id="3103"/>
      <w:bookmarkEnd w:id="3104"/>
      <w:bookmarkEnd w:id="3105"/>
      <w:bookmarkEnd w:id="3106"/>
      <w:bookmarkEnd w:id="3107"/>
      <w:bookmarkEnd w:id="3108"/>
      <w:bookmarkEnd w:id="3109"/>
      <w:bookmarkEnd w:id="3110"/>
      <w:bookmarkEnd w:id="3111"/>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3112" w:name="_Toc21338412"/>
      <w:bookmarkStart w:id="3113" w:name="_Toc29808520"/>
      <w:bookmarkStart w:id="3114" w:name="_Toc37068439"/>
      <w:bookmarkStart w:id="3115" w:name="_Toc37257392"/>
      <w:bookmarkStart w:id="3116" w:name="_Toc45892523"/>
      <w:bookmarkStart w:id="3117" w:name="_Toc53176149"/>
      <w:bookmarkStart w:id="3118" w:name="_Toc61120114"/>
      <w:bookmarkStart w:id="3119" w:name="_Toc67917330"/>
      <w:bookmarkStart w:id="3120" w:name="_Toc76297369"/>
      <w:bookmarkStart w:id="3121" w:name="_Toc76571310"/>
      <w:bookmarkStart w:id="3122" w:name="_Toc83742850"/>
      <w:r w:rsidRPr="00661924">
        <w:rPr>
          <w:lang w:eastAsia="zh-CN"/>
        </w:rPr>
        <w:t>A.3.3.2</w:t>
      </w:r>
      <w:r w:rsidRPr="00661924">
        <w:rPr>
          <w:rFonts w:hint="eastAsia"/>
          <w:lang w:eastAsia="zh-CN"/>
        </w:rPr>
        <w:tab/>
      </w:r>
      <w:r w:rsidRPr="00661924">
        <w:rPr>
          <w:lang w:eastAsia="zh-CN"/>
        </w:rPr>
        <w:t>TDD</w:t>
      </w:r>
      <w:bookmarkEnd w:id="3112"/>
      <w:bookmarkEnd w:id="3113"/>
      <w:bookmarkEnd w:id="3114"/>
      <w:bookmarkEnd w:id="3115"/>
      <w:bookmarkEnd w:id="3116"/>
      <w:bookmarkEnd w:id="3117"/>
      <w:bookmarkEnd w:id="3118"/>
      <w:bookmarkEnd w:id="3119"/>
      <w:bookmarkEnd w:id="3120"/>
      <w:bookmarkEnd w:id="3121"/>
      <w:bookmarkEnd w:id="3122"/>
    </w:p>
    <w:p w14:paraId="1840CFAF" w14:textId="77777777" w:rsidR="005B3300" w:rsidRPr="00661924" w:rsidRDefault="005B3300" w:rsidP="005B3300">
      <w:pPr>
        <w:pStyle w:val="Heading4"/>
        <w:rPr>
          <w:lang w:eastAsia="zh-CN"/>
        </w:rPr>
      </w:pPr>
      <w:bookmarkStart w:id="3123" w:name="_Toc21338413"/>
      <w:bookmarkStart w:id="3124" w:name="_Toc29808521"/>
      <w:bookmarkStart w:id="3125" w:name="_Toc37068440"/>
      <w:bookmarkStart w:id="3126" w:name="_Toc37257393"/>
      <w:bookmarkStart w:id="3127" w:name="_Toc45892524"/>
      <w:bookmarkStart w:id="3128" w:name="_Toc53176150"/>
      <w:bookmarkStart w:id="3129" w:name="_Toc61120115"/>
      <w:bookmarkStart w:id="3130" w:name="_Toc67917331"/>
      <w:bookmarkStart w:id="3131" w:name="_Toc76297370"/>
      <w:bookmarkStart w:id="3132" w:name="_Toc76571311"/>
      <w:bookmarkStart w:id="3133" w:name="_Toc83742851"/>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3123"/>
      <w:bookmarkEnd w:id="3124"/>
      <w:bookmarkEnd w:id="3125"/>
      <w:bookmarkEnd w:id="3126"/>
      <w:bookmarkEnd w:id="3127"/>
      <w:bookmarkEnd w:id="3128"/>
      <w:bookmarkEnd w:id="3129"/>
      <w:bookmarkEnd w:id="3130"/>
      <w:bookmarkEnd w:id="3131"/>
      <w:bookmarkEnd w:id="3132"/>
      <w:bookmarkEnd w:id="3133"/>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3134" w:name="_Toc21338414"/>
      <w:bookmarkStart w:id="3135" w:name="_Toc29808522"/>
      <w:bookmarkStart w:id="3136" w:name="_Toc37068441"/>
      <w:bookmarkStart w:id="3137" w:name="_Toc37257394"/>
      <w:bookmarkStart w:id="3138" w:name="_Toc45892525"/>
      <w:bookmarkStart w:id="3139" w:name="_Toc53176151"/>
      <w:bookmarkStart w:id="3140" w:name="_Toc61120116"/>
      <w:bookmarkStart w:id="3141" w:name="_Toc67917332"/>
      <w:bookmarkStart w:id="3142" w:name="_Toc76297371"/>
      <w:bookmarkStart w:id="3143" w:name="_Toc76571312"/>
      <w:bookmarkStart w:id="3144" w:name="_Toc83742852"/>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134"/>
      <w:bookmarkEnd w:id="3135"/>
      <w:bookmarkEnd w:id="3136"/>
      <w:bookmarkEnd w:id="3137"/>
      <w:bookmarkEnd w:id="3138"/>
      <w:bookmarkEnd w:id="3139"/>
      <w:bookmarkEnd w:id="3140"/>
      <w:bookmarkEnd w:id="3141"/>
      <w:bookmarkEnd w:id="3142"/>
      <w:bookmarkEnd w:id="3143"/>
      <w:bookmarkEnd w:id="3144"/>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3145" w:name="_Toc21338415"/>
      <w:bookmarkStart w:id="3146" w:name="_Toc29808523"/>
      <w:bookmarkStart w:id="3147" w:name="_Toc37068442"/>
      <w:bookmarkStart w:id="3148" w:name="_Toc37257395"/>
      <w:bookmarkStart w:id="3149" w:name="_Toc45892526"/>
      <w:bookmarkStart w:id="3150" w:name="_Toc53176152"/>
      <w:bookmarkStart w:id="3151" w:name="_Toc61120117"/>
      <w:bookmarkStart w:id="3152" w:name="_Toc67917333"/>
      <w:bookmarkStart w:id="3153" w:name="_Toc76297372"/>
      <w:bookmarkStart w:id="3154" w:name="_Toc76571313"/>
      <w:bookmarkStart w:id="3155" w:name="_Toc83742853"/>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3145"/>
      <w:bookmarkEnd w:id="3146"/>
      <w:bookmarkEnd w:id="3147"/>
      <w:bookmarkEnd w:id="3148"/>
      <w:bookmarkEnd w:id="3149"/>
      <w:bookmarkEnd w:id="3150"/>
      <w:bookmarkEnd w:id="3151"/>
      <w:bookmarkEnd w:id="3152"/>
      <w:bookmarkEnd w:id="3153"/>
      <w:bookmarkEnd w:id="3154"/>
      <w:bookmarkEnd w:id="3155"/>
    </w:p>
    <w:p w14:paraId="0717D023" w14:textId="77777777" w:rsidR="005B3300" w:rsidRPr="00661924" w:rsidRDefault="005B3300" w:rsidP="005B3300">
      <w:pPr>
        <w:pStyle w:val="Heading4"/>
        <w:rPr>
          <w:lang w:val="en-US" w:eastAsia="zh-CN"/>
        </w:rPr>
      </w:pPr>
      <w:bookmarkStart w:id="3156" w:name="_Toc21338416"/>
      <w:bookmarkStart w:id="3157" w:name="_Toc29808524"/>
      <w:bookmarkStart w:id="3158" w:name="_Toc37068443"/>
      <w:bookmarkStart w:id="3159" w:name="_Toc37257396"/>
      <w:bookmarkStart w:id="3160" w:name="_Toc45892527"/>
      <w:bookmarkStart w:id="3161" w:name="_Toc53176153"/>
      <w:bookmarkStart w:id="3162" w:name="_Toc61120118"/>
      <w:bookmarkStart w:id="3163" w:name="_Toc67917334"/>
      <w:bookmarkStart w:id="3164" w:name="_Toc76297373"/>
      <w:bookmarkStart w:id="3165" w:name="_Toc76571314"/>
      <w:bookmarkStart w:id="3166" w:name="_Toc83742854"/>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3156"/>
      <w:bookmarkEnd w:id="3157"/>
      <w:bookmarkEnd w:id="3158"/>
      <w:bookmarkEnd w:id="3159"/>
      <w:bookmarkEnd w:id="3160"/>
      <w:bookmarkEnd w:id="3161"/>
      <w:bookmarkEnd w:id="3162"/>
      <w:bookmarkEnd w:id="3163"/>
      <w:bookmarkEnd w:id="3164"/>
      <w:bookmarkEnd w:id="3165"/>
      <w:bookmarkEnd w:id="3166"/>
    </w:p>
    <w:p w14:paraId="37989633" w14:textId="77777777" w:rsidR="005B3300" w:rsidRPr="00661924" w:rsidRDefault="005B3300" w:rsidP="005B3300">
      <w:pPr>
        <w:pStyle w:val="Heading4"/>
        <w:rPr>
          <w:lang w:eastAsia="zh-CN"/>
        </w:rPr>
      </w:pPr>
      <w:bookmarkStart w:id="3167" w:name="_Toc21338417"/>
      <w:bookmarkStart w:id="3168" w:name="_Toc29808525"/>
      <w:bookmarkStart w:id="3169" w:name="_Toc37068444"/>
      <w:bookmarkStart w:id="3170" w:name="_Toc37257397"/>
      <w:bookmarkStart w:id="3171" w:name="_Toc45892528"/>
      <w:bookmarkStart w:id="3172" w:name="_Toc53176154"/>
      <w:bookmarkStart w:id="3173" w:name="_Toc61120119"/>
      <w:bookmarkStart w:id="3174" w:name="_Toc67917335"/>
      <w:bookmarkStart w:id="3175" w:name="_Toc76297374"/>
      <w:bookmarkStart w:id="3176" w:name="_Toc76571315"/>
      <w:bookmarkStart w:id="3177" w:name="_Toc83742855"/>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3167"/>
      <w:bookmarkEnd w:id="3168"/>
      <w:bookmarkEnd w:id="3169"/>
      <w:bookmarkEnd w:id="3170"/>
      <w:bookmarkEnd w:id="3171"/>
      <w:bookmarkEnd w:id="3172"/>
      <w:bookmarkEnd w:id="3173"/>
      <w:bookmarkEnd w:id="3174"/>
      <w:bookmarkEnd w:id="3175"/>
      <w:bookmarkEnd w:id="3176"/>
      <w:bookmarkEnd w:id="3177"/>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3178" w:name="_Toc21338418"/>
      <w:bookmarkStart w:id="3179" w:name="_Toc29808526"/>
      <w:bookmarkStart w:id="3180" w:name="_Toc37068445"/>
      <w:bookmarkStart w:id="3181" w:name="_Toc37257398"/>
      <w:bookmarkStart w:id="3182" w:name="_Toc45892529"/>
      <w:bookmarkStart w:id="3183" w:name="_Toc53176155"/>
      <w:bookmarkStart w:id="3184" w:name="_Toc61120120"/>
      <w:bookmarkStart w:id="3185" w:name="_Toc67917336"/>
      <w:bookmarkStart w:id="3186" w:name="_Toc76297375"/>
      <w:bookmarkStart w:id="3187" w:name="_Toc76571316"/>
      <w:bookmarkStart w:id="3188" w:name="_Toc83742856"/>
      <w:r w:rsidRPr="00661924">
        <w:t>A.3.4</w:t>
      </w:r>
      <w:r w:rsidRPr="00661924">
        <w:rPr>
          <w:rFonts w:hint="eastAsia"/>
          <w:lang w:eastAsia="zh-CN"/>
        </w:rPr>
        <w:tab/>
      </w:r>
      <w:r w:rsidRPr="00661924">
        <w:t>Reference measurement channels for PBCH demodulation requirements</w:t>
      </w:r>
      <w:bookmarkEnd w:id="3178"/>
      <w:bookmarkEnd w:id="3179"/>
      <w:bookmarkEnd w:id="3180"/>
      <w:bookmarkEnd w:id="3181"/>
      <w:bookmarkEnd w:id="3182"/>
      <w:bookmarkEnd w:id="3183"/>
      <w:bookmarkEnd w:id="3184"/>
      <w:bookmarkEnd w:id="3185"/>
      <w:bookmarkEnd w:id="3186"/>
      <w:bookmarkEnd w:id="3187"/>
      <w:bookmarkEnd w:id="3188"/>
    </w:p>
    <w:p w14:paraId="36DE844C" w14:textId="77777777" w:rsidR="005B3300" w:rsidRPr="00661924" w:rsidRDefault="005B3300" w:rsidP="005B3300">
      <w:pPr>
        <w:pStyle w:val="Heading3"/>
      </w:pPr>
      <w:bookmarkStart w:id="3189" w:name="_Toc21338419"/>
      <w:bookmarkStart w:id="3190" w:name="_Toc29808527"/>
      <w:bookmarkStart w:id="3191" w:name="_Toc37068446"/>
      <w:bookmarkStart w:id="3192" w:name="_Toc37257399"/>
      <w:bookmarkStart w:id="3193" w:name="_Toc45892530"/>
      <w:bookmarkStart w:id="3194" w:name="_Toc53176156"/>
      <w:bookmarkStart w:id="3195" w:name="_Toc61120121"/>
      <w:bookmarkStart w:id="3196" w:name="_Toc67917337"/>
      <w:bookmarkStart w:id="3197" w:name="_Toc76297376"/>
      <w:bookmarkStart w:id="3198" w:name="_Toc76571317"/>
      <w:bookmarkStart w:id="3199" w:name="_Toc83742857"/>
      <w:r w:rsidRPr="00661924">
        <w:t>A.3.4.1</w:t>
      </w:r>
      <w:r w:rsidRPr="00661924">
        <w:rPr>
          <w:rFonts w:hint="eastAsia"/>
          <w:lang w:eastAsia="zh-CN"/>
        </w:rPr>
        <w:tab/>
      </w:r>
      <w:r w:rsidRPr="00661924">
        <w:t>Reference measurement channels for FR1</w:t>
      </w:r>
      <w:bookmarkEnd w:id="3189"/>
      <w:bookmarkEnd w:id="3190"/>
      <w:bookmarkEnd w:id="3191"/>
      <w:bookmarkEnd w:id="3192"/>
      <w:bookmarkEnd w:id="3193"/>
      <w:bookmarkEnd w:id="3194"/>
      <w:bookmarkEnd w:id="3195"/>
      <w:bookmarkEnd w:id="3196"/>
      <w:bookmarkEnd w:id="3197"/>
      <w:bookmarkEnd w:id="3198"/>
      <w:bookmarkEnd w:id="3199"/>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3200" w:name="_Toc21338420"/>
      <w:bookmarkStart w:id="3201" w:name="_Toc29808528"/>
      <w:bookmarkStart w:id="3202" w:name="_Toc37068447"/>
      <w:bookmarkStart w:id="3203" w:name="_Toc37257400"/>
      <w:bookmarkStart w:id="3204" w:name="_Toc45892531"/>
      <w:bookmarkStart w:id="3205" w:name="_Toc53176157"/>
      <w:bookmarkStart w:id="3206" w:name="_Toc61120122"/>
      <w:bookmarkStart w:id="3207" w:name="_Toc67917338"/>
      <w:bookmarkStart w:id="3208" w:name="_Toc76297377"/>
      <w:bookmarkStart w:id="3209" w:name="_Toc76571318"/>
      <w:bookmarkStart w:id="3210" w:name="_Toc83742858"/>
      <w:r w:rsidRPr="00661924">
        <w:t>A.3.4.2</w:t>
      </w:r>
      <w:r w:rsidRPr="00661924">
        <w:rPr>
          <w:rFonts w:hint="eastAsia"/>
          <w:lang w:eastAsia="zh-CN"/>
        </w:rPr>
        <w:tab/>
      </w:r>
      <w:r w:rsidRPr="00661924">
        <w:t>Reference measurement channels for FR2</w:t>
      </w:r>
      <w:bookmarkEnd w:id="3200"/>
      <w:bookmarkEnd w:id="3201"/>
      <w:bookmarkEnd w:id="3202"/>
      <w:bookmarkEnd w:id="3203"/>
      <w:bookmarkEnd w:id="3204"/>
      <w:bookmarkEnd w:id="3205"/>
      <w:bookmarkEnd w:id="3206"/>
      <w:bookmarkEnd w:id="3207"/>
      <w:bookmarkEnd w:id="3208"/>
      <w:bookmarkEnd w:id="3209"/>
      <w:bookmarkEnd w:id="3210"/>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3211" w:name="_Toc21338421"/>
      <w:bookmarkStart w:id="3212" w:name="_Toc29808529"/>
      <w:bookmarkStart w:id="3213" w:name="_Toc37068448"/>
      <w:bookmarkStart w:id="3214" w:name="_Toc37257401"/>
      <w:bookmarkStart w:id="3215" w:name="_Toc45892532"/>
      <w:bookmarkStart w:id="3216" w:name="_Toc53176158"/>
      <w:bookmarkStart w:id="3217" w:name="_Toc61120123"/>
      <w:bookmarkStart w:id="3218" w:name="_Toc67917339"/>
      <w:bookmarkStart w:id="3219" w:name="_Toc76297378"/>
      <w:bookmarkStart w:id="3220" w:name="_Toc76571319"/>
      <w:bookmarkStart w:id="3221" w:name="_Toc83742859"/>
      <w:r w:rsidRPr="00661924">
        <w:rPr>
          <w:lang w:eastAsia="zh-CN"/>
        </w:rPr>
        <w:t>A.4</w:t>
      </w:r>
      <w:r w:rsidRPr="00661924">
        <w:rPr>
          <w:rFonts w:hint="eastAsia"/>
          <w:lang w:eastAsia="zh-CN"/>
        </w:rPr>
        <w:tab/>
      </w:r>
      <w:r w:rsidRPr="00661924">
        <w:rPr>
          <w:lang w:eastAsia="zh-CN"/>
        </w:rPr>
        <w:t>CSI reference measurement channels</w:t>
      </w:r>
      <w:bookmarkEnd w:id="3211"/>
      <w:bookmarkEnd w:id="3212"/>
      <w:bookmarkEnd w:id="3213"/>
      <w:bookmarkEnd w:id="3214"/>
      <w:bookmarkEnd w:id="3215"/>
      <w:bookmarkEnd w:id="3216"/>
      <w:bookmarkEnd w:id="3217"/>
      <w:bookmarkEnd w:id="3218"/>
      <w:bookmarkEnd w:id="3219"/>
      <w:bookmarkEnd w:id="3220"/>
      <w:bookmarkEnd w:id="3221"/>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7777777"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3222" w:name="_Toc21338422"/>
      <w:bookmarkStart w:id="3223" w:name="_Toc29808530"/>
      <w:bookmarkStart w:id="3224" w:name="_Toc37068449"/>
      <w:bookmarkStart w:id="3225" w:name="_Toc37257402"/>
      <w:bookmarkStart w:id="3226" w:name="_Toc45892533"/>
      <w:bookmarkStart w:id="3227" w:name="_Toc53176159"/>
      <w:bookmarkStart w:id="3228" w:name="_Toc61120124"/>
      <w:bookmarkStart w:id="3229" w:name="_Toc67917340"/>
      <w:bookmarkStart w:id="3230" w:name="_Toc76297379"/>
      <w:bookmarkStart w:id="3231" w:name="_Toc76571320"/>
      <w:bookmarkStart w:id="3232" w:name="_Toc83742860"/>
      <w:r w:rsidRPr="00661924">
        <w:rPr>
          <w:lang w:eastAsia="zh-CN"/>
        </w:rPr>
        <w:t>A.5</w:t>
      </w:r>
      <w:r w:rsidRPr="00661924">
        <w:rPr>
          <w:rFonts w:hint="eastAsia"/>
          <w:lang w:eastAsia="zh-CN"/>
        </w:rPr>
        <w:tab/>
      </w:r>
      <w:r w:rsidRPr="00661924">
        <w:rPr>
          <w:lang w:eastAsia="zh-CN"/>
        </w:rPr>
        <w:t>OFDMA Channel Noise Generator (OCNG)</w:t>
      </w:r>
      <w:bookmarkEnd w:id="3222"/>
      <w:bookmarkEnd w:id="3223"/>
      <w:bookmarkEnd w:id="3224"/>
      <w:bookmarkEnd w:id="3225"/>
      <w:bookmarkEnd w:id="3226"/>
      <w:bookmarkEnd w:id="3227"/>
      <w:bookmarkEnd w:id="3228"/>
      <w:bookmarkEnd w:id="3229"/>
      <w:bookmarkEnd w:id="3230"/>
      <w:bookmarkEnd w:id="3231"/>
      <w:bookmarkEnd w:id="3232"/>
    </w:p>
    <w:p w14:paraId="7FDB5A6F" w14:textId="77777777" w:rsidR="005B3300" w:rsidRPr="00661924" w:rsidRDefault="005B3300" w:rsidP="005B3300">
      <w:pPr>
        <w:pStyle w:val="Heading2"/>
      </w:pPr>
      <w:bookmarkStart w:id="3233" w:name="_Toc21338423"/>
      <w:bookmarkStart w:id="3234" w:name="_Toc29808531"/>
      <w:bookmarkStart w:id="3235" w:name="_Toc37068450"/>
      <w:bookmarkStart w:id="3236" w:name="_Toc37257403"/>
      <w:bookmarkStart w:id="3237" w:name="_Toc45892534"/>
      <w:bookmarkStart w:id="3238" w:name="_Toc53176160"/>
      <w:bookmarkStart w:id="3239" w:name="_Toc61120125"/>
      <w:bookmarkStart w:id="3240" w:name="_Toc67917341"/>
      <w:bookmarkStart w:id="3241" w:name="_Toc76297380"/>
      <w:bookmarkStart w:id="3242" w:name="_Toc76571321"/>
      <w:bookmarkStart w:id="3243" w:name="_Toc83742861"/>
      <w:r w:rsidRPr="00661924">
        <w:t>A.5.1</w:t>
      </w:r>
      <w:r w:rsidRPr="00661924">
        <w:rPr>
          <w:rFonts w:hint="eastAsia"/>
          <w:lang w:eastAsia="zh-CN"/>
        </w:rPr>
        <w:tab/>
      </w:r>
      <w:r w:rsidRPr="00661924">
        <w:t>OCNG Patterns for FDD</w:t>
      </w:r>
      <w:bookmarkEnd w:id="3233"/>
      <w:bookmarkEnd w:id="3234"/>
      <w:bookmarkEnd w:id="3235"/>
      <w:bookmarkEnd w:id="3236"/>
      <w:bookmarkEnd w:id="3237"/>
      <w:bookmarkEnd w:id="3238"/>
      <w:bookmarkEnd w:id="3239"/>
      <w:bookmarkEnd w:id="3240"/>
      <w:bookmarkEnd w:id="3241"/>
      <w:bookmarkEnd w:id="3242"/>
      <w:bookmarkEnd w:id="3243"/>
    </w:p>
    <w:p w14:paraId="1D295308" w14:textId="77777777" w:rsidR="005B3300" w:rsidRPr="00661924" w:rsidRDefault="005B3300" w:rsidP="005B3300">
      <w:pPr>
        <w:pStyle w:val="Heading3"/>
        <w:rPr>
          <w:snapToGrid w:val="0"/>
        </w:rPr>
      </w:pPr>
      <w:bookmarkStart w:id="3244" w:name="_Toc21338424"/>
      <w:bookmarkStart w:id="3245" w:name="_Toc29808532"/>
      <w:bookmarkStart w:id="3246" w:name="_Toc37068451"/>
      <w:bookmarkStart w:id="3247" w:name="_Toc37257404"/>
      <w:bookmarkStart w:id="3248" w:name="_Toc45892535"/>
      <w:bookmarkStart w:id="3249" w:name="_Toc53176161"/>
      <w:bookmarkStart w:id="3250" w:name="_Toc61120126"/>
      <w:bookmarkStart w:id="3251" w:name="_Toc67917342"/>
      <w:bookmarkStart w:id="3252" w:name="_Toc76297381"/>
      <w:bookmarkStart w:id="3253" w:name="_Toc76571322"/>
      <w:bookmarkStart w:id="3254" w:name="_Toc83742862"/>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3244"/>
      <w:bookmarkEnd w:id="3245"/>
      <w:bookmarkEnd w:id="3246"/>
      <w:bookmarkEnd w:id="3247"/>
      <w:bookmarkEnd w:id="3248"/>
      <w:bookmarkEnd w:id="3249"/>
      <w:bookmarkEnd w:id="3250"/>
      <w:bookmarkEnd w:id="3251"/>
      <w:bookmarkEnd w:id="3252"/>
      <w:bookmarkEnd w:id="3253"/>
      <w:bookmarkEnd w:id="3254"/>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3255" w:name="_Toc21338425"/>
      <w:bookmarkStart w:id="3256" w:name="_Toc29808533"/>
      <w:bookmarkStart w:id="3257" w:name="_Toc37068452"/>
      <w:bookmarkStart w:id="3258" w:name="_Toc37257405"/>
      <w:bookmarkStart w:id="3259" w:name="_Toc45892536"/>
      <w:bookmarkStart w:id="3260" w:name="_Toc53176162"/>
      <w:bookmarkStart w:id="3261" w:name="_Toc61120127"/>
      <w:bookmarkStart w:id="3262" w:name="_Toc67917343"/>
      <w:bookmarkStart w:id="3263" w:name="_Toc76297382"/>
      <w:bookmarkStart w:id="3264" w:name="_Toc76571323"/>
      <w:bookmarkStart w:id="3265" w:name="_Toc83742863"/>
      <w:r w:rsidRPr="00661924">
        <w:t>A.5.2</w:t>
      </w:r>
      <w:r w:rsidRPr="00661924">
        <w:rPr>
          <w:rFonts w:hint="eastAsia"/>
          <w:lang w:eastAsia="zh-CN"/>
        </w:rPr>
        <w:tab/>
      </w:r>
      <w:r w:rsidRPr="00661924">
        <w:t>OCNG Patterns for TDD</w:t>
      </w:r>
      <w:bookmarkEnd w:id="3255"/>
      <w:bookmarkEnd w:id="3256"/>
      <w:bookmarkEnd w:id="3257"/>
      <w:bookmarkEnd w:id="3258"/>
      <w:bookmarkEnd w:id="3259"/>
      <w:bookmarkEnd w:id="3260"/>
      <w:bookmarkEnd w:id="3261"/>
      <w:bookmarkEnd w:id="3262"/>
      <w:bookmarkEnd w:id="3263"/>
      <w:bookmarkEnd w:id="3264"/>
      <w:bookmarkEnd w:id="3265"/>
    </w:p>
    <w:p w14:paraId="7B8D9E7C" w14:textId="77777777" w:rsidR="005B3300" w:rsidRPr="00661924" w:rsidRDefault="005B3300" w:rsidP="005B3300">
      <w:pPr>
        <w:pStyle w:val="Heading3"/>
        <w:rPr>
          <w:snapToGrid w:val="0"/>
        </w:rPr>
      </w:pPr>
      <w:bookmarkStart w:id="3266" w:name="_Toc21338426"/>
      <w:bookmarkStart w:id="3267" w:name="_Toc29808534"/>
      <w:bookmarkStart w:id="3268" w:name="_Toc37068453"/>
      <w:bookmarkStart w:id="3269" w:name="_Toc37257406"/>
      <w:bookmarkStart w:id="3270" w:name="_Toc45892537"/>
      <w:bookmarkStart w:id="3271" w:name="_Toc53176163"/>
      <w:bookmarkStart w:id="3272" w:name="_Toc61120128"/>
      <w:bookmarkStart w:id="3273" w:name="_Toc67917344"/>
      <w:bookmarkStart w:id="3274" w:name="_Toc76297383"/>
      <w:bookmarkStart w:id="3275" w:name="_Toc76571324"/>
      <w:bookmarkStart w:id="3276" w:name="_Toc83742864"/>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3266"/>
      <w:bookmarkEnd w:id="3267"/>
      <w:bookmarkEnd w:id="3268"/>
      <w:bookmarkEnd w:id="3269"/>
      <w:bookmarkEnd w:id="3270"/>
      <w:bookmarkEnd w:id="3271"/>
      <w:bookmarkEnd w:id="3272"/>
      <w:bookmarkEnd w:id="3273"/>
      <w:bookmarkEnd w:id="3274"/>
      <w:bookmarkEnd w:id="3275"/>
      <w:bookmarkEnd w:id="3276"/>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3277" w:name="_Hlk531595891"/>
      <w:r w:rsidRPr="00092540">
        <w:rPr>
          <w:lang w:val="fr-FR"/>
        </w:rPr>
        <w:br w:type="page"/>
      </w:r>
      <w:bookmarkStart w:id="3278" w:name="_Toc21338427"/>
      <w:bookmarkStart w:id="3279" w:name="_Toc29808535"/>
      <w:bookmarkStart w:id="3280" w:name="_Toc37068454"/>
      <w:bookmarkStart w:id="3281" w:name="_Toc37257407"/>
      <w:bookmarkStart w:id="3282" w:name="_Toc45892538"/>
      <w:bookmarkStart w:id="3283" w:name="_Toc53176164"/>
      <w:bookmarkStart w:id="3284" w:name="_Toc61120129"/>
      <w:bookmarkStart w:id="3285" w:name="_Toc67917345"/>
      <w:bookmarkStart w:id="3286" w:name="_Toc76297384"/>
      <w:bookmarkStart w:id="3287" w:name="_Toc76571325"/>
      <w:bookmarkStart w:id="3288" w:name="_Toc83742865"/>
      <w:r w:rsidRPr="002207A5">
        <w:rPr>
          <w:lang w:val="fr-FR"/>
        </w:rPr>
        <w:t>Annex B (normative):</w:t>
      </w:r>
      <w:r w:rsidRPr="002207A5">
        <w:rPr>
          <w:lang w:val="fr-FR"/>
        </w:rPr>
        <w:br/>
        <w:t>Propagation conditions</w:t>
      </w:r>
      <w:bookmarkEnd w:id="3277"/>
      <w:bookmarkEnd w:id="3278"/>
      <w:bookmarkEnd w:id="3279"/>
      <w:bookmarkEnd w:id="3280"/>
      <w:bookmarkEnd w:id="3281"/>
      <w:bookmarkEnd w:id="3282"/>
      <w:bookmarkEnd w:id="3283"/>
      <w:bookmarkEnd w:id="3284"/>
      <w:bookmarkEnd w:id="3285"/>
      <w:bookmarkEnd w:id="3286"/>
      <w:bookmarkEnd w:id="3287"/>
      <w:bookmarkEnd w:id="3288"/>
    </w:p>
    <w:p w14:paraId="52D04F00" w14:textId="77777777" w:rsidR="005B3300" w:rsidRPr="002207A5" w:rsidRDefault="005B3300" w:rsidP="005B3300">
      <w:pPr>
        <w:pStyle w:val="Heading1"/>
        <w:rPr>
          <w:lang w:val="fr-FR" w:eastAsia="zh-CN"/>
        </w:rPr>
      </w:pPr>
      <w:bookmarkStart w:id="3289" w:name="_Toc21338428"/>
      <w:bookmarkStart w:id="3290" w:name="_Toc29808536"/>
      <w:bookmarkStart w:id="3291" w:name="_Toc37068455"/>
      <w:bookmarkStart w:id="3292" w:name="_Toc37257408"/>
      <w:bookmarkStart w:id="3293" w:name="_Toc45892539"/>
      <w:bookmarkStart w:id="3294" w:name="_Toc53176165"/>
      <w:bookmarkStart w:id="3295" w:name="_Toc61120130"/>
      <w:bookmarkStart w:id="3296" w:name="_Toc67917346"/>
      <w:bookmarkStart w:id="3297" w:name="_Toc76297385"/>
      <w:bookmarkStart w:id="3298" w:name="_Toc76571326"/>
      <w:bookmarkStart w:id="3299" w:name="_Toc83742866"/>
      <w:r w:rsidRPr="002207A5">
        <w:rPr>
          <w:lang w:val="fr-FR" w:eastAsia="zh-CN"/>
        </w:rPr>
        <w:t>B.1</w:t>
      </w:r>
      <w:r w:rsidRPr="002207A5">
        <w:rPr>
          <w:rFonts w:hint="eastAsia"/>
          <w:lang w:val="fr-FR" w:eastAsia="zh-CN"/>
        </w:rPr>
        <w:tab/>
      </w:r>
      <w:r w:rsidRPr="002207A5">
        <w:rPr>
          <w:lang w:val="fr-FR"/>
        </w:rPr>
        <w:t>Static propagation condition</w:t>
      </w:r>
      <w:bookmarkEnd w:id="3289"/>
      <w:bookmarkEnd w:id="3290"/>
      <w:bookmarkEnd w:id="3291"/>
      <w:bookmarkEnd w:id="3292"/>
      <w:bookmarkEnd w:id="3293"/>
      <w:bookmarkEnd w:id="3294"/>
      <w:bookmarkEnd w:id="3295"/>
      <w:bookmarkEnd w:id="3296"/>
      <w:bookmarkEnd w:id="3297"/>
      <w:bookmarkEnd w:id="3298"/>
      <w:bookmarkEnd w:id="3299"/>
    </w:p>
    <w:p w14:paraId="1C738726" w14:textId="77777777" w:rsidR="005B3300" w:rsidRPr="002207A5" w:rsidRDefault="005B3300" w:rsidP="005B3300">
      <w:pPr>
        <w:pStyle w:val="Heading2"/>
      </w:pPr>
      <w:bookmarkStart w:id="3300" w:name="_Toc21338429"/>
      <w:bookmarkStart w:id="3301" w:name="_Toc29808537"/>
      <w:bookmarkStart w:id="3302" w:name="_Toc37068456"/>
      <w:bookmarkStart w:id="3303" w:name="_Toc37257409"/>
      <w:bookmarkStart w:id="3304" w:name="_Toc45892540"/>
      <w:bookmarkStart w:id="3305" w:name="_Toc53176166"/>
      <w:bookmarkStart w:id="3306" w:name="_Toc61120131"/>
      <w:bookmarkStart w:id="3307" w:name="_Toc67917347"/>
      <w:bookmarkStart w:id="3308" w:name="_Toc76297386"/>
      <w:bookmarkStart w:id="3309" w:name="_Toc76571327"/>
      <w:bookmarkStart w:id="3310" w:name="_Toc83742867"/>
      <w:r w:rsidRPr="00661924">
        <w:rPr>
          <w:snapToGrid w:val="0"/>
        </w:rPr>
        <w:t>B.1.1</w:t>
      </w:r>
      <w:r w:rsidRPr="00661924">
        <w:rPr>
          <w:rFonts w:hint="eastAsia"/>
          <w:snapToGrid w:val="0"/>
          <w:lang w:eastAsia="zh-CN"/>
        </w:rPr>
        <w:tab/>
      </w:r>
      <w:r w:rsidRPr="00661924">
        <w:rPr>
          <w:snapToGrid w:val="0"/>
        </w:rPr>
        <w:t>UE Receiver with 2Rx</w:t>
      </w:r>
      <w:bookmarkEnd w:id="3300"/>
      <w:bookmarkEnd w:id="3301"/>
      <w:bookmarkEnd w:id="3302"/>
      <w:bookmarkEnd w:id="3303"/>
      <w:bookmarkEnd w:id="3304"/>
      <w:bookmarkEnd w:id="3305"/>
      <w:bookmarkEnd w:id="3306"/>
      <w:bookmarkEnd w:id="3307"/>
      <w:bookmarkEnd w:id="3308"/>
      <w:bookmarkEnd w:id="3309"/>
      <w:bookmarkEnd w:id="3310"/>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5" type="#_x0000_t75" style="width:31pt;height:27pt" o:ole="">
            <v:imagedata r:id="rId42" o:title=""/>
          </v:shape>
          <o:OLEObject Type="Embed" ProgID="Equation.3" ShapeID="_x0000_i1045" DrawAspect="Content" ObjectID="_1694562203"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6" type="#_x0000_t75" style="width:48.5pt;height:27pt" o:ole="">
            <v:imagedata r:id="rId44" o:title=""/>
          </v:shape>
          <o:OLEObject Type="Embed" ProgID="Equation.3" ShapeID="_x0000_i1046" DrawAspect="Content" ObjectID="_1694562204"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7" type="#_x0000_t75" style="width:1in;height:33pt" o:ole="">
            <v:imagedata r:id="rId46" o:title=""/>
          </v:shape>
          <o:OLEObject Type="Embed" ProgID="Equation.DSMT4" ShapeID="_x0000_i1047" DrawAspect="Content" ObjectID="_1694562205"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8" type="#_x0000_t75" style="width:116pt;height:33pt" o:ole="">
            <v:imagedata r:id="rId48" o:title=""/>
          </v:shape>
          <o:OLEObject Type="Embed" ProgID="Equation.DSMT4" ShapeID="_x0000_i1048" DrawAspect="Content" ObjectID="_1694562206" r:id="rId49"/>
        </w:object>
      </w:r>
    </w:p>
    <w:p w14:paraId="2FAF8B5F" w14:textId="77777777" w:rsidR="005B3300" w:rsidRPr="00661924" w:rsidRDefault="005B3300" w:rsidP="005B3300">
      <w:pPr>
        <w:pStyle w:val="Heading2"/>
        <w:rPr>
          <w:snapToGrid w:val="0"/>
        </w:rPr>
      </w:pPr>
      <w:bookmarkStart w:id="3311" w:name="_Toc21338430"/>
      <w:bookmarkStart w:id="3312" w:name="_Toc29808538"/>
      <w:bookmarkStart w:id="3313" w:name="_Toc37068457"/>
      <w:bookmarkStart w:id="3314" w:name="_Toc37257410"/>
      <w:bookmarkStart w:id="3315" w:name="_Toc45892541"/>
      <w:bookmarkStart w:id="3316" w:name="_Toc53176167"/>
      <w:bookmarkStart w:id="3317" w:name="_Toc61120132"/>
      <w:bookmarkStart w:id="3318" w:name="_Toc67917348"/>
      <w:bookmarkStart w:id="3319" w:name="_Toc76297387"/>
      <w:bookmarkStart w:id="3320" w:name="_Toc76571328"/>
      <w:bookmarkStart w:id="3321" w:name="_Toc83742868"/>
      <w:r w:rsidRPr="00661924">
        <w:rPr>
          <w:snapToGrid w:val="0"/>
        </w:rPr>
        <w:t>B.1.2</w:t>
      </w:r>
      <w:r w:rsidRPr="00661924">
        <w:rPr>
          <w:rFonts w:hint="eastAsia"/>
          <w:snapToGrid w:val="0"/>
          <w:lang w:eastAsia="zh-CN"/>
        </w:rPr>
        <w:tab/>
      </w:r>
      <w:r w:rsidRPr="00661924">
        <w:rPr>
          <w:snapToGrid w:val="0"/>
        </w:rPr>
        <w:t>UE Receiver with 4Rx</w:t>
      </w:r>
      <w:bookmarkEnd w:id="3311"/>
      <w:bookmarkEnd w:id="3312"/>
      <w:bookmarkEnd w:id="3313"/>
      <w:bookmarkEnd w:id="3314"/>
      <w:bookmarkEnd w:id="3315"/>
      <w:bookmarkEnd w:id="3316"/>
      <w:bookmarkEnd w:id="3317"/>
      <w:bookmarkEnd w:id="3318"/>
      <w:bookmarkEnd w:id="3319"/>
      <w:bookmarkEnd w:id="3320"/>
      <w:bookmarkEnd w:id="3321"/>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9" type="#_x0000_t75" style="width:34pt;height:63.5pt" o:ole="">
            <v:imagedata r:id="rId50" o:title=""/>
          </v:shape>
          <o:OLEObject Type="Embed" ProgID="Equation.3" ShapeID="_x0000_i1049" DrawAspect="Content" ObjectID="_1694562207"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50" type="#_x0000_t75" style="width:61.5pt;height:64pt" o:ole="">
            <v:imagedata r:id="rId52" o:title=""/>
          </v:shape>
          <o:OLEObject Type="Embed" ProgID="Equation.3" ShapeID="_x0000_i1050" DrawAspect="Content" ObjectID="_1694562208"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51" type="#_x0000_t75" style="width:109.5pt;height:65pt" o:ole="">
            <v:imagedata r:id="rId54" o:title=""/>
          </v:shape>
          <o:OLEObject Type="Embed" ProgID="Equation.3" ShapeID="_x0000_i1051" DrawAspect="Content" ObjectID="_1694562209"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52" type="#_x0000_t75" style="width:195.5pt;height:65pt" o:ole="">
            <v:imagedata r:id="rId56" o:title=""/>
          </v:shape>
          <o:OLEObject Type="Embed" ProgID="Equation.3" ShapeID="_x0000_i1052" DrawAspect="Content" ObjectID="_1694562210" r:id="rId57"/>
        </w:object>
      </w:r>
    </w:p>
    <w:p w14:paraId="6DB54700" w14:textId="77777777" w:rsidR="005B3300" w:rsidRPr="00661924" w:rsidRDefault="005B3300" w:rsidP="005B3300">
      <w:pPr>
        <w:pStyle w:val="Heading1"/>
      </w:pPr>
      <w:bookmarkStart w:id="3322" w:name="_Toc21338431"/>
      <w:bookmarkStart w:id="3323" w:name="_Toc29808539"/>
      <w:bookmarkStart w:id="3324" w:name="_Toc37068458"/>
      <w:bookmarkStart w:id="3325" w:name="_Toc37257411"/>
      <w:bookmarkStart w:id="3326" w:name="_Toc45892542"/>
      <w:bookmarkStart w:id="3327" w:name="_Toc53176168"/>
      <w:bookmarkStart w:id="3328" w:name="_Toc61120133"/>
      <w:bookmarkStart w:id="3329" w:name="_Toc67917349"/>
      <w:bookmarkStart w:id="3330" w:name="_Toc76297388"/>
      <w:bookmarkStart w:id="3331" w:name="_Toc76571329"/>
      <w:bookmarkStart w:id="3332" w:name="_Toc83742869"/>
      <w:r w:rsidRPr="00661924">
        <w:t>B.2</w:t>
      </w:r>
      <w:r w:rsidRPr="00661924">
        <w:rPr>
          <w:rFonts w:hint="eastAsia"/>
          <w:lang w:eastAsia="zh-CN"/>
        </w:rPr>
        <w:tab/>
      </w:r>
      <w:r w:rsidRPr="00661924">
        <w:t>Multi-path fading propagation conditions</w:t>
      </w:r>
      <w:bookmarkEnd w:id="3322"/>
      <w:bookmarkEnd w:id="3323"/>
      <w:bookmarkEnd w:id="3324"/>
      <w:bookmarkEnd w:id="3325"/>
      <w:bookmarkEnd w:id="3326"/>
      <w:bookmarkEnd w:id="3327"/>
      <w:bookmarkEnd w:id="3328"/>
      <w:bookmarkEnd w:id="3329"/>
      <w:bookmarkEnd w:id="3330"/>
      <w:bookmarkEnd w:id="3331"/>
      <w:bookmarkEnd w:id="3332"/>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3333" w:name="_Toc21338432"/>
      <w:bookmarkStart w:id="3334" w:name="_Toc29808540"/>
      <w:bookmarkStart w:id="3335" w:name="_Toc37068459"/>
      <w:bookmarkStart w:id="3336" w:name="_Toc37257412"/>
      <w:bookmarkStart w:id="3337" w:name="_Toc45892543"/>
      <w:bookmarkStart w:id="3338" w:name="_Toc53176169"/>
      <w:bookmarkStart w:id="3339" w:name="_Toc61120134"/>
      <w:bookmarkStart w:id="3340" w:name="_Toc67917350"/>
      <w:bookmarkStart w:id="3341" w:name="_Toc76297389"/>
      <w:bookmarkStart w:id="3342" w:name="_Toc76571330"/>
      <w:bookmarkStart w:id="3343" w:name="_Toc83742870"/>
      <w:r w:rsidRPr="00661924">
        <w:t>B.2.1</w:t>
      </w:r>
      <w:r w:rsidRPr="00661924">
        <w:rPr>
          <w:rFonts w:hint="eastAsia"/>
          <w:lang w:eastAsia="zh-CN"/>
        </w:rPr>
        <w:tab/>
      </w:r>
      <w:r w:rsidRPr="00661924">
        <w:t>Delay profiles</w:t>
      </w:r>
      <w:bookmarkEnd w:id="3333"/>
      <w:bookmarkEnd w:id="3334"/>
      <w:bookmarkEnd w:id="3335"/>
      <w:bookmarkEnd w:id="3336"/>
      <w:bookmarkEnd w:id="3337"/>
      <w:bookmarkEnd w:id="3338"/>
      <w:bookmarkEnd w:id="3339"/>
      <w:bookmarkEnd w:id="3340"/>
      <w:bookmarkEnd w:id="3341"/>
      <w:bookmarkEnd w:id="3342"/>
      <w:bookmarkEnd w:id="3343"/>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3344" w:name="_Toc21338433"/>
      <w:bookmarkStart w:id="3345" w:name="_Toc29808541"/>
      <w:bookmarkStart w:id="3346" w:name="_Toc37068460"/>
      <w:bookmarkStart w:id="3347" w:name="_Toc37257413"/>
      <w:bookmarkStart w:id="3348" w:name="_Toc45892544"/>
      <w:bookmarkStart w:id="3349" w:name="_Toc53176170"/>
      <w:bookmarkStart w:id="3350" w:name="_Toc61120135"/>
      <w:bookmarkStart w:id="3351" w:name="_Toc67917351"/>
      <w:bookmarkStart w:id="3352" w:name="_Toc76297390"/>
      <w:bookmarkStart w:id="3353" w:name="_Toc76571331"/>
      <w:bookmarkStart w:id="3354" w:name="_Toc83742871"/>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3344"/>
      <w:bookmarkEnd w:id="3345"/>
      <w:bookmarkEnd w:id="3346"/>
      <w:bookmarkEnd w:id="3347"/>
      <w:bookmarkEnd w:id="3348"/>
      <w:bookmarkEnd w:id="3349"/>
      <w:bookmarkEnd w:id="3350"/>
      <w:bookmarkEnd w:id="3351"/>
      <w:bookmarkEnd w:id="3352"/>
      <w:bookmarkEnd w:id="3353"/>
      <w:bookmarkEnd w:id="3354"/>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3355" w:name="_Toc21338434"/>
      <w:bookmarkStart w:id="3356" w:name="_Toc29808542"/>
      <w:bookmarkStart w:id="3357" w:name="_Toc37068461"/>
      <w:bookmarkStart w:id="3358" w:name="_Toc37257414"/>
      <w:bookmarkStart w:id="3359" w:name="_Toc45892545"/>
      <w:bookmarkStart w:id="3360" w:name="_Toc53176171"/>
      <w:bookmarkStart w:id="3361" w:name="_Toc61120136"/>
      <w:bookmarkStart w:id="3362" w:name="_Toc67917352"/>
      <w:bookmarkStart w:id="3363" w:name="_Toc76297391"/>
      <w:bookmarkStart w:id="3364" w:name="_Toc76571332"/>
      <w:bookmarkStart w:id="3365" w:name="_Toc83742872"/>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3355"/>
      <w:bookmarkEnd w:id="3356"/>
      <w:bookmarkEnd w:id="3357"/>
      <w:bookmarkEnd w:id="3358"/>
      <w:bookmarkEnd w:id="3359"/>
      <w:bookmarkEnd w:id="3360"/>
      <w:bookmarkEnd w:id="3361"/>
      <w:bookmarkEnd w:id="3362"/>
      <w:bookmarkEnd w:id="3363"/>
      <w:bookmarkEnd w:id="3364"/>
      <w:bookmarkEnd w:id="3365"/>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3366" w:name="_Toc21338435"/>
      <w:bookmarkStart w:id="3367" w:name="_Toc29808543"/>
      <w:bookmarkStart w:id="3368" w:name="_Toc37068462"/>
      <w:bookmarkStart w:id="3369" w:name="_Toc37257415"/>
      <w:bookmarkStart w:id="3370" w:name="_Toc45892546"/>
      <w:bookmarkStart w:id="3371" w:name="_Toc53176172"/>
      <w:bookmarkStart w:id="3372" w:name="_Toc61120137"/>
      <w:bookmarkStart w:id="3373" w:name="_Toc67917353"/>
      <w:bookmarkStart w:id="3374" w:name="_Toc76297392"/>
      <w:bookmarkStart w:id="3375" w:name="_Toc76571333"/>
      <w:bookmarkStart w:id="3376" w:name="_Toc83742873"/>
      <w:r w:rsidRPr="00661924">
        <w:t>B.2.2</w:t>
      </w:r>
      <w:r w:rsidRPr="00661924">
        <w:rPr>
          <w:rFonts w:hint="eastAsia"/>
          <w:lang w:eastAsia="zh-CN"/>
        </w:rPr>
        <w:tab/>
      </w:r>
      <w:r w:rsidRPr="00661924">
        <w:t>Combinations of channel model parameters</w:t>
      </w:r>
      <w:bookmarkEnd w:id="3366"/>
      <w:bookmarkEnd w:id="3367"/>
      <w:bookmarkEnd w:id="3368"/>
      <w:bookmarkEnd w:id="3369"/>
      <w:bookmarkEnd w:id="3370"/>
      <w:bookmarkEnd w:id="3371"/>
      <w:bookmarkEnd w:id="3372"/>
      <w:bookmarkEnd w:id="3373"/>
      <w:bookmarkEnd w:id="3374"/>
      <w:bookmarkEnd w:id="3375"/>
      <w:bookmarkEnd w:id="3376"/>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3377" w:name="_Toc21338436"/>
      <w:bookmarkStart w:id="3378" w:name="_Toc29808544"/>
      <w:bookmarkStart w:id="3379" w:name="_Toc37068463"/>
      <w:bookmarkStart w:id="3380" w:name="_Toc37257416"/>
      <w:bookmarkStart w:id="3381" w:name="_Toc45892547"/>
      <w:bookmarkStart w:id="3382" w:name="_Toc53176173"/>
      <w:bookmarkStart w:id="3383" w:name="_Toc61120138"/>
      <w:bookmarkStart w:id="3384" w:name="_Toc67917354"/>
      <w:bookmarkStart w:id="3385" w:name="_Toc76297393"/>
      <w:bookmarkStart w:id="3386" w:name="_Toc76571334"/>
      <w:bookmarkStart w:id="3387" w:name="_Toc83742874"/>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3377"/>
      <w:bookmarkEnd w:id="3378"/>
      <w:bookmarkEnd w:id="3379"/>
      <w:bookmarkEnd w:id="3380"/>
      <w:bookmarkEnd w:id="3381"/>
      <w:bookmarkEnd w:id="3382"/>
      <w:bookmarkEnd w:id="3383"/>
      <w:bookmarkEnd w:id="3384"/>
      <w:bookmarkEnd w:id="3385"/>
      <w:bookmarkEnd w:id="3386"/>
      <w:bookmarkEnd w:id="338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3388" w:name="_Toc21338437"/>
      <w:bookmarkStart w:id="3389" w:name="_Toc29808545"/>
      <w:bookmarkStart w:id="3390" w:name="_Toc37068464"/>
      <w:bookmarkStart w:id="3391" w:name="_Toc37257417"/>
      <w:bookmarkStart w:id="3392" w:name="_Toc45892548"/>
      <w:bookmarkStart w:id="3393" w:name="_Toc53176174"/>
      <w:bookmarkStart w:id="3394" w:name="_Toc61120139"/>
      <w:bookmarkStart w:id="3395" w:name="_Toc67917355"/>
      <w:bookmarkStart w:id="3396" w:name="_Toc76297394"/>
      <w:bookmarkStart w:id="3397" w:name="_Toc76571335"/>
      <w:bookmarkStart w:id="3398" w:name="_Toc83742875"/>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3388"/>
      <w:bookmarkEnd w:id="3389"/>
      <w:bookmarkEnd w:id="3390"/>
      <w:bookmarkEnd w:id="3391"/>
      <w:bookmarkEnd w:id="3392"/>
      <w:bookmarkEnd w:id="3393"/>
      <w:bookmarkEnd w:id="3394"/>
      <w:bookmarkEnd w:id="3395"/>
      <w:bookmarkEnd w:id="3396"/>
      <w:bookmarkEnd w:id="3397"/>
      <w:bookmarkEnd w:id="3398"/>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3399" w:name="_Toc21338438"/>
      <w:bookmarkStart w:id="3400" w:name="_Toc29808546"/>
      <w:bookmarkStart w:id="3401" w:name="_Toc37068465"/>
      <w:bookmarkStart w:id="3402" w:name="_Toc37257418"/>
      <w:bookmarkStart w:id="3403" w:name="_Toc45892549"/>
      <w:bookmarkStart w:id="3404" w:name="_Toc53176175"/>
      <w:bookmarkStart w:id="3405" w:name="_Toc61120140"/>
      <w:bookmarkStart w:id="3406" w:name="_Toc67917356"/>
      <w:bookmarkStart w:id="3407" w:name="_Toc76297395"/>
      <w:bookmarkStart w:id="3408" w:name="_Toc76571336"/>
      <w:bookmarkStart w:id="3409" w:name="_Toc83742876"/>
      <w:r w:rsidRPr="00661924">
        <w:rPr>
          <w:rFonts w:hint="eastAsia"/>
          <w:lang w:eastAsia="zh-CN"/>
        </w:rPr>
        <w:t>B.2.3.1.1</w:t>
      </w:r>
      <w:r w:rsidRPr="00661924">
        <w:rPr>
          <w:rFonts w:hint="eastAsia"/>
          <w:lang w:eastAsia="zh-CN"/>
        </w:rPr>
        <w:tab/>
        <w:t>Definition of MIMO Correlation Matrices</w:t>
      </w:r>
      <w:bookmarkEnd w:id="3399"/>
      <w:bookmarkEnd w:id="3400"/>
      <w:bookmarkEnd w:id="3401"/>
      <w:bookmarkEnd w:id="3402"/>
      <w:bookmarkEnd w:id="3403"/>
      <w:bookmarkEnd w:id="3404"/>
      <w:bookmarkEnd w:id="3405"/>
      <w:bookmarkEnd w:id="3406"/>
      <w:bookmarkEnd w:id="3407"/>
      <w:bookmarkEnd w:id="3408"/>
      <w:bookmarkEnd w:id="3409"/>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53" type="#_x0000_t75" style="width:41.5pt;height:19.5pt" o:ole="">
                  <v:imagedata r:id="rId58" o:title=""/>
                </v:shape>
                <o:OLEObject Type="Embed" ProgID="Equation.DSMT4" ShapeID="_x0000_i1053" DrawAspect="Content" ObjectID="_1694562211"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4" type="#_x0000_t75" style="width:83pt;height:39pt" o:ole="">
                  <v:imagedata r:id="rId60" o:title=""/>
                </v:shape>
                <o:OLEObject Type="Embed" ProgID="Equation.DSMT4" ShapeID="_x0000_i1054" DrawAspect="Content" ObjectID="_1694562212"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5" type="#_x0000_t75" style="width:145.5pt;height:82pt" o:ole="">
                  <v:imagedata r:id="rId62" o:title=""/>
                </v:shape>
                <o:OLEObject Type="Embed" ProgID="Equation.DSMT4" ShapeID="_x0000_i1055" DrawAspect="Content" ObjectID="_1694562213"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65"/>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6" type="#_x0000_t75" style="width:35pt;height:19.5pt" o:ole="">
                  <v:imagedata r:id="rId64" o:title=""/>
                </v:shape>
                <o:OLEObject Type="Embed" ProgID="Equation.3" ShapeID="_x0000_i1056" DrawAspect="Content" ObjectID="_1694562214"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7" type="#_x0000_t75" style="width:82pt;height:39pt" o:ole="">
                  <v:imagedata r:id="rId66" o:title=""/>
                </v:shape>
                <o:OLEObject Type="Embed" ProgID="Equation.3" ShapeID="_x0000_i1057" DrawAspect="Content" ObjectID="_1694562215"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8" type="#_x0000_t75" style="width:132.5pt;height:82pt" o:ole="">
                  <v:imagedata r:id="rId68" o:title=""/>
                </v:shape>
                <o:OLEObject Type="Embed" ProgID="Equation.3" ShapeID="_x0000_i1058" DrawAspect="Content" ObjectID="_1694562216"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9" type="#_x0000_t75" style="width:23.5pt;height:19.5pt" o:ole="">
            <v:imagedata r:id="rId70" o:title=""/>
          </v:shape>
          <o:OLEObject Type="Embed" ProgID="Equation.DSMT4" ShapeID="_x0000_i1059" DrawAspect="Content" ObjectID="_1694562217"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60" type="#_x0000_t75" style="width:23.5pt;height:19.5pt" o:ole="">
            <v:imagedata r:id="rId72" o:title=""/>
          </v:shape>
          <o:OLEObject Type="Embed" ProgID="Equation.DSMT4" ShapeID="_x0000_i1060" DrawAspect="Content" ObjectID="_1694562218"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61" type="#_x0000_t75" style="width:93.5pt;height:31pt" o:ole="">
                  <v:imagedata r:id="rId74" o:title=""/>
                </v:shape>
                <o:OLEObject Type="Embed" ProgID="Equation.3" ShapeID="_x0000_i1061" DrawAspect="Content" ObjectID="_1694562219"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62" type="#_x0000_t75" style="width:167.5pt;height:1in" o:ole="">
                  <v:imagedata r:id="rId76" o:title=""/>
                </v:shape>
                <o:OLEObject Type="Embed" ProgID="Equation.3" ShapeID="_x0000_i1062" DrawAspect="Content" ObjectID="_1694562220"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63" type="#_x0000_t75" style="width:95.5pt;height:31pt" o:ole="">
                  <v:imagedata r:id="rId78" o:title=""/>
                </v:shape>
                <o:OLEObject Type="Embed" ProgID="Equation.DSMT4" ShapeID="_x0000_i1063" DrawAspect="Content" ObjectID="_1694562221"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4" type="#_x0000_t75" style="width:290pt;height:63pt" o:ole="">
                  <v:imagedata r:id="rId80" o:title=""/>
                </v:shape>
                <o:OLEObject Type="Embed" ProgID="Equation.DSMT4" ShapeID="_x0000_i1064" DrawAspect="Content" ObjectID="_1694562222"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5" type="#_x0000_t75" style="width:253.5pt;height:82pt" o:ole="">
                  <v:imagedata r:id="rId82" o:title=""/>
                </v:shape>
                <o:OLEObject Type="Embed" ProgID="Equation.DSMT4" ShapeID="_x0000_i1065" DrawAspect="Content" ObjectID="_1694562223"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6" type="#_x0000_t75" style="width:163.5pt;height:87pt" o:ole="">
                  <v:imagedata r:id="rId84" o:title=""/>
                </v:shape>
                <o:OLEObject Type="Embed" ProgID="Equation.DSMT4" ShapeID="_x0000_i1066" DrawAspect="Content" ObjectID="_1694562224"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7" type="#_x0000_t75" style="width:236pt;height:83pt" o:ole="">
                  <v:imagedata r:id="rId86" o:title=""/>
                </v:shape>
                <o:OLEObject Type="Embed" ProgID="Equation.DSMT4" ShapeID="_x0000_i1067" DrawAspect="Content" ObjectID="_1694562225"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8" type="#_x0000_t75" style="width:320.5pt;height:91.5pt" o:ole="">
                  <v:imagedata r:id="rId88" o:title=""/>
                </v:shape>
                <o:OLEObject Type="Embed" ProgID="Equation.DSMT4" ShapeID="_x0000_i1068" DrawAspect="Content" ObjectID="_1694562226"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9" type="#_x0000_t75" style="width:23.5pt;height:19.5pt" o:ole="">
            <v:imagedata r:id="rId90" o:title=""/>
          </v:shape>
          <o:OLEObject Type="Embed" ProgID="Equation.DSMT4" ShapeID="_x0000_i1069" DrawAspect="Content" ObjectID="_1694562227" r:id="rId91"/>
        </w:object>
      </w:r>
      <w:r w:rsidRPr="00661924">
        <w:rPr>
          <w:rFonts w:eastAsia="SimSun"/>
        </w:rPr>
        <w:t xml:space="preserve"> and </w:t>
      </w:r>
      <w:r w:rsidRPr="00661924">
        <w:rPr>
          <w:rFonts w:eastAsia="SimSun"/>
          <w:position w:val="-12"/>
        </w:rPr>
        <w:object w:dxaOrig="400" w:dyaOrig="360" w14:anchorId="05B055D3">
          <v:shape id="_x0000_i1070" type="#_x0000_t75" style="width:19.5pt;height:19.5pt" o:ole="">
            <v:imagedata r:id="rId92" o:title=""/>
          </v:shape>
          <o:OLEObject Type="Embed" ProgID="Equation.DSMT4" ShapeID="_x0000_i1070" DrawAspect="Content" ObjectID="_1694562228"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71" type="#_x0000_t75" style="width:82.5pt;height:19.5pt" o:ole="">
            <v:imagedata r:id="rId94" o:title=""/>
          </v:shape>
          <o:OLEObject Type="Embed" ProgID="Equation.DSMT4" ShapeID="_x0000_i1071" DrawAspect="Content" ObjectID="_1694562229" r:id="rId95"/>
        </w:object>
      </w:r>
      <w:r w:rsidRPr="00661924">
        <w:rPr>
          <w:rFonts w:eastAsia="SimSun"/>
        </w:rPr>
        <w:t>.</w:t>
      </w:r>
    </w:p>
    <w:p w14:paraId="525BBB08" w14:textId="77777777" w:rsidR="005B3300" w:rsidRPr="00661924" w:rsidRDefault="005B3300" w:rsidP="005B3300">
      <w:pPr>
        <w:pStyle w:val="Heading4"/>
        <w:rPr>
          <w:lang w:eastAsia="zh-CN"/>
        </w:rPr>
      </w:pPr>
      <w:bookmarkStart w:id="3410" w:name="_Toc21338439"/>
      <w:bookmarkStart w:id="3411" w:name="_Toc29808547"/>
      <w:bookmarkStart w:id="3412" w:name="_Toc37068466"/>
      <w:bookmarkStart w:id="3413" w:name="_Toc37257419"/>
      <w:bookmarkStart w:id="3414" w:name="_Toc45892550"/>
      <w:bookmarkStart w:id="3415" w:name="_Toc53176176"/>
      <w:bookmarkStart w:id="3416" w:name="_Toc61120141"/>
      <w:bookmarkStart w:id="3417" w:name="_Toc67917357"/>
      <w:bookmarkStart w:id="3418" w:name="_Toc76297396"/>
      <w:bookmarkStart w:id="3419" w:name="_Toc76571337"/>
      <w:bookmarkStart w:id="3420" w:name="_Toc83742877"/>
      <w:r w:rsidRPr="00661924">
        <w:rPr>
          <w:rFonts w:hint="eastAsia"/>
          <w:lang w:eastAsia="zh-CN"/>
        </w:rPr>
        <w:t>B.2.3.1.2</w:t>
      </w:r>
      <w:r w:rsidRPr="00661924">
        <w:rPr>
          <w:rFonts w:hint="eastAsia"/>
          <w:lang w:eastAsia="zh-CN"/>
        </w:rPr>
        <w:tab/>
        <w:t>MIMO Correlation Matrices at High, Medium and Low Level</w:t>
      </w:r>
      <w:bookmarkEnd w:id="3410"/>
      <w:bookmarkEnd w:id="3411"/>
      <w:bookmarkEnd w:id="3412"/>
      <w:bookmarkEnd w:id="3413"/>
      <w:bookmarkEnd w:id="3414"/>
      <w:bookmarkEnd w:id="3415"/>
      <w:bookmarkEnd w:id="3416"/>
      <w:bookmarkEnd w:id="3417"/>
      <w:bookmarkEnd w:id="3418"/>
      <w:bookmarkEnd w:id="3419"/>
      <w:bookmarkEnd w:id="3420"/>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72" type="#_x0000_t75" style="width:124.5pt;height:19.5pt" o:ole="">
            <v:imagedata r:id="rId96" o:title=""/>
          </v:shape>
          <o:OLEObject Type="Embed" ProgID="Equation.3" ShapeID="_x0000_i1072" DrawAspect="Content" ObjectID="_1694562230"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73" type="#_x0000_t75" style="width:1in;height:31pt" o:ole="">
                  <v:imagedata r:id="rId98" o:title=""/>
                </v:shape>
                <o:OLEObject Type="Embed" ProgID="Equation.3" ShapeID="_x0000_i1073" DrawAspect="Content" ObjectID="_1694562231"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4" type="#_x0000_t75" style="width:65pt;height:31pt" o:ole="">
                  <v:imagedata r:id="rId98" o:title=""/>
                </v:shape>
                <o:OLEObject Type="Embed" ProgID="Equation.3" ShapeID="_x0000_i1074" DrawAspect="Content" ObjectID="_1694562232"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5" type="#_x0000_t75" style="width:113.5pt;height:62pt" o:ole="">
                  <v:imagedata r:id="rId101" o:title=""/>
                </v:shape>
                <o:OLEObject Type="Embed" ProgID="Equation.3" ShapeID="_x0000_i1075" DrawAspect="Content" ObjectID="_1694562233"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6" type="#_x0000_t75" style="width:325.5pt;height:120.5pt" o:ole="">
                  <v:imagedata r:id="rId103" o:title=""/>
                </v:shape>
                <o:OLEObject Type="Embed" ProgID="Equation.3" ShapeID="_x0000_i1076" DrawAspect="Content" ObjectID="_1694562234"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7" type="#_x0000_t75" style="width:430.5pt;height:198pt" o:ole="">
                  <v:imagedata r:id="rId105" o:title=""/>
                </v:shape>
                <o:OLEObject Type="Embed" ProgID="Equation.3" ShapeID="_x0000_i1077" DrawAspect="Content" ObjectID="_1694562235"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8" type="#_x0000_t75" style="width:130pt;height:62pt" o:ole="">
                  <v:imagedata r:id="rId107" o:title=""/>
                </v:shape>
                <o:OLEObject Type="Embed" ProgID="Equation.3" ShapeID="_x0000_i1078" DrawAspect="Content" ObjectID="_1694562236"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9" type="#_x0000_t75" style="width:342.5pt;height:120.5pt" o:ole="">
                  <v:imagedata r:id="rId110" o:title=""/>
                </v:shape>
                <o:OLEObject Type="Embed" ProgID="Equation.3" ShapeID="_x0000_i1079" DrawAspect="Content" ObjectID="_1694562237"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80" type="#_x0000_t75" style="width:455pt;height:193pt" o:ole="">
                  <v:imagedata r:id="rId112" o:title=""/>
                </v:shape>
                <o:OLEObject Type="Embed" ProgID="Equation.3" ShapeID="_x0000_i1080" DrawAspect="Content" ObjectID="_1694562238"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D1736"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81" type="#_x0000_t75" style="width:344pt;height:120.5pt" o:ole="">
                  <v:imagedata r:id="rId114" o:title=""/>
                </v:shape>
                <o:OLEObject Type="Embed" ProgID="Equation.3" ShapeID="_x0000_i1081" DrawAspect="Content" ObjectID="_1694562239"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82" type="#_x0000_t75" style="width:41.5pt;height:19.5pt" o:ole="">
                  <v:imagedata r:id="rId117" o:title=""/>
                </v:shape>
                <o:OLEObject Type="Embed" ProgID="Equation.3" ShapeID="_x0000_i1082" DrawAspect="Content" ObjectID="_1694562240"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83" type="#_x0000_t75" style="width:41pt;height:19.5pt" o:ole="">
                  <v:imagedata r:id="rId119" o:title=""/>
                </v:shape>
                <o:OLEObject Type="Embed" ProgID="Equation.3" ShapeID="_x0000_i1083" DrawAspect="Content" ObjectID="_1694562241"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4" type="#_x0000_t75" style="width:41.5pt;height:19.5pt" o:ole="">
                  <v:imagedata r:id="rId117" o:title=""/>
                </v:shape>
                <o:OLEObject Type="Embed" ProgID="Equation.3" ShapeID="_x0000_i1084" DrawAspect="Content" ObjectID="_1694562242"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5" type="#_x0000_t75" style="width:41pt;height:19.5pt" o:ole="">
                  <v:imagedata r:id="rId119" o:title=""/>
                </v:shape>
                <o:OLEObject Type="Embed" ProgID="Equation.3" ShapeID="_x0000_i1085" DrawAspect="Content" ObjectID="_1694562243"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6" type="#_x0000_t75" style="width:41pt;height:19.5pt" o:ole="">
                  <v:imagedata r:id="rId123" o:title=""/>
                </v:shape>
                <o:OLEObject Type="Embed" ProgID="Equation.3" ShapeID="_x0000_i1086" DrawAspect="Content" ObjectID="_1694562244"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7" type="#_x0000_t75" style="width:41pt;height:19.5pt" o:ole="">
                  <v:imagedata r:id="rId119" o:title=""/>
                </v:shape>
                <o:OLEObject Type="Embed" ProgID="Equation.3" ShapeID="_x0000_i1087" DrawAspect="Content" ObjectID="_1694562245"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8" type="#_x0000_t75" style="width:41pt;height:19.5pt" o:ole="">
                  <v:imagedata r:id="rId123" o:title=""/>
                </v:shape>
                <o:OLEObject Type="Embed" ProgID="Equation.3" ShapeID="_x0000_i1088" DrawAspect="Content" ObjectID="_1694562246"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9" type="#_x0000_t75" style="width:44.5pt;height:19.5pt" o:ole="">
                  <v:imagedata r:id="rId127" o:title=""/>
                </v:shape>
                <o:OLEObject Type="Embed" ProgID="Equation.3" ShapeID="_x0000_i1089" DrawAspect="Content" ObjectID="_1694562247"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3421" w:name="_Toc21338440"/>
      <w:bookmarkStart w:id="3422" w:name="_Toc29808548"/>
      <w:bookmarkStart w:id="3423" w:name="_Toc37068467"/>
      <w:bookmarkStart w:id="3424" w:name="_Toc37257420"/>
      <w:bookmarkStart w:id="3425" w:name="_Toc45892551"/>
      <w:bookmarkStart w:id="3426" w:name="_Toc53176177"/>
      <w:bookmarkStart w:id="3427" w:name="_Toc61120142"/>
      <w:bookmarkStart w:id="3428" w:name="_Toc67917358"/>
      <w:bookmarkStart w:id="3429" w:name="_Toc76297397"/>
      <w:bookmarkStart w:id="3430" w:name="_Toc76571338"/>
      <w:bookmarkStart w:id="3431" w:name="_Toc83742878"/>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3421"/>
      <w:bookmarkEnd w:id="3422"/>
      <w:bookmarkEnd w:id="3423"/>
      <w:bookmarkEnd w:id="3424"/>
      <w:bookmarkEnd w:id="3425"/>
      <w:bookmarkEnd w:id="3426"/>
      <w:bookmarkEnd w:id="3427"/>
      <w:bookmarkEnd w:id="3428"/>
      <w:bookmarkEnd w:id="3429"/>
      <w:bookmarkEnd w:id="3430"/>
      <w:bookmarkEnd w:id="3431"/>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90" type="#_x0000_t75" style="width:45.5pt;height:19.5pt" o:ole="">
            <v:imagedata r:id="rId129" o:title=""/>
          </v:shape>
          <o:OLEObject Type="Embed" ProgID="Equation.3" ShapeID="_x0000_i1090" DrawAspect="Content" ObjectID="_1694562248" r:id="rId130"/>
        </w:object>
      </w:r>
      <w:r w:rsidRPr="00661924">
        <w:rPr>
          <w:rFonts w:eastAsia="SimSun"/>
        </w:rPr>
        <w:t xml:space="preserve">, and total number of antennas is </w:t>
      </w:r>
      <w:r w:rsidRPr="00661924">
        <w:rPr>
          <w:rFonts w:eastAsia="SimSun"/>
          <w:position w:val="-10"/>
        </w:rPr>
        <w:object w:dxaOrig="1460" w:dyaOrig="340" w14:anchorId="49A5B1AC">
          <v:shape id="_x0000_i1091" type="#_x0000_t75" style="width:63pt;height:19.5pt" o:ole="">
            <v:imagedata r:id="rId131" o:title=""/>
          </v:shape>
          <o:OLEObject Type="Embed" ProgID="Equation.3" ShapeID="_x0000_i1091" DrawAspect="Content" ObjectID="_1694562249"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92" type="#_x0000_t75" style="width:14pt;height:19.5pt" o:ole="">
            <v:imagedata r:id="rId133" o:title=""/>
          </v:shape>
          <o:OLEObject Type="Embed" ProgID="Equation.3" ShapeID="_x0000_i1092" DrawAspect="Content" ObjectID="_1694562250"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93" type="#_x0000_t75" style="width:14pt;height:19.5pt" o:ole="">
            <v:imagedata r:id="rId135" o:title=""/>
          </v:shape>
          <o:OLEObject Type="Embed" ProgID="Equation.3" ShapeID="_x0000_i1093" DrawAspect="Content" ObjectID="_1694562251"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4" type="#_x0000_t75" style="width:10pt;height:10.5pt" o:ole="">
            <v:imagedata r:id="rId137" o:title=""/>
          </v:shape>
          <o:OLEObject Type="Embed" ProgID="Equation.3" ShapeID="_x0000_i1094" DrawAspect="Content" ObjectID="_1694562252"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5" type="#_x0000_t75" style="width:418.5pt;height:19.5pt" o:ole="">
            <v:imagedata r:id="rId139" o:title=""/>
          </v:shape>
          <o:OLEObject Type="Embed" ProgID="Equation.3" ShapeID="_x0000_i1095" DrawAspect="Content" ObjectID="_1694562253"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3432" w:name="_Toc21338441"/>
      <w:bookmarkStart w:id="3433" w:name="_Toc29808549"/>
      <w:bookmarkStart w:id="3434" w:name="_Toc37068468"/>
      <w:bookmarkStart w:id="3435" w:name="_Toc37257421"/>
      <w:bookmarkStart w:id="3436" w:name="_Toc45892552"/>
      <w:bookmarkStart w:id="3437" w:name="_Toc53176178"/>
      <w:bookmarkStart w:id="3438" w:name="_Toc61120143"/>
      <w:bookmarkStart w:id="3439" w:name="_Toc67917359"/>
      <w:bookmarkStart w:id="3440" w:name="_Toc76297398"/>
      <w:bookmarkStart w:id="3441" w:name="_Toc76571339"/>
      <w:bookmarkStart w:id="3442" w:name="_Toc83742879"/>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3432"/>
      <w:bookmarkEnd w:id="3433"/>
      <w:bookmarkEnd w:id="3434"/>
      <w:bookmarkEnd w:id="3435"/>
      <w:bookmarkEnd w:id="3436"/>
      <w:bookmarkEnd w:id="3437"/>
      <w:bookmarkEnd w:id="3438"/>
      <w:bookmarkEnd w:id="3439"/>
      <w:bookmarkEnd w:id="3440"/>
      <w:bookmarkEnd w:id="3441"/>
      <w:bookmarkEnd w:id="3442"/>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6" type="#_x0000_t75" style="width:113.5pt;height:19pt" o:ole="">
            <v:imagedata r:id="rId141" o:title=""/>
          </v:shape>
          <o:OLEObject Type="Embed" ProgID="Equation.DSMT4" ShapeID="_x0000_i1096" DrawAspect="Content" ObjectID="_1694562254"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7" type="#_x0000_t75" style="width:19.5pt;height:19.5pt" o:ole="">
            <v:imagedata r:id="rId143" o:title=""/>
          </v:shape>
          <o:OLEObject Type="Embed" ProgID="Equation.DSMT4" ShapeID="_x0000_i1097" DrawAspect="Content" ObjectID="_1694562255"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8" type="#_x0000_t75" style="width:22pt;height:19.5pt" o:ole="">
            <v:imagedata r:id="rId145" o:title=""/>
          </v:shape>
          <o:OLEObject Type="Embed" ProgID="Equation.DSMT4" ShapeID="_x0000_i1098" DrawAspect="Content" ObjectID="_1694562256"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9" type="#_x0000_t75" style="width:8.5pt;height:10pt" o:ole="">
            <v:imagedata r:id="rId147" o:title=""/>
          </v:shape>
          <o:OLEObject Type="Embed" ProgID="Equation.3" ShapeID="_x0000_i1099" DrawAspect="Content" ObjectID="_1694562257"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100" type="#_x0000_t75" style="width:19.5pt;height:19.5pt" o:ole="">
            <v:imagedata r:id="rId149" o:title=""/>
          </v:shape>
          <o:OLEObject Type="Embed" ProgID="Equation.3" ShapeID="_x0000_i1100" DrawAspect="Content" ObjectID="_1694562258"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101" type="#_x0000_t75" style="width:8.5pt;height:10pt" o:ole="">
            <v:imagedata r:id="rId151" o:title=""/>
          </v:shape>
          <o:OLEObject Type="Embed" ProgID="Equation.DSMT4" ShapeID="_x0000_i1101" DrawAspect="Content" ObjectID="_1694562259"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102" type="#_x0000_t75" style="width:95.5pt;height:63pt" o:ole="">
            <v:imagedata r:id="rId153" o:title=""/>
          </v:shape>
          <o:OLEObject Type="Embed" ProgID="Equation.3" ShapeID="_x0000_i1102" DrawAspect="Content" ObjectID="_1694562260"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103" type="#_x0000_t75" style="width:120.5pt;height:19.5pt" o:ole="">
            <v:imagedata r:id="rId156" o:title=""/>
          </v:shape>
          <o:OLEObject Type="Embed" ProgID="Equation.3" ShapeID="_x0000_i1103" DrawAspect="Content" ObjectID="_1694562261"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4" type="#_x0000_t75" style="width:39pt;height:19.5pt" o:ole="">
            <v:imagedata r:id="rId158" o:title=""/>
          </v:shape>
          <o:OLEObject Type="Embed" ProgID="Equation.3" ShapeID="_x0000_i1104" DrawAspect="Content" ObjectID="_1694562262"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5" type="#_x0000_t75" style="width:39.5pt;height:19.5pt" o:ole="">
            <v:imagedata r:id="rId160" o:title=""/>
          </v:shape>
          <o:OLEObject Type="Embed" ProgID="Equation.3" ShapeID="_x0000_i1105" DrawAspect="Content" ObjectID="_1694562263"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6" type="#_x0000_t75" style="width:61pt;height:19.5pt" o:ole="">
            <v:imagedata r:id="rId162" o:title=""/>
          </v:shape>
          <o:OLEObject Type="Embed" ProgID="Equation.DSMT4" ShapeID="_x0000_i1106" DrawAspect="Content" ObjectID="_1694562264"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7" type="#_x0000_t75" style="width:98pt;height:37pt" o:ole="">
            <v:imagedata r:id="rId164" o:title=""/>
          </v:shape>
          <o:OLEObject Type="Embed" ProgID="Equation.DSMT4" ShapeID="_x0000_i1107" DrawAspect="Content" ObjectID="_1694562265"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8" type="#_x0000_t75" style="width:2in;height:67.5pt" o:ole="">
            <v:imagedata r:id="rId166" o:title=""/>
          </v:shape>
          <o:OLEObject Type="Embed" ProgID="Equation.DSMT4" ShapeID="_x0000_i1108" DrawAspect="Content" ObjectID="_1694562266"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9" type="#_x0000_t75" style="width:174.5pt;height:83pt" o:ole="">
            <v:imagedata r:id="rId168" o:title=""/>
          </v:shape>
          <o:OLEObject Type="Embed" ProgID="Equation.DSMT4" ShapeID="_x0000_i1109" DrawAspect="Content" ObjectID="_1694562267"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10" type="#_x0000_t75" style="width:22pt;height:19.5pt" o:ole="">
            <v:imagedata r:id="rId145" o:title=""/>
          </v:shape>
          <o:OLEObject Type="Embed" ProgID="Equation.DSMT4" ShapeID="_x0000_i1110" DrawAspect="Content" ObjectID="_1694562268"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11" type="#_x0000_t75" style="width:53pt;height:19.5pt" o:ole="">
            <v:imagedata r:id="rId171" o:title=""/>
          </v:shape>
          <o:OLEObject Type="Embed" ProgID="Equation.3" ShapeID="_x0000_i1111" DrawAspect="Content" ObjectID="_1694562269"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12" type="#_x0000_t75" style="width:69.5pt;height:19.5pt" o:ole="">
            <v:imagedata r:id="rId173" o:title=""/>
          </v:shape>
          <o:OLEObject Type="Embed" ProgID="Equation.3" ShapeID="_x0000_i1112" DrawAspect="Content" ObjectID="_1694562270"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13" type="#_x0000_t75" style="width:35pt;height:19.5pt" o:ole="">
            <v:imagedata r:id="rId175" o:title=""/>
          </v:shape>
          <o:OLEObject Type="Embed" ProgID="Equation.3" ShapeID="_x0000_i1113" DrawAspect="Content" ObjectID="_1694562271"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4" type="#_x0000_t75" style="width:74.5pt;height:33pt" o:ole="">
            <v:imagedata r:id="rId177" o:title=""/>
          </v:shape>
          <o:OLEObject Type="Embed" ProgID="Equation.3" ShapeID="_x0000_i1114" DrawAspect="Content" ObjectID="_1694562272" r:id="rId178"/>
        </w:object>
      </w:r>
      <w:r w:rsidRPr="00661924">
        <w:rPr>
          <w:rFonts w:eastAsia="SimSun"/>
        </w:rPr>
        <w:t>.</w:t>
      </w:r>
    </w:p>
    <w:p w14:paraId="2203EB8D" w14:textId="77777777" w:rsidR="005B3300" w:rsidRPr="00661924" w:rsidRDefault="005B3300" w:rsidP="005B3300">
      <w:pPr>
        <w:pStyle w:val="Heading4"/>
        <w:rPr>
          <w:lang w:eastAsia="zh-CN"/>
        </w:rPr>
      </w:pPr>
      <w:bookmarkStart w:id="3443" w:name="_Toc21338442"/>
      <w:bookmarkStart w:id="3444" w:name="_Toc29808550"/>
      <w:bookmarkStart w:id="3445" w:name="_Toc37068469"/>
      <w:bookmarkStart w:id="3446" w:name="_Toc37257422"/>
      <w:bookmarkStart w:id="3447" w:name="_Toc45892553"/>
      <w:bookmarkStart w:id="3448" w:name="_Toc53176179"/>
      <w:bookmarkStart w:id="3449" w:name="_Toc61120144"/>
      <w:bookmarkStart w:id="3450" w:name="_Toc67917360"/>
      <w:bookmarkStart w:id="3451" w:name="_Toc76297399"/>
      <w:bookmarkStart w:id="3452" w:name="_Toc76571340"/>
      <w:bookmarkStart w:id="3453" w:name="_Toc83742880"/>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3443"/>
      <w:bookmarkEnd w:id="3444"/>
      <w:bookmarkEnd w:id="3445"/>
      <w:bookmarkEnd w:id="3446"/>
      <w:bookmarkEnd w:id="3447"/>
      <w:bookmarkEnd w:id="3448"/>
      <w:bookmarkEnd w:id="3449"/>
      <w:bookmarkEnd w:id="3450"/>
      <w:bookmarkEnd w:id="3451"/>
      <w:bookmarkEnd w:id="3452"/>
      <w:bookmarkEnd w:id="3453"/>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5" type="#_x0000_t75" style="width:113pt;height:19.5pt" o:ole="">
            <v:imagedata r:id="rId179" o:title=""/>
          </v:shape>
          <o:OLEObject Type="Embed" ProgID="Equation.3" ShapeID="_x0000_i1115" DrawAspect="Content" ObjectID="_1694562273" r:id="rId180"/>
        </w:object>
      </w:r>
      <w:r w:rsidRPr="00661924">
        <w:rPr>
          <w:rFonts w:eastAsia="SimSun"/>
        </w:rPr>
        <w:t xml:space="preserve"> or </w:t>
      </w:r>
      <w:r w:rsidRPr="00661924">
        <w:rPr>
          <w:position w:val="-14"/>
        </w:rPr>
        <w:object w:dxaOrig="2740" w:dyaOrig="380" w14:anchorId="5DB9B245">
          <v:shape id="_x0000_i1116" type="#_x0000_t75" style="width:137.5pt;height:19.5pt" o:ole="">
            <v:imagedata r:id="rId181" o:title=""/>
          </v:shape>
          <o:OLEObject Type="Embed" ProgID="Equation.DSMT4" ShapeID="_x0000_i1116" DrawAspect="Content" ObjectID="_1694562274"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7" type="#_x0000_t75" style="width:349pt;height:124pt" o:ole="">
                  <v:imagedata r:id="rId183" o:title=""/>
                </v:shape>
                <o:OLEObject Type="Embed" ProgID="Equation.3" ShapeID="_x0000_i1117" DrawAspect="Content" ObjectID="_1694562275"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8" type="#_x0000_t75" style="width:338.5pt;height:120.5pt" o:ole="">
                  <v:imagedata r:id="rId185" o:title=""/>
                </v:shape>
                <o:OLEObject Type="Embed" ProgID="Equation.DSMT4" ShapeID="_x0000_i1118" DrawAspect="Content" ObjectID="_1694562276"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9" type="#_x0000_t75" style="width:451.5pt;height:170pt" o:ole="">
                  <v:imagedata r:id="rId187" o:title=""/>
                </v:shape>
                <o:OLEObject Type="Embed" ProgID="Equation.DSMT4" ShapeID="_x0000_i1119" DrawAspect="Content" ObjectID="_1694562277"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20" type="#_x0000_t75" style="width:452pt;height:204pt" o:ole="">
                  <v:imagedata r:id="rId189" o:title=""/>
                </v:shape>
                <o:OLEObject Type="Embed" ProgID="Equation.DSMT4" ShapeID="_x0000_i1120" DrawAspect="Content" ObjectID="_1694562278"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D1736"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3454" w:name="_Toc21338443"/>
      <w:bookmarkStart w:id="3455" w:name="_Toc29808551"/>
      <w:bookmarkStart w:id="3456" w:name="_Toc37068470"/>
      <w:bookmarkStart w:id="3457" w:name="_Toc37257423"/>
      <w:bookmarkStart w:id="3458" w:name="_Toc45892554"/>
      <w:bookmarkStart w:id="3459" w:name="_Toc53176180"/>
      <w:bookmarkStart w:id="3460" w:name="_Toc61120145"/>
      <w:bookmarkStart w:id="3461" w:name="_Toc67917361"/>
      <w:bookmarkStart w:id="3462" w:name="_Toc76297400"/>
      <w:bookmarkStart w:id="3463" w:name="_Toc76571341"/>
      <w:bookmarkStart w:id="3464" w:name="_Toc83742881"/>
      <w:r w:rsidRPr="00661924">
        <w:t>B.2.3.2</w:t>
      </w:r>
      <w:r w:rsidRPr="00661924">
        <w:rPr>
          <w:rFonts w:hint="eastAsia"/>
        </w:rPr>
        <w:t>.3</w:t>
      </w:r>
      <w:r w:rsidRPr="00661924">
        <w:rPr>
          <w:rFonts w:hint="eastAsia"/>
          <w:lang w:eastAsia="zh-CN"/>
        </w:rPr>
        <w:tab/>
      </w:r>
      <w:r w:rsidRPr="00661924">
        <w:rPr>
          <w:rFonts w:hint="eastAsia"/>
        </w:rPr>
        <w:t>Beam steering approach</w:t>
      </w:r>
      <w:bookmarkEnd w:id="3454"/>
      <w:bookmarkEnd w:id="3455"/>
      <w:bookmarkEnd w:id="3456"/>
      <w:bookmarkEnd w:id="3457"/>
      <w:bookmarkEnd w:id="3458"/>
      <w:bookmarkEnd w:id="3459"/>
      <w:bookmarkEnd w:id="3460"/>
      <w:bookmarkEnd w:id="3461"/>
      <w:bookmarkEnd w:id="3462"/>
      <w:bookmarkEnd w:id="3463"/>
      <w:bookmarkEnd w:id="3464"/>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21" type="#_x0000_t75" style="width:83pt;height:19.5pt" o:ole="">
            <v:imagedata r:id="rId192" o:title=""/>
          </v:shape>
          <o:OLEObject Type="Embed" ProgID="Equation.3" ShapeID="_x0000_i1121" DrawAspect="Content" ObjectID="_1694562279"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22" type="#_x0000_t75" style="width:172pt;height:33pt" o:ole="">
            <v:imagedata r:id="rId194" o:title=""/>
          </v:shape>
          <o:OLEObject Type="Embed" ProgID="Equation.3" ShapeID="_x0000_i1122" DrawAspect="Content" ObjectID="_1694562280"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23" type="#_x0000_t75" style="width:32.5pt;height:19.5pt" o:ole="">
            <v:imagedata r:id="rId196" o:title=""/>
          </v:shape>
          <o:OLEObject Type="Embed" ProgID="Equation.3" ShapeID="_x0000_i1123" DrawAspect="Content" ObjectID="_1694562281"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4" type="#_x0000_t75" style="width:41pt;height:19.5pt" o:ole="">
            <v:imagedata r:id="rId198" o:title=""/>
          </v:shape>
          <o:OLEObject Type="Embed" ProgID="Equation.3" ShapeID="_x0000_i1124" DrawAspect="Content" ObjectID="_1694562282"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5" type="#_x0000_t75" style="width:42pt;height:19.5pt" o:ole="">
            <v:imagedata r:id="rId200" o:title=""/>
          </v:shape>
          <o:OLEObject Type="Embed" ProgID="Equation.3" ShapeID="_x0000_i1125" DrawAspect="Content" ObjectID="_1694562283"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6" type="#_x0000_t75" style="width:11pt;height:19.5pt" o:ole="">
            <v:imagedata r:id="rId202" o:title=""/>
          </v:shape>
          <o:OLEObject Type="Embed" ProgID="Equation.3" ShapeID="_x0000_i1126" DrawAspect="Content" ObjectID="_1694562284"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7" type="#_x0000_t75" style="width:14pt;height:19.5pt" o:ole="">
            <v:imagedata r:id="rId204" o:title=""/>
          </v:shape>
          <o:OLEObject Type="Embed" ProgID="Equation.3" ShapeID="_x0000_i1127" DrawAspect="Content" ObjectID="_1694562285"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8" type="#_x0000_t75" style="width:14pt;height:19.5pt" o:ole="">
            <v:imagedata r:id="rId206" o:title=""/>
          </v:shape>
          <o:OLEObject Type="Embed" ProgID="Equation.3" ShapeID="_x0000_i1128" DrawAspect="Content" ObjectID="_1694562286"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9" type="#_x0000_t75" style="width:45pt;height:19.5pt" o:ole="">
            <v:imagedata r:id="rId208" o:title=""/>
          </v:shape>
          <o:OLEObject Type="Embed" ProgID="Equation.3" ShapeID="_x0000_i1129" DrawAspect="Content" ObjectID="_1694562287"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30" type="#_x0000_t75" style="width:91pt;height:33pt" o:ole="">
            <v:imagedata r:id="rId210" o:title=""/>
          </v:shape>
          <o:OLEObject Type="Embed" ProgID="Equation.3" ShapeID="_x0000_i1130" DrawAspect="Content" ObjectID="_1694562288"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31" type="#_x0000_t75" style="width:124.5pt;height:48.5pt" o:ole="">
            <v:imagedata r:id="rId212" o:title=""/>
          </v:shape>
          <o:OLEObject Type="Embed" ProgID="Equation.3" ShapeID="_x0000_i1131" DrawAspect="Content" ObjectID="_1694562289"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32" type="#_x0000_t75" style="width:148.5pt;height:63.5pt" o:ole="">
            <v:imagedata r:id="rId214" o:title=""/>
          </v:shape>
          <o:OLEObject Type="Embed" ProgID="Equation.3" ShapeID="_x0000_i1132" DrawAspect="Content" ObjectID="_1694562290"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33" type="#_x0000_t75" style="width:27.5pt;height:19.5pt" o:ole="">
            <v:imagedata r:id="rId216" o:title=""/>
          </v:shape>
          <o:OLEObject Type="Embed" ProgID="Equation.3" ShapeID="_x0000_i1133" DrawAspect="Content" ObjectID="_1694562291"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4" type="#_x0000_t75" style="width:19.5pt;height:19.5pt" o:ole="">
            <v:imagedata r:id="rId218" o:title=""/>
          </v:shape>
          <o:OLEObject Type="Embed" ProgID="Equation.3" ShapeID="_x0000_i1134" DrawAspect="Content" ObjectID="_1694562292"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5" type="#_x0000_t75" style="width:63.5pt;height:19.5pt" o:ole="">
            <v:imagedata r:id="rId220" o:title=""/>
          </v:shape>
          <o:OLEObject Type="Embed" ProgID="Equation.3" ShapeID="_x0000_i1135" DrawAspect="Content" ObjectID="_1694562293" r:id="rId221"/>
        </w:object>
      </w:r>
      <w:r w:rsidRPr="00661924">
        <w:rPr>
          <w:rFonts w:eastAsia="SimSun"/>
        </w:rPr>
        <w:t xml:space="preserve">, where </w:t>
      </w:r>
      <w:r w:rsidRPr="00661924">
        <w:rPr>
          <w:rFonts w:eastAsia="SimSun"/>
          <w:position w:val="-14"/>
        </w:rPr>
        <w:object w:dxaOrig="360" w:dyaOrig="380" w14:anchorId="4B7F1EA7">
          <v:shape id="_x0000_i1136" type="#_x0000_t75" style="width:19.5pt;height:19.5pt" o:ole="">
            <v:imagedata r:id="rId222" o:title=""/>
          </v:shape>
          <o:OLEObject Type="Embed" ProgID="Equation.3" ShapeID="_x0000_i1136" DrawAspect="Content" ObjectID="_1694562294"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7" type="#_x0000_t75" style="width:52pt;height:19.5pt" o:ole="">
            <v:imagedata r:id="rId224" o:title=""/>
          </v:shape>
          <o:OLEObject Type="Embed" ProgID="Equation.3" ShapeID="_x0000_i1137" DrawAspect="Content" ObjectID="_1694562295" r:id="rId225"/>
        </w:object>
      </w:r>
      <w:r w:rsidRPr="00661924">
        <w:rPr>
          <w:rFonts w:eastAsia="SimSun"/>
        </w:rPr>
        <w:t xml:space="preserve">, </w:t>
      </w:r>
      <w:r w:rsidRPr="00661924">
        <w:rPr>
          <w:rFonts w:eastAsia="SimSun"/>
          <w:position w:val="-6"/>
        </w:rPr>
        <w:object w:dxaOrig="380" w:dyaOrig="279" w14:anchorId="4257DE4B">
          <v:shape id="_x0000_i1138" type="#_x0000_t75" style="width:10.5pt;height:10pt" o:ole="">
            <v:imagedata r:id="rId226" o:title=""/>
          </v:shape>
          <o:OLEObject Type="Embed" ProgID="Equation.3" ShapeID="_x0000_i1138" DrawAspect="Content" ObjectID="_1694562296"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9" type="#_x0000_t75" style="width:27.5pt;height:19.5pt" o:ole="">
            <v:imagedata r:id="rId228" o:title=""/>
          </v:shape>
          <o:OLEObject Type="Embed" ProgID="Equation.3" ShapeID="_x0000_i1139" DrawAspect="Content" ObjectID="_1694562297"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40" type="#_x0000_t75" style="width:10pt;height:10pt" o:ole="">
            <v:imagedata r:id="rId230" o:title=""/>
          </v:shape>
          <o:OLEObject Type="Embed" ProgID="Equation.3" ShapeID="_x0000_i1140" DrawAspect="Content" ObjectID="_1694562298"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41" type="#_x0000_t75" style="width:8.5pt;height:10pt" o:ole="">
            <v:imagedata r:id="rId232" o:title=""/>
          </v:shape>
          <o:OLEObject Type="Embed" ProgID="Equation.3" ShapeID="_x0000_i1141" DrawAspect="Content" ObjectID="_1694562299"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42" type="#_x0000_t75" style="width:76.5pt;height:19.5pt" o:ole="">
            <v:imagedata r:id="rId234" o:title=""/>
          </v:shape>
          <o:OLEObject Type="Embed" ProgID="Equation.3" ShapeID="_x0000_i1142" DrawAspect="Content" ObjectID="_1694562300"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43" type="#_x0000_t75" style="width:109pt;height:33pt" o:ole="">
            <v:imagedata r:id="rId236" o:title=""/>
          </v:shape>
          <o:OLEObject Type="Embed" ProgID="Equation.3" ShapeID="_x0000_i1143" DrawAspect="Content" ObjectID="_1694562301"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4" type="#_x0000_t75" style="width:10.5pt;height:10pt" o:ole="">
                  <v:imagedata r:id="rId238" o:title=""/>
                </v:shape>
                <o:OLEObject Type="Embed" ProgID="Equation.3" ShapeID="_x0000_i1144" DrawAspect="Content" ObjectID="_1694562302"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3465" w:name="_Toc21338444"/>
      <w:bookmarkStart w:id="3466" w:name="_Toc29808552"/>
      <w:bookmarkStart w:id="3467" w:name="_Toc37068471"/>
      <w:bookmarkStart w:id="3468" w:name="_Toc37257424"/>
      <w:bookmarkStart w:id="3469" w:name="_Toc45892555"/>
      <w:bookmarkStart w:id="3470" w:name="_Toc53176181"/>
      <w:bookmarkStart w:id="3471" w:name="_Toc61120146"/>
      <w:bookmarkStart w:id="3472" w:name="_Toc67917362"/>
      <w:bookmarkStart w:id="3473" w:name="_Toc76297401"/>
      <w:bookmarkStart w:id="3474" w:name="_Toc76571342"/>
      <w:bookmarkStart w:id="3475" w:name="_Toc83742882"/>
      <w:r w:rsidRPr="00661924">
        <w:t>B.2.4</w:t>
      </w:r>
      <w:r w:rsidRPr="00661924">
        <w:rPr>
          <w:rFonts w:hint="eastAsia"/>
          <w:lang w:eastAsia="zh-CN"/>
        </w:rPr>
        <w:tab/>
        <w:t>Two-tap propagation conditions for CQI tests</w:t>
      </w:r>
      <w:bookmarkEnd w:id="3465"/>
      <w:bookmarkEnd w:id="3466"/>
      <w:bookmarkEnd w:id="3467"/>
      <w:bookmarkEnd w:id="3468"/>
      <w:bookmarkEnd w:id="3469"/>
      <w:bookmarkEnd w:id="3470"/>
      <w:bookmarkEnd w:id="3471"/>
      <w:bookmarkEnd w:id="3472"/>
      <w:bookmarkEnd w:id="3473"/>
      <w:bookmarkEnd w:id="3474"/>
      <w:bookmarkEnd w:id="3475"/>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5" type="#_x0000_t75" style="width:158pt;height:19.5pt" o:ole="">
            <v:imagedata r:id="rId240" o:title=""/>
          </v:shape>
          <o:OLEObject Type="Embed" ProgID="Equation.3" ShapeID="_x0000_i1145" DrawAspect="Content" ObjectID="_1694562303"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6" type="#_x0000_t75" style="width:23.5pt;height:11pt" o:ole="">
            <v:imagedata r:id="rId242" o:title=""/>
          </v:shape>
          <o:OLEObject Type="Embed" ProgID="Equation.3" ShapeID="_x0000_i1146" DrawAspect="Content" ObjectID="_1694562304" r:id="rId243"/>
        </w:object>
      </w:r>
      <w:r w:rsidRPr="00661924">
        <w:rPr>
          <w:rFonts w:eastAsia="SimSun"/>
        </w:rPr>
        <w:t xml:space="preserve"> representation, with </w:t>
      </w:r>
      <w:r w:rsidRPr="00661924">
        <w:rPr>
          <w:rFonts w:eastAsia="SimSun"/>
          <w:position w:val="-12"/>
        </w:rPr>
        <w:object w:dxaOrig="279" w:dyaOrig="360" w14:anchorId="76BC21AC">
          <v:shape id="_x0000_i1147" type="#_x0000_t75" style="width:10pt;height:19.5pt" o:ole="">
            <v:imagedata r:id="rId244" o:title=""/>
          </v:shape>
          <o:OLEObject Type="Embed" ProgID="Equation.3" ShapeID="_x0000_i1147" DrawAspect="Content" ObjectID="_1694562305"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8" type="#_x0000_t75" style="width:11pt;height:14pt" o:ole="">
            <v:imagedata r:id="rId246" o:title=""/>
          </v:shape>
          <o:OLEObject Type="Embed" ProgID="Equation.3" ShapeID="_x0000_i1148" DrawAspect="Content" ObjectID="_1694562306"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3476" w:name="_Toc21338445"/>
      <w:bookmarkStart w:id="3477" w:name="_Toc29808553"/>
      <w:bookmarkStart w:id="3478" w:name="_Toc37068472"/>
      <w:bookmarkStart w:id="3479" w:name="_Toc37257425"/>
      <w:bookmarkStart w:id="3480" w:name="_Toc45892556"/>
      <w:bookmarkStart w:id="3481" w:name="_Toc53176182"/>
      <w:bookmarkStart w:id="3482" w:name="_Toc61120147"/>
      <w:bookmarkStart w:id="3483" w:name="_Toc67917363"/>
      <w:bookmarkStart w:id="3484" w:name="_Toc76297402"/>
      <w:bookmarkStart w:id="3485" w:name="_Toc76571343"/>
      <w:bookmarkStart w:id="3486" w:name="_Toc83742883"/>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3476"/>
      <w:bookmarkEnd w:id="3477"/>
      <w:bookmarkEnd w:id="3478"/>
      <w:bookmarkEnd w:id="3479"/>
      <w:bookmarkEnd w:id="3480"/>
      <w:bookmarkEnd w:id="3481"/>
      <w:bookmarkEnd w:id="3482"/>
      <w:bookmarkEnd w:id="3483"/>
      <w:bookmarkEnd w:id="3484"/>
      <w:bookmarkEnd w:id="3485"/>
      <w:bookmarkEnd w:id="3486"/>
    </w:p>
    <w:p w14:paraId="57F3C598" w14:textId="77777777" w:rsidR="005B3300" w:rsidRPr="00661924" w:rsidRDefault="005B3300" w:rsidP="005B3300">
      <w:pPr>
        <w:pStyle w:val="Heading2"/>
        <w:rPr>
          <w:snapToGrid w:val="0"/>
        </w:rPr>
      </w:pPr>
      <w:bookmarkStart w:id="3487" w:name="_Toc21338446"/>
      <w:bookmarkStart w:id="3488" w:name="_Toc29808554"/>
      <w:bookmarkStart w:id="3489" w:name="_Toc37068473"/>
      <w:bookmarkStart w:id="3490" w:name="_Toc37257426"/>
      <w:bookmarkStart w:id="3491" w:name="_Toc45892557"/>
      <w:bookmarkStart w:id="3492" w:name="_Toc53176183"/>
      <w:bookmarkStart w:id="3493" w:name="_Toc61120148"/>
      <w:bookmarkStart w:id="3494" w:name="_Toc67917364"/>
      <w:bookmarkStart w:id="3495" w:name="_Toc76297403"/>
      <w:bookmarkStart w:id="3496" w:name="_Toc76571344"/>
      <w:bookmarkStart w:id="3497" w:name="_Toc83742884"/>
      <w:r w:rsidRPr="00661924">
        <w:rPr>
          <w:snapToGrid w:val="0"/>
        </w:rPr>
        <w:t>B.3.1</w:t>
      </w:r>
      <w:r w:rsidRPr="00661924">
        <w:rPr>
          <w:snapToGrid w:val="0"/>
        </w:rPr>
        <w:tab/>
        <w:t>Single Tap Channel Profile</w:t>
      </w:r>
      <w:bookmarkEnd w:id="3487"/>
      <w:bookmarkEnd w:id="3488"/>
      <w:bookmarkEnd w:id="3489"/>
      <w:bookmarkEnd w:id="3490"/>
      <w:bookmarkEnd w:id="3491"/>
      <w:bookmarkEnd w:id="3492"/>
      <w:bookmarkEnd w:id="3493"/>
      <w:bookmarkEnd w:id="3494"/>
      <w:bookmarkEnd w:id="3495"/>
      <w:bookmarkEnd w:id="3496"/>
      <w:bookmarkEnd w:id="3497"/>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9" type="#_x0000_t75" style="width:104pt;height:22pt" o:ole="">
            <v:imagedata r:id="rId248" o:title=""/>
          </v:shape>
          <o:OLEObject Type="Embed" ProgID="Equation.3" ShapeID="_x0000_i1149" DrawAspect="Content" ObjectID="_1694562307"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50" type="#_x0000_t75" style="width:26.5pt;height:16pt" o:ole="">
            <v:imagedata r:id="rId250" o:title=""/>
          </v:shape>
          <o:OLEObject Type="Embed" ProgID="Equation.3" ShapeID="_x0000_i1150" DrawAspect="Content" ObjectID="_1694562308" r:id="rId251"/>
        </w:object>
      </w:r>
      <w:r w:rsidRPr="00661924">
        <w:t xml:space="preserve"> is the Doppler shift and </w:t>
      </w:r>
      <w:r w:rsidRPr="00661924">
        <w:rPr>
          <w:position w:val="-10"/>
        </w:rPr>
        <w:object w:dxaOrig="279" w:dyaOrig="300" w14:anchorId="4E0FC500">
          <v:shape id="_x0000_i1151" type="#_x0000_t75" style="width:15.5pt;height:16pt" o:ole="">
            <v:imagedata r:id="rId252" o:title=""/>
          </v:shape>
          <o:OLEObject Type="Embed" ProgID="Equation.3" ShapeID="_x0000_i1151" DrawAspect="Content" ObjectID="_1694562309" r:id="rId253"/>
        </w:object>
      </w:r>
      <w:r w:rsidRPr="00661924">
        <w:t xml:space="preserve"> is the maximum Doppler frequency. The cosine of angle </w:t>
      </w:r>
      <w:r w:rsidRPr="00661924">
        <w:rPr>
          <w:position w:val="-10"/>
        </w:rPr>
        <w:object w:dxaOrig="360" w:dyaOrig="300" w14:anchorId="6F80DBE9">
          <v:shape id="_x0000_i1152" type="#_x0000_t75" style="width:22pt;height:19.5pt" o:ole="">
            <v:imagedata r:id="rId254" o:title=""/>
          </v:shape>
          <o:OLEObject Type="Embed" ProgID="Equation.3" ShapeID="_x0000_i1152" DrawAspect="Content" ObjectID="_1694562310"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53" type="#_x0000_t75" style="width:159.5pt;height:42pt" o:ole="">
            <v:imagedata r:id="rId256" o:title=""/>
          </v:shape>
          <o:OLEObject Type="Embed" ProgID="Equation.3" ShapeID="_x0000_i1153" DrawAspect="Content" ObjectID="_1694562311" r:id="rId257"/>
        </w:object>
      </w:r>
      <w:r w:rsidRPr="00661924">
        <w:t xml:space="preserve">, </w:t>
      </w:r>
      <w:r w:rsidRPr="00661924">
        <w:rPr>
          <w:position w:val="-10"/>
        </w:rPr>
        <w:object w:dxaOrig="1080" w:dyaOrig="300" w14:anchorId="1DBC0AC4">
          <v:shape id="_x0000_i1154" type="#_x0000_t75" style="width:65pt;height:19.5pt" o:ole="">
            <v:imagedata r:id="rId258" o:title=""/>
          </v:shape>
          <o:OLEObject Type="Embed" ProgID="Equation.3" ShapeID="_x0000_i1154" DrawAspect="Content" ObjectID="_1694562312"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5" type="#_x0000_t75" style="width:200.5pt;height:45pt" o:ole="">
            <v:imagedata r:id="rId260" o:title=""/>
          </v:shape>
          <o:OLEObject Type="Embed" ProgID="Equation.3" ShapeID="_x0000_i1155" DrawAspect="Content" ObjectID="_1694562313" r:id="rId261"/>
        </w:object>
      </w:r>
      <w:r w:rsidRPr="00661924">
        <w:t xml:space="preserve">, </w:t>
      </w:r>
      <w:r w:rsidRPr="00661924">
        <w:rPr>
          <w:position w:val="-10"/>
        </w:rPr>
        <w:object w:dxaOrig="1200" w:dyaOrig="279" w14:anchorId="3DC0DD4B">
          <v:shape id="_x0000_i1156" type="#_x0000_t75" style="width:91.5pt;height:22pt" o:ole="">
            <v:imagedata r:id="rId262" o:title=""/>
          </v:shape>
          <o:OLEObject Type="Embed" ProgID="Equation.3" ShapeID="_x0000_i1156" DrawAspect="Content" ObjectID="_1694562314"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7" type="#_x0000_t75" style="width:152.5pt;height:22pt" o:ole="">
            <v:imagedata r:id="rId264" o:title=""/>
          </v:shape>
          <o:OLEObject Type="Embed" ProgID="Equation.3" ShapeID="_x0000_i1157" DrawAspect="Content" ObjectID="_1694562315" r:id="rId265"/>
        </w:object>
      </w:r>
      <w:r w:rsidRPr="00661924">
        <w:t xml:space="preserve">, </w:t>
      </w:r>
      <w:r w:rsidRPr="00661924">
        <w:rPr>
          <w:position w:val="-12"/>
        </w:rPr>
        <w:object w:dxaOrig="1020" w:dyaOrig="360" w14:anchorId="525974B8">
          <v:shape id="_x0000_i1158" type="#_x0000_t75" style="width:63pt;height:22pt" o:ole="">
            <v:imagedata r:id="rId266" o:title=""/>
          </v:shape>
          <o:OLEObject Type="Embed" ProgID="Equation.3" ShapeID="_x0000_i1158" DrawAspect="Content" ObjectID="_1694562316"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9" type="#_x0000_t75" style="width:30pt;height:16pt" o:ole="">
            <v:imagedata r:id="rId268" o:title=""/>
          </v:shape>
          <o:OLEObject Type="Embed" ProgID="Equation.3" ShapeID="_x0000_i1159" DrawAspect="Content" ObjectID="_1694562317" r:id="rId269"/>
        </w:object>
      </w:r>
      <w:r w:rsidRPr="00661924">
        <w:t xml:space="preserve"> is the initial distance of the train from gNB, and </w:t>
      </w:r>
      <w:r w:rsidRPr="00661924">
        <w:rPr>
          <w:position w:val="-10"/>
        </w:rPr>
        <w:object w:dxaOrig="460" w:dyaOrig="300" w14:anchorId="58BC3B4C">
          <v:shape id="_x0000_i1160" type="#_x0000_t75" style="width:26.5pt;height:16pt" o:ole="">
            <v:imagedata r:id="rId270" o:title=""/>
          </v:shape>
          <o:OLEObject Type="Embed" ProgID="Equation.3" ShapeID="_x0000_i1160" DrawAspect="Content" ObjectID="_1694562318" r:id="rId271"/>
        </w:object>
      </w:r>
      <w:r w:rsidRPr="00661924">
        <w:t xml:space="preserve"> is gNB Railway track distance, both in meters; </w:t>
      </w:r>
      <w:r w:rsidRPr="00661924">
        <w:rPr>
          <w:position w:val="-6"/>
        </w:rPr>
        <w:object w:dxaOrig="160" w:dyaOrig="200" w14:anchorId="77390C9E">
          <v:shape id="_x0000_i1161" type="#_x0000_t75" style="width:10pt;height:11pt" o:ole="">
            <v:imagedata r:id="rId272" o:title=""/>
          </v:shape>
          <o:OLEObject Type="Embed" ProgID="Equation.3" ShapeID="_x0000_i1161" DrawAspect="Content" ObjectID="_1694562319" r:id="rId273"/>
        </w:object>
      </w:r>
      <w:r w:rsidRPr="00661924">
        <w:t xml:space="preserve"> is the velocity of the train in m/s, </w:t>
      </w:r>
      <w:r w:rsidRPr="00661924">
        <w:rPr>
          <w:position w:val="-6"/>
        </w:rPr>
        <w:object w:dxaOrig="139" w:dyaOrig="220" w14:anchorId="126FB96A">
          <v:shape id="_x0000_i1162" type="#_x0000_t75" style="width:8.5pt;height:11pt" o:ole="">
            <v:imagedata r:id="rId274" o:title=""/>
          </v:shape>
          <o:OLEObject Type="Embed" ProgID="Equation.3" ShapeID="_x0000_i1162" DrawAspect="Content" ObjectID="_1694562320"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63" type="#_x0000_t75" style="width:19.5pt;height:19.5pt" o:ole="">
                  <v:imagedata r:id="rId276" o:title=""/>
                </v:shape>
                <o:OLEObject Type="Embed" ProgID="Equation.3" ShapeID="_x0000_i1163" DrawAspect="Content" ObjectID="_1694562321"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4" type="#_x0000_t75" style="width:26.5pt;height:18pt" o:ole="">
                  <v:imagedata r:id="rId270" o:title=""/>
                </v:shape>
                <o:OLEObject Type="Embed" ProgID="Equation.3" ShapeID="_x0000_i1164" DrawAspect="Content" ObjectID="_1694562322"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5" type="#_x0000_t75" style="width:10pt;height:10pt" o:ole="">
                  <v:imagedata r:id="rId279" o:title=""/>
                </v:shape>
                <o:OLEObject Type="Embed" ProgID="Equation.3" ShapeID="_x0000_i1165" DrawAspect="Content" ObjectID="_1694562323"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6" type="#_x0000_t75" style="width:15.5pt;height:19.5pt" o:ole="">
                  <v:imagedata r:id="rId281" o:title=""/>
                </v:shape>
                <o:OLEObject Type="Embed" ProgID="Equation.3" ShapeID="_x0000_i1166" DrawAspect="Content" ObjectID="_1694562324"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7" type="#_x0000_t75" style="width:14.5pt;height:16pt" o:ole="">
            <v:imagedata r:id="rId283" o:title=""/>
          </v:shape>
          <o:OLEObject Type="Embed" ProgID="Equation.3" ShapeID="_x0000_i1167" DrawAspect="Content" ObjectID="_1694562325"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8" type="#_x0000_t75" style="width:14.5pt;height:16pt" o:ole="">
            <v:imagedata r:id="rId283" o:title=""/>
          </v:shape>
          <o:OLEObject Type="Embed" ProgID="Equation.3" ShapeID="_x0000_i1168" DrawAspect="Content" ObjectID="_1694562326"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9" type="#_x0000_t75" style="width:14.5pt;height:16pt" o:ole="">
            <v:imagedata r:id="rId283" o:title=""/>
          </v:shape>
          <o:OLEObject Type="Embed" ProgID="Equation.3" ShapeID="_x0000_i1169" DrawAspect="Content" ObjectID="_1694562327" r:id="rId287"/>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70" type="#_x0000_t75" style="width:14.5pt;height:16pt" o:ole="">
            <v:imagedata r:id="rId283" o:title=""/>
          </v:shape>
          <o:OLEObject Type="Embed" ProgID="Equation.3" ShapeID="_x0000_i1170" DrawAspect="Content" ObjectID="_1694562328"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3498" w:name="_Toc21338447"/>
      <w:bookmarkStart w:id="3499" w:name="_Toc29808555"/>
      <w:bookmarkStart w:id="3500" w:name="_Toc37068474"/>
      <w:bookmarkStart w:id="3501" w:name="_Toc37084019"/>
      <w:bookmarkStart w:id="3502" w:name="_Toc37084361"/>
      <w:bookmarkStart w:id="3503" w:name="_Toc40209723"/>
      <w:bookmarkStart w:id="3504" w:name="_Toc40210065"/>
      <w:bookmarkStart w:id="3505" w:name="_Toc45892558"/>
      <w:bookmarkStart w:id="3506" w:name="_Toc53176184"/>
      <w:bookmarkStart w:id="3507" w:name="_Toc61120149"/>
      <w:bookmarkStart w:id="3508" w:name="_Toc67917365"/>
      <w:bookmarkStart w:id="3509" w:name="_Toc76297404"/>
      <w:bookmarkStart w:id="3510" w:name="_Toc76571345"/>
      <w:bookmarkStart w:id="3511" w:name="_Toc83742885"/>
      <w:bookmarkStart w:id="3512" w:name="_Toc21338448"/>
      <w:bookmarkStart w:id="3513" w:name="_Toc29808556"/>
      <w:bookmarkStart w:id="3514" w:name="_Toc37068475"/>
      <w:bookmarkStart w:id="3515" w:name="_Toc37257428"/>
      <w:r w:rsidRPr="00C25669">
        <w:t>B.</w:t>
      </w:r>
      <w:r w:rsidRPr="00C25669">
        <w:rPr>
          <w:rFonts w:hint="eastAsia"/>
        </w:rPr>
        <w:t>4</w:t>
      </w:r>
      <w:r w:rsidRPr="00C25669">
        <w:rPr>
          <w:rFonts w:hint="eastAsia"/>
          <w:lang w:eastAsia="zh-CN"/>
        </w:rPr>
        <w:tab/>
      </w:r>
      <w:bookmarkEnd w:id="3498"/>
      <w:bookmarkEnd w:id="3499"/>
      <w:bookmarkEnd w:id="3500"/>
      <w:bookmarkEnd w:id="3501"/>
      <w:bookmarkEnd w:id="3502"/>
      <w:bookmarkEnd w:id="3503"/>
      <w:bookmarkEnd w:id="3504"/>
      <w:r>
        <w:t>Physical signals, channels mapping and precoding</w:t>
      </w:r>
      <w:bookmarkEnd w:id="3505"/>
      <w:bookmarkEnd w:id="3506"/>
      <w:bookmarkEnd w:id="3507"/>
      <w:bookmarkEnd w:id="3508"/>
      <w:bookmarkEnd w:id="3509"/>
      <w:bookmarkEnd w:id="3510"/>
      <w:bookmarkEnd w:id="3511"/>
    </w:p>
    <w:p w14:paraId="5573F3B4" w14:textId="77777777" w:rsidR="0044260C" w:rsidRPr="00661924" w:rsidRDefault="0044260C" w:rsidP="0044260C">
      <w:pPr>
        <w:pStyle w:val="Heading2"/>
        <w:rPr>
          <w:sz w:val="36"/>
        </w:rPr>
      </w:pPr>
      <w:bookmarkStart w:id="3516" w:name="_Toc45892559"/>
      <w:bookmarkStart w:id="3517" w:name="_Toc53176185"/>
      <w:bookmarkStart w:id="3518" w:name="_Toc61120150"/>
      <w:bookmarkStart w:id="3519" w:name="_Toc67917366"/>
      <w:bookmarkStart w:id="3520" w:name="_Toc76297405"/>
      <w:bookmarkStart w:id="3521" w:name="_Toc76571346"/>
      <w:bookmarkStart w:id="3522" w:name="_Toc83742886"/>
      <w:r w:rsidRPr="00661924">
        <w:t>B.4.1</w:t>
      </w:r>
      <w:r w:rsidRPr="00661924">
        <w:tab/>
      </w:r>
      <w:bookmarkEnd w:id="3512"/>
      <w:bookmarkEnd w:id="3513"/>
      <w:bookmarkEnd w:id="3514"/>
      <w:bookmarkEnd w:id="3515"/>
      <w:r>
        <w:t>General</w:t>
      </w:r>
      <w:bookmarkEnd w:id="3516"/>
      <w:bookmarkEnd w:id="3517"/>
      <w:bookmarkEnd w:id="3518"/>
      <w:bookmarkEnd w:id="3519"/>
      <w:bookmarkEnd w:id="3520"/>
      <w:bookmarkEnd w:id="3521"/>
      <w:bookmarkEnd w:id="3522"/>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71" type="#_x0000_t75" style="width:27pt;height:15.5pt" o:ole="">
            <v:imagedata r:id="rId290" o:title=""/>
          </v:shape>
          <o:OLEObject Type="Embed" ProgID="Equation.3" ShapeID="_x0000_i1171" DrawAspect="Content" ObjectID="_1694562329"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72" type="#_x0000_t75" style="width:93.5pt;height:21.5pt" o:ole="">
            <v:imagedata r:id="rId292" o:title=""/>
          </v:shape>
          <o:OLEObject Type="Embed" ProgID="Equation.3" ShapeID="_x0000_i1172" DrawAspect="Content" ObjectID="_1694562330" r:id="rId293"/>
        </w:object>
      </w:r>
      <w:r w:rsidR="005B3300" w:rsidRPr="00661924">
        <w:t xml:space="preserve">, with </w:t>
      </w:r>
      <w:r w:rsidR="005B3300" w:rsidRPr="00661924">
        <w:rPr>
          <w:position w:val="-14"/>
        </w:rPr>
        <w:object w:dxaOrig="600" w:dyaOrig="400" w14:anchorId="4D0D36CD">
          <v:shape id="_x0000_i1173" type="#_x0000_t75" style="width:27pt;height:19.5pt" o:ole="">
            <v:imagedata r:id="rId294" o:title=""/>
          </v:shape>
          <o:OLEObject Type="Embed" ProgID="Equation.3" ShapeID="_x0000_i1173" DrawAspect="Content" ObjectID="_1694562331"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4" type="#_x0000_t75" style="width:26.5pt;height:19.5pt" o:ole="">
            <v:imagedata r:id="rId296" o:title=""/>
          </v:shape>
          <o:OLEObject Type="Embed" ProgID="Equation.3" ShapeID="_x0000_i1174" DrawAspect="Content" ObjectID="_1694562332" r:id="rId297"/>
        </w:object>
      </w:r>
      <w:r w:rsidR="005B3300" w:rsidRPr="00661924">
        <w:t>as per the test configuration but transmitted on different physical antenna elements:</w:t>
      </w:r>
    </w:p>
    <w:p w14:paraId="54CC2075" w14:textId="77777777" w:rsidR="005B3300" w:rsidRPr="00661924" w:rsidRDefault="000D1736"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5" type="#_x0000_t75" style="width:27pt;height:16pt" o:ole="">
            <v:imagedata r:id="rId290" o:title=""/>
          </v:shape>
          <o:OLEObject Type="Embed" ProgID="Equation.3" ShapeID="_x0000_i1175" DrawAspect="Content" ObjectID="_1694562333"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6" type="#_x0000_t75" style="width:26.5pt;height:19.5pt" o:ole="">
            <v:imagedata r:id="rId296" o:title=""/>
          </v:shape>
          <o:OLEObject Type="Embed" ProgID="Equation.3" ShapeID="_x0000_i1176" DrawAspect="Content" ObjectID="_1694562334" r:id="rId299"/>
        </w:object>
      </w:r>
      <w:r w:rsidRPr="00661924">
        <w:t>as per the test configuration but transmitted on different physical antenna elements:</w:t>
      </w:r>
    </w:p>
    <w:p w14:paraId="3E6D9081" w14:textId="77777777" w:rsidR="0044260C" w:rsidRPr="00661924" w:rsidRDefault="000D1736"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3523" w:name="MCCQCTEMPBM_00000023"/>
    <w:bookmarkStart w:id="3524"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3523"/>
      <w:bookmarkEnd w:id="3524"/>
      <w:r w:rsidRPr="00661924">
        <w:t xml:space="preserve">The precoder matrix </w:t>
      </w:r>
      <w:r w:rsidRPr="00661924">
        <w:rPr>
          <w:position w:val="-10"/>
        </w:rPr>
        <w:object w:dxaOrig="540" w:dyaOrig="320" w14:anchorId="4923D74D">
          <v:shape id="_x0000_i1177" type="#_x0000_t75" style="width:28.5pt;height:16pt" o:ole="">
            <v:imagedata r:id="rId290" o:title=""/>
          </v:shape>
          <o:OLEObject Type="Embed" ProgID="Equation.3" ShapeID="_x0000_i1177" DrawAspect="Content" ObjectID="_1694562335" r:id="rId300"/>
        </w:object>
      </w:r>
      <w:r w:rsidRPr="00661924">
        <w:t>is specific to the test case configuration.</w:t>
      </w:r>
      <w:r>
        <w:t xml:space="preserve"> </w:t>
      </w:r>
      <w:r w:rsidRPr="00661924">
        <w:rPr>
          <w:position w:val="-10"/>
        </w:rPr>
        <w:object w:dxaOrig="540" w:dyaOrig="320" w14:anchorId="5CB062FE">
          <v:shape id="_x0000_i1178" type="#_x0000_t75" style="width:27pt;height:16pt" o:ole="">
            <v:imagedata r:id="rId290" o:title=""/>
          </v:shape>
          <o:OLEObject Type="Embed" ProgID="Equation.3" ShapeID="_x0000_i1178" DrawAspect="Content" ObjectID="_1694562336" r:id="rId301"/>
        </w:object>
      </w:r>
      <w:r>
        <w:t xml:space="preserve"> is defined in Clause 5.2.2.2 of TS 38.214 [12].</w:t>
      </w:r>
      <w:bookmarkStart w:id="3525" w:name="MCCQCTEMPBM_00000024"/>
      <w:bookmarkStart w:id="3526" w:name="MCCQCTEMPBM_00000027"/>
      <w:r w:rsidRPr="00661924">
        <w:fldChar w:fldCharType="begin"/>
      </w:r>
      <w:r w:rsidRPr="00661924">
        <w:fldChar w:fldCharType="end"/>
      </w:r>
      <w:bookmarkStart w:id="3527" w:name="MCCQCTEMPBM_00000025"/>
      <w:bookmarkStart w:id="3528" w:name="MCCQCTEMPBM_00000028"/>
      <w:bookmarkEnd w:id="3525"/>
      <w:bookmarkEnd w:id="3526"/>
      <w:r w:rsidRPr="00661924">
        <w:fldChar w:fldCharType="begin"/>
      </w:r>
      <w:r w:rsidRPr="00661924">
        <w:fldChar w:fldCharType="end"/>
      </w:r>
      <w:bookmarkEnd w:id="3527"/>
      <w:bookmarkEnd w:id="3528"/>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9" type="#_x0000_t75" style="width:93.5pt;height:19.5pt" o:ole="">
            <v:imagedata r:id="rId302" o:title=""/>
          </v:shape>
          <o:OLEObject Type="Embed" ProgID="Equation.3" ShapeID="_x0000_i1179" DrawAspect="Content" ObjectID="_1694562337" r:id="rId303"/>
        </w:object>
      </w:r>
      <w:r w:rsidRPr="00661924">
        <w:t xml:space="preserve">, where </w:t>
      </w:r>
      <w:r w:rsidRPr="00661924">
        <w:rPr>
          <w:position w:val="-12"/>
        </w:rPr>
        <w:object w:dxaOrig="560" w:dyaOrig="360" w14:anchorId="45BA6563">
          <v:shape id="_x0000_i1180" type="#_x0000_t75" style="width:26.5pt;height:19.5pt" o:ole="">
            <v:imagedata r:id="rId304" o:title=""/>
          </v:shape>
          <o:OLEObject Type="Embed" ProgID="Equation.3" ShapeID="_x0000_i1180" DrawAspect="Content" ObjectID="_1694562338"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81" type="#_x0000_t75" style="width:19.5pt;height:21.5pt" o:ole="">
            <v:imagedata r:id="rId306" o:title=""/>
          </v:shape>
          <o:OLEObject Type="Embed" ProgID="Equation.3" ShapeID="_x0000_i1181" DrawAspect="Content" ObjectID="_1694562339"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82" type="#_x0000_t75" style="width:19.5pt;height:21.5pt" o:ole="">
            <v:imagedata r:id="rId306" o:title=""/>
          </v:shape>
          <o:OLEObject Type="Embed" ProgID="Equation.3" ShapeID="_x0000_i1182" DrawAspect="Content" ObjectID="_1694562340"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83" type="#_x0000_t75" style="width:20pt;height:21.5pt" o:ole="">
            <v:imagedata r:id="rId309" o:title=""/>
          </v:shape>
          <o:OLEObject Type="Embed" ProgID="Equation.3" ShapeID="_x0000_i1183" DrawAspect="Content" ObjectID="_1694562341"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4" type="#_x0000_t75" style="width:151pt;height:19.5pt" o:ole="">
            <v:imagedata r:id="rId311" o:title=""/>
          </v:shape>
          <o:OLEObject Type="Embed" ProgID="Equation.3" ShapeID="_x0000_i1184" DrawAspect="Content" ObjectID="_1694562342"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5" type="#_x0000_t75" style="width:52pt;height:19.5pt" o:ole="">
            <v:imagedata r:id="rId313" o:title=""/>
          </v:shape>
          <o:OLEObject Type="Embed" ProgID="Equation.3" ShapeID="_x0000_i1185" DrawAspect="Content" ObjectID="_1694562343" r:id="rId314"/>
        </w:object>
      </w:r>
      <w:r w:rsidRPr="00661924">
        <w:t xml:space="preserve"> where </w:t>
      </w:r>
      <w:r w:rsidRPr="00661924">
        <w:rPr>
          <w:position w:val="-12"/>
        </w:rPr>
        <w:object w:dxaOrig="499" w:dyaOrig="360" w14:anchorId="30F578EB">
          <v:shape id="_x0000_i1186" type="#_x0000_t75" style="width:26.5pt;height:19.5pt" o:ole="">
            <v:imagedata r:id="rId315" o:title=""/>
          </v:shape>
          <o:OLEObject Type="Embed" ProgID="Equation.3" ShapeID="_x0000_i1186" DrawAspect="Content" ObjectID="_1694562344"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3529" w:name="_Toc21338449"/>
      <w:bookmarkStart w:id="3530" w:name="_Toc29808557"/>
      <w:bookmarkStart w:id="3531" w:name="_Toc37068476"/>
      <w:bookmarkStart w:id="3532" w:name="_Toc37257429"/>
      <w:bookmarkStart w:id="3533" w:name="_Toc45892560"/>
      <w:bookmarkStart w:id="3534" w:name="_Toc53176186"/>
      <w:bookmarkStart w:id="3535" w:name="_Toc61120151"/>
      <w:bookmarkStart w:id="3536" w:name="_Toc67917367"/>
      <w:bookmarkStart w:id="3537" w:name="_Toc76297406"/>
      <w:bookmarkStart w:id="3538" w:name="_Toc76571347"/>
      <w:bookmarkStart w:id="3539" w:name="_Toc83742887"/>
      <w:r w:rsidRPr="00661924">
        <w:t>Annex C (normative):</w:t>
      </w:r>
      <w:r w:rsidRPr="00661924">
        <w:br/>
        <w:t>Downlink physical channels</w:t>
      </w:r>
      <w:bookmarkEnd w:id="3529"/>
      <w:bookmarkEnd w:id="3530"/>
      <w:bookmarkEnd w:id="3531"/>
      <w:bookmarkEnd w:id="3532"/>
      <w:bookmarkEnd w:id="3533"/>
      <w:bookmarkEnd w:id="3534"/>
      <w:bookmarkEnd w:id="3535"/>
      <w:bookmarkEnd w:id="3536"/>
      <w:bookmarkEnd w:id="3537"/>
      <w:bookmarkEnd w:id="3538"/>
      <w:bookmarkEnd w:id="3539"/>
    </w:p>
    <w:p w14:paraId="552502DB" w14:textId="77777777" w:rsidR="005B3300" w:rsidRPr="00661924" w:rsidRDefault="005B3300" w:rsidP="005B3300">
      <w:pPr>
        <w:pStyle w:val="Heading1"/>
      </w:pPr>
      <w:bookmarkStart w:id="3540" w:name="_Toc21338450"/>
      <w:bookmarkStart w:id="3541" w:name="_Toc29808558"/>
      <w:bookmarkStart w:id="3542" w:name="_Toc37068477"/>
      <w:bookmarkStart w:id="3543" w:name="_Toc37257430"/>
      <w:bookmarkStart w:id="3544" w:name="_Toc45892561"/>
      <w:bookmarkStart w:id="3545" w:name="_Toc53176187"/>
      <w:bookmarkStart w:id="3546" w:name="_Toc61120152"/>
      <w:bookmarkStart w:id="3547" w:name="_Toc67917368"/>
      <w:bookmarkStart w:id="3548" w:name="_Toc76297407"/>
      <w:bookmarkStart w:id="3549" w:name="_Toc76571348"/>
      <w:bookmarkStart w:id="3550" w:name="_Toc83742888"/>
      <w:r w:rsidRPr="00661924">
        <w:t>C.1</w:t>
      </w:r>
      <w:r w:rsidRPr="00661924">
        <w:rPr>
          <w:rFonts w:hint="eastAsia"/>
          <w:lang w:eastAsia="zh-CN"/>
        </w:rPr>
        <w:tab/>
      </w:r>
      <w:r w:rsidRPr="00661924">
        <w:t>General</w:t>
      </w:r>
      <w:bookmarkEnd w:id="3540"/>
      <w:bookmarkEnd w:id="3541"/>
      <w:bookmarkEnd w:id="3542"/>
      <w:bookmarkEnd w:id="3543"/>
      <w:bookmarkEnd w:id="3544"/>
      <w:bookmarkEnd w:id="3545"/>
      <w:bookmarkEnd w:id="3546"/>
      <w:bookmarkEnd w:id="3547"/>
      <w:bookmarkEnd w:id="3548"/>
      <w:bookmarkEnd w:id="3549"/>
      <w:bookmarkEnd w:id="3550"/>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3551" w:name="_Toc21338451"/>
      <w:bookmarkStart w:id="3552" w:name="_Toc29808559"/>
      <w:bookmarkStart w:id="3553" w:name="_Toc37068478"/>
      <w:bookmarkStart w:id="3554" w:name="_Toc37257431"/>
      <w:bookmarkStart w:id="3555" w:name="_Toc45892562"/>
      <w:bookmarkStart w:id="3556" w:name="_Toc53176188"/>
      <w:bookmarkStart w:id="3557" w:name="_Toc61120153"/>
      <w:bookmarkStart w:id="3558" w:name="_Toc67917369"/>
      <w:bookmarkStart w:id="3559" w:name="_Toc76297408"/>
      <w:bookmarkStart w:id="3560" w:name="_Toc76571349"/>
      <w:bookmarkStart w:id="3561" w:name="_Toc83742889"/>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3551"/>
      <w:bookmarkEnd w:id="3552"/>
      <w:bookmarkEnd w:id="3553"/>
      <w:bookmarkEnd w:id="3554"/>
      <w:bookmarkEnd w:id="3555"/>
      <w:bookmarkEnd w:id="3556"/>
      <w:bookmarkEnd w:id="3557"/>
      <w:bookmarkEnd w:id="3558"/>
      <w:bookmarkEnd w:id="3559"/>
      <w:bookmarkEnd w:id="3560"/>
      <w:bookmarkEnd w:id="3561"/>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3562" w:name="_Toc21338452"/>
      <w:bookmarkStart w:id="3563" w:name="_Toc29808560"/>
      <w:bookmarkStart w:id="3564" w:name="_Toc37068479"/>
      <w:bookmarkStart w:id="3565" w:name="_Toc37257432"/>
      <w:bookmarkStart w:id="3566" w:name="_Toc45892563"/>
      <w:bookmarkStart w:id="3567" w:name="_Toc53176189"/>
      <w:bookmarkStart w:id="3568" w:name="_Toc61120154"/>
      <w:bookmarkStart w:id="3569" w:name="_Toc67917370"/>
      <w:bookmarkStart w:id="3570" w:name="_Toc76297409"/>
      <w:bookmarkStart w:id="3571" w:name="_Toc76571350"/>
      <w:bookmarkStart w:id="3572" w:name="_Toc83742890"/>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3562"/>
      <w:bookmarkEnd w:id="3563"/>
      <w:bookmarkEnd w:id="3564"/>
      <w:bookmarkEnd w:id="3565"/>
      <w:bookmarkEnd w:id="3566"/>
      <w:bookmarkEnd w:id="3567"/>
      <w:bookmarkEnd w:id="3568"/>
      <w:bookmarkEnd w:id="3569"/>
      <w:bookmarkEnd w:id="3570"/>
      <w:bookmarkEnd w:id="3571"/>
      <w:bookmarkEnd w:id="3572"/>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3573" w:name="_Toc21338453"/>
      <w:bookmarkStart w:id="3574" w:name="_Toc29808561"/>
      <w:bookmarkStart w:id="3575" w:name="_Toc37068480"/>
      <w:bookmarkStart w:id="3576" w:name="_Toc37257433"/>
      <w:bookmarkStart w:id="3577" w:name="_Toc45892564"/>
      <w:bookmarkStart w:id="3578" w:name="_Toc53176190"/>
      <w:bookmarkStart w:id="3579" w:name="_Toc61120155"/>
      <w:bookmarkStart w:id="3580" w:name="_Toc67917371"/>
      <w:bookmarkStart w:id="3581" w:name="_Toc76297410"/>
      <w:bookmarkStart w:id="3582" w:name="_Toc76571351"/>
      <w:bookmarkStart w:id="3583" w:name="_Toc83742891"/>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3573"/>
      <w:bookmarkEnd w:id="3574"/>
      <w:bookmarkEnd w:id="3575"/>
      <w:bookmarkEnd w:id="3576"/>
      <w:bookmarkEnd w:id="3577"/>
      <w:bookmarkEnd w:id="3578"/>
      <w:bookmarkEnd w:id="3579"/>
      <w:bookmarkEnd w:id="3580"/>
      <w:bookmarkEnd w:id="3581"/>
      <w:bookmarkEnd w:id="3582"/>
      <w:bookmarkEnd w:id="3583"/>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7" type="#_x0000_t75" style="width:50pt;height:14.5pt" o:ole="">
                  <v:imagedata r:id="rId317" o:title=""/>
                </v:shape>
                <o:OLEObject Type="Embed" ProgID="Equation.3" ShapeID="_x0000_i1187" DrawAspect="Content" ObjectID="_1694562345"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3584" w:name="_Toc21338454"/>
      <w:bookmarkStart w:id="3585" w:name="_Toc29808562"/>
      <w:bookmarkStart w:id="3586" w:name="_Toc37068481"/>
      <w:bookmarkStart w:id="3587" w:name="_Toc37257434"/>
      <w:bookmarkStart w:id="3588" w:name="_Toc45892565"/>
      <w:bookmarkStart w:id="3589" w:name="_Toc53176191"/>
      <w:bookmarkStart w:id="3590" w:name="_Toc61120156"/>
      <w:bookmarkStart w:id="3591" w:name="_Toc67917372"/>
      <w:bookmarkStart w:id="3592" w:name="_Toc76297411"/>
      <w:bookmarkStart w:id="3593" w:name="_Toc76571352"/>
      <w:bookmarkStart w:id="3594" w:name="_Toc83742892"/>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3584"/>
      <w:bookmarkEnd w:id="3585"/>
      <w:bookmarkEnd w:id="3586"/>
      <w:bookmarkEnd w:id="3587"/>
      <w:bookmarkEnd w:id="3588"/>
      <w:bookmarkEnd w:id="3589"/>
      <w:bookmarkEnd w:id="3590"/>
      <w:bookmarkEnd w:id="3591"/>
      <w:bookmarkEnd w:id="3592"/>
      <w:bookmarkEnd w:id="3593"/>
      <w:bookmarkEnd w:id="3594"/>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8" type="#_x0000_t75" style="width:50pt;height:14.5pt" o:ole="">
                  <v:imagedata r:id="rId317" o:title=""/>
                </v:shape>
                <o:OLEObject Type="Embed" ProgID="Equation.3" ShapeID="_x0000_i1188" DrawAspect="Content" ObjectID="_1694562346"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3595" w:name="_Toc21338455"/>
      <w:bookmarkStart w:id="3596" w:name="_Toc29808563"/>
      <w:bookmarkStart w:id="3597" w:name="_Toc37068482"/>
      <w:bookmarkStart w:id="3598" w:name="_Toc37257435"/>
      <w:bookmarkStart w:id="3599" w:name="_Toc45892566"/>
      <w:bookmarkStart w:id="3600" w:name="_Toc53176192"/>
      <w:bookmarkStart w:id="3601" w:name="_Toc61120157"/>
      <w:bookmarkStart w:id="3602" w:name="_Toc67917373"/>
      <w:bookmarkStart w:id="3603" w:name="_Toc76297412"/>
      <w:bookmarkStart w:id="3604" w:name="_Toc76571353"/>
      <w:bookmarkStart w:id="3605" w:name="_Toc83742893"/>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3595"/>
      <w:bookmarkEnd w:id="3596"/>
      <w:bookmarkEnd w:id="3597"/>
      <w:bookmarkEnd w:id="3598"/>
      <w:bookmarkEnd w:id="3599"/>
      <w:bookmarkEnd w:id="3600"/>
      <w:bookmarkEnd w:id="3601"/>
      <w:bookmarkEnd w:id="3602"/>
      <w:bookmarkEnd w:id="3603"/>
      <w:bookmarkEnd w:id="3604"/>
      <w:bookmarkEnd w:id="3605"/>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3606" w:name="_Toc21338456"/>
      <w:bookmarkStart w:id="3607" w:name="_Toc29808564"/>
      <w:bookmarkStart w:id="3608" w:name="_Toc37068483"/>
      <w:bookmarkStart w:id="3609" w:name="_Toc37257436"/>
      <w:bookmarkStart w:id="3610" w:name="_Toc45892567"/>
      <w:bookmarkStart w:id="3611" w:name="_Toc53176193"/>
      <w:bookmarkStart w:id="3612" w:name="_Toc61120158"/>
      <w:bookmarkStart w:id="3613" w:name="_Toc67917374"/>
      <w:bookmarkStart w:id="3614" w:name="_Toc76297413"/>
      <w:bookmarkStart w:id="3615" w:name="_Toc76571354"/>
      <w:bookmarkStart w:id="3616" w:name="_Toc83742894"/>
      <w:r w:rsidRPr="002207A5">
        <w:rPr>
          <w:lang w:val="fr-FR"/>
        </w:rPr>
        <w:t>Annex E (normative):</w:t>
      </w:r>
      <w:r w:rsidRPr="002207A5">
        <w:rPr>
          <w:lang w:val="fr-FR"/>
        </w:rPr>
        <w:br/>
        <w:t>Environmental conditions</w:t>
      </w:r>
      <w:bookmarkEnd w:id="3606"/>
      <w:bookmarkEnd w:id="3607"/>
      <w:bookmarkEnd w:id="3608"/>
      <w:bookmarkEnd w:id="3609"/>
      <w:bookmarkEnd w:id="3610"/>
      <w:bookmarkEnd w:id="3611"/>
      <w:bookmarkEnd w:id="3612"/>
      <w:bookmarkEnd w:id="3613"/>
      <w:bookmarkEnd w:id="3614"/>
      <w:bookmarkEnd w:id="3615"/>
      <w:bookmarkEnd w:id="3616"/>
    </w:p>
    <w:p w14:paraId="4BFEF881" w14:textId="77777777" w:rsidR="005B3300" w:rsidRPr="00661924" w:rsidRDefault="005B3300" w:rsidP="005B3300">
      <w:pPr>
        <w:pStyle w:val="Heading1"/>
      </w:pPr>
      <w:bookmarkStart w:id="3617" w:name="_Toc21338457"/>
      <w:bookmarkStart w:id="3618" w:name="_Toc29808565"/>
      <w:bookmarkStart w:id="3619" w:name="_Toc37068484"/>
      <w:bookmarkStart w:id="3620" w:name="_Toc37257437"/>
      <w:bookmarkStart w:id="3621" w:name="_Toc45892568"/>
      <w:bookmarkStart w:id="3622" w:name="_Toc53176194"/>
      <w:bookmarkStart w:id="3623" w:name="_Toc61120159"/>
      <w:bookmarkStart w:id="3624" w:name="_Toc67917375"/>
      <w:bookmarkStart w:id="3625" w:name="_Toc76297414"/>
      <w:bookmarkStart w:id="3626" w:name="_Toc76571355"/>
      <w:bookmarkStart w:id="3627" w:name="_Toc83742895"/>
      <w:bookmarkStart w:id="3628" w:name="historyclause"/>
      <w:r w:rsidRPr="00661924">
        <w:t>E.1</w:t>
      </w:r>
      <w:r w:rsidRPr="00661924">
        <w:rPr>
          <w:rFonts w:hint="eastAsia"/>
          <w:lang w:eastAsia="zh-CN"/>
        </w:rPr>
        <w:tab/>
      </w:r>
      <w:r w:rsidRPr="00661924">
        <w:t>General</w:t>
      </w:r>
      <w:bookmarkEnd w:id="3617"/>
      <w:bookmarkEnd w:id="3618"/>
      <w:bookmarkEnd w:id="3619"/>
      <w:bookmarkEnd w:id="3620"/>
      <w:bookmarkEnd w:id="3621"/>
      <w:bookmarkEnd w:id="3622"/>
      <w:bookmarkEnd w:id="3623"/>
      <w:bookmarkEnd w:id="3624"/>
      <w:bookmarkEnd w:id="3625"/>
      <w:bookmarkEnd w:id="3626"/>
      <w:bookmarkEnd w:id="3627"/>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3629" w:name="_Toc21338458"/>
      <w:bookmarkStart w:id="3630" w:name="_Toc29808566"/>
      <w:bookmarkStart w:id="3631" w:name="_Toc37068485"/>
      <w:bookmarkStart w:id="3632" w:name="_Toc37257438"/>
      <w:bookmarkStart w:id="3633" w:name="_Toc45892569"/>
      <w:bookmarkStart w:id="3634" w:name="_Toc53176195"/>
      <w:bookmarkStart w:id="3635" w:name="_Toc61120160"/>
      <w:bookmarkStart w:id="3636" w:name="_Toc67917376"/>
      <w:bookmarkStart w:id="3637" w:name="_Toc76297415"/>
      <w:bookmarkStart w:id="3638" w:name="_Toc76571356"/>
      <w:bookmarkStart w:id="3639" w:name="_Toc83742896"/>
      <w:r w:rsidRPr="00661924">
        <w:t>E.2</w:t>
      </w:r>
      <w:r w:rsidRPr="00661924">
        <w:rPr>
          <w:rFonts w:hint="eastAsia"/>
          <w:lang w:eastAsia="zh-CN"/>
        </w:rPr>
        <w:tab/>
      </w:r>
      <w:r w:rsidRPr="00661924">
        <w:t>Environmental</w:t>
      </w:r>
      <w:r w:rsidRPr="00661924">
        <w:rPr>
          <w:rFonts w:hint="eastAsia"/>
        </w:rPr>
        <w:t xml:space="preserve"> (Conducted)</w:t>
      </w:r>
      <w:bookmarkEnd w:id="3629"/>
      <w:bookmarkEnd w:id="3630"/>
      <w:bookmarkEnd w:id="3631"/>
      <w:bookmarkEnd w:id="3632"/>
      <w:bookmarkEnd w:id="3633"/>
      <w:bookmarkEnd w:id="3634"/>
      <w:bookmarkEnd w:id="3635"/>
      <w:bookmarkEnd w:id="3636"/>
      <w:bookmarkEnd w:id="3637"/>
      <w:bookmarkEnd w:id="3638"/>
      <w:bookmarkEnd w:id="3639"/>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3640" w:name="_Toc21338459"/>
      <w:bookmarkStart w:id="3641" w:name="_Toc29808567"/>
      <w:bookmarkStart w:id="3642" w:name="_Toc37068486"/>
      <w:bookmarkStart w:id="3643" w:name="_Toc37257439"/>
      <w:bookmarkStart w:id="3644" w:name="_Toc45892570"/>
      <w:bookmarkStart w:id="3645" w:name="_Toc53176196"/>
      <w:bookmarkStart w:id="3646" w:name="_Toc61120161"/>
      <w:bookmarkStart w:id="3647" w:name="_Toc67917377"/>
      <w:bookmarkStart w:id="3648" w:name="_Toc76297416"/>
      <w:bookmarkStart w:id="3649" w:name="_Toc76571357"/>
      <w:bookmarkStart w:id="3650" w:name="_Toc83742897"/>
      <w:r w:rsidRPr="00661924">
        <w:t>E.2.1</w:t>
      </w:r>
      <w:r w:rsidRPr="00661924">
        <w:rPr>
          <w:rFonts w:hint="eastAsia"/>
          <w:lang w:eastAsia="zh-CN"/>
        </w:rPr>
        <w:tab/>
      </w:r>
      <w:r w:rsidRPr="00661924">
        <w:t>Temperature</w:t>
      </w:r>
      <w:bookmarkEnd w:id="3640"/>
      <w:bookmarkEnd w:id="3641"/>
      <w:bookmarkEnd w:id="3642"/>
      <w:bookmarkEnd w:id="3643"/>
      <w:bookmarkEnd w:id="3644"/>
      <w:bookmarkEnd w:id="3645"/>
      <w:bookmarkEnd w:id="3646"/>
      <w:bookmarkEnd w:id="3647"/>
      <w:bookmarkEnd w:id="3648"/>
      <w:bookmarkEnd w:id="3649"/>
      <w:bookmarkEnd w:id="3650"/>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3651" w:name="_Toc21338460"/>
      <w:bookmarkStart w:id="3652" w:name="_Toc29808568"/>
      <w:bookmarkStart w:id="3653" w:name="_Toc37068487"/>
      <w:bookmarkStart w:id="3654" w:name="_Toc37257440"/>
      <w:bookmarkStart w:id="3655" w:name="_Toc45892571"/>
      <w:bookmarkStart w:id="3656" w:name="_Toc53176197"/>
      <w:bookmarkStart w:id="3657" w:name="_Toc61120162"/>
      <w:bookmarkStart w:id="3658" w:name="_Toc67917378"/>
      <w:bookmarkStart w:id="3659" w:name="_Toc76297417"/>
      <w:bookmarkStart w:id="3660" w:name="_Toc76571358"/>
      <w:bookmarkStart w:id="3661" w:name="_Toc83742898"/>
      <w:r w:rsidRPr="00661924">
        <w:t>E.2.2</w:t>
      </w:r>
      <w:r w:rsidRPr="00661924">
        <w:rPr>
          <w:rFonts w:hint="eastAsia"/>
          <w:lang w:eastAsia="zh-CN"/>
        </w:rPr>
        <w:tab/>
      </w:r>
      <w:r w:rsidRPr="00661924">
        <w:t>Voltage</w:t>
      </w:r>
      <w:bookmarkEnd w:id="3651"/>
      <w:bookmarkEnd w:id="3652"/>
      <w:bookmarkEnd w:id="3653"/>
      <w:bookmarkEnd w:id="3654"/>
      <w:bookmarkEnd w:id="3655"/>
      <w:bookmarkEnd w:id="3656"/>
      <w:bookmarkEnd w:id="3657"/>
      <w:bookmarkEnd w:id="3658"/>
      <w:bookmarkEnd w:id="3659"/>
      <w:bookmarkEnd w:id="3660"/>
      <w:bookmarkEnd w:id="3661"/>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3662" w:name="_Toc21338461"/>
      <w:bookmarkStart w:id="3663" w:name="_Toc29808569"/>
      <w:bookmarkStart w:id="3664" w:name="_Toc37068488"/>
      <w:bookmarkStart w:id="3665" w:name="_Toc37257441"/>
      <w:bookmarkStart w:id="3666" w:name="_Toc45892572"/>
      <w:bookmarkStart w:id="3667" w:name="_Toc53176198"/>
      <w:bookmarkStart w:id="3668" w:name="_Toc61120163"/>
      <w:bookmarkStart w:id="3669" w:name="_Toc67917379"/>
      <w:bookmarkStart w:id="3670" w:name="_Toc76297418"/>
      <w:bookmarkStart w:id="3671" w:name="_Toc76571359"/>
      <w:bookmarkStart w:id="3672" w:name="_Toc83742899"/>
      <w:r w:rsidRPr="00661924">
        <w:t>E.2.3</w:t>
      </w:r>
      <w:r w:rsidRPr="00661924">
        <w:rPr>
          <w:rFonts w:hint="eastAsia"/>
          <w:lang w:eastAsia="zh-CN"/>
        </w:rPr>
        <w:tab/>
      </w:r>
      <w:r w:rsidRPr="00661924">
        <w:t>Vibration</w:t>
      </w:r>
      <w:bookmarkEnd w:id="3662"/>
      <w:bookmarkEnd w:id="3663"/>
      <w:bookmarkEnd w:id="3664"/>
      <w:bookmarkEnd w:id="3665"/>
      <w:bookmarkEnd w:id="3666"/>
      <w:bookmarkEnd w:id="3667"/>
      <w:bookmarkEnd w:id="3668"/>
      <w:bookmarkEnd w:id="3669"/>
      <w:bookmarkEnd w:id="3670"/>
      <w:bookmarkEnd w:id="3671"/>
      <w:bookmarkEnd w:id="3672"/>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3673" w:name="_Toc21338462"/>
      <w:bookmarkStart w:id="3674" w:name="_Toc29808570"/>
      <w:bookmarkStart w:id="3675" w:name="_Toc37068489"/>
      <w:bookmarkStart w:id="3676" w:name="_Toc37257442"/>
      <w:bookmarkStart w:id="3677" w:name="_Toc45892573"/>
      <w:bookmarkStart w:id="3678" w:name="_Toc53176199"/>
      <w:bookmarkStart w:id="3679" w:name="_Toc61120164"/>
      <w:bookmarkStart w:id="3680" w:name="_Toc67917380"/>
      <w:bookmarkStart w:id="3681" w:name="_Toc76297419"/>
      <w:bookmarkStart w:id="3682" w:name="_Toc76571360"/>
      <w:bookmarkStart w:id="3683" w:name="_Toc83742900"/>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3673"/>
      <w:bookmarkEnd w:id="3674"/>
      <w:bookmarkEnd w:id="3675"/>
      <w:bookmarkEnd w:id="3676"/>
      <w:bookmarkEnd w:id="3677"/>
      <w:bookmarkEnd w:id="3678"/>
      <w:bookmarkEnd w:id="3679"/>
      <w:bookmarkEnd w:id="3680"/>
      <w:bookmarkEnd w:id="3681"/>
      <w:bookmarkEnd w:id="3682"/>
      <w:bookmarkEnd w:id="3683"/>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3684" w:name="_Toc21338463"/>
      <w:bookmarkStart w:id="3685" w:name="_Toc29808571"/>
      <w:bookmarkStart w:id="3686" w:name="_Toc37068490"/>
      <w:bookmarkStart w:id="3687" w:name="_Toc37257443"/>
      <w:bookmarkStart w:id="3688" w:name="_Toc45892574"/>
      <w:bookmarkStart w:id="3689" w:name="_Toc53176200"/>
      <w:bookmarkStart w:id="3690" w:name="_Toc61120165"/>
      <w:bookmarkStart w:id="3691" w:name="_Toc67917381"/>
      <w:bookmarkStart w:id="3692" w:name="_Toc76297420"/>
      <w:bookmarkStart w:id="3693" w:name="_Toc76571361"/>
      <w:bookmarkStart w:id="3694" w:name="_Toc83742901"/>
      <w:r w:rsidRPr="00661924">
        <w:t>E.</w:t>
      </w:r>
      <w:r w:rsidRPr="00661924">
        <w:rPr>
          <w:rFonts w:hint="eastAsia"/>
        </w:rPr>
        <w:t>3</w:t>
      </w:r>
      <w:r w:rsidRPr="00661924">
        <w:t>.1</w:t>
      </w:r>
      <w:r w:rsidRPr="00661924">
        <w:rPr>
          <w:rFonts w:hint="eastAsia"/>
          <w:lang w:eastAsia="zh-CN"/>
        </w:rPr>
        <w:tab/>
      </w:r>
      <w:r w:rsidRPr="00661924">
        <w:t>Temperature</w:t>
      </w:r>
      <w:bookmarkEnd w:id="3684"/>
      <w:bookmarkEnd w:id="3685"/>
      <w:bookmarkEnd w:id="3686"/>
      <w:bookmarkEnd w:id="3687"/>
      <w:bookmarkEnd w:id="3688"/>
      <w:bookmarkEnd w:id="3689"/>
      <w:bookmarkEnd w:id="3690"/>
      <w:bookmarkEnd w:id="3691"/>
      <w:bookmarkEnd w:id="3692"/>
      <w:bookmarkEnd w:id="3693"/>
      <w:bookmarkEnd w:id="3694"/>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3695" w:name="_Toc21338464"/>
      <w:bookmarkStart w:id="3696" w:name="_Toc29808572"/>
      <w:bookmarkStart w:id="3697" w:name="_Toc37068491"/>
      <w:bookmarkStart w:id="3698" w:name="_Toc37257444"/>
      <w:bookmarkStart w:id="3699" w:name="_Toc45892575"/>
      <w:bookmarkStart w:id="3700" w:name="_Toc53176201"/>
      <w:bookmarkStart w:id="3701" w:name="_Toc61120166"/>
      <w:bookmarkStart w:id="3702" w:name="_Toc67917382"/>
      <w:bookmarkStart w:id="3703" w:name="_Toc76297421"/>
      <w:bookmarkStart w:id="3704" w:name="_Toc76571362"/>
      <w:bookmarkStart w:id="3705" w:name="_Toc83742902"/>
      <w:r w:rsidRPr="00661924">
        <w:t>E.</w:t>
      </w:r>
      <w:r w:rsidRPr="00661924">
        <w:rPr>
          <w:rFonts w:hint="eastAsia"/>
        </w:rPr>
        <w:t>3</w:t>
      </w:r>
      <w:r w:rsidRPr="00661924">
        <w:t>.2</w:t>
      </w:r>
      <w:r w:rsidRPr="00661924">
        <w:rPr>
          <w:rFonts w:hint="eastAsia"/>
          <w:lang w:eastAsia="zh-CN"/>
        </w:rPr>
        <w:tab/>
      </w:r>
      <w:r w:rsidRPr="00661924">
        <w:t>Voltage</w:t>
      </w:r>
      <w:bookmarkEnd w:id="3695"/>
      <w:bookmarkEnd w:id="3696"/>
      <w:bookmarkEnd w:id="3697"/>
      <w:bookmarkEnd w:id="3698"/>
      <w:bookmarkEnd w:id="3699"/>
      <w:bookmarkEnd w:id="3700"/>
      <w:bookmarkEnd w:id="3701"/>
      <w:bookmarkEnd w:id="3702"/>
      <w:bookmarkEnd w:id="3703"/>
      <w:bookmarkEnd w:id="3704"/>
      <w:bookmarkEnd w:id="3705"/>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3706" w:name="_Toc21338465"/>
      <w:bookmarkStart w:id="3707" w:name="_Toc29808573"/>
      <w:bookmarkStart w:id="3708" w:name="_Toc37068492"/>
      <w:bookmarkStart w:id="3709" w:name="_Toc37257445"/>
      <w:bookmarkStart w:id="3710" w:name="_Toc45892576"/>
      <w:bookmarkStart w:id="3711" w:name="_Toc53176202"/>
      <w:bookmarkStart w:id="3712" w:name="_Toc61120167"/>
      <w:bookmarkStart w:id="3713" w:name="_Toc67917383"/>
      <w:bookmarkStart w:id="3714" w:name="_Toc76297422"/>
      <w:bookmarkStart w:id="3715" w:name="_Toc76571363"/>
      <w:bookmarkStart w:id="3716" w:name="_Toc83742903"/>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3706"/>
      <w:bookmarkEnd w:id="3707"/>
      <w:bookmarkEnd w:id="3708"/>
      <w:bookmarkEnd w:id="3709"/>
      <w:bookmarkEnd w:id="3710"/>
      <w:bookmarkEnd w:id="3711"/>
      <w:bookmarkEnd w:id="3712"/>
      <w:bookmarkEnd w:id="3713"/>
      <w:bookmarkEnd w:id="3714"/>
      <w:bookmarkEnd w:id="3715"/>
      <w:bookmarkEnd w:id="3716"/>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3717" w:name="_Toc21338466"/>
      <w:bookmarkStart w:id="3718" w:name="_Toc29808574"/>
      <w:bookmarkStart w:id="3719" w:name="_Toc37068493"/>
      <w:bookmarkStart w:id="3720" w:name="_Toc37257446"/>
      <w:bookmarkStart w:id="3721" w:name="_Toc45892577"/>
      <w:bookmarkStart w:id="3722" w:name="_Toc53176203"/>
      <w:bookmarkStart w:id="3723" w:name="_Toc61120168"/>
      <w:bookmarkStart w:id="3724" w:name="_Toc67917384"/>
      <w:bookmarkStart w:id="3725" w:name="_Toc76297423"/>
      <w:bookmarkStart w:id="3726" w:name="_Toc76571364"/>
      <w:bookmarkStart w:id="3727" w:name="_Toc83742904"/>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3717"/>
      <w:bookmarkEnd w:id="3718"/>
      <w:bookmarkEnd w:id="3719"/>
      <w:bookmarkEnd w:id="3720"/>
      <w:bookmarkEnd w:id="3721"/>
      <w:bookmarkEnd w:id="3722"/>
      <w:bookmarkEnd w:id="3723"/>
      <w:bookmarkEnd w:id="3724"/>
      <w:bookmarkEnd w:id="3725"/>
      <w:bookmarkEnd w:id="3726"/>
      <w:bookmarkEnd w:id="3727"/>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3728" w:name="_Toc21338467"/>
      <w:bookmarkStart w:id="3729" w:name="_Toc29808575"/>
      <w:bookmarkStart w:id="3730" w:name="_Toc37068494"/>
      <w:bookmarkStart w:id="3731" w:name="_Toc37257447"/>
      <w:bookmarkStart w:id="3732" w:name="_Toc45892578"/>
      <w:bookmarkStart w:id="3733" w:name="_Toc53176204"/>
      <w:bookmarkStart w:id="3734" w:name="_Toc61120169"/>
      <w:bookmarkStart w:id="3735" w:name="_Toc67917385"/>
      <w:bookmarkStart w:id="3736" w:name="_Toc76297424"/>
      <w:bookmarkStart w:id="3737" w:name="_Toc76571365"/>
      <w:bookmarkStart w:id="3738" w:name="_Toc83742905"/>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3728"/>
      <w:bookmarkEnd w:id="3729"/>
      <w:bookmarkEnd w:id="3730"/>
      <w:bookmarkEnd w:id="3731"/>
      <w:bookmarkEnd w:id="3732"/>
      <w:bookmarkEnd w:id="3733"/>
      <w:bookmarkEnd w:id="3734"/>
      <w:bookmarkEnd w:id="3735"/>
      <w:bookmarkEnd w:id="3736"/>
      <w:bookmarkEnd w:id="3737"/>
      <w:bookmarkEnd w:id="3738"/>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3739" w:name="_Toc21338468"/>
      <w:bookmarkStart w:id="3740" w:name="_Toc29808576"/>
      <w:bookmarkStart w:id="3741" w:name="_Toc37068495"/>
      <w:bookmarkStart w:id="3742" w:name="_Toc37257448"/>
      <w:bookmarkStart w:id="3743" w:name="_Toc45892579"/>
      <w:bookmarkStart w:id="3744" w:name="_Toc53176205"/>
      <w:bookmarkStart w:id="3745" w:name="_Toc61120170"/>
      <w:bookmarkStart w:id="3746" w:name="_Toc67917386"/>
      <w:bookmarkStart w:id="3747" w:name="_Toc76297425"/>
      <w:bookmarkStart w:id="3748" w:name="_Toc76571366"/>
      <w:bookmarkStart w:id="3749" w:name="_Toc83742906"/>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3739"/>
      <w:bookmarkEnd w:id="3740"/>
      <w:bookmarkEnd w:id="3741"/>
      <w:bookmarkEnd w:id="3742"/>
      <w:bookmarkEnd w:id="3743"/>
      <w:bookmarkEnd w:id="3744"/>
      <w:bookmarkEnd w:id="3745"/>
      <w:bookmarkEnd w:id="3746"/>
      <w:bookmarkEnd w:id="3747"/>
      <w:bookmarkEnd w:id="3748"/>
      <w:bookmarkEnd w:id="3749"/>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3750" w:name="_Toc21338469"/>
      <w:bookmarkStart w:id="3751" w:name="_Toc29808577"/>
      <w:bookmarkStart w:id="3752" w:name="_Toc37068496"/>
      <w:bookmarkStart w:id="3753" w:name="_Toc37257449"/>
      <w:bookmarkStart w:id="3754" w:name="_Toc45892580"/>
      <w:bookmarkStart w:id="3755" w:name="_Toc53176206"/>
      <w:bookmarkStart w:id="3756" w:name="_Toc61120171"/>
      <w:bookmarkStart w:id="3757" w:name="_Toc67917387"/>
      <w:bookmarkStart w:id="3758" w:name="_Toc76297426"/>
      <w:bookmarkStart w:id="3759" w:name="_Toc76571367"/>
      <w:bookmarkStart w:id="3760" w:name="_Toc83742907"/>
      <w:r w:rsidRPr="002207A5">
        <w:rPr>
          <w:lang w:val="fr-FR"/>
        </w:rPr>
        <w:t>Annex J (informative): Void</w:t>
      </w:r>
      <w:bookmarkEnd w:id="3750"/>
      <w:bookmarkEnd w:id="3751"/>
      <w:bookmarkEnd w:id="3752"/>
      <w:bookmarkEnd w:id="3753"/>
      <w:bookmarkEnd w:id="3754"/>
      <w:bookmarkEnd w:id="3755"/>
      <w:bookmarkEnd w:id="3756"/>
      <w:bookmarkEnd w:id="3757"/>
      <w:bookmarkEnd w:id="3758"/>
      <w:bookmarkEnd w:id="3759"/>
      <w:bookmarkEnd w:id="3760"/>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3761" w:name="_Toc21338470"/>
      <w:bookmarkStart w:id="3762" w:name="_Toc29808578"/>
      <w:bookmarkStart w:id="3763" w:name="_Toc37068497"/>
      <w:bookmarkStart w:id="3764" w:name="_Toc37257450"/>
      <w:bookmarkStart w:id="3765" w:name="_Toc45892581"/>
      <w:bookmarkStart w:id="3766" w:name="_Toc53176207"/>
      <w:bookmarkStart w:id="3767" w:name="_Toc61120172"/>
      <w:bookmarkStart w:id="3768" w:name="_Toc67917388"/>
      <w:bookmarkStart w:id="3769" w:name="_Toc76297427"/>
      <w:bookmarkStart w:id="3770" w:name="_Toc76571368"/>
      <w:bookmarkStart w:id="3771" w:name="_Toc83742908"/>
      <w:r w:rsidRPr="002207A5">
        <w:rPr>
          <w:lang w:val="fr-FR"/>
        </w:rPr>
        <w:t>Annex K (informative): Void</w:t>
      </w:r>
      <w:bookmarkEnd w:id="3761"/>
      <w:bookmarkEnd w:id="3762"/>
      <w:bookmarkEnd w:id="3763"/>
      <w:bookmarkEnd w:id="3764"/>
      <w:bookmarkEnd w:id="3765"/>
      <w:bookmarkEnd w:id="3766"/>
      <w:bookmarkEnd w:id="3767"/>
      <w:bookmarkEnd w:id="3768"/>
      <w:bookmarkEnd w:id="3769"/>
      <w:bookmarkEnd w:id="3770"/>
      <w:bookmarkEnd w:id="3771"/>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3772" w:name="_Toc21338471"/>
      <w:bookmarkStart w:id="3773" w:name="_Toc29808579"/>
      <w:bookmarkStart w:id="3774" w:name="_Toc37068498"/>
      <w:bookmarkStart w:id="3775" w:name="_Toc37257451"/>
      <w:bookmarkStart w:id="3776" w:name="_Toc45892582"/>
      <w:bookmarkStart w:id="3777" w:name="_Toc53176208"/>
      <w:bookmarkStart w:id="3778" w:name="_Toc61120173"/>
      <w:bookmarkStart w:id="3779" w:name="_Toc67917389"/>
      <w:bookmarkStart w:id="3780" w:name="_Toc76297428"/>
      <w:bookmarkStart w:id="3781" w:name="_Toc76571369"/>
      <w:bookmarkStart w:id="3782" w:name="_Toc83742909"/>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3772"/>
      <w:bookmarkEnd w:id="3773"/>
      <w:bookmarkEnd w:id="3774"/>
      <w:bookmarkEnd w:id="3775"/>
      <w:bookmarkEnd w:id="3776"/>
      <w:bookmarkEnd w:id="3777"/>
      <w:bookmarkEnd w:id="3778"/>
      <w:bookmarkEnd w:id="3779"/>
      <w:bookmarkEnd w:id="3780"/>
      <w:bookmarkEnd w:id="3781"/>
      <w:bookmarkEnd w:id="3782"/>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319"/>
      <w:bookmarkEnd w:id="3628"/>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0D1736" w:rsidP="00C6105A">
            <w:pPr>
              <w:pStyle w:val="TAL"/>
              <w:rPr>
                <w:rFonts w:cs="Arial"/>
                <w:sz w:val="16"/>
                <w:szCs w:val="16"/>
              </w:rPr>
            </w:pPr>
            <w:r>
              <w:fldChar w:fldCharType="begin"/>
            </w:r>
            <w:r>
              <w:instrText xml:space="preserve"> DOCPROPERTY  CrTitle  \* MERGEFORMAT </w:instrText>
            </w:r>
            <w:r>
              <w:fldChar w:fldCharType="separate"/>
            </w:r>
            <w:r w:rsidR="00656ECB" w:rsidRPr="001A4284">
              <w:rPr>
                <w:rFonts w:cs="Arial"/>
                <w:sz w:val="16"/>
                <w:szCs w:val="16"/>
              </w:rPr>
              <w:t>Co</w:t>
            </w:r>
            <w:r w:rsidR="00656ECB">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CD8126" w14:textId="77777777" w:rsidR="00794BA3" w:rsidRDefault="00794BA3">
      <w:r>
        <w:separator/>
      </w:r>
    </w:p>
  </w:endnote>
  <w:endnote w:type="continuationSeparator" w:id="0">
    <w:p w14:paraId="425CEE1C" w14:textId="77777777" w:rsidR="00794BA3" w:rsidRDefault="00794B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F29ED5" w14:textId="77777777" w:rsidR="00794BA3" w:rsidRDefault="00794BA3">
      <w:r>
        <w:separator/>
      </w:r>
    </w:p>
  </w:footnote>
  <w:footnote w:type="continuationSeparator" w:id="0">
    <w:p w14:paraId="5404E39D" w14:textId="77777777" w:rsidR="00794BA3" w:rsidRDefault="00794B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6AB66C4D"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44F5">
      <w:rPr>
        <w:rFonts w:ascii="Arial" w:hAnsi="Arial" w:cs="Arial"/>
        <w:b/>
        <w:noProof/>
        <w:sz w:val="18"/>
        <w:szCs w:val="18"/>
      </w:rPr>
      <w:t>Release 15</w:t>
    </w:r>
    <w:r>
      <w:rPr>
        <w:rFonts w:ascii="Arial" w:hAnsi="Arial" w:cs="Arial"/>
        <w:b/>
        <w:sz w:val="18"/>
        <w:szCs w:val="18"/>
      </w:rPr>
      <w:fldChar w:fldCharType="end"/>
    </w:r>
  </w:p>
  <w:p w14:paraId="6421383A" w14:textId="1DECF203"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44F5">
      <w:rPr>
        <w:rFonts w:ascii="Arial" w:hAnsi="Arial" w:cs="Arial"/>
        <w:b/>
        <w:noProof/>
        <w:sz w:val="18"/>
        <w:szCs w:val="18"/>
      </w:rPr>
      <w:t>3GPP TS 38.101-4 V15.11.0 (2021-09)</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460E1808"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1736">
      <w:rPr>
        <w:rFonts w:ascii="Arial" w:hAnsi="Arial" w:cs="Arial"/>
        <w:b/>
        <w:noProof/>
        <w:sz w:val="18"/>
        <w:szCs w:val="18"/>
      </w:rPr>
      <w:t>3GPP TS 38.101-4 V15.1011.0 (2021-0609)</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55D4A50F"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1736">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2D304D8B"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44F5">
      <w:rPr>
        <w:rFonts w:ascii="Arial" w:hAnsi="Arial" w:cs="Arial"/>
        <w:b/>
        <w:noProof/>
        <w:sz w:val="18"/>
        <w:szCs w:val="18"/>
      </w:rPr>
      <w:t>3GPP TS 38.101-4 V15.11.0 (2021-09)</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09128C68"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44F5">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B2BA0"/>
    <w:rsid w:val="000C2DB7"/>
    <w:rsid w:val="000C3B54"/>
    <w:rsid w:val="000C3C5B"/>
    <w:rsid w:val="000C47C3"/>
    <w:rsid w:val="000C7561"/>
    <w:rsid w:val="000D1736"/>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207A5"/>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5B8"/>
    <w:rsid w:val="0038079E"/>
    <w:rsid w:val="00383895"/>
    <w:rsid w:val="0039485C"/>
    <w:rsid w:val="003A08C4"/>
    <w:rsid w:val="003B4927"/>
    <w:rsid w:val="003B493C"/>
    <w:rsid w:val="003C1689"/>
    <w:rsid w:val="003C3971"/>
    <w:rsid w:val="003C66B2"/>
    <w:rsid w:val="003D63C7"/>
    <w:rsid w:val="003E3D62"/>
    <w:rsid w:val="003E5797"/>
    <w:rsid w:val="003F4737"/>
    <w:rsid w:val="003F69B0"/>
    <w:rsid w:val="0040088B"/>
    <w:rsid w:val="00404A3D"/>
    <w:rsid w:val="00406FD7"/>
    <w:rsid w:val="00407839"/>
    <w:rsid w:val="00423334"/>
    <w:rsid w:val="004243CE"/>
    <w:rsid w:val="0042719B"/>
    <w:rsid w:val="004327C5"/>
    <w:rsid w:val="00432AD1"/>
    <w:rsid w:val="004345EC"/>
    <w:rsid w:val="0043482C"/>
    <w:rsid w:val="00436CF3"/>
    <w:rsid w:val="0044260C"/>
    <w:rsid w:val="004431A9"/>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E6C"/>
    <w:rsid w:val="00556D32"/>
    <w:rsid w:val="005623E0"/>
    <w:rsid w:val="00564204"/>
    <w:rsid w:val="00564B0F"/>
    <w:rsid w:val="00565087"/>
    <w:rsid w:val="00565F3D"/>
    <w:rsid w:val="00567518"/>
    <w:rsid w:val="00577D9C"/>
    <w:rsid w:val="00583AB4"/>
    <w:rsid w:val="00584486"/>
    <w:rsid w:val="00597378"/>
    <w:rsid w:val="00597B11"/>
    <w:rsid w:val="005B2CC8"/>
    <w:rsid w:val="005B3300"/>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657"/>
    <w:rsid w:val="006A0089"/>
    <w:rsid w:val="006A1BDF"/>
    <w:rsid w:val="006A2C93"/>
    <w:rsid w:val="006A323F"/>
    <w:rsid w:val="006B30D0"/>
    <w:rsid w:val="006B3173"/>
    <w:rsid w:val="006B3B59"/>
    <w:rsid w:val="006C3D95"/>
    <w:rsid w:val="006C48E5"/>
    <w:rsid w:val="006C52C2"/>
    <w:rsid w:val="006C6725"/>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29C3"/>
    <w:rsid w:val="007D6037"/>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968E7"/>
    <w:rsid w:val="00896A0D"/>
    <w:rsid w:val="008B3B64"/>
    <w:rsid w:val="008B6389"/>
    <w:rsid w:val="008C000A"/>
    <w:rsid w:val="008C162B"/>
    <w:rsid w:val="008C225F"/>
    <w:rsid w:val="008C384C"/>
    <w:rsid w:val="008D1629"/>
    <w:rsid w:val="008D1663"/>
    <w:rsid w:val="008E0671"/>
    <w:rsid w:val="008E4614"/>
    <w:rsid w:val="008E502C"/>
    <w:rsid w:val="008F58E9"/>
    <w:rsid w:val="0090069D"/>
    <w:rsid w:val="009014B7"/>
    <w:rsid w:val="0090155F"/>
    <w:rsid w:val="0090271F"/>
    <w:rsid w:val="00902E23"/>
    <w:rsid w:val="009114D7"/>
    <w:rsid w:val="009128B1"/>
    <w:rsid w:val="0091348E"/>
    <w:rsid w:val="00917CCB"/>
    <w:rsid w:val="00927AB1"/>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A70"/>
    <w:rsid w:val="009C6932"/>
    <w:rsid w:val="009D1842"/>
    <w:rsid w:val="009E2600"/>
    <w:rsid w:val="009F169E"/>
    <w:rsid w:val="009F37B7"/>
    <w:rsid w:val="009F4702"/>
    <w:rsid w:val="009F5A8C"/>
    <w:rsid w:val="00A10F02"/>
    <w:rsid w:val="00A1407F"/>
    <w:rsid w:val="00A164B4"/>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4D40"/>
    <w:rsid w:val="00B27499"/>
    <w:rsid w:val="00B30501"/>
    <w:rsid w:val="00B40498"/>
    <w:rsid w:val="00B45793"/>
    <w:rsid w:val="00B51AA0"/>
    <w:rsid w:val="00B625F9"/>
    <w:rsid w:val="00B70331"/>
    <w:rsid w:val="00B738B8"/>
    <w:rsid w:val="00B73F92"/>
    <w:rsid w:val="00B75049"/>
    <w:rsid w:val="00B76F40"/>
    <w:rsid w:val="00B8544D"/>
    <w:rsid w:val="00B93086"/>
    <w:rsid w:val="00B93996"/>
    <w:rsid w:val="00BA19ED"/>
    <w:rsid w:val="00BA4B8D"/>
    <w:rsid w:val="00BC0F7D"/>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21F1E"/>
    <w:rsid w:val="00D313A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414C"/>
    <w:rsid w:val="00D9595B"/>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40AFA"/>
    <w:rsid w:val="00E436AA"/>
    <w:rsid w:val="00E44582"/>
    <w:rsid w:val="00E4538C"/>
    <w:rsid w:val="00E4716A"/>
    <w:rsid w:val="00E516ED"/>
    <w:rsid w:val="00E535B7"/>
    <w:rsid w:val="00E643B1"/>
    <w:rsid w:val="00E70457"/>
    <w:rsid w:val="00E71473"/>
    <w:rsid w:val="00E77645"/>
    <w:rsid w:val="00E8045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F25D8"/>
    <w:rsid w:val="00EF3DD3"/>
    <w:rsid w:val="00F01D7D"/>
    <w:rsid w:val="00F025A2"/>
    <w:rsid w:val="00F04712"/>
    <w:rsid w:val="00F13360"/>
    <w:rsid w:val="00F20E5A"/>
    <w:rsid w:val="00F22EC7"/>
    <w:rsid w:val="00F325C8"/>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E798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90"/>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67841</Words>
  <Characters>386698</Characters>
  <Application>Microsoft Office Word</Application>
  <DocSecurity>0</DocSecurity>
  <Lines>3222</Lines>
  <Paragraphs>907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453632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2021-10-01T00:51:00Z</dcterms:created>
  <dcterms:modified xsi:type="dcterms:W3CDTF">2021-10-01T00:54:00Z</dcterms:modified>
</cp:coreProperties>
</file>